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943BF5" w14:textId="790DD7BF" w:rsidR="001C00CB" w:rsidRPr="00EC0020" w:rsidRDefault="00EB3E69" w:rsidP="0040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EB3E69">
        <w:rPr>
          <w:rFonts w:ascii="Angsana New" w:hAnsi="Angsana New"/>
          <w:sz w:val="28"/>
          <w:szCs w:val="28"/>
          <w:cs/>
        </w:rPr>
        <w:t>หมายเหตุประกอบข้อมูลทางการเงินระหว่างกาลเป็นส่วนหนึ่งของข้อมูลทางการเงินระหว่างกาลนี้</w:t>
      </w:r>
    </w:p>
    <w:p w14:paraId="6E7155F0" w14:textId="7832D179" w:rsidR="001C00CB" w:rsidRPr="00EB3E69" w:rsidRDefault="00EB3E69" w:rsidP="001A52F6">
      <w:pPr>
        <w:pStyle w:val="FSNoteNumbered"/>
        <w:numPr>
          <w:ilvl w:val="0"/>
          <w:numId w:val="17"/>
        </w:numPr>
        <w:spacing w:after="0"/>
        <w:ind w:left="547" w:hanging="547"/>
        <w:rPr>
          <w:rFonts w:asciiTheme="majorBidi" w:hAnsiTheme="majorBidi"/>
          <w:b/>
          <w:bCs/>
          <w:u w:val="none"/>
          <w:cs/>
        </w:rPr>
      </w:pPr>
      <w:r w:rsidRPr="00EB3E69">
        <w:rPr>
          <w:rFonts w:asciiTheme="majorBidi" w:hAnsiTheme="majorBidi" w:cstheme="majorBidi"/>
          <w:b/>
          <w:bCs/>
          <w:u w:val="none"/>
          <w:cs/>
        </w:rPr>
        <w:t>เกณฑ์การจัดทำ</w:t>
      </w:r>
      <w:r w:rsidR="007E4A89">
        <w:rPr>
          <w:rFonts w:asciiTheme="majorBidi" w:hAnsiTheme="majorBidi" w:cstheme="majorBidi" w:hint="cs"/>
          <w:b/>
          <w:bCs/>
          <w:u w:val="none"/>
          <w:cs/>
        </w:rPr>
        <w:t>ข้อมูลทางการเงิน</w:t>
      </w:r>
      <w:r w:rsidRPr="00EB3E69">
        <w:rPr>
          <w:rFonts w:asciiTheme="majorBidi" w:hAnsiTheme="majorBidi" w:cstheme="majorBidi"/>
          <w:b/>
          <w:bCs/>
          <w:u w:val="none"/>
          <w:cs/>
        </w:rPr>
        <w:t>ระหว่าง</w:t>
      </w:r>
      <w:r w:rsidRPr="00EB3E69">
        <w:rPr>
          <w:rFonts w:asciiTheme="majorBidi" w:hAnsiTheme="majorBidi" w:cstheme="majorBidi" w:hint="cs"/>
          <w:b/>
          <w:bCs/>
          <w:u w:val="none"/>
          <w:cs/>
        </w:rPr>
        <w:t>กาล</w:t>
      </w:r>
    </w:p>
    <w:p w14:paraId="50548749" w14:textId="2C47AD47" w:rsidR="0021392D" w:rsidRPr="00EB3E69" w:rsidRDefault="0021392D" w:rsidP="0021392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21392D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ข้อมูลทางการเงินระหว่างกาลจัดทำขึ้นตามมาตรฐานการบัญชี ฉบับที่ </w:t>
      </w:r>
      <w:r w:rsidRPr="0021392D">
        <w:rPr>
          <w:rFonts w:ascii="Angsana New" w:hAnsi="Angsana New"/>
          <w:sz w:val="28"/>
          <w:szCs w:val="28"/>
        </w:rPr>
        <w:t>34</w:t>
      </w:r>
      <w:r w:rsidRPr="0021392D">
        <w:rPr>
          <w:rFonts w:ascii="Angsana New" w:hAnsi="Angsana New"/>
          <w:sz w:val="28"/>
          <w:szCs w:val="28"/>
          <w:cs/>
        </w:rPr>
        <w:t xml:space="preserve"> เรื่อง การรายงานทางการเงินระหว่างกาล </w:t>
      </w:r>
      <w:r>
        <w:rPr>
          <w:rFonts w:ascii="Angsana New" w:hAnsi="Angsana New" w:hint="cs"/>
          <w:spacing w:val="-2"/>
          <w:sz w:val="28"/>
          <w:szCs w:val="28"/>
          <w:cs/>
        </w:rPr>
        <w:t>บริษัทได้เปิดเผย</w:t>
      </w:r>
      <w:r w:rsidRPr="0021392D">
        <w:rPr>
          <w:rFonts w:ascii="Angsana New" w:hAnsi="Angsana New"/>
          <w:sz w:val="28"/>
          <w:szCs w:val="28"/>
          <w:cs/>
        </w:rPr>
        <w:t>หมายเหตุประกอบข้อมูลทางการเงินระหว่างกาล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 และตามประกาศสำนักงานคณะกรรมการกำกับและส่งเสริมการประกอบธุรกิจประกันภัย เรื่อง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137E1A">
        <w:rPr>
          <w:rFonts w:ascii="Angsana New" w:hAnsi="Angsana New"/>
          <w:spacing w:val="-2"/>
          <w:sz w:val="28"/>
          <w:szCs w:val="28"/>
          <w:cs/>
        </w:rPr>
        <w:t>หลักเกณฑ์ วิธีการ เงื่อนไข และระยะเวลาในการจัดทำและยื่นงบการเงินและรายงานเกี่ยวกับผลการดำเนินงานของบริษัทประกันวินาศภัย</w:t>
      </w:r>
      <w:r w:rsidRPr="00137E1A">
        <w:rPr>
          <w:rFonts w:ascii="Angsana New" w:hAnsi="Angsana New" w:hint="cs"/>
          <w:spacing w:val="-2"/>
          <w:sz w:val="28"/>
          <w:szCs w:val="28"/>
          <w:cs/>
        </w:rPr>
        <w:t xml:space="preserve"> (ฉบับที่</w:t>
      </w:r>
      <w:r w:rsidRPr="00137E1A">
        <w:rPr>
          <w:rFonts w:ascii="Angsana New" w:hAnsi="Angsana New"/>
          <w:spacing w:val="-2"/>
          <w:sz w:val="28"/>
          <w:szCs w:val="28"/>
        </w:rPr>
        <w:t xml:space="preserve"> 2</w:t>
      </w:r>
      <w:r w:rsidRPr="00137E1A">
        <w:rPr>
          <w:rFonts w:ascii="Angsana New" w:hAnsi="Angsana New" w:hint="cs"/>
          <w:spacing w:val="-2"/>
          <w:sz w:val="28"/>
          <w:szCs w:val="28"/>
          <w:cs/>
        </w:rPr>
        <w:t xml:space="preserve">) </w:t>
      </w:r>
      <w:r w:rsidRPr="00137E1A">
        <w:rPr>
          <w:rFonts w:ascii="Angsana New" w:hAnsi="Angsana New"/>
          <w:spacing w:val="-2"/>
          <w:sz w:val="28"/>
          <w:szCs w:val="28"/>
          <w:cs/>
        </w:rPr>
        <w:t xml:space="preserve">พ.ศ. </w:t>
      </w:r>
      <w:r w:rsidRPr="00137E1A">
        <w:rPr>
          <w:rFonts w:ascii="Angsana New" w:hAnsi="Angsana New"/>
          <w:spacing w:val="-2"/>
          <w:sz w:val="28"/>
          <w:szCs w:val="28"/>
        </w:rPr>
        <w:t>2562</w:t>
      </w:r>
      <w:r w:rsidRPr="00137E1A">
        <w:rPr>
          <w:rFonts w:ascii="Angsana New" w:hAnsi="Angsana New"/>
          <w:spacing w:val="-2"/>
          <w:sz w:val="28"/>
          <w:szCs w:val="28"/>
          <w:cs/>
        </w:rPr>
        <w:t xml:space="preserve"> ลงวันที่ </w:t>
      </w:r>
      <w:r>
        <w:rPr>
          <w:rFonts w:ascii="Angsana New" w:hAnsi="Angsana New"/>
          <w:spacing w:val="-2"/>
          <w:sz w:val="28"/>
          <w:szCs w:val="28"/>
          <w:cs/>
        </w:rPr>
        <w:br/>
      </w:r>
      <w:r>
        <w:rPr>
          <w:rFonts w:ascii="Angsana New" w:hAnsi="Angsana New"/>
          <w:spacing w:val="-2"/>
          <w:sz w:val="28"/>
          <w:szCs w:val="28"/>
        </w:rPr>
        <w:t>4</w:t>
      </w:r>
      <w:r w:rsidRPr="00137E1A">
        <w:rPr>
          <w:rFonts w:ascii="Angsana New" w:hAnsi="Angsana New"/>
          <w:spacing w:val="-2"/>
          <w:sz w:val="28"/>
          <w:szCs w:val="28"/>
          <w:cs/>
        </w:rPr>
        <w:t xml:space="preserve"> </w:t>
      </w:r>
      <w:r>
        <w:rPr>
          <w:rFonts w:ascii="Angsana New" w:hAnsi="Angsana New" w:hint="cs"/>
          <w:spacing w:val="-2"/>
          <w:sz w:val="28"/>
          <w:szCs w:val="28"/>
          <w:cs/>
        </w:rPr>
        <w:t>เมษายน</w:t>
      </w:r>
      <w:r w:rsidRPr="00137E1A">
        <w:rPr>
          <w:rFonts w:ascii="Angsana New" w:hAnsi="Angsana New"/>
          <w:spacing w:val="-2"/>
          <w:sz w:val="28"/>
          <w:szCs w:val="28"/>
        </w:rPr>
        <w:t xml:space="preserve"> 2562</w:t>
      </w:r>
      <w:r w:rsidRPr="00EB3E69">
        <w:rPr>
          <w:rFonts w:ascii="Angsana New" w:hAnsi="Angsana New"/>
          <w:spacing w:val="-2"/>
          <w:sz w:val="28"/>
          <w:szCs w:val="28"/>
          <w:cs/>
        </w:rPr>
        <w:t xml:space="preserve"> </w:t>
      </w:r>
    </w:p>
    <w:p w14:paraId="20ECD420" w14:textId="031ED5FB" w:rsidR="00EB3E69" w:rsidRPr="000C2429" w:rsidRDefault="00EB3E69" w:rsidP="00EB3E6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C2429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0C2429">
        <w:rPr>
          <w:rFonts w:ascii="Angsana New" w:hAnsi="Angsana New"/>
          <w:sz w:val="28"/>
          <w:szCs w:val="28"/>
        </w:rPr>
        <w:t>31</w:t>
      </w:r>
      <w:r w:rsidRPr="000C2429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0C2429">
        <w:rPr>
          <w:rFonts w:ascii="Angsana New" w:hAnsi="Angsana New"/>
          <w:sz w:val="28"/>
          <w:szCs w:val="28"/>
        </w:rPr>
        <w:t>2562</w:t>
      </w:r>
      <w:r w:rsidRPr="000C2429">
        <w:rPr>
          <w:rFonts w:ascii="Angsana New" w:hAnsi="Angsana New"/>
          <w:sz w:val="28"/>
          <w:szCs w:val="28"/>
          <w:cs/>
        </w:rPr>
        <w:t xml:space="preserve"> โดยเน้นการให้ข้อมูลที่เป็นปัจจุบันเกี่ยวกับกิจกรรม เหตุการณ์</w:t>
      </w:r>
      <w:r w:rsidR="000C2429" w:rsidRPr="000C2429">
        <w:rPr>
          <w:rFonts w:ascii="Angsana New" w:hAnsi="Angsana New"/>
          <w:sz w:val="28"/>
          <w:szCs w:val="28"/>
        </w:rPr>
        <w:t xml:space="preserve"> </w:t>
      </w:r>
      <w:r w:rsidRPr="000C2429">
        <w:rPr>
          <w:rFonts w:ascii="Angsana New" w:hAnsi="Angsana New"/>
          <w:sz w:val="28"/>
          <w:szCs w:val="28"/>
          <w:cs/>
        </w:rPr>
        <w:t>และสถานการณ์ใหม่</w:t>
      </w:r>
      <w:r w:rsidR="007E4A89" w:rsidRPr="000C2429">
        <w:rPr>
          <w:rFonts w:ascii="Angsana New" w:hAnsi="Angsana New" w:hint="cs"/>
          <w:sz w:val="28"/>
          <w:szCs w:val="28"/>
          <w:cs/>
        </w:rPr>
        <w:t xml:space="preserve"> </w:t>
      </w:r>
      <w:r w:rsidRPr="000C2429">
        <w:rPr>
          <w:rFonts w:ascii="Angsana New" w:hAnsi="Angsana New"/>
          <w:sz w:val="28"/>
          <w:szCs w:val="28"/>
          <w:cs/>
        </w:rPr>
        <w:t>ๆ เพื่อไม่ให้ข้อมูลที่นำเสนอซ้ำซ้อนกับ</w:t>
      </w:r>
      <w:r w:rsidRPr="000C2429">
        <w:rPr>
          <w:rFonts w:ascii="Angsana New" w:hAnsi="Angsana New"/>
          <w:spacing w:val="2"/>
          <w:sz w:val="28"/>
          <w:szCs w:val="28"/>
          <w:cs/>
        </w:rPr>
        <w:t>ข้อมูลที่ได้รายงานไปแล้ว ดังนั้น ข้อมูลทางการเงินระหว่างกาลนี้ควรต้องอ่านควบคู่กับงบการเงินสำหรับปีสิ้นสุดวันที่</w:t>
      </w:r>
      <w:r w:rsidRPr="000C2429">
        <w:rPr>
          <w:rFonts w:ascii="Angsana New" w:hAnsi="Angsana New"/>
          <w:sz w:val="28"/>
          <w:szCs w:val="28"/>
          <w:cs/>
        </w:rPr>
        <w:t xml:space="preserve"> </w:t>
      </w:r>
      <w:r w:rsidRPr="000C2429">
        <w:rPr>
          <w:rFonts w:ascii="Angsana New" w:hAnsi="Angsana New"/>
          <w:sz w:val="28"/>
          <w:szCs w:val="28"/>
        </w:rPr>
        <w:t>31</w:t>
      </w:r>
      <w:r w:rsidRPr="000C2429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0C2429">
        <w:rPr>
          <w:rFonts w:ascii="Angsana New" w:hAnsi="Angsana New"/>
          <w:sz w:val="28"/>
          <w:szCs w:val="28"/>
        </w:rPr>
        <w:t>2562</w:t>
      </w:r>
    </w:p>
    <w:p w14:paraId="3892A6B1" w14:textId="00D0CC98" w:rsidR="00EB3E69" w:rsidRPr="00EB3E69" w:rsidRDefault="00EB3E69" w:rsidP="00EB3E6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AD1B1C">
        <w:rPr>
          <w:rFonts w:ascii="Angsana New" w:hAnsi="Angsana New"/>
          <w:spacing w:val="-4"/>
          <w:sz w:val="28"/>
          <w:szCs w:val="28"/>
          <w:cs/>
        </w:rPr>
        <w:t>นอกจากที่กล่าวไว้ในหมายเหตุประกอบงบการเงินประจำปีและข้อมูลทางการเงินระหว่างกาลรายการอื่น</w:t>
      </w:r>
      <w:r w:rsidR="007D47F9" w:rsidRPr="00AD1B1C">
        <w:rPr>
          <w:rFonts w:ascii="Angsana New" w:hAnsi="Angsana New"/>
          <w:spacing w:val="-4"/>
          <w:sz w:val="28"/>
          <w:szCs w:val="28"/>
        </w:rPr>
        <w:t xml:space="preserve"> </w:t>
      </w:r>
      <w:r w:rsidRPr="00AD1B1C">
        <w:rPr>
          <w:rFonts w:ascii="Angsana New" w:hAnsi="Angsana New"/>
          <w:spacing w:val="-4"/>
          <w:sz w:val="28"/>
          <w:szCs w:val="28"/>
          <w:cs/>
        </w:rPr>
        <w:t>ๆ ข้อมูลทางการเงิน</w:t>
      </w:r>
      <w:r w:rsidRPr="00EB3E69">
        <w:rPr>
          <w:rFonts w:ascii="Angsana New" w:hAnsi="Angsana New"/>
          <w:spacing w:val="-2"/>
          <w:sz w:val="28"/>
          <w:szCs w:val="28"/>
          <w:cs/>
        </w:rPr>
        <w:t>ระหว่างกาลนี้จัดทำขึ้นโดยถือหลักเกณฑ์การบันทึกตามราคาทุนเดิม</w:t>
      </w:r>
    </w:p>
    <w:p w14:paraId="635C552F" w14:textId="6D11B0AF" w:rsidR="001C00CB" w:rsidRPr="00AD1B1C" w:rsidRDefault="00EB3E69" w:rsidP="00EB3E6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jc w:val="thaiDistribute"/>
        <w:textAlignment w:val="baseline"/>
        <w:rPr>
          <w:rFonts w:ascii="Angsana New" w:hAnsi="Angsana New"/>
          <w:spacing w:val="-4"/>
          <w:sz w:val="28"/>
          <w:szCs w:val="28"/>
        </w:rPr>
      </w:pPr>
      <w:r w:rsidRPr="00AD1B1C">
        <w:rPr>
          <w:rFonts w:ascii="Angsana New" w:hAnsi="Angsana New"/>
          <w:sz w:val="28"/>
          <w:szCs w:val="28"/>
          <w:cs/>
        </w:rPr>
        <w:t>เพื่อความสะดวกของผู้อ่านงบการเงิน บริษัทได้จัดทำข้อมูลทางการเงินระหว่างกาลฉบับภาษาอังกฤษโดยแปลขึ้นจาก</w:t>
      </w:r>
      <w:r w:rsidRPr="00AD1B1C">
        <w:rPr>
          <w:rFonts w:ascii="Angsana New" w:hAnsi="Angsana New"/>
          <w:spacing w:val="-4"/>
          <w:sz w:val="28"/>
          <w:szCs w:val="28"/>
          <w:cs/>
        </w:rPr>
        <w:t>ข้อมูลทางการเงินระหว่างกาลฉบับภาษาไทย ซึ่งได้นำเสนอเพื่อวัตถุประสงค์ของการรายงานทางการเงินเพื่อใช้ในประเทศเท่านั้น</w:t>
      </w:r>
    </w:p>
    <w:p w14:paraId="3D195C83" w14:textId="3AF6067C" w:rsidR="00DB1EE4" w:rsidRPr="001A52F6" w:rsidRDefault="00DE66E6" w:rsidP="00AD6039">
      <w:pPr>
        <w:pStyle w:val="FSNoteNumbered"/>
        <w:numPr>
          <w:ilvl w:val="0"/>
          <w:numId w:val="0"/>
        </w:numPr>
        <w:spacing w:before="120" w:after="0"/>
        <w:ind w:left="547"/>
        <w:rPr>
          <w:rFonts w:asciiTheme="majorBidi" w:hAnsiTheme="majorBidi" w:cstheme="majorBidi"/>
          <w:b/>
          <w:bCs/>
          <w:u w:val="none"/>
          <w:cs/>
        </w:rPr>
      </w:pPr>
      <w:r w:rsidRPr="001A52F6">
        <w:rPr>
          <w:rFonts w:asciiTheme="majorBidi" w:hAnsiTheme="majorBidi" w:cstheme="majorBidi"/>
          <w:b/>
          <w:bCs/>
          <w:u w:val="none"/>
          <w:cs/>
        </w:rPr>
        <w:t>สถานะของบริษัท</w:t>
      </w:r>
      <w:bookmarkStart w:id="0" w:name="_Hlk24232674"/>
    </w:p>
    <w:bookmarkEnd w:id="0"/>
    <w:p w14:paraId="5BEA274D" w14:textId="73542A56" w:rsidR="006F6D1D" w:rsidRPr="00AD1B1C" w:rsidRDefault="006F6D1D" w:rsidP="001A52F6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0"/>
        <w:contextualSpacing w:val="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AD1B1C">
        <w:rPr>
          <w:rFonts w:ascii="Angsana New" w:hAnsi="Angsana New"/>
          <w:sz w:val="28"/>
          <w:szCs w:val="28"/>
          <w:cs/>
        </w:rPr>
        <w:t xml:space="preserve">บริษัทมีผลขาดทุนสะสม ณ </w:t>
      </w:r>
      <w:r w:rsidRPr="00AD1B1C">
        <w:rPr>
          <w:rFonts w:ascii="Angsana New" w:hAnsi="Angsana New" w:hint="cs"/>
          <w:sz w:val="28"/>
          <w:szCs w:val="28"/>
          <w:cs/>
        </w:rPr>
        <w:t>วันที่</w:t>
      </w:r>
      <w:r w:rsidR="00A13FEA" w:rsidRPr="00AD1B1C">
        <w:rPr>
          <w:rFonts w:ascii="Angsana New" w:hAnsi="Angsana New"/>
          <w:sz w:val="28"/>
          <w:szCs w:val="28"/>
        </w:rPr>
        <w:t xml:space="preserve"> 3</w:t>
      </w:r>
      <w:r w:rsidR="00EA2A63" w:rsidRPr="00AD1B1C">
        <w:rPr>
          <w:rFonts w:ascii="Angsana New" w:hAnsi="Angsana New"/>
          <w:sz w:val="28"/>
          <w:szCs w:val="28"/>
        </w:rPr>
        <w:t xml:space="preserve">0 </w:t>
      </w:r>
      <w:r w:rsidR="00EA2A63" w:rsidRPr="00AD1B1C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A13FEA" w:rsidRPr="00AD1B1C">
        <w:rPr>
          <w:rFonts w:ascii="Angsana New" w:hAnsi="Angsana New"/>
          <w:sz w:val="28"/>
          <w:szCs w:val="28"/>
        </w:rPr>
        <w:t>2563</w:t>
      </w:r>
      <w:r w:rsidR="000C2429" w:rsidRPr="00AD1B1C">
        <w:rPr>
          <w:rFonts w:ascii="Angsana New" w:hAnsi="Angsana New" w:hint="cs"/>
          <w:sz w:val="28"/>
          <w:szCs w:val="28"/>
          <w:cs/>
        </w:rPr>
        <w:t xml:space="preserve"> และวันที่</w:t>
      </w:r>
      <w:r w:rsidR="000C2429" w:rsidRPr="00AD1B1C">
        <w:rPr>
          <w:rFonts w:ascii="Angsana New" w:hAnsi="Angsana New"/>
          <w:sz w:val="28"/>
          <w:szCs w:val="28"/>
        </w:rPr>
        <w:t xml:space="preserve"> </w:t>
      </w:r>
      <w:r w:rsidR="00A13FEA" w:rsidRPr="00AD1B1C">
        <w:rPr>
          <w:rFonts w:ascii="Angsana New" w:hAnsi="Angsana New"/>
          <w:sz w:val="28"/>
          <w:szCs w:val="28"/>
        </w:rPr>
        <w:t>31</w:t>
      </w:r>
      <w:r w:rsidR="00A13FEA" w:rsidRPr="00AD1B1C">
        <w:rPr>
          <w:rFonts w:ascii="Angsana New" w:hAnsi="Angsana New"/>
          <w:sz w:val="28"/>
          <w:szCs w:val="28"/>
          <w:cs/>
        </w:rPr>
        <w:t xml:space="preserve"> ธันวาคม </w:t>
      </w:r>
      <w:r w:rsidR="00A13FEA" w:rsidRPr="00AD1B1C">
        <w:rPr>
          <w:rFonts w:ascii="Angsana New" w:hAnsi="Angsana New"/>
          <w:sz w:val="28"/>
          <w:szCs w:val="28"/>
        </w:rPr>
        <w:t xml:space="preserve">2562 </w:t>
      </w:r>
      <w:r w:rsidRPr="00AD1B1C">
        <w:rPr>
          <w:rFonts w:ascii="Angsana New" w:hAnsi="Angsana New"/>
          <w:sz w:val="28"/>
          <w:szCs w:val="28"/>
          <w:cs/>
        </w:rPr>
        <w:t>จำนวนเงิน</w:t>
      </w:r>
      <w:r w:rsidR="00BC4A20" w:rsidRPr="00AD1B1C">
        <w:rPr>
          <w:rFonts w:ascii="Angsana New" w:hAnsi="Angsana New" w:hint="cs"/>
          <w:sz w:val="28"/>
          <w:szCs w:val="28"/>
          <w:cs/>
        </w:rPr>
        <w:t xml:space="preserve"> </w:t>
      </w:r>
      <w:r w:rsidR="00CE2AF8" w:rsidRPr="00AD1B1C">
        <w:rPr>
          <w:rFonts w:ascii="Angsana New" w:hAnsi="Angsana New"/>
          <w:sz w:val="28"/>
          <w:szCs w:val="28"/>
        </w:rPr>
        <w:t xml:space="preserve">629.2 </w:t>
      </w:r>
      <w:r w:rsidRPr="00AD1B1C">
        <w:rPr>
          <w:rFonts w:ascii="Angsana New" w:hAnsi="Angsana New"/>
          <w:sz w:val="28"/>
          <w:szCs w:val="28"/>
          <w:cs/>
        </w:rPr>
        <w:t xml:space="preserve">ล้านบาท และ </w:t>
      </w:r>
      <w:r w:rsidR="00A13FEA" w:rsidRPr="00AD1B1C">
        <w:rPr>
          <w:rFonts w:ascii="Angsana New" w:hAnsi="Angsana New"/>
          <w:sz w:val="28"/>
          <w:szCs w:val="28"/>
        </w:rPr>
        <w:t xml:space="preserve">524.1 </w:t>
      </w:r>
      <w:r w:rsidRPr="00AD1B1C">
        <w:rPr>
          <w:rFonts w:ascii="Angsana New" w:hAnsi="Angsana New"/>
          <w:sz w:val="28"/>
          <w:szCs w:val="28"/>
          <w:cs/>
        </w:rPr>
        <w:t>ล้านบาท ตามลำดับ</w:t>
      </w:r>
      <w:r w:rsidRPr="00AD1B1C">
        <w:rPr>
          <w:rFonts w:ascii="Angsana New" w:hAnsi="Angsana New" w:hint="cs"/>
          <w:sz w:val="28"/>
          <w:szCs w:val="28"/>
          <w:cs/>
        </w:rPr>
        <w:t xml:space="preserve"> และมีขาดทุนจากการดำเนินงานต่อเนื่อง</w:t>
      </w:r>
      <w:r w:rsidRPr="00AD1B1C">
        <w:rPr>
          <w:rFonts w:ascii="Angsana New" w:hAnsi="Angsana New"/>
          <w:sz w:val="28"/>
          <w:szCs w:val="28"/>
          <w:cs/>
        </w:rPr>
        <w:t xml:space="preserve"> </w:t>
      </w:r>
      <w:bookmarkStart w:id="1" w:name="_Hlk48035657"/>
      <w:r w:rsidRPr="00AD1B1C">
        <w:rPr>
          <w:rFonts w:ascii="Angsana New" w:hAnsi="Angsana New"/>
          <w:sz w:val="28"/>
          <w:szCs w:val="28"/>
          <w:cs/>
        </w:rPr>
        <w:t>ปัจจัย</w:t>
      </w:r>
      <w:r w:rsidRPr="00AD1B1C">
        <w:rPr>
          <w:rFonts w:ascii="Angsana New" w:hAnsi="Angsana New" w:hint="cs"/>
          <w:sz w:val="28"/>
          <w:szCs w:val="28"/>
          <w:cs/>
        </w:rPr>
        <w:t>เหล่านี้</w:t>
      </w:r>
      <w:r w:rsidR="00560D0A" w:rsidRPr="00AD1B1C">
        <w:rPr>
          <w:rFonts w:ascii="Angsana New" w:hAnsi="Angsana New" w:hint="cs"/>
          <w:sz w:val="28"/>
          <w:szCs w:val="28"/>
          <w:cs/>
        </w:rPr>
        <w:t>อาจ</w:t>
      </w:r>
      <w:r w:rsidRPr="00AD1B1C">
        <w:rPr>
          <w:rFonts w:ascii="Angsana New" w:hAnsi="Angsana New"/>
          <w:sz w:val="28"/>
          <w:szCs w:val="28"/>
          <w:cs/>
        </w:rPr>
        <w:t xml:space="preserve">แสดงว่ามีความไม่แน่นอนเกี่ยวกับความสามารถในการดำเนินงานต่อเนื่องของบริษัท </w:t>
      </w:r>
      <w:r w:rsidRPr="00AD1B1C">
        <w:rPr>
          <w:rFonts w:ascii="Angsana New" w:hAnsi="Angsana New" w:hint="cs"/>
          <w:sz w:val="28"/>
          <w:szCs w:val="28"/>
          <w:cs/>
        </w:rPr>
        <w:t>อย่างไรก็ตามบริษัทได้ดำเนินการแก้ไขปัญหา</w:t>
      </w:r>
      <w:r w:rsidR="00294E54" w:rsidRPr="00AD1B1C">
        <w:rPr>
          <w:rFonts w:ascii="Angsana New" w:hAnsi="Angsana New" w:hint="cs"/>
          <w:sz w:val="28"/>
          <w:szCs w:val="28"/>
          <w:cs/>
        </w:rPr>
        <w:t>ดังกล่าว</w:t>
      </w:r>
      <w:r w:rsidRPr="00AD1B1C">
        <w:rPr>
          <w:rFonts w:ascii="Angsana New" w:hAnsi="Angsana New" w:hint="cs"/>
          <w:sz w:val="28"/>
          <w:szCs w:val="28"/>
          <w:cs/>
        </w:rPr>
        <w:t>อย่างต่อเนื่อง</w:t>
      </w:r>
      <w:r w:rsidR="00294E54" w:rsidRPr="00AD1B1C">
        <w:rPr>
          <w:rFonts w:ascii="Angsana New" w:hAnsi="Angsana New" w:hint="cs"/>
          <w:sz w:val="28"/>
          <w:szCs w:val="28"/>
          <w:cs/>
        </w:rPr>
        <w:t xml:space="preserve"> </w:t>
      </w:r>
      <w:r w:rsidR="00560D0A" w:rsidRPr="00AD1B1C">
        <w:rPr>
          <w:rFonts w:ascii="Angsana New" w:hAnsi="Angsana New" w:hint="cs"/>
          <w:sz w:val="28"/>
          <w:szCs w:val="28"/>
          <w:cs/>
        </w:rPr>
        <w:t xml:space="preserve">โดยการเพิ่มทุนในไตรมาส </w:t>
      </w:r>
      <w:r w:rsidR="00560D0A" w:rsidRPr="00AD1B1C">
        <w:rPr>
          <w:rFonts w:ascii="Angsana New" w:hAnsi="Angsana New"/>
          <w:sz w:val="28"/>
          <w:szCs w:val="28"/>
        </w:rPr>
        <w:t xml:space="preserve">4 </w:t>
      </w:r>
      <w:r w:rsidR="00560D0A" w:rsidRPr="00AD1B1C">
        <w:rPr>
          <w:rFonts w:ascii="Angsana New" w:hAnsi="Angsana New" w:hint="cs"/>
          <w:sz w:val="28"/>
          <w:szCs w:val="28"/>
          <w:cs/>
        </w:rPr>
        <w:t xml:space="preserve">ของปี </w:t>
      </w:r>
      <w:r w:rsidR="00560D0A" w:rsidRPr="00AD1B1C">
        <w:rPr>
          <w:rFonts w:ascii="Angsana New" w:hAnsi="Angsana New"/>
          <w:sz w:val="28"/>
          <w:szCs w:val="28"/>
        </w:rPr>
        <w:t xml:space="preserve">2562 </w:t>
      </w:r>
      <w:r w:rsidR="008360A8">
        <w:rPr>
          <w:rFonts w:ascii="Angsana New" w:hAnsi="Angsana New" w:hint="cs"/>
          <w:sz w:val="28"/>
          <w:szCs w:val="28"/>
          <w:cs/>
        </w:rPr>
        <w:t>เพื่อ</w:t>
      </w:r>
      <w:r w:rsidR="00560D0A" w:rsidRPr="00AD1B1C">
        <w:rPr>
          <w:rFonts w:ascii="Angsana New" w:hAnsi="Angsana New" w:hint="cs"/>
          <w:sz w:val="28"/>
          <w:szCs w:val="28"/>
          <w:cs/>
        </w:rPr>
        <w:t>แก้ไขปัญหาสภาพคล่อง</w:t>
      </w:r>
      <w:r w:rsidR="008360A8">
        <w:rPr>
          <w:rFonts w:ascii="Angsana New" w:hAnsi="Angsana New" w:hint="cs"/>
          <w:sz w:val="28"/>
          <w:szCs w:val="28"/>
          <w:cs/>
        </w:rPr>
        <w:t xml:space="preserve"> </w:t>
      </w:r>
      <w:r w:rsidR="00560D0A" w:rsidRPr="00AD1B1C">
        <w:rPr>
          <w:rFonts w:ascii="Angsana New" w:hAnsi="Angsana New" w:hint="cs"/>
          <w:sz w:val="28"/>
          <w:szCs w:val="28"/>
          <w:cs/>
        </w:rPr>
        <w:t>การดำรงอัตราส่วนทา</w:t>
      </w:r>
      <w:r w:rsidR="003151CD" w:rsidRPr="00AD1B1C">
        <w:rPr>
          <w:rFonts w:ascii="Angsana New" w:hAnsi="Angsana New" w:hint="cs"/>
          <w:sz w:val="28"/>
          <w:szCs w:val="28"/>
          <w:cs/>
        </w:rPr>
        <w:t>ง</w:t>
      </w:r>
      <w:r w:rsidR="00560D0A" w:rsidRPr="00AD1B1C">
        <w:rPr>
          <w:rFonts w:ascii="Angsana New" w:hAnsi="Angsana New" w:hint="cs"/>
          <w:sz w:val="28"/>
          <w:szCs w:val="28"/>
          <w:cs/>
        </w:rPr>
        <w:t xml:space="preserve">การเงิน </w:t>
      </w:r>
      <w:r w:rsidR="008360A8">
        <w:rPr>
          <w:rFonts w:ascii="Angsana New" w:hAnsi="Angsana New" w:hint="cs"/>
          <w:sz w:val="28"/>
          <w:szCs w:val="28"/>
          <w:cs/>
        </w:rPr>
        <w:t>และ</w:t>
      </w:r>
      <w:r w:rsidR="00560D0A" w:rsidRPr="00AD1B1C">
        <w:rPr>
          <w:rFonts w:ascii="Angsana New" w:hAnsi="Angsana New" w:hint="cs"/>
          <w:sz w:val="28"/>
          <w:szCs w:val="28"/>
          <w:cs/>
        </w:rPr>
        <w:t>การปรับแผน</w:t>
      </w:r>
      <w:r w:rsidR="00AD1B1C">
        <w:rPr>
          <w:rFonts w:ascii="Angsana New" w:hAnsi="Angsana New"/>
          <w:sz w:val="28"/>
          <w:szCs w:val="28"/>
        </w:rPr>
        <w:br/>
      </w:r>
      <w:r w:rsidR="00560D0A" w:rsidRPr="00AD1B1C">
        <w:rPr>
          <w:rFonts w:ascii="Angsana New" w:hAnsi="Angsana New" w:hint="cs"/>
          <w:sz w:val="28"/>
          <w:szCs w:val="28"/>
          <w:cs/>
        </w:rPr>
        <w:t>การดำเนินงานและระบบงานต่าง</w:t>
      </w:r>
      <w:r w:rsidR="00294E54" w:rsidRPr="00AD1B1C">
        <w:rPr>
          <w:rFonts w:ascii="Angsana New" w:hAnsi="Angsana New" w:hint="cs"/>
          <w:sz w:val="28"/>
          <w:szCs w:val="28"/>
          <w:cs/>
        </w:rPr>
        <w:t xml:space="preserve"> </w:t>
      </w:r>
      <w:r w:rsidR="00560D0A" w:rsidRPr="00AD1B1C">
        <w:rPr>
          <w:rFonts w:ascii="Angsana New" w:hAnsi="Angsana New" w:hint="cs"/>
          <w:sz w:val="28"/>
          <w:szCs w:val="28"/>
          <w:cs/>
        </w:rPr>
        <w:t>ๆ ให้สอดคล้องกับความเสี่ยงที่ยอมรับได้</w:t>
      </w:r>
      <w:r w:rsidR="00416403" w:rsidRPr="00AD1B1C">
        <w:rPr>
          <w:rFonts w:ascii="Angsana New" w:hAnsi="Angsana New" w:hint="cs"/>
          <w:sz w:val="28"/>
          <w:szCs w:val="28"/>
          <w:cs/>
        </w:rPr>
        <w:t xml:space="preserve"> </w:t>
      </w:r>
      <w:r w:rsidR="00A13FEA" w:rsidRPr="00AD1B1C">
        <w:rPr>
          <w:rFonts w:ascii="Angsana New" w:hAnsi="Angsana New"/>
          <w:sz w:val="28"/>
          <w:szCs w:val="28"/>
          <w:cs/>
        </w:rPr>
        <w:t xml:space="preserve">ดังนั้น </w:t>
      </w:r>
      <w:bookmarkEnd w:id="1"/>
      <w:r w:rsidR="00A13FEA" w:rsidRPr="00AD1B1C">
        <w:rPr>
          <w:rFonts w:ascii="Angsana New" w:hAnsi="Angsana New"/>
          <w:sz w:val="28"/>
          <w:szCs w:val="28"/>
          <w:cs/>
        </w:rPr>
        <w:t>ผู้บริหาร</w:t>
      </w:r>
      <w:r w:rsidR="00486209" w:rsidRPr="00AD1B1C">
        <w:rPr>
          <w:rFonts w:ascii="Angsana New" w:hAnsi="Angsana New" w:hint="cs"/>
          <w:sz w:val="28"/>
          <w:szCs w:val="28"/>
          <w:cs/>
        </w:rPr>
        <w:t>ของบริษัท</w:t>
      </w:r>
      <w:r w:rsidR="00A13FEA" w:rsidRPr="00AD1B1C">
        <w:rPr>
          <w:rFonts w:ascii="Angsana New" w:hAnsi="Angsana New"/>
          <w:sz w:val="28"/>
          <w:szCs w:val="28"/>
          <w:cs/>
        </w:rPr>
        <w:t>พิจารณาว่าการจัดทำข้อมูลทางการเงินระหว่างกาลสำหรับงวด</w:t>
      </w:r>
      <w:r w:rsidR="00EA2A63" w:rsidRPr="00AD1B1C">
        <w:rPr>
          <w:rFonts w:ascii="Angsana New" w:hAnsi="Angsana New"/>
          <w:sz w:val="28"/>
          <w:szCs w:val="28"/>
          <w:cs/>
        </w:rPr>
        <w:t xml:space="preserve">สามเดือนและหกเดือนสิ้นสุดวันที่ </w:t>
      </w:r>
      <w:r w:rsidR="00EA2A63" w:rsidRPr="00AD1B1C">
        <w:rPr>
          <w:rFonts w:ascii="Angsana New" w:hAnsi="Angsana New"/>
          <w:sz w:val="28"/>
          <w:szCs w:val="28"/>
        </w:rPr>
        <w:t>30</w:t>
      </w:r>
      <w:r w:rsidR="00EA2A63" w:rsidRPr="00AD1B1C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EA2A63" w:rsidRPr="00AD1B1C">
        <w:rPr>
          <w:rFonts w:ascii="Angsana New" w:hAnsi="Angsana New"/>
          <w:sz w:val="28"/>
          <w:szCs w:val="28"/>
        </w:rPr>
        <w:t>2563</w:t>
      </w:r>
      <w:r w:rsidR="00A13FEA" w:rsidRPr="00AD1B1C">
        <w:rPr>
          <w:rFonts w:ascii="Angsana New" w:hAnsi="Angsana New"/>
          <w:sz w:val="28"/>
          <w:szCs w:val="28"/>
          <w:cs/>
        </w:rPr>
        <w:t xml:space="preserve"> ของบริษัทตามข้อสมมติฐานทางบัญชีว่ากิจการจะดำเนินงานอย่างต่อเนื่องเป็นการถูกต้องและเหมาะสมแล้ว ดังนั้น ข้อมูลทางการเงินระหว่างกาลดังกล่าวจึงไม่ได้รวมรายการปรับปรุงเกี่ยวกับมูลค่าที่คาดว่าจะได้รับคืนของสินทรัพย์หรือจำนวนเงินที่จะต้องจ่ายคืนของหนี้สิน ซึ่งอาจจำเป็นถ้าบริษัทไม่สามารถดำเนินงานต่อเนื่องไปได้</w:t>
      </w:r>
    </w:p>
    <w:p w14:paraId="7E97A860" w14:textId="77777777" w:rsidR="00BD6745" w:rsidRDefault="00BD6745" w:rsidP="00480C23">
      <w:pPr>
        <w:pStyle w:val="FSNoteNumbered"/>
        <w:numPr>
          <w:ilvl w:val="0"/>
          <w:numId w:val="17"/>
        </w:numPr>
        <w:spacing w:before="120" w:after="120"/>
        <w:ind w:left="547" w:hanging="547"/>
        <w:rPr>
          <w:b/>
          <w:bCs/>
          <w:u w:val="none"/>
          <w:cs/>
        </w:rPr>
      </w:pPr>
      <w:r w:rsidRPr="008038E7">
        <w:rPr>
          <w:b/>
          <w:bCs/>
          <w:u w:val="none"/>
          <w:cs/>
        </w:rPr>
        <w:t>นโยบายการบัญชีที่สำคัญ</w:t>
      </w:r>
    </w:p>
    <w:p w14:paraId="12D91C70" w14:textId="1BDBABD2" w:rsidR="007E4A89" w:rsidRPr="007E4A89" w:rsidRDefault="00480C23" w:rsidP="00480C2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480C23">
        <w:rPr>
          <w:rFonts w:ascii="Angsana New" w:hAnsi="Angsana New"/>
          <w:spacing w:val="-2"/>
          <w:sz w:val="28"/>
          <w:szCs w:val="28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สิ้นสุดวันที่ </w:t>
      </w:r>
      <w:r w:rsidRPr="00480C23">
        <w:rPr>
          <w:rFonts w:ascii="Angsana New" w:hAnsi="Angsana New"/>
          <w:spacing w:val="-2"/>
          <w:sz w:val="28"/>
          <w:szCs w:val="28"/>
        </w:rPr>
        <w:t xml:space="preserve">31 </w:t>
      </w:r>
      <w:r w:rsidRPr="00480C23">
        <w:rPr>
          <w:rFonts w:ascii="Angsana New" w:hAnsi="Angsana New"/>
          <w:spacing w:val="-2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pacing w:val="-2"/>
          <w:sz w:val="28"/>
          <w:szCs w:val="28"/>
        </w:rPr>
        <w:t>2562</w:t>
      </w:r>
      <w:r w:rsidRPr="00480C23">
        <w:rPr>
          <w:rFonts w:ascii="Angsana New" w:hAnsi="Angsana New"/>
          <w:spacing w:val="-2"/>
          <w:sz w:val="28"/>
          <w:szCs w:val="28"/>
        </w:rPr>
        <w:t xml:space="preserve"> </w:t>
      </w:r>
      <w:r w:rsidRPr="00480C23">
        <w:rPr>
          <w:rFonts w:ascii="Angsana New" w:hAnsi="Angsana New" w:hint="cs"/>
          <w:spacing w:val="-2"/>
          <w:sz w:val="28"/>
          <w:szCs w:val="28"/>
          <w:cs/>
        </w:rPr>
        <w:t>ยกเว้นที่อธิบายไว้ในหมายเหตุข้อ</w:t>
      </w:r>
      <w:r w:rsidR="00EA2A63">
        <w:rPr>
          <w:rFonts w:ascii="Angsana New" w:hAnsi="Angsana New"/>
          <w:spacing w:val="-2"/>
          <w:sz w:val="28"/>
          <w:szCs w:val="28"/>
        </w:rPr>
        <w:t xml:space="preserve"> </w:t>
      </w:r>
      <w:r w:rsidRPr="00480C23">
        <w:rPr>
          <w:rFonts w:ascii="Angsana New" w:hAnsi="Angsana New"/>
          <w:spacing w:val="-2"/>
          <w:sz w:val="28"/>
          <w:szCs w:val="28"/>
        </w:rPr>
        <w:t>4</w:t>
      </w:r>
      <w:r>
        <w:rPr>
          <w:rFonts w:ascii="Angsana New" w:hAnsi="Angsana New"/>
          <w:spacing w:val="-2"/>
          <w:sz w:val="28"/>
          <w:szCs w:val="28"/>
        </w:rPr>
        <w:t xml:space="preserve"> </w:t>
      </w:r>
      <w:r>
        <w:rPr>
          <w:rFonts w:ascii="Angsana New" w:hAnsi="Angsana New" w:hint="cs"/>
          <w:spacing w:val="-2"/>
          <w:sz w:val="28"/>
          <w:szCs w:val="28"/>
          <w:cs/>
        </w:rPr>
        <w:t>เกี่ยวกับการ</w:t>
      </w:r>
      <w:r w:rsidR="007E4A89" w:rsidRPr="007E4A89">
        <w:rPr>
          <w:rFonts w:ascii="Angsana New" w:hAnsi="Angsana New"/>
          <w:spacing w:val="-2"/>
          <w:sz w:val="28"/>
          <w:szCs w:val="28"/>
          <w:cs/>
        </w:rPr>
        <w:t>นำมาตรฐาน</w:t>
      </w:r>
      <w:r>
        <w:rPr>
          <w:rFonts w:ascii="Angsana New" w:hAnsi="Angsana New"/>
          <w:spacing w:val="-2"/>
          <w:sz w:val="28"/>
          <w:szCs w:val="28"/>
          <w:cs/>
        </w:rPr>
        <w:br/>
      </w:r>
      <w:r w:rsidR="007E4A89" w:rsidRPr="007E4A89">
        <w:rPr>
          <w:rFonts w:ascii="Angsana New" w:hAnsi="Angsana New"/>
          <w:spacing w:val="-2"/>
          <w:sz w:val="28"/>
          <w:szCs w:val="28"/>
          <w:cs/>
        </w:rPr>
        <w:t>การรายงานทางการเงิน</w:t>
      </w:r>
      <w:r w:rsidR="007E4A89" w:rsidRPr="007E4A89">
        <w:rPr>
          <w:rFonts w:ascii="Angsana New" w:hAnsi="Angsana New" w:hint="cs"/>
          <w:spacing w:val="-2"/>
          <w:sz w:val="28"/>
          <w:szCs w:val="28"/>
          <w:cs/>
        </w:rPr>
        <w:t xml:space="preserve">ฉบับที่ </w:t>
      </w:r>
      <w:r w:rsidR="007E4A89" w:rsidRPr="007E4A89">
        <w:rPr>
          <w:rFonts w:ascii="Angsana New" w:hAnsi="Angsana New"/>
          <w:spacing w:val="-2"/>
          <w:sz w:val="28"/>
          <w:szCs w:val="28"/>
        </w:rPr>
        <w:t xml:space="preserve">9 </w:t>
      </w:r>
      <w:r w:rsidR="007E4A89" w:rsidRPr="007E4A89">
        <w:rPr>
          <w:rFonts w:ascii="Angsana New" w:hAnsi="Angsana New" w:hint="cs"/>
          <w:spacing w:val="-2"/>
          <w:sz w:val="28"/>
          <w:szCs w:val="28"/>
          <w:cs/>
        </w:rPr>
        <w:t>เรื่อง เครื่องมือทางการเงิน และกลุ่มมาตรฐานที่เกี่ยวข้องกับเครื่องมือทางการเงิน</w:t>
      </w:r>
      <w:r w:rsidR="007E4A89" w:rsidRPr="007E4A89">
        <w:rPr>
          <w:rFonts w:ascii="Angsana New" w:hAnsi="Angsana New"/>
          <w:spacing w:val="-2"/>
          <w:sz w:val="28"/>
          <w:szCs w:val="28"/>
          <w:cs/>
        </w:rPr>
        <w:t xml:space="preserve"> และมาตรฐานการรายงานทางการเงินฉบับที่ </w:t>
      </w:r>
      <w:r w:rsidR="007E4A89" w:rsidRPr="007E4A89">
        <w:rPr>
          <w:rFonts w:ascii="Angsana New" w:hAnsi="Angsana New"/>
          <w:spacing w:val="-2"/>
          <w:sz w:val="28"/>
          <w:szCs w:val="28"/>
        </w:rPr>
        <w:t>16</w:t>
      </w:r>
      <w:r w:rsidR="007E4A89" w:rsidRPr="007E4A89">
        <w:rPr>
          <w:rFonts w:ascii="Angsana New" w:hAnsi="Angsana New"/>
          <w:spacing w:val="-2"/>
          <w:sz w:val="28"/>
          <w:szCs w:val="28"/>
          <w:cs/>
        </w:rPr>
        <w:t xml:space="preserve"> เรื่อง สัญญาเช่า มาถือปฏิบัติ</w:t>
      </w:r>
      <w:r>
        <w:rPr>
          <w:rFonts w:ascii="Angsana New" w:hAnsi="Angsana New" w:hint="cs"/>
          <w:spacing w:val="-2"/>
          <w:sz w:val="28"/>
          <w:szCs w:val="28"/>
          <w:cs/>
        </w:rPr>
        <w:t xml:space="preserve">เป็นครั้งแรก </w:t>
      </w:r>
    </w:p>
    <w:p w14:paraId="7CC7B04B" w14:textId="6E4B557C" w:rsidR="00337CBE" w:rsidRDefault="00056609" w:rsidP="00056609">
      <w:pPr>
        <w:pStyle w:val="FSNoteNumbered"/>
        <w:numPr>
          <w:ilvl w:val="0"/>
          <w:numId w:val="17"/>
        </w:numPr>
        <w:spacing w:after="120"/>
        <w:ind w:left="540" w:hanging="540"/>
        <w:rPr>
          <w:b/>
          <w:bCs/>
          <w:u w:val="none"/>
          <w:cs/>
        </w:rPr>
      </w:pPr>
      <w:r w:rsidRPr="00056609">
        <w:rPr>
          <w:b/>
          <w:bCs/>
          <w:u w:val="none"/>
          <w:cs/>
        </w:rPr>
        <w:lastRenderedPageBreak/>
        <w:t>การประมาณการและการใช้ดุลยพินิจ</w:t>
      </w:r>
    </w:p>
    <w:p w14:paraId="065A0069" w14:textId="74FA5E91" w:rsidR="00056609" w:rsidRPr="00056609" w:rsidRDefault="00056609" w:rsidP="0005660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056609">
        <w:rPr>
          <w:rFonts w:ascii="Angsana New" w:hAnsi="Angsana New"/>
          <w:spacing w:val="-2"/>
          <w:sz w:val="28"/>
          <w:szCs w:val="28"/>
          <w:cs/>
        </w:rPr>
        <w:t>ในการจัดทำข้อมูลทางการเงินระหว่างกาล ผู้บริหารต้องใช้ดุลยพินิจ</w:t>
      </w:r>
      <w:r w:rsidRPr="00056609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056609">
        <w:rPr>
          <w:rFonts w:ascii="Angsana New" w:hAnsi="Angsana New"/>
          <w:spacing w:val="-2"/>
          <w:sz w:val="28"/>
          <w:szCs w:val="28"/>
          <w:cs/>
        </w:rPr>
        <w:t>การประมาณ</w:t>
      </w:r>
      <w:r w:rsidR="00AD6039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056609">
        <w:rPr>
          <w:rFonts w:ascii="Angsana New" w:hAnsi="Angsana New"/>
          <w:spacing w:val="-2"/>
          <w:sz w:val="28"/>
          <w:szCs w:val="28"/>
          <w:cs/>
        </w:rPr>
        <w:t>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45CE728B" w14:textId="18B76070" w:rsidR="00056609" w:rsidRPr="00056609" w:rsidRDefault="00056609" w:rsidP="0005660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AD6039">
        <w:rPr>
          <w:rFonts w:ascii="Angsana New" w:hAnsi="Angsana New"/>
          <w:spacing w:val="2"/>
          <w:sz w:val="28"/>
          <w:szCs w:val="28"/>
          <w:cs/>
        </w:rPr>
        <w:t>ในการจัดทำข้อมูลทางการเงินระหว่างกาล</w:t>
      </w:r>
      <w:r w:rsidRPr="00AD6039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AD6039">
        <w:rPr>
          <w:rFonts w:ascii="Angsana New" w:hAnsi="Angsana New"/>
          <w:spacing w:val="2"/>
          <w:sz w:val="28"/>
          <w:szCs w:val="28"/>
          <w:cs/>
        </w:rPr>
        <w:t>ผู้บริหารได้มีการใช้ดุลยพินิจอย่างมีนัยสำคัญในการถือปฏิบัติตามนโยบายการ</w:t>
      </w:r>
      <w:r w:rsidRPr="00056609">
        <w:rPr>
          <w:rFonts w:ascii="Angsana New" w:hAnsi="Angsana New"/>
          <w:spacing w:val="-2"/>
          <w:sz w:val="28"/>
          <w:szCs w:val="28"/>
          <w:cs/>
        </w:rPr>
        <w:t>บัญชีของบริษัทและแหล่งข้อมูลสำคัญของความไม่แน่นอนในการประมาณการ</w:t>
      </w:r>
      <w:r w:rsidR="00480C23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056609">
        <w:rPr>
          <w:rFonts w:ascii="Angsana New" w:hAnsi="Angsana New"/>
          <w:spacing w:val="-2"/>
          <w:sz w:val="28"/>
          <w:szCs w:val="28"/>
          <w:cs/>
        </w:rPr>
        <w:t>ซึ่งถือปฏิบัติเช่นเดียวกันในการจัดทำ</w:t>
      </w:r>
      <w:r w:rsidR="00480C23">
        <w:rPr>
          <w:rFonts w:ascii="Angsana New" w:hAnsi="Angsana New"/>
          <w:spacing w:val="-2"/>
          <w:sz w:val="28"/>
          <w:szCs w:val="28"/>
          <w:cs/>
        </w:rPr>
        <w:br/>
      </w:r>
      <w:r w:rsidRPr="00056609">
        <w:rPr>
          <w:rFonts w:ascii="Angsana New" w:hAnsi="Angsana New"/>
          <w:spacing w:val="-2"/>
          <w:sz w:val="28"/>
          <w:szCs w:val="28"/>
          <w:cs/>
        </w:rPr>
        <w:t xml:space="preserve">งบการเงินสำหรับปีสิ้นสุดวันที่ </w:t>
      </w:r>
      <w:r w:rsidRPr="00056609">
        <w:rPr>
          <w:rFonts w:ascii="Angsana New" w:hAnsi="Angsana New"/>
          <w:spacing w:val="-2"/>
          <w:sz w:val="28"/>
          <w:szCs w:val="28"/>
        </w:rPr>
        <w:t>31</w:t>
      </w:r>
      <w:r w:rsidRPr="00056609">
        <w:rPr>
          <w:rFonts w:ascii="Angsana New" w:hAnsi="Angsana New"/>
          <w:spacing w:val="-2"/>
          <w:sz w:val="28"/>
          <w:szCs w:val="28"/>
          <w:cs/>
        </w:rPr>
        <w:t xml:space="preserve"> ธันวาคม </w:t>
      </w:r>
      <w:r w:rsidRPr="00056609">
        <w:rPr>
          <w:rFonts w:ascii="Angsana New" w:hAnsi="Angsana New"/>
          <w:spacing w:val="-2"/>
          <w:sz w:val="28"/>
          <w:szCs w:val="28"/>
        </w:rPr>
        <w:t>256</w:t>
      </w:r>
      <w:r>
        <w:rPr>
          <w:rFonts w:ascii="Angsana New" w:hAnsi="Angsana New"/>
          <w:spacing w:val="-2"/>
          <w:sz w:val="28"/>
          <w:szCs w:val="28"/>
        </w:rPr>
        <w:t>2</w:t>
      </w:r>
    </w:p>
    <w:p w14:paraId="17817FB7" w14:textId="32A5442E" w:rsidR="00726C37" w:rsidRDefault="00726C37" w:rsidP="00480C23">
      <w:pPr>
        <w:pStyle w:val="FSNoteNumbered"/>
        <w:numPr>
          <w:ilvl w:val="0"/>
          <w:numId w:val="17"/>
        </w:numPr>
        <w:spacing w:before="120" w:after="120"/>
        <w:ind w:left="547" w:hanging="547"/>
        <w:rPr>
          <w:b/>
          <w:bCs/>
          <w:u w:val="none"/>
          <w:cs/>
        </w:rPr>
      </w:pPr>
      <w:r w:rsidRPr="00726C37">
        <w:rPr>
          <w:b/>
          <w:bCs/>
          <w:u w:val="none"/>
          <w:cs/>
        </w:rPr>
        <w:t>ผลกระทบจากการนำมาตรฐานการรายงานทางการเงินใหม่มาถือปฏิบัติ</w:t>
      </w:r>
    </w:p>
    <w:p w14:paraId="78A072BD" w14:textId="7B31A83E" w:rsidR="00F948CF" w:rsidRPr="00F948CF" w:rsidRDefault="00F948CF" w:rsidP="00F948C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>
        <w:rPr>
          <w:rFonts w:ascii="Angsana New" w:hAnsi="Angsana New" w:hint="cs"/>
          <w:spacing w:val="-2"/>
          <w:sz w:val="28"/>
          <w:szCs w:val="28"/>
          <w:cs/>
        </w:rPr>
        <w:t xml:space="preserve">ในระหว่างงวด </w:t>
      </w:r>
      <w:r w:rsidRPr="00F948CF">
        <w:rPr>
          <w:rFonts w:ascii="Angsana New" w:hAnsi="Angsana New"/>
          <w:spacing w:val="-2"/>
          <w:sz w:val="28"/>
          <w:szCs w:val="28"/>
          <w:cs/>
        </w:rPr>
        <w:t xml:space="preserve">บริษัทได้นำมาตรฐานการรายงานทางการเงินฉบับที่ </w:t>
      </w:r>
      <w:r w:rsidRPr="00F948CF">
        <w:rPr>
          <w:rFonts w:ascii="Angsana New" w:hAnsi="Angsana New"/>
          <w:spacing w:val="-2"/>
          <w:sz w:val="28"/>
          <w:szCs w:val="28"/>
        </w:rPr>
        <w:t xml:space="preserve">9 </w:t>
      </w:r>
      <w:r w:rsidRPr="00F948CF">
        <w:rPr>
          <w:rFonts w:ascii="Angsana New" w:hAnsi="Angsana New"/>
          <w:spacing w:val="-2"/>
          <w:sz w:val="28"/>
          <w:szCs w:val="28"/>
          <w:cs/>
        </w:rPr>
        <w:t>เรื่อง เครื่องมือทางการเงิน</w:t>
      </w:r>
      <w:r w:rsidRPr="00F948CF">
        <w:rPr>
          <w:rFonts w:ascii="Angsana New" w:hAnsi="Angsana New" w:hint="cs"/>
          <w:spacing w:val="-2"/>
          <w:sz w:val="28"/>
          <w:szCs w:val="28"/>
          <w:cs/>
        </w:rPr>
        <w:t xml:space="preserve"> และกลุ่มมาตรฐานที่เกี่ยวข้องกับเครื่องมือทางการเงิน</w:t>
      </w:r>
      <w:r w:rsidRPr="00F948CF">
        <w:rPr>
          <w:rFonts w:ascii="Angsana New" w:hAnsi="Angsana New"/>
          <w:spacing w:val="-2"/>
          <w:sz w:val="28"/>
          <w:szCs w:val="28"/>
          <w:cs/>
        </w:rPr>
        <w:t xml:space="preserve"> และมาตรฐานการรายงานทางการเงินฉบับที่ </w:t>
      </w:r>
      <w:r w:rsidRPr="00F948CF">
        <w:rPr>
          <w:rFonts w:ascii="Angsana New" w:hAnsi="Angsana New"/>
          <w:spacing w:val="-2"/>
          <w:sz w:val="28"/>
          <w:szCs w:val="28"/>
        </w:rPr>
        <w:t xml:space="preserve">16 </w:t>
      </w:r>
      <w:r w:rsidRPr="00F948CF">
        <w:rPr>
          <w:rFonts w:ascii="Angsana New" w:hAnsi="Angsana New"/>
          <w:spacing w:val="-2"/>
          <w:sz w:val="28"/>
          <w:szCs w:val="28"/>
          <w:cs/>
        </w:rPr>
        <w:t xml:space="preserve">เรื่อง สัญญาเช่า มาถือปฏิบัติเป็นครั้งแรก </w:t>
      </w:r>
      <w:r>
        <w:rPr>
          <w:rFonts w:ascii="Angsana New" w:hAnsi="Angsana New" w:hint="cs"/>
          <w:spacing w:val="-2"/>
          <w:sz w:val="28"/>
          <w:szCs w:val="28"/>
          <w:cs/>
        </w:rPr>
        <w:t xml:space="preserve">ทั้งนี้ </w:t>
      </w:r>
      <w:r w:rsidRPr="00F948CF">
        <w:rPr>
          <w:rFonts w:ascii="Angsana New" w:hAnsi="Angsana New"/>
          <w:spacing w:val="-2"/>
          <w:sz w:val="28"/>
          <w:szCs w:val="28"/>
          <w:cs/>
        </w:rPr>
        <w:t xml:space="preserve">นโยบายการบัญชีใหม่ที่นำมาถือปฏิบัติตั้งแต่วันที่ </w:t>
      </w:r>
      <w:r w:rsidRPr="00F948CF">
        <w:rPr>
          <w:rFonts w:ascii="Angsana New" w:hAnsi="Angsana New"/>
          <w:spacing w:val="-2"/>
          <w:sz w:val="28"/>
          <w:szCs w:val="28"/>
        </w:rPr>
        <w:t xml:space="preserve">1 </w:t>
      </w:r>
      <w:r w:rsidRPr="00F948CF">
        <w:rPr>
          <w:rFonts w:ascii="Angsana New" w:hAnsi="Angsana New"/>
          <w:spacing w:val="-2"/>
          <w:sz w:val="28"/>
          <w:szCs w:val="28"/>
          <w:cs/>
        </w:rPr>
        <w:t xml:space="preserve">มกราคม </w:t>
      </w:r>
      <w:r w:rsidRPr="00F948CF">
        <w:rPr>
          <w:rFonts w:ascii="Angsana New" w:hAnsi="Angsana New"/>
          <w:spacing w:val="-2"/>
          <w:sz w:val="28"/>
          <w:szCs w:val="28"/>
        </w:rPr>
        <w:t>256</w:t>
      </w:r>
      <w:r>
        <w:rPr>
          <w:rFonts w:ascii="Angsana New" w:hAnsi="Angsana New"/>
          <w:spacing w:val="-2"/>
          <w:sz w:val="28"/>
          <w:szCs w:val="28"/>
        </w:rPr>
        <w:t>3</w:t>
      </w:r>
      <w:r w:rsidRPr="00F948CF">
        <w:rPr>
          <w:rFonts w:ascii="Angsana New" w:hAnsi="Angsana New"/>
          <w:spacing w:val="-2"/>
          <w:sz w:val="28"/>
          <w:szCs w:val="28"/>
        </w:rPr>
        <w:t xml:space="preserve"> </w:t>
      </w:r>
      <w:r w:rsidRPr="00F948CF">
        <w:rPr>
          <w:rFonts w:ascii="Angsana New" w:hAnsi="Angsana New"/>
          <w:spacing w:val="-2"/>
          <w:sz w:val="28"/>
          <w:szCs w:val="28"/>
          <w:cs/>
        </w:rPr>
        <w:t xml:space="preserve">ได้อธิบายไว้ในหมายเหตุข้อ </w:t>
      </w:r>
      <w:r w:rsidRPr="00F948CF">
        <w:rPr>
          <w:rFonts w:ascii="Angsana New" w:hAnsi="Angsana New"/>
          <w:spacing w:val="-2"/>
          <w:sz w:val="28"/>
          <w:szCs w:val="28"/>
        </w:rPr>
        <w:t>4.1</w:t>
      </w:r>
    </w:p>
    <w:p w14:paraId="4D6F66ED" w14:textId="6287800A" w:rsidR="00F948CF" w:rsidRDefault="00F948CF" w:rsidP="00F948C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327C53">
        <w:rPr>
          <w:rFonts w:ascii="Angsana New" w:hAnsi="Angsana New"/>
          <w:spacing w:val="-2"/>
          <w:sz w:val="28"/>
          <w:szCs w:val="28"/>
          <w:cs/>
        </w:rPr>
        <w:t xml:space="preserve">บริษัทได้นำมาตรฐานดังกล่าวมาถือปฏิบัติตั้งแต่วันที่ </w:t>
      </w:r>
      <w:r w:rsidRPr="00327C53">
        <w:rPr>
          <w:rFonts w:ascii="Angsana New" w:hAnsi="Angsana New"/>
          <w:spacing w:val="-2"/>
          <w:sz w:val="28"/>
          <w:szCs w:val="28"/>
        </w:rPr>
        <w:t xml:space="preserve">1 </w:t>
      </w:r>
      <w:r w:rsidRPr="00327C53">
        <w:rPr>
          <w:rFonts w:ascii="Angsana New" w:hAnsi="Angsana New"/>
          <w:spacing w:val="-2"/>
          <w:sz w:val="28"/>
          <w:szCs w:val="28"/>
          <w:cs/>
        </w:rPr>
        <w:t xml:space="preserve">มกราคม </w:t>
      </w:r>
      <w:r w:rsidRPr="00327C53">
        <w:rPr>
          <w:rFonts w:ascii="Angsana New" w:hAnsi="Angsana New"/>
          <w:spacing w:val="-2"/>
          <w:sz w:val="28"/>
          <w:szCs w:val="28"/>
        </w:rPr>
        <w:t xml:space="preserve">2563 </w:t>
      </w:r>
      <w:r w:rsidRPr="00327C53">
        <w:rPr>
          <w:rFonts w:ascii="Angsana New" w:hAnsi="Angsana New"/>
          <w:spacing w:val="-2"/>
          <w:sz w:val="28"/>
          <w:szCs w:val="28"/>
          <w:cs/>
        </w:rPr>
        <w:t>โดยใช้วิธีรับรู้ผลกระทบสะสมจากการ</w:t>
      </w:r>
      <w:r w:rsidRPr="00F948CF">
        <w:rPr>
          <w:rFonts w:ascii="Angsana New" w:hAnsi="Angsana New"/>
          <w:spacing w:val="-2"/>
          <w:sz w:val="28"/>
          <w:szCs w:val="28"/>
          <w:cs/>
        </w:rPr>
        <w:t>ปรับใช้มาตรฐานการรายงานทางการเงิน</w:t>
      </w:r>
      <w:r w:rsidRPr="00F948CF">
        <w:rPr>
          <w:rFonts w:ascii="Angsana New" w:hAnsi="Angsana New" w:hint="cs"/>
          <w:spacing w:val="-2"/>
          <w:sz w:val="28"/>
          <w:szCs w:val="28"/>
          <w:cs/>
        </w:rPr>
        <w:t>ดังกล่าว</w:t>
      </w:r>
      <w:r w:rsidRPr="00F948CF">
        <w:rPr>
          <w:rFonts w:ascii="Angsana New" w:hAnsi="Angsana New"/>
          <w:spacing w:val="-2"/>
          <w:sz w:val="28"/>
          <w:szCs w:val="28"/>
          <w:cs/>
        </w:rPr>
        <w:t xml:space="preserve">เป็นรายการปรับปรุงกับกำไรสะสมต้นงวด </w:t>
      </w:r>
      <w:r w:rsidRPr="00F948CF">
        <w:rPr>
          <w:rFonts w:ascii="Angsana New" w:hAnsi="Angsana New"/>
          <w:spacing w:val="-2"/>
          <w:sz w:val="28"/>
          <w:szCs w:val="28"/>
        </w:rPr>
        <w:t>(Modified retrospective</w:t>
      </w:r>
      <w:r w:rsidR="00A3134A">
        <w:rPr>
          <w:rFonts w:ascii="Angsana New" w:hAnsi="Angsana New"/>
          <w:spacing w:val="-2"/>
          <w:sz w:val="28"/>
          <w:szCs w:val="28"/>
        </w:rPr>
        <w:t xml:space="preserve"> approach</w:t>
      </w:r>
      <w:r w:rsidRPr="00F948CF">
        <w:rPr>
          <w:rFonts w:ascii="Angsana New" w:hAnsi="Angsana New"/>
          <w:spacing w:val="-2"/>
          <w:sz w:val="28"/>
          <w:szCs w:val="28"/>
        </w:rPr>
        <w:t xml:space="preserve">) </w:t>
      </w:r>
      <w:r w:rsidRPr="00F948CF">
        <w:rPr>
          <w:rFonts w:ascii="Angsana New" w:hAnsi="Angsana New"/>
          <w:spacing w:val="-2"/>
          <w:sz w:val="28"/>
          <w:szCs w:val="28"/>
          <w:cs/>
        </w:rPr>
        <w:t>และไม่</w:t>
      </w:r>
      <w:r w:rsidRPr="00AD6039">
        <w:rPr>
          <w:rFonts w:ascii="Angsana New" w:hAnsi="Angsana New"/>
          <w:spacing w:val="2"/>
          <w:sz w:val="28"/>
          <w:szCs w:val="28"/>
          <w:cs/>
        </w:rPr>
        <w:t>ปรับปรุงข้อมูลเปรียบเทียบ ดังนั้น การจัดประเภทรายการใหม่และรายการปรับปรุงที่เกิดจากการเปลี่ยนแปลงนโยบายการ</w:t>
      </w:r>
      <w:r w:rsidRPr="00F948CF">
        <w:rPr>
          <w:rFonts w:ascii="Angsana New" w:hAnsi="Angsana New"/>
          <w:spacing w:val="-2"/>
          <w:sz w:val="28"/>
          <w:szCs w:val="28"/>
          <w:cs/>
        </w:rPr>
        <w:t xml:space="preserve">บัญชีจะรับรู้ในงบแสดงฐานะการเงิน ณ วันที่ </w:t>
      </w:r>
      <w:r w:rsidRPr="00F948CF">
        <w:rPr>
          <w:rFonts w:ascii="Angsana New" w:hAnsi="Angsana New"/>
          <w:spacing w:val="-2"/>
          <w:sz w:val="28"/>
          <w:szCs w:val="28"/>
        </w:rPr>
        <w:t xml:space="preserve">1 </w:t>
      </w:r>
      <w:r w:rsidRPr="00F948CF">
        <w:rPr>
          <w:rFonts w:ascii="Angsana New" w:hAnsi="Angsana New"/>
          <w:spacing w:val="-2"/>
          <w:sz w:val="28"/>
          <w:szCs w:val="28"/>
          <w:cs/>
        </w:rPr>
        <w:t xml:space="preserve">มกราคม </w:t>
      </w:r>
      <w:r w:rsidRPr="00F948CF">
        <w:rPr>
          <w:rFonts w:ascii="Angsana New" w:hAnsi="Angsana New"/>
          <w:spacing w:val="-2"/>
          <w:sz w:val="28"/>
          <w:szCs w:val="28"/>
        </w:rPr>
        <w:t>256</w:t>
      </w:r>
      <w:r>
        <w:rPr>
          <w:rFonts w:ascii="Angsana New" w:hAnsi="Angsana New"/>
          <w:spacing w:val="-2"/>
          <w:sz w:val="28"/>
          <w:szCs w:val="28"/>
        </w:rPr>
        <w:t>3</w:t>
      </w:r>
      <w:r w:rsidRPr="00F948CF">
        <w:rPr>
          <w:rFonts w:ascii="Angsana New" w:hAnsi="Angsana New"/>
          <w:spacing w:val="-2"/>
          <w:sz w:val="28"/>
          <w:szCs w:val="28"/>
        </w:rPr>
        <w:t xml:space="preserve"> </w:t>
      </w:r>
    </w:p>
    <w:p w14:paraId="5BB98327" w14:textId="242D85E3" w:rsidR="00F948CF" w:rsidRPr="006B13ED" w:rsidRDefault="00F948CF" w:rsidP="00874D5D">
      <w:pPr>
        <w:pStyle w:val="FSNoteNumbered"/>
        <w:numPr>
          <w:ilvl w:val="1"/>
          <w:numId w:val="23"/>
        </w:numPr>
        <w:tabs>
          <w:tab w:val="left" w:pos="990"/>
        </w:tabs>
        <w:spacing w:before="120" w:after="120"/>
        <w:ind w:left="907"/>
        <w:rPr>
          <w:b/>
          <w:bCs/>
          <w:u w:val="none"/>
          <w:cs/>
        </w:rPr>
      </w:pPr>
      <w:r w:rsidRPr="006B13ED">
        <w:rPr>
          <w:rFonts w:hint="cs"/>
          <w:b/>
          <w:bCs/>
          <w:u w:val="none"/>
          <w:cs/>
        </w:rPr>
        <w:t>นโยบายการบัญชีใหม่ที่นำมาถือปฏิบัติตั้งแต่วันที่</w:t>
      </w:r>
      <w:r w:rsidRPr="006B13ED">
        <w:rPr>
          <w:b/>
          <w:bCs/>
          <w:u w:val="none"/>
          <w:cs/>
        </w:rPr>
        <w:t xml:space="preserve"> 1 </w:t>
      </w:r>
      <w:r w:rsidRPr="006B13ED">
        <w:rPr>
          <w:rFonts w:hint="cs"/>
          <w:b/>
          <w:bCs/>
          <w:u w:val="none"/>
          <w:cs/>
        </w:rPr>
        <w:t>มกราคม</w:t>
      </w:r>
      <w:r w:rsidRPr="006B13ED">
        <w:rPr>
          <w:b/>
          <w:bCs/>
          <w:u w:val="none"/>
          <w:cs/>
        </w:rPr>
        <w:t xml:space="preserve"> 256</w:t>
      </w:r>
      <w:r w:rsidR="00D75131">
        <w:rPr>
          <w:rFonts w:hint="cs"/>
          <w:b/>
          <w:bCs/>
          <w:u w:val="none"/>
          <w:cs/>
        </w:rPr>
        <w:t>3</w:t>
      </w:r>
    </w:p>
    <w:p w14:paraId="6DCDF86E" w14:textId="6462E85C" w:rsidR="00F948CF" w:rsidRPr="006B13ED" w:rsidRDefault="00F948CF" w:rsidP="00874D5D">
      <w:pPr>
        <w:pStyle w:val="FSNoteNumbered"/>
        <w:numPr>
          <w:ilvl w:val="2"/>
          <w:numId w:val="23"/>
        </w:numPr>
        <w:tabs>
          <w:tab w:val="left" w:pos="990"/>
        </w:tabs>
        <w:spacing w:before="0" w:after="120"/>
        <w:ind w:left="1440" w:hanging="540"/>
        <w:rPr>
          <w:b/>
          <w:bCs/>
          <w:u w:val="none"/>
          <w:cs/>
        </w:rPr>
      </w:pPr>
      <w:r w:rsidRPr="006B13ED">
        <w:rPr>
          <w:rFonts w:hint="cs"/>
          <w:b/>
          <w:bCs/>
          <w:u w:val="none"/>
          <w:cs/>
        </w:rPr>
        <w:t>เครื่องมือทางการเงิน</w:t>
      </w:r>
    </w:p>
    <w:p w14:paraId="227432DB" w14:textId="22156864" w:rsidR="00F948CF" w:rsidRPr="006B13ED" w:rsidRDefault="00F948CF" w:rsidP="00F94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firstLine="706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6B13ED">
        <w:rPr>
          <w:rFonts w:ascii="Angsana New" w:eastAsia="Arial Unicode MS" w:hAnsi="Angsana New"/>
          <w:sz w:val="28"/>
          <w:szCs w:val="28"/>
          <w:cs/>
          <w:lang w:val="en-GB"/>
        </w:rPr>
        <w:t>การจัดประเภทรายการและการวัดมูลค่า</w:t>
      </w:r>
    </w:p>
    <w:p w14:paraId="5ECFAECF" w14:textId="5FE13811" w:rsidR="00F948CF" w:rsidRPr="006B13ED" w:rsidRDefault="00F948CF" w:rsidP="00874D5D">
      <w:pPr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714" w:hanging="288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6B13ED">
        <w:rPr>
          <w:rFonts w:ascii="Angsana New" w:eastAsia="Arial Unicode MS" w:hAnsi="Angsana New"/>
          <w:sz w:val="28"/>
          <w:szCs w:val="28"/>
          <w:cs/>
          <w:lang w:val="en-GB"/>
        </w:rPr>
        <w:t xml:space="preserve">การจัดประเภทรายการและการวัดมูลค่าสินทรัพย์ทางการเงินประเภทตราสารหนี้แบ่งออกเป็น </w:t>
      </w:r>
      <w:r w:rsidRPr="006B13ED">
        <w:rPr>
          <w:rFonts w:ascii="Angsana New" w:eastAsia="Arial Unicode MS" w:hAnsi="Angsana New"/>
          <w:sz w:val="28"/>
          <w:szCs w:val="28"/>
          <w:lang w:val="en-GB"/>
        </w:rPr>
        <w:t xml:space="preserve">3 </w:t>
      </w:r>
      <w:r w:rsidRPr="006B13ED">
        <w:rPr>
          <w:rFonts w:ascii="Angsana New" w:eastAsia="Arial Unicode MS" w:hAnsi="Angsana New"/>
          <w:sz w:val="28"/>
          <w:szCs w:val="28"/>
          <w:cs/>
          <w:lang w:val="en-GB"/>
        </w:rPr>
        <w:t>ประเภท ได้แก่ ราคาทุนตัดจำหน่าย มูลค่ายุติธรรมผ่านกำไรหรือขาดทุน และมูลค่ายุติธรรมผ่านกำไรขาดทุนเบ็ดเสร็จอื่น โดยขึ้นอยู่กับโมเดลธุรกิจของบริษัทในการจัดการสินทรัพย์ทางการเงินและลักษณะของกระแสเงินสดตามสัญญาของสินทรัพย์ทางการเงินนั้น</w:t>
      </w:r>
    </w:p>
    <w:p w14:paraId="60721E54" w14:textId="4ECAE34A" w:rsidR="00F948CF" w:rsidRPr="006B13ED" w:rsidRDefault="00F948CF" w:rsidP="00874D5D">
      <w:pPr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714" w:hanging="288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6B13ED">
        <w:rPr>
          <w:rFonts w:ascii="Angsana New" w:eastAsia="Arial Unicode MS" w:hAnsi="Angsana New"/>
          <w:sz w:val="28"/>
          <w:szCs w:val="28"/>
          <w:cs/>
          <w:lang w:val="en-GB"/>
        </w:rPr>
        <w:t xml:space="preserve">การวัดมูลค่าสินทรัพย์ทางการเงินประเภทตราสารทุนต้องวัดมูลค่าด้วยมูลค่ายุติธรรมผ่านกำไรหรือขาดทุนโดยบริษัทสามารถเลือกรับรู้สินทรัพย์ทางการเงินประเภทตราสารทุนด้วยมูลค่ายุติธรรมผ่านกำไรขาดทุนเบ็ดเสร็จอื่น โดยไม่สามารถโอนไปเป็นกำไรหรือขาดทุนในภายหลัง </w:t>
      </w:r>
    </w:p>
    <w:p w14:paraId="15026245" w14:textId="6B0AD4D6" w:rsidR="00F948CF" w:rsidRDefault="00F948CF" w:rsidP="00874D5D">
      <w:pPr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714" w:hanging="288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6B13ED">
        <w:rPr>
          <w:rFonts w:ascii="Angsana New" w:eastAsia="Arial Unicode MS" w:hAnsi="Angsana New"/>
          <w:sz w:val="28"/>
          <w:szCs w:val="28"/>
          <w:cs/>
          <w:lang w:val="en-GB"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065066B9" w14:textId="77DF6C7E" w:rsidR="003A4AE4" w:rsidRDefault="003A4AE4" w:rsidP="00874D5D">
      <w:pPr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714" w:hanging="288"/>
        <w:rPr>
          <w:rFonts w:ascii="Angsana New" w:eastAsia="Arial Unicode MS" w:hAnsi="Angsana New"/>
          <w:sz w:val="28"/>
          <w:szCs w:val="28"/>
          <w:lang w:val="en-GB"/>
        </w:rPr>
      </w:pPr>
      <w:r w:rsidRPr="003A4AE4">
        <w:rPr>
          <w:rFonts w:ascii="Angsana New" w:eastAsia="Arial Unicode MS" w:hAnsi="Angsana New"/>
          <w:sz w:val="28"/>
          <w:szCs w:val="28"/>
          <w:cs/>
          <w:lang w:val="en-GB"/>
        </w:rPr>
        <w:t>ตราสารอนุพันธ์จัดประเภทและวัดมูลค่าด้วยวิธีมูลค่ายุติธรรมผ่านกำไรหรือขาดทุนยกเว้นสัญญาอนุพันธ์ที่ใช้สำหรับการป้องกันความเสี่ยง</w:t>
      </w:r>
    </w:p>
    <w:p w14:paraId="51520327" w14:textId="243C42BE" w:rsidR="007E47FD" w:rsidRDefault="007E47FD" w:rsidP="007E47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Arial Unicode MS" w:hAnsi="Angsana New"/>
          <w:sz w:val="28"/>
          <w:szCs w:val="28"/>
          <w:lang w:val="en-GB"/>
        </w:rPr>
      </w:pPr>
    </w:p>
    <w:p w14:paraId="36D94A51" w14:textId="4904D05B" w:rsidR="007E47FD" w:rsidRDefault="007E47FD" w:rsidP="007E47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Arial Unicode MS" w:hAnsi="Angsana New"/>
          <w:sz w:val="28"/>
          <w:szCs w:val="28"/>
          <w:lang w:val="en-GB"/>
        </w:rPr>
      </w:pPr>
    </w:p>
    <w:p w14:paraId="58B9FF1C" w14:textId="727CBD05" w:rsidR="007E47FD" w:rsidRDefault="007E47FD" w:rsidP="007E47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Arial Unicode MS" w:hAnsi="Angsana New"/>
          <w:sz w:val="28"/>
          <w:szCs w:val="28"/>
          <w:lang w:val="en-GB"/>
        </w:rPr>
      </w:pPr>
    </w:p>
    <w:p w14:paraId="366C5F94" w14:textId="77777777" w:rsidR="007E47FD" w:rsidRPr="003A4AE4" w:rsidRDefault="007E47FD" w:rsidP="007E47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Arial Unicode MS" w:hAnsi="Angsana New"/>
          <w:sz w:val="28"/>
          <w:szCs w:val="28"/>
          <w:cs/>
          <w:lang w:val="en-GB"/>
        </w:rPr>
      </w:pPr>
    </w:p>
    <w:p w14:paraId="19E1BD72" w14:textId="77777777" w:rsidR="00F948CF" w:rsidRPr="006B13ED" w:rsidRDefault="00F948CF" w:rsidP="00874D5D">
      <w:pPr>
        <w:pStyle w:val="FSNoteNumbered"/>
        <w:numPr>
          <w:ilvl w:val="2"/>
          <w:numId w:val="23"/>
        </w:numPr>
        <w:tabs>
          <w:tab w:val="left" w:pos="990"/>
        </w:tabs>
        <w:spacing w:before="0" w:after="120"/>
        <w:ind w:left="1440" w:hanging="540"/>
        <w:rPr>
          <w:b/>
          <w:bCs/>
          <w:u w:val="none"/>
          <w:cs/>
        </w:rPr>
      </w:pPr>
      <w:r w:rsidRPr="006B13ED">
        <w:rPr>
          <w:rFonts w:hint="cs"/>
          <w:b/>
          <w:bCs/>
          <w:u w:val="none"/>
          <w:cs/>
        </w:rPr>
        <w:lastRenderedPageBreak/>
        <w:t>สัญญาเช่า</w:t>
      </w:r>
    </w:p>
    <w:p w14:paraId="6045D4AD" w14:textId="6E14B058" w:rsidR="00F948CF" w:rsidRPr="006B13ED" w:rsidRDefault="00F948CF" w:rsidP="00F67179">
      <w:pPr>
        <w:tabs>
          <w:tab w:val="clear" w:pos="454"/>
          <w:tab w:val="left" w:pos="1530"/>
        </w:tabs>
        <w:spacing w:after="120"/>
        <w:ind w:left="1440"/>
        <w:jc w:val="thaiDistribute"/>
        <w:rPr>
          <w:rFonts w:ascii="Angsana New" w:eastAsia="Arial Unicode MS" w:hAnsi="Angsana New"/>
          <w:spacing w:val="-2"/>
          <w:sz w:val="28"/>
          <w:szCs w:val="28"/>
          <w:lang w:val="en-GB"/>
        </w:rPr>
      </w:pPr>
      <w:r w:rsidRPr="006B13ED">
        <w:rPr>
          <w:rFonts w:ascii="Angsana New" w:eastAsia="Arial Unicode MS" w:hAnsi="Angsana New" w:hint="cs"/>
          <w:spacing w:val="-2"/>
          <w:sz w:val="28"/>
          <w:szCs w:val="28"/>
          <w:cs/>
          <w:lang w:val="en-GB"/>
        </w:rPr>
        <w:t>กรณีที่บริษัทเป็นผู้เช่า บริษัทรับรู้สินทรัพย์สิทธิการใช้และหนี้สินตามสัญญาเช่า ณ วันที่สัญญาเช่าเริ่มมีผล จำนวนเงินที่ต้องจ่ายตามสัญญาจะปันส่วนระหว่างหนี้สินและค่าใช้จ่ายทางการเงิน ซึ่งดอกเบี้ยจ่ายจะบันทึกในงบกำไรขาดทุนตลอดอายุสัญญาเช่าเพื่อทำให้อัตราดอกเบี้ยแต่ละงวดเป็นอัตราคงที่สำหรับยอดคงเหลือของหนี้สินที่เหลืออยู่ สินทรัพย์สิทธิการใช้วัดมูลค่าโดยใช้ราคาทุน ซึ่งเป็นมูลค่าปัจจุบันของจำนวนเงินที่ต้องจ่ายชำระตามสัญญาเช่า สินทรัพย์สิทธิการใช้จะตัดค่าเสื่อมราคาตลอดอายุการใช้งานของสินทรัพย์หรืออายุของสัญญาเช่า แล้วแต่ระยะเวลาใดจะน้อยกว่า</w:t>
      </w:r>
    </w:p>
    <w:p w14:paraId="0BE87853" w14:textId="0B7E5679" w:rsidR="00F948CF" w:rsidRPr="006B13ED" w:rsidRDefault="00F948CF" w:rsidP="00F67179">
      <w:pPr>
        <w:tabs>
          <w:tab w:val="clear" w:pos="454"/>
          <w:tab w:val="left" w:pos="1530"/>
        </w:tabs>
        <w:spacing w:after="120"/>
        <w:ind w:left="1440"/>
        <w:jc w:val="thaiDistribute"/>
        <w:rPr>
          <w:rFonts w:ascii="Angsana New" w:eastAsia="Arial Unicode MS" w:hAnsi="Angsana New"/>
          <w:spacing w:val="-2"/>
          <w:sz w:val="28"/>
          <w:szCs w:val="28"/>
          <w:lang w:val="en-GB"/>
        </w:rPr>
      </w:pPr>
      <w:r w:rsidRPr="006B13ED">
        <w:rPr>
          <w:rFonts w:ascii="Angsana New" w:eastAsia="Arial Unicode MS" w:hAnsi="Angsana New" w:hint="cs"/>
          <w:spacing w:val="-2"/>
          <w:sz w:val="28"/>
          <w:szCs w:val="28"/>
          <w:cs/>
          <w:lang w:val="en-GB"/>
        </w:rPr>
        <w:t>หนี้สินตามสัญญาเช่าวัดมูลค่า</w:t>
      </w:r>
      <w:r w:rsidR="009C70D9">
        <w:rPr>
          <w:rFonts w:ascii="Angsana New" w:eastAsia="Arial Unicode MS" w:hAnsi="Angsana New" w:hint="cs"/>
          <w:spacing w:val="-2"/>
          <w:sz w:val="28"/>
          <w:szCs w:val="28"/>
          <w:cs/>
          <w:lang w:val="en-GB"/>
        </w:rPr>
        <w:t>ตาม</w:t>
      </w:r>
      <w:r w:rsidRPr="006B13ED">
        <w:rPr>
          <w:rFonts w:ascii="Angsana New" w:eastAsia="Arial Unicode MS" w:hAnsi="Angsana New" w:hint="cs"/>
          <w:spacing w:val="-2"/>
          <w:sz w:val="28"/>
          <w:szCs w:val="28"/>
          <w:cs/>
          <w:lang w:val="en-GB"/>
        </w:rPr>
        <w:t>ด้วยมูลค่าปัจจุบันของจำนวนเงินที่ต้องจ่ายตามสัญญาเช่าซึ่งคิดลดด้วยอัตราดอกเบี้ยตามนัยของหนี้สิน</w:t>
      </w:r>
      <w:r w:rsidR="000F4E6A">
        <w:rPr>
          <w:rFonts w:ascii="Angsana New" w:eastAsia="Arial Unicode MS" w:hAnsi="Angsana New" w:hint="cs"/>
          <w:spacing w:val="-2"/>
          <w:sz w:val="28"/>
          <w:szCs w:val="28"/>
          <w:cs/>
          <w:lang w:val="en-GB"/>
        </w:rPr>
        <w:t>ตาม</w:t>
      </w:r>
      <w:r w:rsidRPr="006B13ED">
        <w:rPr>
          <w:rFonts w:ascii="Angsana New" w:eastAsia="Arial Unicode MS" w:hAnsi="Angsana New" w:hint="cs"/>
          <w:spacing w:val="-2"/>
          <w:sz w:val="28"/>
          <w:szCs w:val="28"/>
          <w:cs/>
          <w:lang w:val="en-GB"/>
        </w:rPr>
        <w:t>สัญญาเช่าหากอัตรานั้นสามารถกำหนดได้ แต่หากอัตรานั้นไม่สามารถกำหนดไ</w:t>
      </w:r>
      <w:r w:rsidR="009C70D9">
        <w:rPr>
          <w:rFonts w:ascii="Angsana New" w:eastAsia="Arial Unicode MS" w:hAnsi="Angsana New" w:hint="cs"/>
          <w:spacing w:val="-2"/>
          <w:sz w:val="28"/>
          <w:szCs w:val="28"/>
          <w:cs/>
          <w:lang w:val="en-GB"/>
        </w:rPr>
        <w:t>ด้</w:t>
      </w:r>
      <w:r w:rsidRPr="006B13ED">
        <w:rPr>
          <w:rFonts w:ascii="Angsana New" w:eastAsia="Arial Unicode MS" w:hAnsi="Angsana New" w:hint="cs"/>
          <w:spacing w:val="-2"/>
          <w:sz w:val="28"/>
          <w:szCs w:val="28"/>
          <w:cs/>
          <w:lang w:val="en-GB"/>
        </w:rPr>
        <w:t xml:space="preserve"> บริษัทจะใช้อัตราดอกเบี้ยเงินกู้ยืมส่วนเพิ่มของบริษัท</w:t>
      </w:r>
    </w:p>
    <w:p w14:paraId="705CC8E3" w14:textId="77777777" w:rsidR="00F948CF" w:rsidRPr="006B13ED" w:rsidRDefault="00F948CF" w:rsidP="00F67179">
      <w:pPr>
        <w:tabs>
          <w:tab w:val="clear" w:pos="454"/>
          <w:tab w:val="left" w:pos="1530"/>
        </w:tabs>
        <w:ind w:left="1440"/>
        <w:jc w:val="thaiDistribute"/>
        <w:rPr>
          <w:rFonts w:ascii="Angsana New" w:eastAsia="Arial Unicode MS" w:hAnsi="Angsana New"/>
          <w:spacing w:val="-2"/>
          <w:sz w:val="28"/>
          <w:szCs w:val="28"/>
          <w:cs/>
          <w:lang w:val="en-GB"/>
        </w:rPr>
      </w:pPr>
      <w:r w:rsidRPr="006B13ED">
        <w:rPr>
          <w:rFonts w:ascii="Angsana New" w:eastAsia="Arial Unicode MS" w:hAnsi="Angsana New" w:hint="cs"/>
          <w:spacing w:val="-2"/>
          <w:sz w:val="28"/>
          <w:szCs w:val="28"/>
          <w:cs/>
          <w:lang w:val="en-GB"/>
        </w:rPr>
        <w:t xml:space="preserve">จำนวนเงินที่ต้องจ่ายตามสัญญาเช่าที่มีอายุสัญญาระยะสั้นหรือสัญญาซึ่งสินทรัพย์อ้างอิงมีมูลค่าต่ำ </w:t>
      </w:r>
      <w:r w:rsidRPr="006B13ED">
        <w:rPr>
          <w:rFonts w:ascii="Angsana New" w:eastAsia="Arial Unicode MS" w:hAnsi="Angsana New"/>
          <w:spacing w:val="-2"/>
          <w:sz w:val="28"/>
          <w:szCs w:val="28"/>
          <w:lang w:val="en-GB"/>
        </w:rPr>
        <w:t xml:space="preserve">(low-value assets) </w:t>
      </w:r>
      <w:r w:rsidRPr="006B13ED">
        <w:rPr>
          <w:rFonts w:ascii="Angsana New" w:eastAsia="Arial Unicode MS" w:hAnsi="Angsana New" w:hint="cs"/>
          <w:spacing w:val="-2"/>
          <w:sz w:val="28"/>
          <w:szCs w:val="28"/>
          <w:cs/>
          <w:lang w:val="en-GB"/>
        </w:rPr>
        <w:t>จะรับรู้เป็นค่าใช้จ่ายในงบกำไรขาดทุน โดยใช้วิธีเส้นตรงตลอดอายุสัญญาเช่านั้น</w:t>
      </w:r>
    </w:p>
    <w:p w14:paraId="6C1DFB58" w14:textId="77777777" w:rsidR="002C0132" w:rsidRPr="002C0132" w:rsidRDefault="002C0132" w:rsidP="00874D5D">
      <w:pPr>
        <w:pStyle w:val="FSNoteNumbered"/>
        <w:numPr>
          <w:ilvl w:val="1"/>
          <w:numId w:val="23"/>
        </w:numPr>
        <w:tabs>
          <w:tab w:val="left" w:pos="990"/>
        </w:tabs>
        <w:spacing w:before="120" w:after="120"/>
        <w:ind w:left="907"/>
        <w:rPr>
          <w:b/>
          <w:bCs/>
          <w:u w:val="none"/>
          <w:cs/>
        </w:rPr>
      </w:pPr>
      <w:r w:rsidRPr="002C0132">
        <w:rPr>
          <w:rFonts w:hint="cs"/>
          <w:b/>
          <w:bCs/>
          <w:u w:val="none"/>
          <w:cs/>
        </w:rPr>
        <w:t>ผลกระทบต่อข้อมูลทางการเงิน</w:t>
      </w:r>
    </w:p>
    <w:p w14:paraId="0104431E" w14:textId="29476B75" w:rsidR="00DC5BCB" w:rsidRDefault="00DC5BCB" w:rsidP="00B46AB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0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B46AB0">
        <w:rPr>
          <w:rFonts w:ascii="Angsana New" w:hAnsi="Angsana New"/>
          <w:spacing w:val="-2"/>
          <w:sz w:val="28"/>
          <w:szCs w:val="28"/>
          <w:cs/>
        </w:rPr>
        <w:t xml:space="preserve">ผลกระทบที่มีต่องบแสดงฐานะการเงิน ณ วันที่ </w:t>
      </w:r>
      <w:r w:rsidRPr="00B46AB0">
        <w:rPr>
          <w:rFonts w:ascii="Angsana New" w:hAnsi="Angsana New"/>
          <w:spacing w:val="-2"/>
          <w:sz w:val="28"/>
          <w:szCs w:val="28"/>
        </w:rPr>
        <w:t>1</w:t>
      </w:r>
      <w:r w:rsidRPr="00B46AB0">
        <w:rPr>
          <w:rFonts w:ascii="Angsana New" w:hAnsi="Angsana New"/>
          <w:spacing w:val="-2"/>
          <w:sz w:val="28"/>
          <w:szCs w:val="28"/>
          <w:cs/>
        </w:rPr>
        <w:t xml:space="preserve"> มกราคม </w:t>
      </w:r>
      <w:r w:rsidRPr="00B46AB0">
        <w:rPr>
          <w:rFonts w:ascii="Angsana New" w:hAnsi="Angsana New"/>
          <w:spacing w:val="-2"/>
          <w:sz w:val="28"/>
          <w:szCs w:val="28"/>
        </w:rPr>
        <w:t>256</w:t>
      </w:r>
      <w:r w:rsidR="00D75131" w:rsidRPr="00B46AB0">
        <w:rPr>
          <w:rFonts w:ascii="Angsana New" w:hAnsi="Angsana New"/>
          <w:spacing w:val="-2"/>
          <w:sz w:val="28"/>
          <w:szCs w:val="28"/>
        </w:rPr>
        <w:t>3</w:t>
      </w:r>
      <w:r w:rsidRPr="00B46AB0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B46AB0">
        <w:rPr>
          <w:rFonts w:ascii="Angsana New" w:hAnsi="Angsana New" w:hint="cs"/>
          <w:spacing w:val="-2"/>
          <w:sz w:val="28"/>
          <w:szCs w:val="28"/>
          <w:cs/>
        </w:rPr>
        <w:t>จาก</w:t>
      </w:r>
      <w:r w:rsidRPr="00B46AB0">
        <w:rPr>
          <w:rFonts w:ascii="Angsana New" w:hAnsi="Angsana New"/>
          <w:spacing w:val="-2"/>
          <w:sz w:val="28"/>
          <w:szCs w:val="28"/>
          <w:cs/>
        </w:rPr>
        <w:t>การนำมาตรฐาน</w:t>
      </w:r>
      <w:r w:rsidRPr="00B46AB0">
        <w:rPr>
          <w:rFonts w:ascii="Angsana New" w:hAnsi="Angsana New" w:hint="cs"/>
          <w:spacing w:val="-2"/>
          <w:sz w:val="28"/>
          <w:szCs w:val="28"/>
          <w:cs/>
        </w:rPr>
        <w:t>การรายงานทางการเงิน</w:t>
      </w:r>
      <w:r w:rsidRPr="00F16795">
        <w:rPr>
          <w:rFonts w:ascii="Angsana New" w:hAnsi="Angsana New"/>
          <w:spacing w:val="-2"/>
          <w:sz w:val="28"/>
          <w:szCs w:val="28"/>
          <w:cs/>
        </w:rPr>
        <w:t>ใหม่มา</w:t>
      </w:r>
      <w:r w:rsidRPr="00F16795">
        <w:rPr>
          <w:rFonts w:ascii="Angsana New" w:hAnsi="Angsana New" w:hint="cs"/>
          <w:spacing w:val="-2"/>
          <w:sz w:val="28"/>
          <w:szCs w:val="28"/>
          <w:cs/>
        </w:rPr>
        <w:t>ถือปฏิบัติเป็น</w:t>
      </w:r>
      <w:r w:rsidRPr="00F16795">
        <w:rPr>
          <w:rFonts w:ascii="Angsana New" w:hAnsi="Angsana New"/>
          <w:spacing w:val="-2"/>
          <w:sz w:val="28"/>
          <w:szCs w:val="28"/>
          <w:cs/>
        </w:rPr>
        <w:t xml:space="preserve">ครั้งแรก </w:t>
      </w:r>
      <w:r w:rsidRPr="00F16795">
        <w:rPr>
          <w:rFonts w:ascii="Angsana New" w:hAnsi="Angsana New" w:hint="cs"/>
          <w:spacing w:val="-2"/>
          <w:sz w:val="28"/>
          <w:szCs w:val="28"/>
          <w:cs/>
        </w:rPr>
        <w:t>มี</w:t>
      </w:r>
      <w:r w:rsidRPr="00F16795">
        <w:rPr>
          <w:rFonts w:ascii="Angsana New" w:hAnsi="Angsana New"/>
          <w:spacing w:val="-2"/>
          <w:sz w:val="28"/>
          <w:szCs w:val="28"/>
          <w:cs/>
        </w:rPr>
        <w:t>ดังนี้</w:t>
      </w:r>
    </w:p>
    <w:tbl>
      <w:tblPr>
        <w:tblStyle w:val="TableGrid"/>
        <w:tblW w:w="0" w:type="auto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350"/>
        <w:gridCol w:w="270"/>
        <w:gridCol w:w="1260"/>
        <w:gridCol w:w="270"/>
        <w:gridCol w:w="1080"/>
        <w:gridCol w:w="270"/>
        <w:gridCol w:w="1343"/>
      </w:tblGrid>
      <w:tr w:rsidR="00327C53" w:rsidRPr="00327C53" w14:paraId="2815D97B" w14:textId="77777777" w:rsidTr="00B46AB0">
        <w:trPr>
          <w:trHeight w:val="306"/>
          <w:tblHeader/>
        </w:trPr>
        <w:tc>
          <w:tcPr>
            <w:tcW w:w="2880" w:type="dxa"/>
          </w:tcPr>
          <w:p w14:paraId="3B380DC0" w14:textId="77777777" w:rsidR="00327C53" w:rsidRPr="00327C53" w:rsidRDefault="00327C53" w:rsidP="00327C53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5843" w:type="dxa"/>
            <w:gridSpan w:val="7"/>
            <w:tcBorders>
              <w:bottom w:val="single" w:sz="4" w:space="0" w:color="auto"/>
            </w:tcBorders>
          </w:tcPr>
          <w:p w14:paraId="185C4D80" w14:textId="53E12CE4" w:rsidR="00327C53" w:rsidRPr="00327C53" w:rsidRDefault="00327C53" w:rsidP="00327C53">
            <w:pPr>
              <w:tabs>
                <w:tab w:val="clear" w:pos="2580"/>
                <w:tab w:val="left" w:pos="2563"/>
              </w:tabs>
              <w:ind w:left="-49" w:right="-111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327C5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327C53" w:rsidRPr="00327C53" w14:paraId="70C14B79" w14:textId="77777777" w:rsidTr="00B46AB0">
        <w:trPr>
          <w:trHeight w:val="396"/>
          <w:tblHeader/>
        </w:trPr>
        <w:tc>
          <w:tcPr>
            <w:tcW w:w="2880" w:type="dxa"/>
          </w:tcPr>
          <w:p w14:paraId="6944FD14" w14:textId="77777777" w:rsidR="00327C53" w:rsidRPr="00327C53" w:rsidRDefault="00327C53" w:rsidP="00327C53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ADC75A" w14:textId="377791F1" w:rsidR="00327C53" w:rsidRPr="00327C53" w:rsidRDefault="00327C53" w:rsidP="00327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327C53">
              <w:rPr>
                <w:rFonts w:ascii="Angsana New" w:hAnsi="Angsana New"/>
                <w:sz w:val="28"/>
                <w:szCs w:val="28"/>
              </w:rPr>
              <w:t>31</w:t>
            </w:r>
            <w:r w:rsidRPr="00327C53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327C5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4C16DE3" w14:textId="77777777" w:rsidR="00327C53" w:rsidRPr="00327C53" w:rsidRDefault="00327C53" w:rsidP="00F167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FDA4A7" w14:textId="77777777" w:rsidR="00016C78" w:rsidRDefault="00016C78" w:rsidP="00016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</w:p>
          <w:p w14:paraId="15D71DF9" w14:textId="77777777" w:rsidR="00016C78" w:rsidRDefault="00327C53" w:rsidP="00016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7C53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</w:p>
          <w:p w14:paraId="033BF191" w14:textId="77777777" w:rsidR="00016C78" w:rsidRDefault="00327C53" w:rsidP="00016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7C53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  <w:p w14:paraId="23C58E6E" w14:textId="2DAF04BE" w:rsidR="00327C53" w:rsidRPr="00327C53" w:rsidRDefault="00327C53" w:rsidP="00016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7C53">
              <w:rPr>
                <w:rFonts w:ascii="Angsana New" w:hAnsi="Angsana New"/>
                <w:sz w:val="28"/>
                <w:szCs w:val="28"/>
                <w:cs/>
              </w:rPr>
              <w:t>กลุ่ม</w:t>
            </w:r>
            <w:r w:rsidR="00016C78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 w:rsidRPr="00327C53">
              <w:rPr>
                <w:rFonts w:ascii="Angsana New" w:hAnsi="Angsana New"/>
                <w:sz w:val="28"/>
                <w:szCs w:val="28"/>
                <w:cs/>
              </w:rPr>
              <w:t>ครื่องมือทางการเงิน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CF5D76B" w14:textId="77777777" w:rsidR="00327C53" w:rsidRPr="00327C53" w:rsidRDefault="00327C53" w:rsidP="00327C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5BACEA" w14:textId="77777777" w:rsidR="00327C53" w:rsidRPr="00327C53" w:rsidRDefault="00327C53" w:rsidP="00327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7C53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</w:p>
          <w:p w14:paraId="68057289" w14:textId="77777777" w:rsidR="00327C53" w:rsidRPr="00327C53" w:rsidRDefault="00327C53" w:rsidP="00327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7C53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</w:p>
          <w:p w14:paraId="3407D055" w14:textId="77777777" w:rsidR="00327C53" w:rsidRPr="00327C53" w:rsidRDefault="00327C53" w:rsidP="00327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7C53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  <w:p w14:paraId="2E560C53" w14:textId="2AD00933" w:rsidR="00327C53" w:rsidRPr="00327C53" w:rsidRDefault="00327C53" w:rsidP="00327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7C53">
              <w:rPr>
                <w:rFonts w:ascii="Angsana New" w:hAnsi="Angsana New"/>
                <w:sz w:val="28"/>
                <w:szCs w:val="28"/>
                <w:cs/>
              </w:rPr>
              <w:t xml:space="preserve">ฉบับที่ </w:t>
            </w:r>
            <w:r w:rsidRPr="00327C53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62387B9" w14:textId="77777777" w:rsidR="00327C53" w:rsidRPr="00327C53" w:rsidRDefault="00327C53" w:rsidP="00F167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1A8732" w14:textId="46916740" w:rsidR="00327C53" w:rsidRPr="00327C53" w:rsidRDefault="00327C53" w:rsidP="00471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471F6B">
              <w:rPr>
                <w:rFonts w:ascii="Angsana New" w:hAnsi="Angsana New"/>
                <w:sz w:val="28"/>
                <w:szCs w:val="28"/>
              </w:rPr>
              <w:t>1</w:t>
            </w:r>
            <w:r w:rsidRPr="00471F6B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  <w:r w:rsidR="00471F6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71F6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327C53" w:rsidRPr="00327C53" w14:paraId="2B9A0389" w14:textId="77777777" w:rsidTr="00B46AB0">
        <w:tc>
          <w:tcPr>
            <w:tcW w:w="2880" w:type="dxa"/>
            <w:shd w:val="clear" w:color="auto" w:fill="auto"/>
          </w:tcPr>
          <w:p w14:paraId="427957A5" w14:textId="20AC7232" w:rsidR="00327C53" w:rsidRPr="00327C53" w:rsidRDefault="00327C53" w:rsidP="00327C53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48580C">
              <w:rPr>
                <w:rFonts w:ascii="Angsana New" w:eastAsia="Arial Unicode MS" w:hAnsi="Angsana New"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42423FE" w14:textId="77777777" w:rsidR="00327C53" w:rsidRPr="00327C53" w:rsidRDefault="00327C53" w:rsidP="00327C53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42F0D1DF" w14:textId="77777777" w:rsidR="00327C53" w:rsidRPr="00327C53" w:rsidRDefault="00327C53" w:rsidP="00327C53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98592F4" w14:textId="3BA1A2D6" w:rsidR="00327C53" w:rsidRPr="00327C53" w:rsidRDefault="00327C53" w:rsidP="00327C53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54635FA6" w14:textId="77777777" w:rsidR="00327C53" w:rsidRPr="00327C53" w:rsidRDefault="00327C53" w:rsidP="00327C53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3594850" w14:textId="77777777" w:rsidR="00327C53" w:rsidRPr="00327C53" w:rsidRDefault="00327C53" w:rsidP="00327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337D2D9" w14:textId="77777777" w:rsidR="00327C53" w:rsidRPr="00327C53" w:rsidRDefault="00327C53" w:rsidP="00327C53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5FA081A2" w14:textId="77777777" w:rsidR="00327C53" w:rsidRPr="00327C53" w:rsidRDefault="00327C53" w:rsidP="00327C53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</w:tr>
      <w:tr w:rsidR="00301BF8" w:rsidRPr="00327C53" w14:paraId="55C7ACF8" w14:textId="77777777" w:rsidTr="00B46AB0">
        <w:tc>
          <w:tcPr>
            <w:tcW w:w="2880" w:type="dxa"/>
            <w:shd w:val="clear" w:color="auto" w:fill="auto"/>
          </w:tcPr>
          <w:p w14:paraId="4E8676E2" w14:textId="12A5A53C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48580C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สินทรัพย์ทางการเงินตราสารหนี้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78BAD52" w14:textId="20F5C366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71F6B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F0585EF" w14:textId="77777777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484E7DF" w14:textId="6E9A6C4B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195,837</w:t>
            </w:r>
          </w:p>
        </w:tc>
        <w:tc>
          <w:tcPr>
            <w:tcW w:w="270" w:type="dxa"/>
          </w:tcPr>
          <w:p w14:paraId="59C041FB" w14:textId="77777777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B03092" w14:textId="78BB851C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5442A94" w14:textId="77777777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</w:tcPr>
          <w:p w14:paraId="03224BEE" w14:textId="714798D4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195,837</w:t>
            </w:r>
          </w:p>
        </w:tc>
      </w:tr>
      <w:tr w:rsidR="00301BF8" w:rsidRPr="00327C53" w14:paraId="63FF3F41" w14:textId="77777777" w:rsidTr="00B46AB0">
        <w:tc>
          <w:tcPr>
            <w:tcW w:w="2880" w:type="dxa"/>
            <w:shd w:val="clear" w:color="auto" w:fill="auto"/>
          </w:tcPr>
          <w:p w14:paraId="6843992F" w14:textId="77C0A3B1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48580C">
              <w:rPr>
                <w:rFonts w:ascii="Angsana New" w:eastAsia="Arial Unicode MS" w:hAnsi="Angsana New"/>
                <w:spacing w:val="-2"/>
                <w:sz w:val="28"/>
                <w:szCs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45890EC" w14:textId="531C49A4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71F6B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A8E88DB" w14:textId="77777777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4BC4FFA" w14:textId="204B610E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168,359</w:t>
            </w:r>
          </w:p>
        </w:tc>
        <w:tc>
          <w:tcPr>
            <w:tcW w:w="270" w:type="dxa"/>
          </w:tcPr>
          <w:p w14:paraId="57550408" w14:textId="77777777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889B6B" w14:textId="031AE50A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ABF4304" w14:textId="77777777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</w:tcPr>
          <w:p w14:paraId="767AE710" w14:textId="313F54BE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168,359</w:t>
            </w:r>
          </w:p>
        </w:tc>
      </w:tr>
      <w:tr w:rsidR="00301BF8" w:rsidRPr="00327C53" w14:paraId="6C7AB3B3" w14:textId="77777777" w:rsidTr="00B46AB0">
        <w:tc>
          <w:tcPr>
            <w:tcW w:w="2880" w:type="dxa"/>
            <w:shd w:val="clear" w:color="auto" w:fill="auto"/>
          </w:tcPr>
          <w:p w14:paraId="522A96ED" w14:textId="3454C6A5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48580C">
              <w:rPr>
                <w:rFonts w:ascii="Angsana New" w:eastAsia="Arial Unicode MS" w:hAnsi="Angsana New"/>
                <w:spacing w:val="-2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ECD4AB" w14:textId="33280D50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71F6B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299</w:t>
            </w:r>
            <w:r w:rsidRPr="00471F6B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471F6B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18</w:t>
            </w:r>
            <w:r w:rsidRPr="00471F6B">
              <w:rPr>
                <w:rFonts w:asciiTheme="majorBidi" w:eastAsia="Cordia New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11937D21" w14:textId="77777777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6A78468" w14:textId="0EDCA6EF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71F6B">
              <w:rPr>
                <w:rFonts w:asciiTheme="majorBidi" w:eastAsia="Cordia New" w:hAnsiTheme="majorBidi" w:cstheme="majorBidi"/>
                <w:sz w:val="28"/>
                <w:szCs w:val="28"/>
              </w:rPr>
              <w:t>(</w:t>
            </w:r>
            <w:r w:rsidRPr="00471F6B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299</w:t>
            </w:r>
            <w:r w:rsidRPr="00471F6B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471F6B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18</w:t>
            </w:r>
            <w:r w:rsidRPr="00471F6B">
              <w:rPr>
                <w:rFonts w:asciiTheme="majorBidi" w:eastAsia="Cordia New" w:hAnsiTheme="majorBidi" w:cstheme="majorBidi"/>
                <w:sz w:val="28"/>
                <w:szCs w:val="28"/>
              </w:rPr>
              <w:t>5)</w:t>
            </w:r>
          </w:p>
        </w:tc>
        <w:tc>
          <w:tcPr>
            <w:tcW w:w="270" w:type="dxa"/>
          </w:tcPr>
          <w:p w14:paraId="638F4CEA" w14:textId="77777777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86A39F" w14:textId="1C1C7A23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73FD2D8" w14:textId="77777777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</w:tcPr>
          <w:p w14:paraId="76887844" w14:textId="3B686127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301BF8" w:rsidRPr="00327C53" w14:paraId="2DBB1DFB" w14:textId="77777777" w:rsidTr="00B46AB0">
        <w:tc>
          <w:tcPr>
            <w:tcW w:w="2880" w:type="dxa"/>
            <w:shd w:val="clear" w:color="auto" w:fill="auto"/>
          </w:tcPr>
          <w:p w14:paraId="0CFCC513" w14:textId="3F14BF84" w:rsidR="00301BF8" w:rsidRPr="0048580C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pacing w:val="-2"/>
                <w:sz w:val="28"/>
                <w:szCs w:val="28"/>
                <w:cs/>
              </w:rPr>
            </w:pPr>
            <w:r w:rsidRPr="00DA5EF2">
              <w:rPr>
                <w:rFonts w:ascii="Angsana New" w:eastAsia="Arial Unicode MS" w:hAnsi="Angsana New"/>
                <w:spacing w:val="-2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211CC7" w14:textId="47BE74F6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5E6402">
              <w:rPr>
                <w:rFonts w:asciiTheme="majorBidi" w:eastAsia="Cordia New" w:hAnsiTheme="majorBidi" w:cstheme="majorBidi"/>
                <w:sz w:val="28"/>
                <w:szCs w:val="28"/>
              </w:rPr>
              <w:t>94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5E6402">
              <w:rPr>
                <w:rFonts w:asciiTheme="majorBidi" w:eastAsia="Cordia New" w:hAnsiTheme="majorBidi" w:cstheme="majorBidi"/>
                <w:sz w:val="28"/>
                <w:szCs w:val="28"/>
              </w:rPr>
              <w:t>91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0959E4F3" w14:textId="77777777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8B0EBE8" w14:textId="7099EF82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65714E0" w14:textId="77777777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C896F0" w14:textId="278CE2EF" w:rsidR="00301BF8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(3,008)</w:t>
            </w:r>
          </w:p>
        </w:tc>
        <w:tc>
          <w:tcPr>
            <w:tcW w:w="270" w:type="dxa"/>
          </w:tcPr>
          <w:p w14:paraId="1B534C8E" w14:textId="77777777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</w:tcPr>
          <w:p w14:paraId="65ACB57B" w14:textId="60CCFEDB" w:rsidR="00301BF8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91,905</w:t>
            </w:r>
          </w:p>
        </w:tc>
      </w:tr>
      <w:tr w:rsidR="00301BF8" w:rsidRPr="00327C53" w14:paraId="41440DFF" w14:textId="77777777" w:rsidTr="00B46AB0">
        <w:tc>
          <w:tcPr>
            <w:tcW w:w="2880" w:type="dxa"/>
            <w:shd w:val="clear" w:color="auto" w:fill="auto"/>
          </w:tcPr>
          <w:p w14:paraId="3A4CC28E" w14:textId="33557FD5" w:rsidR="00301BF8" w:rsidRPr="00DA5EF2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DA5EF2">
              <w:rPr>
                <w:rFonts w:ascii="Angsana New" w:eastAsia="Arial Unicode MS" w:hAnsi="Angsana New"/>
                <w:spacing w:val="-2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DD0840C" w14:textId="1D15C1A7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71F6B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57CF5FB" w14:textId="77777777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3669E9F" w14:textId="759B5C1F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71F6B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2E00093" w14:textId="77777777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82AD77" w14:textId="3901A130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12,072</w:t>
            </w:r>
          </w:p>
        </w:tc>
        <w:tc>
          <w:tcPr>
            <w:tcW w:w="270" w:type="dxa"/>
          </w:tcPr>
          <w:p w14:paraId="3E459290" w14:textId="77777777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</w:tcPr>
          <w:p w14:paraId="0E14711D" w14:textId="7F3D07F0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12,072</w:t>
            </w:r>
          </w:p>
        </w:tc>
      </w:tr>
      <w:tr w:rsidR="00301BF8" w:rsidRPr="00327C53" w14:paraId="12A525DD" w14:textId="77777777" w:rsidTr="007E2050">
        <w:tc>
          <w:tcPr>
            <w:tcW w:w="2880" w:type="dxa"/>
            <w:shd w:val="clear" w:color="auto" w:fill="auto"/>
          </w:tcPr>
          <w:p w14:paraId="46870426" w14:textId="2654DF50" w:rsidR="00301BF8" w:rsidRPr="00DA5EF2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DA5EF2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  <w:t>รวมสินทรัพย์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B6F501" w14:textId="6CDBFC8F" w:rsidR="00301BF8" w:rsidRPr="00AD6039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394,098</w:t>
            </w:r>
          </w:p>
        </w:tc>
        <w:tc>
          <w:tcPr>
            <w:tcW w:w="270" w:type="dxa"/>
          </w:tcPr>
          <w:p w14:paraId="39E200FA" w14:textId="77777777" w:rsidR="00301BF8" w:rsidRPr="00AD6039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4C59F4" w14:textId="79121776" w:rsidR="00301BF8" w:rsidRPr="00AD6039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2F1965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65,011</w:t>
            </w:r>
          </w:p>
        </w:tc>
        <w:tc>
          <w:tcPr>
            <w:tcW w:w="270" w:type="dxa"/>
          </w:tcPr>
          <w:p w14:paraId="4223A508" w14:textId="77777777" w:rsidR="00301BF8" w:rsidRPr="00AD6039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C7EF101" w14:textId="14056165" w:rsidR="00301BF8" w:rsidRPr="00AD6039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9,064</w:t>
            </w:r>
          </w:p>
        </w:tc>
        <w:tc>
          <w:tcPr>
            <w:tcW w:w="270" w:type="dxa"/>
          </w:tcPr>
          <w:p w14:paraId="5CF0B00B" w14:textId="77777777" w:rsidR="00301BF8" w:rsidRPr="00AD6039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double" w:sz="4" w:space="0" w:color="auto"/>
            </w:tcBorders>
          </w:tcPr>
          <w:p w14:paraId="189E796E" w14:textId="24A7D75B" w:rsidR="00301BF8" w:rsidRPr="00AD6039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468,173</w:t>
            </w:r>
          </w:p>
        </w:tc>
      </w:tr>
      <w:tr w:rsidR="00301BF8" w:rsidRPr="00327C53" w14:paraId="0D62A97E" w14:textId="77777777" w:rsidTr="007E2050">
        <w:tc>
          <w:tcPr>
            <w:tcW w:w="2880" w:type="dxa"/>
            <w:shd w:val="clear" w:color="auto" w:fill="auto"/>
          </w:tcPr>
          <w:p w14:paraId="07164E83" w14:textId="5FA38CBA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DCEBB2C" w14:textId="77777777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7EEF810A" w14:textId="77777777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53658CA" w14:textId="77777777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50F91679" w14:textId="77777777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7EDFF8AB" w14:textId="77777777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7153BAB8" w14:textId="77777777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343" w:type="dxa"/>
          </w:tcPr>
          <w:p w14:paraId="342F15C3" w14:textId="77777777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</w:tr>
      <w:tr w:rsidR="00301BF8" w:rsidRPr="00327C53" w14:paraId="3348A371" w14:textId="77777777" w:rsidTr="00B46AB0">
        <w:tc>
          <w:tcPr>
            <w:tcW w:w="2880" w:type="dxa"/>
            <w:shd w:val="clear" w:color="auto" w:fill="auto"/>
          </w:tcPr>
          <w:p w14:paraId="0309E3A4" w14:textId="205AA4C6" w:rsidR="00301BF8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rial Unicode MS" w:hAnsi="Angsana New" w:hint="cs"/>
                <w:b/>
                <w:bCs/>
                <w:sz w:val="28"/>
                <w:szCs w:val="28"/>
                <w:cs/>
                <w:lang w:val="en-GB"/>
              </w:rPr>
              <w:t>หนี้สิน</w:t>
            </w:r>
          </w:p>
        </w:tc>
        <w:tc>
          <w:tcPr>
            <w:tcW w:w="1350" w:type="dxa"/>
          </w:tcPr>
          <w:p w14:paraId="2D6EACE6" w14:textId="77777777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09EBAE61" w14:textId="77777777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318D79E9" w14:textId="77777777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1B8A9BBD" w14:textId="77777777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2F856F10" w14:textId="77777777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2D0284A4" w14:textId="77777777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343" w:type="dxa"/>
          </w:tcPr>
          <w:p w14:paraId="54A75A86" w14:textId="77777777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</w:tr>
      <w:tr w:rsidR="00301BF8" w:rsidRPr="00327C53" w14:paraId="1E1EB3D1" w14:textId="77777777" w:rsidTr="00B46AB0">
        <w:tc>
          <w:tcPr>
            <w:tcW w:w="2880" w:type="dxa"/>
            <w:shd w:val="clear" w:color="auto" w:fill="auto"/>
          </w:tcPr>
          <w:p w14:paraId="4ED0193F" w14:textId="739DB7E6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 w:hint="cs"/>
                <w:spacing w:val="-2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06553E4" w14:textId="31E31E85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71F6B">
              <w:rPr>
                <w:rFonts w:asciiTheme="majorBidi" w:eastAsia="Cordia New" w:hAnsiTheme="majorBidi" w:cstheme="majorBidi"/>
                <w:sz w:val="28"/>
                <w:szCs w:val="28"/>
              </w:rPr>
              <w:t>10,296</w:t>
            </w:r>
          </w:p>
        </w:tc>
        <w:tc>
          <w:tcPr>
            <w:tcW w:w="270" w:type="dxa"/>
          </w:tcPr>
          <w:p w14:paraId="6A5008AC" w14:textId="77777777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1B69AD31" w14:textId="0D46BBAB" w:rsidR="00301BF8" w:rsidRPr="00467448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13</w:t>
            </w:r>
            <w:r w:rsidRPr="00471F6B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002</w:t>
            </w:r>
          </w:p>
        </w:tc>
        <w:tc>
          <w:tcPr>
            <w:tcW w:w="270" w:type="dxa"/>
          </w:tcPr>
          <w:p w14:paraId="4025EA32" w14:textId="77777777" w:rsidR="00301BF8" w:rsidRPr="00467448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965F40" w14:textId="4FEE90CA" w:rsidR="00301BF8" w:rsidRPr="00467448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8D0E0FB" w14:textId="77777777" w:rsidR="00301BF8" w:rsidRPr="00467448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</w:tcPr>
          <w:p w14:paraId="3053E902" w14:textId="36120BB0" w:rsidR="00301BF8" w:rsidRPr="00467448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23,298</w:t>
            </w:r>
          </w:p>
        </w:tc>
      </w:tr>
      <w:tr w:rsidR="00301BF8" w:rsidRPr="00327C53" w14:paraId="010F2CA1" w14:textId="77777777" w:rsidTr="00B46AB0">
        <w:tc>
          <w:tcPr>
            <w:tcW w:w="2880" w:type="dxa"/>
            <w:shd w:val="clear" w:color="auto" w:fill="auto"/>
          </w:tcPr>
          <w:p w14:paraId="0CED4C47" w14:textId="04A4F994" w:rsidR="00301BF8" w:rsidRPr="00DA5EF2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DA5EF2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หนี้สินอื่น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93FF56" w14:textId="425E67AD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71F6B">
              <w:rPr>
                <w:rFonts w:asciiTheme="majorBidi" w:eastAsia="Cordia New" w:hAnsiTheme="majorBidi" w:cstheme="majorBidi"/>
                <w:sz w:val="28"/>
                <w:szCs w:val="28"/>
              </w:rPr>
              <w:t>38,238</w:t>
            </w:r>
          </w:p>
        </w:tc>
        <w:tc>
          <w:tcPr>
            <w:tcW w:w="270" w:type="dxa"/>
          </w:tcPr>
          <w:p w14:paraId="76B73AEA" w14:textId="77777777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E5C1772" w14:textId="627FEAF3" w:rsidR="00301BF8" w:rsidRPr="003671B4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671B4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DFC54BE" w14:textId="77777777" w:rsidR="00301BF8" w:rsidRPr="003671B4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44BDF41" w14:textId="2C0B52DC" w:rsidR="00301BF8" w:rsidRPr="003671B4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D4135F">
              <w:rPr>
                <w:rFonts w:asciiTheme="majorBidi" w:eastAsia="Cordia New" w:hAnsiTheme="majorBidi" w:cstheme="majorBidi"/>
                <w:sz w:val="28"/>
                <w:szCs w:val="28"/>
              </w:rPr>
              <w:t>9,064</w:t>
            </w:r>
          </w:p>
        </w:tc>
        <w:tc>
          <w:tcPr>
            <w:tcW w:w="270" w:type="dxa"/>
          </w:tcPr>
          <w:p w14:paraId="5DC09F79" w14:textId="77777777" w:rsidR="00301BF8" w:rsidRPr="003671B4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41B2BD26" w14:textId="646AEEB8" w:rsidR="00301BF8" w:rsidRPr="003671B4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47,302</w:t>
            </w:r>
          </w:p>
        </w:tc>
      </w:tr>
      <w:tr w:rsidR="00301BF8" w:rsidRPr="00327C53" w14:paraId="4CD9F63F" w14:textId="77777777" w:rsidTr="00080A33">
        <w:tc>
          <w:tcPr>
            <w:tcW w:w="2880" w:type="dxa"/>
            <w:shd w:val="clear" w:color="auto" w:fill="auto"/>
          </w:tcPr>
          <w:p w14:paraId="4FEA95BB" w14:textId="48076288" w:rsidR="00301BF8" w:rsidRPr="00DA5EF2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</w:pPr>
            <w:r w:rsidRPr="00DA5EF2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  <w:t>รวม</w:t>
            </w:r>
            <w:r w:rsidRPr="00DA5EF2">
              <w:rPr>
                <w:rFonts w:ascii="Angsana New" w:eastAsia="Arial Unicode MS" w:hAnsi="Angsana New" w:hint="cs"/>
                <w:b/>
                <w:bCs/>
                <w:sz w:val="28"/>
                <w:szCs w:val="28"/>
                <w:cs/>
                <w:lang w:val="en-GB"/>
              </w:rPr>
              <w:t>หนี้สิน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7EFE26" w14:textId="58043D27" w:rsidR="00301BF8" w:rsidRPr="00AD6039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EF0280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48,534</w:t>
            </w:r>
          </w:p>
        </w:tc>
        <w:tc>
          <w:tcPr>
            <w:tcW w:w="270" w:type="dxa"/>
          </w:tcPr>
          <w:p w14:paraId="23E8E221" w14:textId="77777777" w:rsidR="00301BF8" w:rsidRPr="00AD6039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b/>
                <w:bCs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837DC3D" w14:textId="7A947FDF" w:rsidR="00301BF8" w:rsidRPr="00AD6039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highlight w:val="yellow"/>
                <w:lang w:val="en-GB"/>
              </w:rPr>
            </w:pPr>
            <w:r w:rsidRPr="00EF0280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13,002</w:t>
            </w:r>
          </w:p>
        </w:tc>
        <w:tc>
          <w:tcPr>
            <w:tcW w:w="270" w:type="dxa"/>
          </w:tcPr>
          <w:p w14:paraId="5208D83E" w14:textId="77777777" w:rsidR="00301BF8" w:rsidRPr="00AD6039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b/>
                <w:bCs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85C9253" w14:textId="01315A18" w:rsidR="00301BF8" w:rsidRPr="00AD6039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1B48DD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9,064</w:t>
            </w:r>
          </w:p>
        </w:tc>
        <w:tc>
          <w:tcPr>
            <w:tcW w:w="270" w:type="dxa"/>
          </w:tcPr>
          <w:p w14:paraId="52663EC9" w14:textId="77777777" w:rsidR="00301BF8" w:rsidRPr="00AD6039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b/>
                <w:bCs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double" w:sz="4" w:space="0" w:color="auto"/>
            </w:tcBorders>
          </w:tcPr>
          <w:p w14:paraId="37838D8C" w14:textId="5D9C96D0" w:rsidR="00301BF8" w:rsidRPr="00AD6039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highlight w:val="yellow"/>
                <w:lang w:val="en-GB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70,600</w:t>
            </w:r>
          </w:p>
        </w:tc>
      </w:tr>
      <w:tr w:rsidR="00301BF8" w:rsidRPr="00327C53" w14:paraId="6E5C27D7" w14:textId="77777777" w:rsidTr="00080A33">
        <w:tc>
          <w:tcPr>
            <w:tcW w:w="2880" w:type="dxa"/>
            <w:shd w:val="clear" w:color="auto" w:fill="auto"/>
          </w:tcPr>
          <w:p w14:paraId="0DA285DD" w14:textId="77777777" w:rsidR="00301BF8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EF632A6" w14:textId="77777777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01C918" w14:textId="77777777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D8C7FCC" w14:textId="77777777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120FAC66" w14:textId="77777777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E557F1F" w14:textId="77777777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30FABFB3" w14:textId="77777777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343" w:type="dxa"/>
            <w:tcBorders>
              <w:top w:val="double" w:sz="4" w:space="0" w:color="auto"/>
            </w:tcBorders>
          </w:tcPr>
          <w:p w14:paraId="1E98FE30" w14:textId="77777777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</w:tr>
      <w:tr w:rsidR="00301BF8" w:rsidRPr="00327C53" w14:paraId="03B210B6" w14:textId="77777777" w:rsidTr="00B46AB0">
        <w:tc>
          <w:tcPr>
            <w:tcW w:w="2880" w:type="dxa"/>
            <w:shd w:val="clear" w:color="auto" w:fill="auto"/>
          </w:tcPr>
          <w:p w14:paraId="777982C6" w14:textId="26D15AF4" w:rsidR="00301BF8" w:rsidRPr="00DC5BCB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rial Unicode MS" w:hAnsi="Angsana New" w:hint="cs"/>
                <w:b/>
                <w:bCs/>
                <w:sz w:val="28"/>
                <w:szCs w:val="28"/>
                <w:cs/>
                <w:lang w:val="en-GB"/>
              </w:rPr>
              <w:lastRenderedPageBreak/>
              <w:t>ส่วนของผู้ถือหุ้น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B9AEAB5" w14:textId="77777777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12AD022" w14:textId="77777777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727F92E6" w14:textId="77777777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233366A3" w14:textId="77777777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05F5300B" w14:textId="77777777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2A40CBA5" w14:textId="77777777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343" w:type="dxa"/>
          </w:tcPr>
          <w:p w14:paraId="12D154E2" w14:textId="77777777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</w:tr>
      <w:tr w:rsidR="00301BF8" w:rsidRPr="00327C53" w14:paraId="1DF7C2D9" w14:textId="77777777" w:rsidTr="00286F9A">
        <w:tc>
          <w:tcPr>
            <w:tcW w:w="2880" w:type="dxa"/>
            <w:shd w:val="clear" w:color="auto" w:fill="auto"/>
          </w:tcPr>
          <w:p w14:paraId="7D08C13F" w14:textId="77777777" w:rsidR="00301BF8" w:rsidRDefault="00301BF8" w:rsidP="00301BF8">
            <w:pPr>
              <w:tabs>
                <w:tab w:val="right" w:pos="8306"/>
              </w:tabs>
              <w:ind w:left="-49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48580C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องค์ประกอบอื่นของ</w:t>
            </w:r>
          </w:p>
          <w:p w14:paraId="43FFABCA" w14:textId="53EA8B2A" w:rsidR="00301BF8" w:rsidRPr="00DC5BCB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 xml:space="preserve">   </w:t>
            </w:r>
            <w:r w:rsidRPr="0048580C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ส่วนของผู้ถือหุ้น</w:t>
            </w: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 -</w:t>
            </w:r>
            <w:r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6E34C8" w14:textId="13B2030D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71F6B">
              <w:rPr>
                <w:rFonts w:asciiTheme="majorBidi" w:eastAsia="Cordia New" w:hAnsiTheme="majorBidi" w:cstheme="majorBidi"/>
                <w:sz w:val="28"/>
                <w:szCs w:val="28"/>
              </w:rPr>
              <w:t>40,642</w:t>
            </w:r>
          </w:p>
        </w:tc>
        <w:tc>
          <w:tcPr>
            <w:tcW w:w="270" w:type="dxa"/>
          </w:tcPr>
          <w:p w14:paraId="18EBB2AD" w14:textId="77777777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25325E68" w14:textId="3A76912D" w:rsidR="00301BF8" w:rsidRPr="00AD6039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52,009</w:t>
            </w:r>
          </w:p>
        </w:tc>
        <w:tc>
          <w:tcPr>
            <w:tcW w:w="270" w:type="dxa"/>
            <w:vAlign w:val="bottom"/>
          </w:tcPr>
          <w:p w14:paraId="185C812B" w14:textId="77777777" w:rsidR="00301BF8" w:rsidRPr="00AD6039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FD409BE" w14:textId="71AC421D" w:rsidR="00301BF8" w:rsidRPr="00AD6039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671B4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4867D8F" w14:textId="77777777" w:rsidR="00301BF8" w:rsidRPr="00AD6039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vAlign w:val="bottom"/>
          </w:tcPr>
          <w:p w14:paraId="668BD859" w14:textId="2AB45A1F" w:rsidR="00301BF8" w:rsidRPr="00AD6039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92,651</w:t>
            </w:r>
          </w:p>
        </w:tc>
      </w:tr>
      <w:tr w:rsidR="00301BF8" w:rsidRPr="00327C53" w14:paraId="3DE2486B" w14:textId="77777777" w:rsidTr="00286F9A">
        <w:tc>
          <w:tcPr>
            <w:tcW w:w="2880" w:type="dxa"/>
            <w:shd w:val="clear" w:color="auto" w:fill="auto"/>
          </w:tcPr>
          <w:p w14:paraId="75DF786F" w14:textId="67E9BF12" w:rsidR="00301BF8" w:rsidRPr="00DC5BCB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rial Unicode MS" w:hAnsi="Angsana New" w:hint="cs"/>
                <w:b/>
                <w:bCs/>
                <w:sz w:val="28"/>
                <w:szCs w:val="28"/>
                <w:cs/>
                <w:lang w:val="en-GB"/>
              </w:rPr>
              <w:t>รวมส่วนของผู้ถือหุ้น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1C1E5B" w14:textId="5A55E684" w:rsidR="00301BF8" w:rsidRPr="007E2050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AC567B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40,642</w:t>
            </w:r>
          </w:p>
        </w:tc>
        <w:tc>
          <w:tcPr>
            <w:tcW w:w="270" w:type="dxa"/>
          </w:tcPr>
          <w:p w14:paraId="66C54F6A" w14:textId="77777777" w:rsidR="00301BF8" w:rsidRPr="007E2050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A8484DA" w14:textId="43672B2C" w:rsidR="00301BF8" w:rsidRPr="00AD6039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5C5C12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52,009</w:t>
            </w:r>
          </w:p>
        </w:tc>
        <w:tc>
          <w:tcPr>
            <w:tcW w:w="270" w:type="dxa"/>
          </w:tcPr>
          <w:p w14:paraId="08E975E4" w14:textId="77777777" w:rsidR="00301BF8" w:rsidRPr="00AD6039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F5C655F" w14:textId="67F012C5" w:rsidR="00301BF8" w:rsidRPr="00AD6039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5C5C12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6A9DA89" w14:textId="77777777" w:rsidR="00301BF8" w:rsidRPr="00AD6039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double" w:sz="4" w:space="0" w:color="auto"/>
            </w:tcBorders>
          </w:tcPr>
          <w:p w14:paraId="0D317857" w14:textId="0D514AB4" w:rsidR="00301BF8" w:rsidRPr="00AD6039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AC567B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92,651</w:t>
            </w:r>
          </w:p>
        </w:tc>
      </w:tr>
    </w:tbl>
    <w:p w14:paraId="57A3B103" w14:textId="385580DD" w:rsidR="00F16795" w:rsidRPr="00216441" w:rsidRDefault="00F16795" w:rsidP="00874D5D">
      <w:pPr>
        <w:pStyle w:val="ListParagraph"/>
        <w:widowControl w:val="0"/>
        <w:numPr>
          <w:ilvl w:val="2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440"/>
          <w:tab w:val="left" w:pos="1530"/>
        </w:tabs>
        <w:overflowPunct w:val="0"/>
        <w:autoSpaceDE w:val="0"/>
        <w:autoSpaceDN w:val="0"/>
        <w:adjustRightInd w:val="0"/>
        <w:spacing w:before="240" w:after="120" w:line="240" w:lineRule="auto"/>
        <w:ind w:left="1440" w:hanging="540"/>
        <w:contextualSpacing w:val="0"/>
        <w:jc w:val="thaiDistribute"/>
        <w:textAlignment w:val="baseline"/>
        <w:rPr>
          <w:rFonts w:ascii="Angsana New" w:hAnsi="Angsana New"/>
          <w:b/>
          <w:bCs/>
          <w:spacing w:val="-2"/>
          <w:sz w:val="28"/>
          <w:szCs w:val="28"/>
        </w:rPr>
      </w:pPr>
      <w:r w:rsidRPr="00216441">
        <w:rPr>
          <w:rFonts w:ascii="Angsana New" w:hAnsi="Angsana New" w:hint="cs"/>
          <w:b/>
          <w:bCs/>
          <w:spacing w:val="-2"/>
          <w:sz w:val="28"/>
          <w:szCs w:val="28"/>
          <w:cs/>
        </w:rPr>
        <w:t>เครื่องมือทางการเงิน</w:t>
      </w:r>
    </w:p>
    <w:p w14:paraId="61E4F336" w14:textId="555A70D7" w:rsidR="001F3569" w:rsidRPr="00AB1A4A" w:rsidRDefault="001F3569" w:rsidP="00AB1A4A">
      <w:pPr>
        <w:tabs>
          <w:tab w:val="clear" w:pos="454"/>
          <w:tab w:val="left" w:pos="1530"/>
        </w:tabs>
        <w:spacing w:after="120"/>
        <w:ind w:left="1440"/>
        <w:jc w:val="thaiDistribute"/>
        <w:rPr>
          <w:rFonts w:ascii="Angsana New" w:eastAsia="Arial Unicode MS" w:hAnsi="Angsana New"/>
          <w:spacing w:val="-2"/>
          <w:sz w:val="28"/>
          <w:szCs w:val="28"/>
          <w:lang w:val="en-GB"/>
        </w:rPr>
      </w:pPr>
      <w:r w:rsidRPr="00AB1A4A">
        <w:rPr>
          <w:rFonts w:ascii="Angsana New" w:eastAsia="Arial Unicode MS" w:hAnsi="Angsana New"/>
          <w:spacing w:val="-2"/>
          <w:sz w:val="28"/>
          <w:szCs w:val="28"/>
          <w:cs/>
          <w:lang w:val="en-GB"/>
        </w:rPr>
        <w:t>ผลกระทบที่มีต่อ</w:t>
      </w:r>
      <w:r w:rsidR="00051F2D">
        <w:rPr>
          <w:rFonts w:ascii="Angsana New" w:eastAsia="Arial Unicode MS" w:hAnsi="Angsana New" w:hint="cs"/>
          <w:spacing w:val="-2"/>
          <w:sz w:val="28"/>
          <w:szCs w:val="28"/>
          <w:cs/>
          <w:lang w:val="en-GB"/>
        </w:rPr>
        <w:t>องค์ประกอบอื่นของส่วนของผู้ถือหุ้น</w:t>
      </w:r>
      <w:r w:rsidRPr="00AB1A4A">
        <w:rPr>
          <w:rFonts w:ascii="Angsana New" w:eastAsia="Arial Unicode MS" w:hAnsi="Angsana New"/>
          <w:spacing w:val="-2"/>
          <w:sz w:val="28"/>
          <w:szCs w:val="28"/>
          <w:cs/>
          <w:lang w:val="en-GB"/>
        </w:rPr>
        <w:t xml:space="preserve"> ณ วันที่ </w:t>
      </w:r>
      <w:r w:rsidRPr="00AB1A4A">
        <w:rPr>
          <w:rFonts w:ascii="Angsana New" w:eastAsia="Arial Unicode MS" w:hAnsi="Angsana New"/>
          <w:spacing w:val="-2"/>
          <w:sz w:val="28"/>
          <w:szCs w:val="28"/>
          <w:lang w:val="en-GB"/>
        </w:rPr>
        <w:t xml:space="preserve">1 </w:t>
      </w:r>
      <w:r w:rsidRPr="00AB1A4A">
        <w:rPr>
          <w:rFonts w:ascii="Angsana New" w:eastAsia="Arial Unicode MS" w:hAnsi="Angsana New"/>
          <w:spacing w:val="-2"/>
          <w:sz w:val="28"/>
          <w:szCs w:val="28"/>
          <w:cs/>
          <w:lang w:val="en-GB"/>
        </w:rPr>
        <w:t xml:space="preserve">มกราคม </w:t>
      </w:r>
      <w:r w:rsidRPr="00AB1A4A">
        <w:rPr>
          <w:rFonts w:ascii="Angsana New" w:eastAsia="Arial Unicode MS" w:hAnsi="Angsana New"/>
          <w:spacing w:val="-2"/>
          <w:sz w:val="28"/>
          <w:szCs w:val="28"/>
          <w:lang w:val="en-GB"/>
        </w:rPr>
        <w:t xml:space="preserve">2563 </w:t>
      </w:r>
      <w:r w:rsidRPr="00AB1A4A">
        <w:rPr>
          <w:rFonts w:ascii="Angsana New" w:eastAsia="Arial Unicode MS" w:hAnsi="Angsana New"/>
          <w:spacing w:val="-2"/>
          <w:sz w:val="28"/>
          <w:szCs w:val="28"/>
          <w:cs/>
          <w:lang w:val="en-GB"/>
        </w:rPr>
        <w:t>มีดังต่อไปนี้</w:t>
      </w:r>
    </w:p>
    <w:tbl>
      <w:tblPr>
        <w:tblStyle w:val="TableGrid"/>
        <w:tblW w:w="8100" w:type="dxa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260"/>
        <w:gridCol w:w="270"/>
        <w:gridCol w:w="900"/>
        <w:gridCol w:w="630"/>
        <w:gridCol w:w="1620"/>
      </w:tblGrid>
      <w:tr w:rsidR="00906E11" w:rsidRPr="00327C53" w14:paraId="4DEDE16D" w14:textId="3BB4B58C" w:rsidTr="00F84BF0">
        <w:trPr>
          <w:trHeight w:val="306"/>
          <w:tblHeader/>
        </w:trPr>
        <w:tc>
          <w:tcPr>
            <w:tcW w:w="3420" w:type="dxa"/>
          </w:tcPr>
          <w:p w14:paraId="43F57EC2" w14:textId="77777777" w:rsidR="00906E11" w:rsidRPr="00327C53" w:rsidRDefault="00906E11" w:rsidP="00A10330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gridSpan w:val="2"/>
          </w:tcPr>
          <w:p w14:paraId="20767E15" w14:textId="52115C2F" w:rsidR="00906E11" w:rsidRPr="00327C53" w:rsidRDefault="00906E11" w:rsidP="00A10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900" w:type="dxa"/>
          </w:tcPr>
          <w:p w14:paraId="7CCFB25C" w14:textId="77777777" w:rsidR="00906E11" w:rsidRPr="00327C53" w:rsidRDefault="00906E11" w:rsidP="00A10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630" w:type="dxa"/>
          </w:tcPr>
          <w:p w14:paraId="46FA5F3E" w14:textId="77777777" w:rsidR="00906E11" w:rsidRPr="00327C53" w:rsidRDefault="00906E11" w:rsidP="00A10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EA58A16" w14:textId="7F0A5CF9" w:rsidR="00906E11" w:rsidRPr="00327C53" w:rsidRDefault="00906E11" w:rsidP="00A10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327C5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906E11" w:rsidRPr="00327C53" w14:paraId="771ED7A0" w14:textId="77777777" w:rsidTr="00F84BF0">
        <w:trPr>
          <w:trHeight w:val="404"/>
        </w:trPr>
        <w:tc>
          <w:tcPr>
            <w:tcW w:w="3420" w:type="dxa"/>
          </w:tcPr>
          <w:p w14:paraId="01FD25BD" w14:textId="38167D90" w:rsidR="00906E11" w:rsidRPr="00327C53" w:rsidRDefault="00906E11" w:rsidP="00906E11">
            <w:pPr>
              <w:ind w:left="-105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  <w:t>ตราสา</w:t>
            </w:r>
            <w:r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val="en-GB" w:eastAsia="th-TH"/>
              </w:rPr>
              <w:t>รทุนที่วัด</w:t>
            </w:r>
            <w:r w:rsidRPr="001F3569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  <w:t>มูลค่า</w:t>
            </w:r>
            <w:r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val="en-GB" w:eastAsia="th-TH"/>
              </w:rPr>
              <w:t>ด้วยมูลค่า</w:t>
            </w:r>
            <w:r w:rsidRPr="001F3569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  <w:t>ยุต</w:t>
            </w:r>
            <w:r w:rsidRPr="001F3569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val="en-GB" w:eastAsia="th-TH"/>
              </w:rPr>
              <w:t>ิ</w:t>
            </w:r>
            <w:r w:rsidRPr="001F3569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  <w:t>ธรรมผ่าน</w:t>
            </w:r>
          </w:p>
        </w:tc>
        <w:tc>
          <w:tcPr>
            <w:tcW w:w="1260" w:type="dxa"/>
          </w:tcPr>
          <w:p w14:paraId="623AF76A" w14:textId="77777777" w:rsidR="00906E11" w:rsidRPr="00327C53" w:rsidRDefault="00906E11" w:rsidP="00906E11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0B328CEE" w14:textId="77777777" w:rsidR="00906E11" w:rsidRPr="00327C53" w:rsidRDefault="00906E11" w:rsidP="00906E11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2D553DC2" w14:textId="77777777" w:rsidR="00906E11" w:rsidRPr="00327C53" w:rsidRDefault="00906E11" w:rsidP="00906E11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630" w:type="dxa"/>
          </w:tcPr>
          <w:p w14:paraId="3A2F1744" w14:textId="77777777" w:rsidR="00906E11" w:rsidRPr="00327C53" w:rsidRDefault="00906E11" w:rsidP="00906E11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B9C52BC" w14:textId="77777777" w:rsidR="00906E11" w:rsidRPr="00327C53" w:rsidRDefault="00906E11" w:rsidP="00906E11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</w:tr>
      <w:tr w:rsidR="00906E11" w:rsidRPr="00327C53" w14:paraId="683B48A0" w14:textId="77777777" w:rsidTr="00906E11">
        <w:trPr>
          <w:trHeight w:val="150"/>
        </w:trPr>
        <w:tc>
          <w:tcPr>
            <w:tcW w:w="3420" w:type="dxa"/>
          </w:tcPr>
          <w:p w14:paraId="263F0F38" w14:textId="7B91619B" w:rsidR="00906E11" w:rsidRDefault="00906E11" w:rsidP="00906E11">
            <w:pPr>
              <w:ind w:left="-105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val="en-GB" w:eastAsia="th-TH"/>
              </w:rPr>
              <w:t xml:space="preserve">   </w:t>
            </w:r>
            <w:r w:rsidRPr="001F3569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  <w:t>กำไรขาดทุน</w:t>
            </w:r>
            <w:r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val="en-GB" w:eastAsia="th-TH"/>
              </w:rPr>
              <w:t>เบ็ดเสร็จอื่น</w:t>
            </w:r>
          </w:p>
        </w:tc>
        <w:tc>
          <w:tcPr>
            <w:tcW w:w="1260" w:type="dxa"/>
          </w:tcPr>
          <w:p w14:paraId="5C378EB7" w14:textId="467BD801" w:rsidR="00906E11" w:rsidRPr="007E2050" w:rsidRDefault="00906E11" w:rsidP="00906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6AE53C" w14:textId="77777777" w:rsidR="00906E11" w:rsidRPr="007E2050" w:rsidRDefault="00906E11" w:rsidP="00906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1E91812" w14:textId="07FE6A3A" w:rsidR="00906E11" w:rsidRPr="007E2050" w:rsidRDefault="00906E11" w:rsidP="00906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764D4C3E" w14:textId="77777777" w:rsidR="00906E11" w:rsidRPr="007E2050" w:rsidRDefault="00906E11" w:rsidP="00906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E72E156" w14:textId="1FD737FC" w:rsidR="00906E11" w:rsidRPr="007E2050" w:rsidRDefault="00906E11" w:rsidP="00906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44EAE">
              <w:rPr>
                <w:rFonts w:asciiTheme="majorBidi" w:eastAsia="Cordia New" w:hAnsiTheme="majorBidi" w:cstheme="majorBidi"/>
                <w:sz w:val="28"/>
                <w:szCs w:val="28"/>
              </w:rPr>
              <w:t>52,009</w:t>
            </w:r>
          </w:p>
        </w:tc>
      </w:tr>
      <w:tr w:rsidR="00906E11" w:rsidRPr="00327C53" w14:paraId="296F3847" w14:textId="77777777" w:rsidTr="001C0D89">
        <w:trPr>
          <w:trHeight w:val="389"/>
        </w:trPr>
        <w:tc>
          <w:tcPr>
            <w:tcW w:w="3420" w:type="dxa"/>
            <w:shd w:val="clear" w:color="auto" w:fill="auto"/>
          </w:tcPr>
          <w:p w14:paraId="0A7F9A2F" w14:textId="1344BE88" w:rsidR="00906E11" w:rsidRPr="00B46AB0" w:rsidRDefault="00906E11" w:rsidP="00906E11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  <w:r w:rsidRPr="00B46AB0">
              <w:rPr>
                <w:rFonts w:ascii="Angsana New" w:eastAsia="Arial Unicode MS" w:hAnsi="Angsana New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260" w:type="dxa"/>
          </w:tcPr>
          <w:p w14:paraId="654F9863" w14:textId="181A7907" w:rsidR="00906E11" w:rsidRPr="007E2050" w:rsidRDefault="00906E11" w:rsidP="00906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9960075" w14:textId="77777777" w:rsidR="00906E11" w:rsidRPr="007E2050" w:rsidRDefault="00906E11" w:rsidP="00906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4A9C50F6" w14:textId="463DEEB7" w:rsidR="00906E11" w:rsidRPr="007E2050" w:rsidRDefault="00906E11" w:rsidP="00906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</w:tcPr>
          <w:p w14:paraId="69DAB9A4" w14:textId="77777777" w:rsidR="00906E11" w:rsidRPr="007E2050" w:rsidRDefault="00906E11" w:rsidP="00906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710C556" w14:textId="1E8B8D00" w:rsidR="00906E11" w:rsidRPr="007E2050" w:rsidRDefault="00906E11" w:rsidP="00906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A44EAE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52,009</w:t>
            </w:r>
          </w:p>
        </w:tc>
      </w:tr>
    </w:tbl>
    <w:p w14:paraId="32BABE79" w14:textId="16109CB7" w:rsidR="00567EF4" w:rsidRPr="00F16795" w:rsidRDefault="00567EF4" w:rsidP="00573053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1440"/>
        <w:jc w:val="thaiDistribute"/>
        <w:textAlignment w:val="baseline"/>
        <w:rPr>
          <w:rFonts w:ascii="Angsana New" w:hAnsi="Angsana New"/>
          <w:spacing w:val="-2"/>
          <w:sz w:val="28"/>
          <w:szCs w:val="28"/>
          <w:u w:val="single"/>
        </w:rPr>
      </w:pPr>
      <w:bookmarkStart w:id="2" w:name="_Hlk38819478"/>
      <w:r w:rsidRPr="00F16795">
        <w:rPr>
          <w:rFonts w:ascii="Angsana New" w:hAnsi="Angsana New"/>
          <w:spacing w:val="-2"/>
          <w:sz w:val="28"/>
          <w:szCs w:val="28"/>
          <w:u w:val="single"/>
          <w:cs/>
        </w:rPr>
        <w:t>การจัดประเภทและการวัดมูลค่า</w:t>
      </w:r>
    </w:p>
    <w:p w14:paraId="7FF34A8D" w14:textId="22786CE3" w:rsidR="00567EF4" w:rsidRDefault="00567EF4" w:rsidP="00573053">
      <w:pPr>
        <w:tabs>
          <w:tab w:val="clear" w:pos="454"/>
        </w:tabs>
        <w:spacing w:before="120" w:after="120"/>
        <w:ind w:left="1440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567EF4">
        <w:rPr>
          <w:rFonts w:ascii="Angsana New" w:eastAsia="Arial Unicode MS" w:hAnsi="Angsana New"/>
          <w:sz w:val="28"/>
          <w:szCs w:val="28"/>
          <w:cs/>
          <w:lang w:val="en-GB"/>
        </w:rPr>
        <w:t xml:space="preserve">ณ วันที่ </w:t>
      </w:r>
      <w:r w:rsidRPr="00567EF4">
        <w:rPr>
          <w:rFonts w:ascii="Angsana New" w:eastAsia="Arial Unicode MS" w:hAnsi="Angsana New"/>
          <w:sz w:val="28"/>
          <w:szCs w:val="28"/>
          <w:lang w:val="en-GB"/>
        </w:rPr>
        <w:t xml:space="preserve">1 </w:t>
      </w:r>
      <w:r w:rsidRPr="00567EF4">
        <w:rPr>
          <w:rFonts w:ascii="Angsana New" w:eastAsia="Arial Unicode MS" w:hAnsi="Angsana New"/>
          <w:sz w:val="28"/>
          <w:szCs w:val="28"/>
          <w:cs/>
          <w:lang w:val="en-GB"/>
        </w:rPr>
        <w:t xml:space="preserve">มกราคม </w:t>
      </w:r>
      <w:r w:rsidRPr="00567EF4">
        <w:rPr>
          <w:rFonts w:ascii="Angsana New" w:eastAsia="Arial Unicode MS" w:hAnsi="Angsana New"/>
          <w:sz w:val="28"/>
          <w:szCs w:val="28"/>
          <w:lang w:val="en-GB"/>
        </w:rPr>
        <w:t>256</w:t>
      </w:r>
      <w:r>
        <w:rPr>
          <w:rFonts w:ascii="Angsana New" w:eastAsia="Arial Unicode MS" w:hAnsi="Angsana New"/>
          <w:sz w:val="28"/>
          <w:szCs w:val="28"/>
          <w:lang w:val="en-GB"/>
        </w:rPr>
        <w:t>3</w:t>
      </w:r>
      <w:r w:rsidRPr="00567EF4">
        <w:rPr>
          <w:rFonts w:ascii="Angsana New" w:eastAsia="Arial Unicode MS" w:hAnsi="Angsana New"/>
          <w:sz w:val="28"/>
          <w:szCs w:val="28"/>
          <w:lang w:val="en-GB"/>
        </w:rPr>
        <w:t xml:space="preserve"> (</w:t>
      </w:r>
      <w:r w:rsidRPr="00567EF4">
        <w:rPr>
          <w:rFonts w:ascii="Angsana New" w:eastAsia="Arial Unicode MS" w:hAnsi="Angsana New"/>
          <w:sz w:val="28"/>
          <w:szCs w:val="28"/>
          <w:cs/>
          <w:lang w:val="en-GB"/>
        </w:rPr>
        <w:t>วันที่ถือปฏิบัติครั้งแรก) ผู้บริหารของบริษัทได้ประเมินโมเดลธุรกิจที่ใช้จัดการสินทรัพย์</w:t>
      </w:r>
      <w:r w:rsidRPr="00567EF4">
        <w:rPr>
          <w:rFonts w:ascii="Angsana New" w:eastAsia="Arial Unicode MS" w:hAnsi="Angsana New" w:hint="cs"/>
          <w:sz w:val="28"/>
          <w:szCs w:val="28"/>
          <w:cs/>
          <w:lang w:val="en-GB"/>
        </w:rPr>
        <w:t>และหนี้สิน</w:t>
      </w:r>
      <w:r w:rsidRPr="00567EF4">
        <w:rPr>
          <w:rFonts w:ascii="Angsana New" w:eastAsia="Arial Unicode MS" w:hAnsi="Angsana New"/>
          <w:sz w:val="28"/>
          <w:szCs w:val="28"/>
          <w:cs/>
          <w:lang w:val="en-GB"/>
        </w:rPr>
        <w:t>ทางการเงิน และจัดประเภทรายการ</w:t>
      </w:r>
      <w:r w:rsidRPr="00567EF4">
        <w:rPr>
          <w:rFonts w:ascii="Angsana New" w:eastAsia="Arial Unicode MS" w:hAnsi="Angsana New" w:hint="cs"/>
          <w:sz w:val="28"/>
          <w:szCs w:val="28"/>
          <w:cs/>
          <w:lang w:val="en-GB"/>
        </w:rPr>
        <w:t>สินทรัพย์และหนี้สินทางการเงิน</w:t>
      </w:r>
      <w:r w:rsidRPr="00567EF4">
        <w:rPr>
          <w:rFonts w:ascii="Angsana New" w:eastAsia="Arial Unicode MS" w:hAnsi="Angsana New"/>
          <w:sz w:val="28"/>
          <w:szCs w:val="28"/>
          <w:cs/>
          <w:lang w:val="en-GB"/>
        </w:rPr>
        <w:t>ดังนี้</w:t>
      </w:r>
    </w:p>
    <w:tbl>
      <w:tblPr>
        <w:tblStyle w:val="TableGrid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170"/>
        <w:gridCol w:w="270"/>
        <w:gridCol w:w="1260"/>
        <w:gridCol w:w="270"/>
        <w:gridCol w:w="1080"/>
        <w:gridCol w:w="270"/>
        <w:gridCol w:w="1163"/>
      </w:tblGrid>
      <w:tr w:rsidR="00B46AB0" w:rsidRPr="00327C53" w14:paraId="2FD03803" w14:textId="77777777" w:rsidTr="00573053">
        <w:trPr>
          <w:trHeight w:val="306"/>
          <w:tblHeader/>
        </w:trPr>
        <w:tc>
          <w:tcPr>
            <w:tcW w:w="2610" w:type="dxa"/>
          </w:tcPr>
          <w:p w14:paraId="2070C23E" w14:textId="77777777" w:rsidR="00B46AB0" w:rsidRPr="00327C53" w:rsidRDefault="00B46AB0" w:rsidP="00573053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5483" w:type="dxa"/>
            <w:gridSpan w:val="7"/>
            <w:tcBorders>
              <w:bottom w:val="single" w:sz="4" w:space="0" w:color="auto"/>
            </w:tcBorders>
          </w:tcPr>
          <w:p w14:paraId="20D894C6" w14:textId="77777777" w:rsidR="00B46AB0" w:rsidRPr="00327C53" w:rsidRDefault="00B46AB0" w:rsidP="00573053">
            <w:pPr>
              <w:tabs>
                <w:tab w:val="clear" w:pos="2580"/>
                <w:tab w:val="left" w:pos="2563"/>
              </w:tabs>
              <w:ind w:left="-49" w:right="-111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327C5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B46AB0" w:rsidRPr="00327C53" w14:paraId="7794F5F4" w14:textId="77777777" w:rsidTr="00573053">
        <w:trPr>
          <w:trHeight w:val="396"/>
          <w:tblHeader/>
        </w:trPr>
        <w:tc>
          <w:tcPr>
            <w:tcW w:w="2610" w:type="dxa"/>
          </w:tcPr>
          <w:p w14:paraId="62019AE3" w14:textId="77777777" w:rsidR="00B46AB0" w:rsidRPr="00327C53" w:rsidRDefault="00B46AB0" w:rsidP="00573053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9FE176" w14:textId="4100FA0B" w:rsidR="00B46AB0" w:rsidRPr="00327C53" w:rsidRDefault="00B46AB0" w:rsidP="00573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B46AB0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</w:t>
            </w:r>
            <w:r w:rsidR="00A44EAE"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B46AB0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A995464" w14:textId="77777777" w:rsidR="00B46AB0" w:rsidRPr="00327C53" w:rsidRDefault="00B46AB0" w:rsidP="005730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476927" w14:textId="5876A0EB" w:rsidR="00B46AB0" w:rsidRPr="00327C53" w:rsidRDefault="00B46AB0" w:rsidP="00573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6AB0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 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999DB81" w14:textId="77777777" w:rsidR="00B46AB0" w:rsidRPr="00327C53" w:rsidRDefault="00B46AB0" w:rsidP="005730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F1C31B" w14:textId="77777777" w:rsidR="00B46AB0" w:rsidRPr="00B46AB0" w:rsidRDefault="00B46AB0" w:rsidP="00B46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6AB0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  <w:p w14:paraId="2B611F79" w14:textId="24D69C95" w:rsidR="00B46AB0" w:rsidRPr="00327C53" w:rsidRDefault="00B46AB0" w:rsidP="00B46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6AB0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801283E" w14:textId="77777777" w:rsidR="00B46AB0" w:rsidRPr="00327C53" w:rsidRDefault="00B46AB0" w:rsidP="005730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71B0B5" w14:textId="0FC9E9A1" w:rsidR="00B46AB0" w:rsidRPr="00327C53" w:rsidRDefault="00B46AB0" w:rsidP="00573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B46AB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46AB0" w:rsidRPr="00327C53" w14:paraId="76DC0AF6" w14:textId="77777777" w:rsidTr="00573053">
        <w:tc>
          <w:tcPr>
            <w:tcW w:w="26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AC888E" w14:textId="15076228" w:rsidR="00B46AB0" w:rsidRPr="00327C53" w:rsidRDefault="00B46AB0" w:rsidP="00B46AB0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1D17B5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DFF6D40" w14:textId="77777777" w:rsidR="00B46AB0" w:rsidRPr="00327C53" w:rsidRDefault="00B46AB0" w:rsidP="00B46AB0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4B0F1CE5" w14:textId="77777777" w:rsidR="00B46AB0" w:rsidRPr="00327C53" w:rsidRDefault="00B46AB0" w:rsidP="00B46AB0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DD465B8" w14:textId="77777777" w:rsidR="00B46AB0" w:rsidRPr="00327C53" w:rsidRDefault="00B46AB0" w:rsidP="00B46AB0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784F063A" w14:textId="77777777" w:rsidR="00B46AB0" w:rsidRPr="00327C53" w:rsidRDefault="00B46AB0" w:rsidP="00B46AB0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AAEDCBB" w14:textId="77777777" w:rsidR="00B46AB0" w:rsidRPr="00327C53" w:rsidRDefault="00B46AB0" w:rsidP="00B46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569692" w14:textId="77777777" w:rsidR="00B46AB0" w:rsidRPr="00327C53" w:rsidRDefault="00B46AB0" w:rsidP="00B46AB0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</w:tcPr>
          <w:p w14:paraId="21DB586D" w14:textId="77777777" w:rsidR="00B46AB0" w:rsidRPr="00327C53" w:rsidRDefault="00B46AB0" w:rsidP="00B46AB0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</w:tr>
      <w:tr w:rsidR="00301BF8" w:rsidRPr="00327C53" w14:paraId="7BC8ABB4" w14:textId="77777777" w:rsidTr="00573053">
        <w:tc>
          <w:tcPr>
            <w:tcW w:w="26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9D7680" w14:textId="1EC3F204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1D17B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D80583" w14:textId="5A0D8F85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B46AB0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358338F" w14:textId="77777777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BE9491" w14:textId="3DCC6938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B46AB0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F56718A" w14:textId="77777777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4EA66E" w14:textId="5D7065DA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D17B5">
              <w:rPr>
                <w:rFonts w:ascii="Angsana New" w:eastAsia="Arial Unicode MS" w:hAnsi="Angsana New"/>
                <w:sz w:val="28"/>
                <w:szCs w:val="28"/>
                <w:cs/>
              </w:rPr>
              <w:t>200</w:t>
            </w:r>
            <w:r w:rsidRPr="001D17B5">
              <w:rPr>
                <w:rFonts w:ascii="Angsana New" w:eastAsia="Arial Unicode MS" w:hAnsi="Angsana New"/>
                <w:sz w:val="28"/>
                <w:szCs w:val="28"/>
              </w:rPr>
              <w:t>,</w:t>
            </w:r>
            <w:r w:rsidRPr="001D17B5">
              <w:rPr>
                <w:rFonts w:ascii="Angsana New" w:eastAsia="Arial Unicode MS" w:hAnsi="Angsana New"/>
                <w:sz w:val="28"/>
                <w:szCs w:val="28"/>
                <w:cs/>
              </w:rPr>
              <w:t>234</w:t>
            </w:r>
          </w:p>
        </w:tc>
        <w:tc>
          <w:tcPr>
            <w:tcW w:w="270" w:type="dxa"/>
          </w:tcPr>
          <w:p w14:paraId="5E53A7FF" w14:textId="77777777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60B9E7" w14:textId="6F4E0721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D17B5">
              <w:rPr>
                <w:rFonts w:ascii="Angsana New" w:eastAsia="Arial Unicode MS" w:hAnsi="Angsana New"/>
                <w:sz w:val="28"/>
                <w:szCs w:val="28"/>
                <w:cs/>
              </w:rPr>
              <w:t>200</w:t>
            </w:r>
            <w:r w:rsidRPr="001D17B5">
              <w:rPr>
                <w:rFonts w:ascii="Angsana New" w:eastAsia="Arial Unicode MS" w:hAnsi="Angsana New"/>
                <w:sz w:val="28"/>
                <w:szCs w:val="28"/>
              </w:rPr>
              <w:t>,</w:t>
            </w:r>
            <w:r w:rsidRPr="001D17B5">
              <w:rPr>
                <w:rFonts w:ascii="Angsana New" w:eastAsia="Arial Unicode MS" w:hAnsi="Angsana New"/>
                <w:sz w:val="28"/>
                <w:szCs w:val="28"/>
                <w:cs/>
              </w:rPr>
              <w:t>234</w:t>
            </w:r>
          </w:p>
        </w:tc>
      </w:tr>
      <w:tr w:rsidR="00301BF8" w:rsidRPr="00327C53" w14:paraId="7F84707C" w14:textId="77777777" w:rsidTr="00573053">
        <w:tc>
          <w:tcPr>
            <w:tcW w:w="26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7021F5" w14:textId="5E284337" w:rsidR="00301BF8" w:rsidRPr="00A44EAE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44EAE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รายได้จากการลงทุนค้างรับ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D3A0B9" w14:textId="4FFCB4B0" w:rsidR="00301BF8" w:rsidRPr="00A44EAE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44EAE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5C9C88D" w14:textId="77777777" w:rsidR="00301BF8" w:rsidRPr="00A44EAE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1F9FEA" w14:textId="7838A9EA" w:rsidR="00301BF8" w:rsidRPr="00A44EAE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44EAE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D46B3EB" w14:textId="77777777" w:rsidR="00301BF8" w:rsidRPr="00A44EAE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710507" w14:textId="6D9DAF6F" w:rsidR="00301BF8" w:rsidRPr="00A44EAE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44EAE">
              <w:rPr>
                <w:rFonts w:ascii="Angsana New" w:eastAsia="Arial Unicode MS" w:hAnsi="Angsana New"/>
                <w:sz w:val="28"/>
                <w:szCs w:val="28"/>
              </w:rPr>
              <w:t>911</w:t>
            </w:r>
          </w:p>
        </w:tc>
        <w:tc>
          <w:tcPr>
            <w:tcW w:w="270" w:type="dxa"/>
          </w:tcPr>
          <w:p w14:paraId="46DAC265" w14:textId="77777777" w:rsidR="00301BF8" w:rsidRPr="00A44EAE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608969" w14:textId="658AFE07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D17B5">
              <w:rPr>
                <w:rFonts w:ascii="Angsana New" w:eastAsia="Arial Unicode MS" w:hAnsi="Angsana New"/>
                <w:sz w:val="28"/>
                <w:szCs w:val="28"/>
              </w:rPr>
              <w:t>911</w:t>
            </w:r>
          </w:p>
        </w:tc>
      </w:tr>
      <w:tr w:rsidR="00301BF8" w:rsidRPr="00327C53" w14:paraId="48124B2A" w14:textId="77777777" w:rsidTr="00573053">
        <w:tc>
          <w:tcPr>
            <w:tcW w:w="26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DC421B" w14:textId="49A784EC" w:rsidR="00301BF8" w:rsidRPr="00A44EAE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44EAE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สินทรัพย์ทางการเงินตราสารหนี้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E0BF6E" w14:textId="5D6E69AC" w:rsidR="00301BF8" w:rsidRPr="00A44EAE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44EAE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B1CAC96" w14:textId="77777777" w:rsidR="00301BF8" w:rsidRPr="00A44EAE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15D739" w14:textId="6AD1AA6A" w:rsidR="00301BF8" w:rsidRPr="00A44EAE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44EAE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EEE92A8" w14:textId="77777777" w:rsidR="00301BF8" w:rsidRPr="00A44EAE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7CEE8E" w14:textId="3D5E2B59" w:rsidR="00301BF8" w:rsidRPr="00A44EAE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44EAE">
              <w:rPr>
                <w:rFonts w:ascii="Angsana New" w:eastAsia="Arial Unicode MS" w:hAnsi="Angsana New"/>
                <w:sz w:val="28"/>
                <w:szCs w:val="28"/>
              </w:rPr>
              <w:t>195,837</w:t>
            </w:r>
          </w:p>
        </w:tc>
        <w:tc>
          <w:tcPr>
            <w:tcW w:w="270" w:type="dxa"/>
          </w:tcPr>
          <w:p w14:paraId="70D887EA" w14:textId="77777777" w:rsidR="00301BF8" w:rsidRPr="00A44EAE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</w:tcPr>
          <w:p w14:paraId="3DE2FD0A" w14:textId="1EE74DDC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44EAE">
              <w:rPr>
                <w:rFonts w:asciiTheme="majorBidi" w:eastAsia="Cordia New" w:hAnsiTheme="majorBidi" w:cstheme="majorBidi"/>
                <w:sz w:val="28"/>
                <w:szCs w:val="28"/>
              </w:rPr>
              <w:t>195,837</w:t>
            </w:r>
          </w:p>
        </w:tc>
      </w:tr>
      <w:tr w:rsidR="00301BF8" w:rsidRPr="00327C53" w14:paraId="622A4597" w14:textId="77777777" w:rsidTr="00573053">
        <w:tc>
          <w:tcPr>
            <w:tcW w:w="26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DA5EA2" w14:textId="3AA339CF" w:rsidR="00301BF8" w:rsidRPr="00A44EAE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44EAE">
              <w:rPr>
                <w:rFonts w:ascii="Angsana New" w:eastAsia="Arial Unicode MS" w:hAnsi="Angsana New"/>
                <w:sz w:val="28"/>
                <w:szCs w:val="28"/>
                <w:cs/>
              </w:rPr>
              <w:t>สินทรัพย์ทางการเงินตราสาร</w:t>
            </w:r>
            <w:r w:rsidRPr="00A44EAE">
              <w:rPr>
                <w:rFonts w:ascii="Angsana New" w:eastAsia="Arial Unicode MS" w:hAnsi="Angsana New" w:hint="cs"/>
                <w:sz w:val="28"/>
                <w:szCs w:val="28"/>
                <w:cs/>
              </w:rPr>
              <w:t>ทุน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6D0E32" w14:textId="3E1EFC7E" w:rsidR="00301BF8" w:rsidRPr="00A44EAE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44EAE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6C6677C" w14:textId="77777777" w:rsidR="00301BF8" w:rsidRPr="00A44EAE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7CE4C0" w14:textId="54E44E2E" w:rsidR="00301BF8" w:rsidRPr="00A44EAE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44EAE">
              <w:rPr>
                <w:rFonts w:asciiTheme="majorBidi" w:eastAsia="Cordia New" w:hAnsiTheme="majorBidi" w:cstheme="majorBidi"/>
                <w:sz w:val="28"/>
                <w:szCs w:val="28"/>
              </w:rPr>
              <w:t>168,539</w:t>
            </w:r>
          </w:p>
        </w:tc>
        <w:tc>
          <w:tcPr>
            <w:tcW w:w="270" w:type="dxa"/>
          </w:tcPr>
          <w:p w14:paraId="36607863" w14:textId="77777777" w:rsidR="00301BF8" w:rsidRPr="00A44EAE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F73140" w14:textId="4A4FE93E" w:rsidR="00301BF8" w:rsidRPr="00A44EAE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44EAE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F29426E" w14:textId="77777777" w:rsidR="00301BF8" w:rsidRPr="00A44EAE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</w:tcPr>
          <w:p w14:paraId="6CE68286" w14:textId="6AA561EE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44EAE">
              <w:rPr>
                <w:rFonts w:asciiTheme="majorBidi" w:eastAsia="Cordia New" w:hAnsiTheme="majorBidi" w:cstheme="majorBidi"/>
                <w:sz w:val="28"/>
                <w:szCs w:val="28"/>
              </w:rPr>
              <w:t>168,539</w:t>
            </w:r>
          </w:p>
        </w:tc>
      </w:tr>
      <w:tr w:rsidR="00301BF8" w:rsidRPr="00327C53" w14:paraId="1D1F26C8" w14:textId="77777777" w:rsidTr="00573053">
        <w:tc>
          <w:tcPr>
            <w:tcW w:w="26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BC95E3" w14:textId="22ED9F81" w:rsidR="00301BF8" w:rsidRPr="00A44EAE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A44EAE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CEEBBE" w14:textId="6419A962" w:rsidR="00301BF8" w:rsidRPr="00A44EAE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44EAE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036E6C3" w14:textId="77777777" w:rsidR="00301BF8" w:rsidRPr="00A44EAE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3FA1BB" w14:textId="2D2B2208" w:rsidR="00301BF8" w:rsidRPr="00A44EAE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44EAE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52C4312" w14:textId="77777777" w:rsidR="00301BF8" w:rsidRPr="00A44EAE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15F5F6" w14:textId="30DE4C40" w:rsidR="00301BF8" w:rsidRPr="00A44EAE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44EAE">
              <w:rPr>
                <w:rFonts w:asciiTheme="majorBidi" w:eastAsia="Cordia New" w:hAnsiTheme="majorBidi" w:cstheme="majorBidi"/>
                <w:sz w:val="28"/>
                <w:szCs w:val="28"/>
              </w:rPr>
              <w:t>108,321</w:t>
            </w:r>
          </w:p>
        </w:tc>
        <w:tc>
          <w:tcPr>
            <w:tcW w:w="270" w:type="dxa"/>
          </w:tcPr>
          <w:p w14:paraId="3B89B1D7" w14:textId="77777777" w:rsidR="00301BF8" w:rsidRPr="00A44EAE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</w:tcPr>
          <w:p w14:paraId="2C7845EC" w14:textId="775280A5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44EAE">
              <w:rPr>
                <w:rFonts w:asciiTheme="majorBidi" w:eastAsia="Cordia New" w:hAnsiTheme="majorBidi" w:cstheme="majorBidi"/>
                <w:sz w:val="28"/>
                <w:szCs w:val="28"/>
              </w:rPr>
              <w:t>108,321</w:t>
            </w:r>
          </w:p>
        </w:tc>
      </w:tr>
      <w:tr w:rsidR="00301BF8" w:rsidRPr="00327C53" w14:paraId="350F15ED" w14:textId="77777777" w:rsidTr="00573053">
        <w:tc>
          <w:tcPr>
            <w:tcW w:w="26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8E86C6" w14:textId="77777777" w:rsidR="00301BF8" w:rsidRPr="00A44EAE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D5387E" w14:textId="77777777" w:rsidR="00301BF8" w:rsidRPr="00A44EAE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E4F618" w14:textId="77777777" w:rsidR="00301BF8" w:rsidRPr="00A44EAE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C1B2A8" w14:textId="77777777" w:rsidR="00301BF8" w:rsidRPr="00A44EAE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4EFE339" w14:textId="77777777" w:rsidR="00301BF8" w:rsidRPr="00A44EAE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ECD5DA" w14:textId="77777777" w:rsidR="00301BF8" w:rsidRPr="00A44EAE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D4E55C" w14:textId="77777777" w:rsidR="00301BF8" w:rsidRPr="00A44EAE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</w:tcPr>
          <w:p w14:paraId="436FDA1B" w14:textId="77777777" w:rsidR="00301BF8" w:rsidRPr="00A44EAE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301BF8" w:rsidRPr="00327C53" w14:paraId="475EAAFD" w14:textId="77777777" w:rsidTr="00573053">
        <w:tc>
          <w:tcPr>
            <w:tcW w:w="26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351A13" w14:textId="3FFD454E" w:rsidR="00301BF8" w:rsidRPr="001D17B5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</w:pPr>
            <w:r w:rsidRPr="001D17B5">
              <w:rPr>
                <w:rFonts w:ascii="Angsana New" w:eastAsia="Arial Unicode MS" w:hAnsi="Angsana New" w:hint="cs"/>
                <w:b/>
                <w:bCs/>
                <w:sz w:val="28"/>
                <w:szCs w:val="28"/>
                <w:cs/>
                <w:lang w:val="en-GB"/>
              </w:rPr>
              <w:t>หนี้สิน</w:t>
            </w:r>
            <w:r w:rsidRPr="001D17B5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  <w:t>ทางการเงิน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361815" w14:textId="77777777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46948D" w14:textId="77777777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BDC489" w14:textId="77777777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29710B" w14:textId="77777777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E29274" w14:textId="77777777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1955B8" w14:textId="77777777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</w:tcPr>
          <w:p w14:paraId="70FA24B2" w14:textId="77777777" w:rsidR="00301BF8" w:rsidRPr="00471F6B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301BF8" w:rsidRPr="00327C53" w14:paraId="42CB37B4" w14:textId="77777777" w:rsidTr="00573053">
        <w:trPr>
          <w:trHeight w:val="150"/>
        </w:trPr>
        <w:tc>
          <w:tcPr>
            <w:tcW w:w="2610" w:type="dxa"/>
          </w:tcPr>
          <w:p w14:paraId="4CE05AD8" w14:textId="71C31231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1D17B5">
              <w:rPr>
                <w:rFonts w:ascii="Angsana New" w:eastAsia="Arial Unicode MS" w:hAnsi="Angsana New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09E2E4" w14:textId="70EF1156" w:rsidR="00301BF8" w:rsidRPr="00B46AB0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B46AB0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452172C" w14:textId="77777777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4FE4B9" w14:textId="714C254F" w:rsidR="00301BF8" w:rsidRPr="00B46AB0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B46AB0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0068312" w14:textId="77777777" w:rsidR="00301BF8" w:rsidRPr="00327C53" w:rsidRDefault="00301BF8" w:rsidP="00301BF8">
            <w:pPr>
              <w:tabs>
                <w:tab w:val="clear" w:pos="2580"/>
                <w:tab w:val="left" w:pos="2563"/>
              </w:tabs>
              <w:ind w:left="-49" w:right="-111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24DF18BE" w14:textId="275E882E" w:rsidR="00301BF8" w:rsidRPr="00A44EAE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25,827</w:t>
            </w:r>
          </w:p>
        </w:tc>
        <w:tc>
          <w:tcPr>
            <w:tcW w:w="270" w:type="dxa"/>
          </w:tcPr>
          <w:p w14:paraId="1DC4E447" w14:textId="77777777" w:rsidR="00301BF8" w:rsidRPr="00A44EAE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</w:tcPr>
          <w:p w14:paraId="25763490" w14:textId="35901CE4" w:rsidR="00301BF8" w:rsidRPr="00A44EAE" w:rsidRDefault="00301BF8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44EAE">
              <w:rPr>
                <w:rFonts w:asciiTheme="majorBidi" w:eastAsia="Cordia New" w:hAnsiTheme="majorBidi" w:cstheme="majorBidi"/>
                <w:sz w:val="28"/>
                <w:szCs w:val="28"/>
              </w:rPr>
              <w:t>25,827</w:t>
            </w:r>
          </w:p>
        </w:tc>
      </w:tr>
      <w:bookmarkEnd w:id="2"/>
    </w:tbl>
    <w:p w14:paraId="0FA3CDD3" w14:textId="77777777" w:rsidR="00F84BF0" w:rsidRDefault="00F84BF0" w:rsidP="00F84BF0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440"/>
          <w:tab w:val="left" w:pos="1530"/>
        </w:tabs>
        <w:overflowPunct w:val="0"/>
        <w:autoSpaceDE w:val="0"/>
        <w:autoSpaceDN w:val="0"/>
        <w:adjustRightInd w:val="0"/>
        <w:spacing w:before="240" w:after="120" w:line="240" w:lineRule="auto"/>
        <w:ind w:left="1440"/>
        <w:contextualSpacing w:val="0"/>
        <w:jc w:val="thaiDistribute"/>
        <w:textAlignment w:val="baseline"/>
        <w:rPr>
          <w:rFonts w:ascii="Angsana New" w:hAnsi="Angsana New"/>
          <w:b/>
          <w:bCs/>
          <w:spacing w:val="-2"/>
          <w:sz w:val="28"/>
          <w:szCs w:val="28"/>
        </w:rPr>
      </w:pPr>
    </w:p>
    <w:p w14:paraId="09066293" w14:textId="290A6A7C" w:rsidR="00E91AE9" w:rsidRPr="00216441" w:rsidRDefault="00E91AE9" w:rsidP="00874D5D">
      <w:pPr>
        <w:pStyle w:val="ListParagraph"/>
        <w:widowControl w:val="0"/>
        <w:numPr>
          <w:ilvl w:val="2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440"/>
          <w:tab w:val="left" w:pos="1530"/>
        </w:tabs>
        <w:overflowPunct w:val="0"/>
        <w:autoSpaceDE w:val="0"/>
        <w:autoSpaceDN w:val="0"/>
        <w:adjustRightInd w:val="0"/>
        <w:spacing w:before="240" w:after="120" w:line="240" w:lineRule="auto"/>
        <w:ind w:left="1440" w:hanging="540"/>
        <w:contextualSpacing w:val="0"/>
        <w:jc w:val="thaiDistribute"/>
        <w:textAlignment w:val="baseline"/>
        <w:rPr>
          <w:rFonts w:ascii="Angsana New" w:hAnsi="Angsana New"/>
          <w:b/>
          <w:bCs/>
          <w:spacing w:val="-2"/>
          <w:sz w:val="28"/>
          <w:szCs w:val="28"/>
        </w:rPr>
      </w:pPr>
      <w:r w:rsidRPr="00216441">
        <w:rPr>
          <w:rFonts w:ascii="Angsana New" w:hAnsi="Angsana New"/>
          <w:b/>
          <w:bCs/>
          <w:spacing w:val="-2"/>
          <w:sz w:val="28"/>
          <w:szCs w:val="28"/>
          <w:cs/>
        </w:rPr>
        <w:lastRenderedPageBreak/>
        <w:t>สัญญาเช่า</w:t>
      </w:r>
    </w:p>
    <w:p w14:paraId="079FDA9B" w14:textId="0099FE99" w:rsidR="00E91AE9" w:rsidRPr="00AB1A4A" w:rsidRDefault="00E91AE9" w:rsidP="00AB1A4A">
      <w:pPr>
        <w:tabs>
          <w:tab w:val="clear" w:pos="454"/>
          <w:tab w:val="left" w:pos="1530"/>
        </w:tabs>
        <w:spacing w:after="120"/>
        <w:ind w:left="1440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bookmarkStart w:id="3" w:name="_Hlk39320150"/>
      <w:r w:rsidRPr="00AB1A4A">
        <w:rPr>
          <w:rFonts w:ascii="Angsana New" w:eastAsia="Arial Unicode MS" w:hAnsi="Angsana New"/>
          <w:spacing w:val="-2"/>
          <w:sz w:val="28"/>
          <w:szCs w:val="28"/>
          <w:cs/>
          <w:lang w:val="en-GB"/>
        </w:rPr>
        <w:t>ใน</w:t>
      </w:r>
      <w:r w:rsidRPr="00AB1A4A">
        <w:rPr>
          <w:rFonts w:ascii="Angsana New" w:eastAsia="Arial Unicode MS" w:hAnsi="Angsana New"/>
          <w:sz w:val="28"/>
          <w:szCs w:val="28"/>
          <w:cs/>
          <w:lang w:val="en-GB"/>
        </w:rPr>
        <w:t xml:space="preserve">การนำมาตรฐานการรายงานทางการเงิน ฉบับที่ </w:t>
      </w:r>
      <w:r w:rsidRPr="00AB1A4A">
        <w:rPr>
          <w:rFonts w:ascii="Angsana New" w:eastAsia="Arial Unicode MS" w:hAnsi="Angsana New"/>
          <w:sz w:val="28"/>
          <w:szCs w:val="28"/>
          <w:lang w:val="en-GB"/>
        </w:rPr>
        <w:t xml:space="preserve">16 </w:t>
      </w:r>
      <w:r w:rsidRPr="00AB1A4A">
        <w:rPr>
          <w:rFonts w:ascii="Angsana New" w:eastAsia="Arial Unicode MS" w:hAnsi="Angsana New"/>
          <w:sz w:val="28"/>
          <w:szCs w:val="28"/>
          <w:cs/>
          <w:lang w:val="en-GB"/>
        </w:rPr>
        <w:t>มาใช้เป็นครั้งแรก บริษัทรับรู้หนี้สินตามสัญญาเช่า</w:t>
      </w:r>
      <w:r w:rsidRPr="00AB1A4A">
        <w:rPr>
          <w:rFonts w:ascii="Angsana New" w:eastAsia="Arial Unicode MS" w:hAnsi="Angsana New"/>
          <w:spacing w:val="-2"/>
          <w:sz w:val="28"/>
          <w:szCs w:val="28"/>
          <w:cs/>
          <w:lang w:val="en-GB"/>
        </w:rPr>
        <w:t xml:space="preserve">สำหรับสัญญาเช่าที่เคยจัดประเภทเป็นสัญญาเช่าดำเนินงานภายใต้มาตรฐานการบัญชีฉบับที่ </w:t>
      </w:r>
      <w:r w:rsidRPr="00AB1A4A">
        <w:rPr>
          <w:rFonts w:ascii="Angsana New" w:eastAsia="Arial Unicode MS" w:hAnsi="Angsana New"/>
          <w:spacing w:val="-2"/>
          <w:sz w:val="28"/>
          <w:szCs w:val="28"/>
          <w:lang w:val="en-GB"/>
        </w:rPr>
        <w:t xml:space="preserve">17 </w:t>
      </w:r>
      <w:r w:rsidRPr="00AB1A4A">
        <w:rPr>
          <w:rFonts w:ascii="Angsana New" w:eastAsia="Arial Unicode MS" w:hAnsi="Angsana New"/>
          <w:spacing w:val="-2"/>
          <w:sz w:val="28"/>
          <w:szCs w:val="28"/>
          <w:cs/>
          <w:lang w:val="en-GB"/>
        </w:rPr>
        <w:t>เรื่อง สัญญาเช่า</w:t>
      </w:r>
      <w:r w:rsidRPr="00AB1A4A">
        <w:rPr>
          <w:rFonts w:ascii="Angsana New" w:eastAsia="Arial Unicode MS" w:hAnsi="Angsana New" w:hint="cs"/>
          <w:sz w:val="28"/>
          <w:szCs w:val="28"/>
          <w:cs/>
          <w:lang w:val="en-GB"/>
        </w:rPr>
        <w:t xml:space="preserve"> เป็นสินทรัพย์</w:t>
      </w:r>
      <w:r w:rsidR="00F16795" w:rsidRPr="00AB1A4A">
        <w:rPr>
          <w:rFonts w:ascii="Angsana New" w:eastAsia="Arial Unicode MS" w:hAnsi="Angsana New" w:hint="cs"/>
          <w:sz w:val="28"/>
          <w:szCs w:val="28"/>
          <w:cs/>
          <w:lang w:val="en-GB"/>
        </w:rPr>
        <w:t>สิทธิการใช้</w:t>
      </w:r>
      <w:r w:rsidRPr="00AB1A4A">
        <w:rPr>
          <w:rFonts w:ascii="Angsana New" w:eastAsia="Arial Unicode MS" w:hAnsi="Angsana New" w:hint="cs"/>
          <w:sz w:val="28"/>
          <w:szCs w:val="28"/>
          <w:cs/>
          <w:lang w:val="en-GB"/>
        </w:rPr>
        <w:t>โดยมีมูลค่าเท่ากับหนี้สินตามสัญญาเช่า ปรับปรุงด้วยจำนวนเงินที่ต้องจ่ายชำระตามสัญญาเช่าที่จ่ายล่วงหน้าหรือค้างจ่ายซึ่งเกี่ยวข้องกับสัญญาเช่าที่รับรู้ในงบแสดงฐานะการเงินก่อนวันที่นำมาปฏิบัติใช้ครั้งแรก</w:t>
      </w:r>
      <w:r w:rsidRPr="00AB1A4A">
        <w:rPr>
          <w:rFonts w:ascii="Angsana New" w:eastAsia="Arial Unicode MS" w:hAnsi="Angsana New"/>
          <w:sz w:val="28"/>
          <w:szCs w:val="28"/>
          <w:cs/>
          <w:lang w:val="en-GB"/>
        </w:rPr>
        <w:t xml:space="preserve"> หนี้สินตามสัญญาเช่าดังกล่าววัดมูลค่าด้วยมูลค่าปัจจุบันของจำนวนเงินที่ต้องจ่ายชำระตาม</w:t>
      </w:r>
      <w:r w:rsidRPr="004572A0">
        <w:rPr>
          <w:rFonts w:ascii="Angsana New" w:eastAsia="Arial Unicode MS" w:hAnsi="Angsana New"/>
          <w:spacing w:val="4"/>
          <w:sz w:val="28"/>
          <w:szCs w:val="28"/>
          <w:cs/>
          <w:lang w:val="en-GB"/>
        </w:rPr>
        <w:t>สัญญาเช่าที่ยังไม่ได้จ่ายชำระ คิดลดด้วยอัตราดอกเบี้ยเงินกู้ยืมส่วนเพิ่มของบริษัท อัตราดอกเบี้ยเงินกู้ยืม</w:t>
      </w:r>
      <w:r w:rsidRPr="004572A0">
        <w:rPr>
          <w:rFonts w:ascii="Angsana New" w:eastAsia="Arial Unicode MS" w:hAnsi="Angsana New"/>
          <w:spacing w:val="2"/>
          <w:sz w:val="28"/>
          <w:szCs w:val="28"/>
          <w:cs/>
          <w:lang w:val="en-GB"/>
        </w:rPr>
        <w:t xml:space="preserve">ส่วนเพิ่มที่นำมาคำนวณหนี้สินตามสัญญาเช่า ณ วันที่ </w:t>
      </w:r>
      <w:r w:rsidRPr="004572A0">
        <w:rPr>
          <w:rFonts w:ascii="Angsana New" w:eastAsia="Arial Unicode MS" w:hAnsi="Angsana New"/>
          <w:spacing w:val="2"/>
          <w:sz w:val="28"/>
          <w:szCs w:val="28"/>
          <w:lang w:val="en-GB"/>
        </w:rPr>
        <w:t xml:space="preserve">1 </w:t>
      </w:r>
      <w:r w:rsidRPr="004572A0">
        <w:rPr>
          <w:rFonts w:ascii="Angsana New" w:eastAsia="Arial Unicode MS" w:hAnsi="Angsana New"/>
          <w:spacing w:val="2"/>
          <w:sz w:val="28"/>
          <w:szCs w:val="28"/>
          <w:cs/>
          <w:lang w:val="en-GB"/>
        </w:rPr>
        <w:t xml:space="preserve">มกราคม </w:t>
      </w:r>
      <w:r w:rsidRPr="004572A0">
        <w:rPr>
          <w:rFonts w:ascii="Angsana New" w:eastAsia="Arial Unicode MS" w:hAnsi="Angsana New"/>
          <w:spacing w:val="2"/>
          <w:sz w:val="28"/>
          <w:szCs w:val="28"/>
          <w:lang w:val="en-GB"/>
        </w:rPr>
        <w:t>256</w:t>
      </w:r>
      <w:r w:rsidR="00F16795" w:rsidRPr="004572A0">
        <w:rPr>
          <w:rFonts w:ascii="Angsana New" w:eastAsia="Arial Unicode MS" w:hAnsi="Angsana New"/>
          <w:spacing w:val="2"/>
          <w:sz w:val="28"/>
          <w:szCs w:val="28"/>
          <w:lang w:val="en-GB"/>
        </w:rPr>
        <w:t>3</w:t>
      </w:r>
      <w:r w:rsidRPr="004572A0">
        <w:rPr>
          <w:rFonts w:ascii="Angsana New" w:eastAsia="Arial Unicode MS" w:hAnsi="Angsana New"/>
          <w:spacing w:val="2"/>
          <w:sz w:val="28"/>
          <w:szCs w:val="28"/>
          <w:lang w:val="en-GB"/>
        </w:rPr>
        <w:t xml:space="preserve"> </w:t>
      </w:r>
      <w:r w:rsidRPr="004572A0">
        <w:rPr>
          <w:rFonts w:ascii="Angsana New" w:eastAsia="Arial Unicode MS" w:hAnsi="Angsana New" w:hint="cs"/>
          <w:spacing w:val="2"/>
          <w:sz w:val="28"/>
          <w:szCs w:val="28"/>
          <w:cs/>
          <w:lang w:val="en-GB"/>
        </w:rPr>
        <w:t>อยู่</w:t>
      </w:r>
      <w:r w:rsidR="00F16795" w:rsidRPr="004572A0">
        <w:rPr>
          <w:rFonts w:ascii="Angsana New" w:eastAsia="Arial Unicode MS" w:hAnsi="Angsana New" w:hint="cs"/>
          <w:spacing w:val="2"/>
          <w:sz w:val="28"/>
          <w:szCs w:val="28"/>
          <w:cs/>
          <w:lang w:val="en-GB"/>
        </w:rPr>
        <w:t>ที่</w:t>
      </w:r>
      <w:r w:rsidRPr="004572A0">
        <w:rPr>
          <w:rFonts w:ascii="Angsana New" w:eastAsia="Arial Unicode MS" w:hAnsi="Angsana New"/>
          <w:spacing w:val="2"/>
          <w:sz w:val="28"/>
          <w:szCs w:val="28"/>
          <w:cs/>
          <w:lang w:val="en-GB"/>
        </w:rPr>
        <w:t xml:space="preserve">ร้อยละ </w:t>
      </w:r>
      <w:r w:rsidR="00F16795" w:rsidRPr="004572A0">
        <w:rPr>
          <w:rFonts w:ascii="Angsana New" w:eastAsia="Arial Unicode MS" w:hAnsi="Angsana New"/>
          <w:spacing w:val="2"/>
          <w:sz w:val="28"/>
          <w:szCs w:val="28"/>
          <w:lang w:val="en-GB"/>
        </w:rPr>
        <w:t>6</w:t>
      </w:r>
    </w:p>
    <w:p w14:paraId="7289B74F" w14:textId="0F5D3B13" w:rsidR="00E91AE9" w:rsidRPr="00AB1A4A" w:rsidRDefault="00E91AE9" w:rsidP="00AB1A4A">
      <w:pPr>
        <w:tabs>
          <w:tab w:val="clear" w:pos="454"/>
          <w:tab w:val="left" w:pos="1530"/>
        </w:tabs>
        <w:spacing w:after="120"/>
        <w:ind w:left="1440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AB1A4A">
        <w:rPr>
          <w:rFonts w:ascii="Angsana New" w:eastAsia="Arial Unicode MS" w:hAnsi="Angsana New"/>
          <w:sz w:val="28"/>
          <w:szCs w:val="28"/>
          <w:cs/>
          <w:lang w:val="en-GB"/>
        </w:rPr>
        <w:t>สำหรับสัญญาเช่าที่เคยจัดประเภทเป็นสัญญาเช่า</w:t>
      </w:r>
      <w:r w:rsidR="00624A3E" w:rsidRPr="00AB1A4A">
        <w:rPr>
          <w:rFonts w:ascii="Angsana New" w:eastAsia="Arial Unicode MS" w:hAnsi="Angsana New" w:hint="cs"/>
          <w:sz w:val="28"/>
          <w:szCs w:val="28"/>
          <w:cs/>
          <w:lang w:val="en-GB"/>
        </w:rPr>
        <w:t>เงินทุน</w:t>
      </w:r>
      <w:r w:rsidRPr="00AB1A4A">
        <w:rPr>
          <w:rFonts w:ascii="Angsana New" w:eastAsia="Arial Unicode MS" w:hAnsi="Angsana New"/>
          <w:sz w:val="28"/>
          <w:szCs w:val="28"/>
          <w:cs/>
          <w:lang w:val="en-GB"/>
        </w:rPr>
        <w:t xml:space="preserve">ตามมาตรฐานการบัญชีฉบับที่ </w:t>
      </w:r>
      <w:r w:rsidRPr="00AB1A4A">
        <w:rPr>
          <w:rFonts w:ascii="Angsana New" w:eastAsia="Arial Unicode MS" w:hAnsi="Angsana New"/>
          <w:sz w:val="28"/>
          <w:szCs w:val="28"/>
          <w:lang w:val="en-GB"/>
        </w:rPr>
        <w:t xml:space="preserve">17 </w:t>
      </w:r>
      <w:r w:rsidRPr="00AB1A4A">
        <w:rPr>
          <w:rFonts w:ascii="Angsana New" w:eastAsia="Arial Unicode MS" w:hAnsi="Angsana New"/>
          <w:sz w:val="28"/>
          <w:szCs w:val="28"/>
          <w:cs/>
          <w:lang w:val="en-GB"/>
        </w:rPr>
        <w:t>บริษัทรับรู้มูลค่าตาม</w:t>
      </w:r>
      <w:r w:rsidRPr="00A44EAE">
        <w:rPr>
          <w:rFonts w:ascii="Angsana New" w:eastAsia="Arial Unicode MS" w:hAnsi="Angsana New"/>
          <w:spacing w:val="2"/>
          <w:sz w:val="28"/>
          <w:szCs w:val="28"/>
          <w:cs/>
          <w:lang w:val="en-GB"/>
        </w:rPr>
        <w:t>บัญชีของสินทรัพย์และหนี้สินตามสัญญาเช่าดังกล่าวก่อนวัน</w:t>
      </w:r>
      <w:r w:rsidR="004572A0">
        <w:rPr>
          <w:rFonts w:ascii="Angsana New" w:eastAsia="Arial Unicode MS" w:hAnsi="Angsana New" w:hint="cs"/>
          <w:spacing w:val="2"/>
          <w:sz w:val="28"/>
          <w:szCs w:val="28"/>
          <w:cs/>
          <w:lang w:val="en-GB"/>
        </w:rPr>
        <w:t>ที่</w:t>
      </w:r>
      <w:r w:rsidRPr="00A44EAE">
        <w:rPr>
          <w:rFonts w:ascii="Angsana New" w:eastAsia="Arial Unicode MS" w:hAnsi="Angsana New"/>
          <w:spacing w:val="2"/>
          <w:sz w:val="28"/>
          <w:szCs w:val="28"/>
          <w:cs/>
          <w:lang w:val="en-GB"/>
        </w:rPr>
        <w:t xml:space="preserve">นำมาตรฐานการรายงานทางการเงินฉบับที่ </w:t>
      </w:r>
      <w:r w:rsidRPr="00A44EAE">
        <w:rPr>
          <w:rFonts w:ascii="Angsana New" w:eastAsia="Arial Unicode MS" w:hAnsi="Angsana New"/>
          <w:spacing w:val="2"/>
          <w:sz w:val="28"/>
          <w:szCs w:val="28"/>
          <w:lang w:val="en-GB"/>
        </w:rPr>
        <w:t xml:space="preserve">16 </w:t>
      </w:r>
      <w:r w:rsidRPr="00935F4D">
        <w:rPr>
          <w:rFonts w:ascii="Angsana New" w:eastAsia="Arial Unicode MS" w:hAnsi="Angsana New"/>
          <w:spacing w:val="-6"/>
          <w:sz w:val="28"/>
          <w:szCs w:val="28"/>
          <w:cs/>
          <w:lang w:val="en-GB"/>
        </w:rPr>
        <w:t>มาถือปฏิบัติเป็นมูลค่าตามบัญชีของ</w:t>
      </w:r>
      <w:r w:rsidR="00624A3E" w:rsidRPr="00935F4D">
        <w:rPr>
          <w:rFonts w:ascii="Angsana New" w:eastAsia="Arial Unicode MS" w:hAnsi="Angsana New" w:hint="cs"/>
          <w:spacing w:val="-6"/>
          <w:sz w:val="28"/>
          <w:szCs w:val="28"/>
          <w:cs/>
          <w:lang w:val="en-GB"/>
        </w:rPr>
        <w:t>สินทรัพย์สิทธิการใช้</w:t>
      </w:r>
      <w:r w:rsidRPr="00935F4D">
        <w:rPr>
          <w:rFonts w:ascii="Angsana New" w:eastAsia="Arial Unicode MS" w:hAnsi="Angsana New"/>
          <w:spacing w:val="-6"/>
          <w:sz w:val="28"/>
          <w:szCs w:val="28"/>
          <w:cs/>
          <w:lang w:val="en-GB"/>
        </w:rPr>
        <w:t>และหนี้สิน</w:t>
      </w:r>
      <w:r w:rsidRPr="00935F4D">
        <w:rPr>
          <w:rFonts w:ascii="Angsana New" w:eastAsia="Arial Unicode MS" w:hAnsi="Angsana New" w:hint="cs"/>
          <w:spacing w:val="-6"/>
          <w:sz w:val="28"/>
          <w:szCs w:val="28"/>
          <w:cs/>
          <w:lang w:val="en-GB"/>
        </w:rPr>
        <w:t>ตามสัญญาเช่า</w:t>
      </w:r>
      <w:r w:rsidRPr="00935F4D">
        <w:rPr>
          <w:rFonts w:ascii="Angsana New" w:eastAsia="Arial Unicode MS" w:hAnsi="Angsana New"/>
          <w:spacing w:val="-6"/>
          <w:sz w:val="28"/>
          <w:szCs w:val="28"/>
          <w:cs/>
          <w:lang w:val="en-GB"/>
        </w:rPr>
        <w:t xml:space="preserve"> ณ วันที่นำมาปฏิบัติใช้ครั้ง</w:t>
      </w:r>
      <w:r w:rsidRPr="00AB1A4A">
        <w:rPr>
          <w:rFonts w:ascii="Angsana New" w:eastAsia="Arial Unicode MS" w:hAnsi="Angsana New"/>
          <w:spacing w:val="-2"/>
          <w:sz w:val="28"/>
          <w:szCs w:val="28"/>
          <w:cs/>
          <w:lang w:val="en-GB"/>
        </w:rPr>
        <w:t>แรก</w:t>
      </w:r>
      <w:r w:rsidRPr="00AB1A4A">
        <w:rPr>
          <w:rFonts w:ascii="Angsana New" w:eastAsia="Arial Unicode MS" w:hAnsi="Angsana New"/>
          <w:sz w:val="28"/>
          <w:szCs w:val="28"/>
          <w:cs/>
          <w:lang w:val="en-GB"/>
        </w:rPr>
        <w:t xml:space="preserve"> </w:t>
      </w:r>
    </w:p>
    <w:tbl>
      <w:tblPr>
        <w:tblW w:w="8100" w:type="dxa"/>
        <w:tblInd w:w="1440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6660"/>
        <w:gridCol w:w="1440"/>
      </w:tblGrid>
      <w:tr w:rsidR="00546270" w:rsidRPr="00546270" w14:paraId="0D20B083" w14:textId="77777777" w:rsidTr="00AB1A4A">
        <w:tc>
          <w:tcPr>
            <w:tcW w:w="66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25BD92" w14:textId="77777777" w:rsidR="00546270" w:rsidRPr="00546270" w:rsidRDefault="00546270" w:rsidP="00336E8A">
            <w:pPr>
              <w:pStyle w:val="BlockText"/>
              <w:spacing w:after="0"/>
              <w:ind w:left="0" w:right="0"/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bookmarkStart w:id="4" w:name="_Hlk39320254"/>
            <w:bookmarkEnd w:id="3"/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0E63A24" w14:textId="77777777" w:rsidR="00546270" w:rsidRPr="00546270" w:rsidRDefault="00546270" w:rsidP="00336E8A">
            <w:pPr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546270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8D0278" w:rsidRPr="00546270" w14:paraId="2673D29A" w14:textId="77777777" w:rsidTr="00AB1A4A">
        <w:tc>
          <w:tcPr>
            <w:tcW w:w="66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8D31C1" w14:textId="30DE0B94" w:rsidR="008D0278" w:rsidRPr="00546270" w:rsidRDefault="008D0278" w:rsidP="008D0278">
            <w:pPr>
              <w:pStyle w:val="BlockText"/>
              <w:spacing w:after="0"/>
              <w:ind w:left="-105" w:right="0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54627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ภาระผูกพันตามสัญญาเช่าดำเนินงานที่เปิดเผย ณ วันที่ </w:t>
            </w:r>
            <w:r w:rsidRPr="0054627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31 </w:t>
            </w:r>
            <w:r w:rsidRPr="0054627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54627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2562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BA65A0" w14:textId="56154C30" w:rsidR="008D0278" w:rsidRPr="005148C6" w:rsidRDefault="008D0278" w:rsidP="008D0278">
            <w:pPr>
              <w:pStyle w:val="BlockText"/>
              <w:tabs>
                <w:tab w:val="left" w:pos="1218"/>
              </w:tabs>
              <w:spacing w:after="0"/>
              <w:ind w:left="0" w:right="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16451B">
              <w:rPr>
                <w:rFonts w:asciiTheme="majorBidi" w:eastAsia="Cordia New" w:hAnsiTheme="majorBidi" w:cstheme="majorBidi"/>
                <w:sz w:val="28"/>
                <w:szCs w:val="28"/>
              </w:rPr>
              <w:t>29,950</w:t>
            </w:r>
          </w:p>
        </w:tc>
      </w:tr>
      <w:tr w:rsidR="008D0278" w:rsidRPr="00546270" w14:paraId="322B84A1" w14:textId="77777777" w:rsidTr="00AB1A4A">
        <w:tc>
          <w:tcPr>
            <w:tcW w:w="66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632FB1" w14:textId="6AF598E4" w:rsidR="008D0278" w:rsidRPr="00546270" w:rsidRDefault="008D0278" w:rsidP="008D0278">
            <w:pPr>
              <w:pStyle w:val="BlockText"/>
              <w:tabs>
                <w:tab w:val="left" w:pos="276"/>
              </w:tabs>
              <w:spacing w:after="0"/>
              <w:ind w:left="-105" w:right="0"/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4572A0">
              <w:rPr>
                <w:rFonts w:asciiTheme="majorBidi" w:eastAsia="Arial Unicode MS" w:hAnsiTheme="majorBidi" w:cstheme="majorBidi"/>
                <w:i/>
                <w:iCs/>
                <w:sz w:val="28"/>
                <w:szCs w:val="28"/>
                <w:cs/>
                <w:lang w:val="en-GB"/>
              </w:rPr>
              <w:t>หัก</w:t>
            </w:r>
            <w:r w:rsidRPr="0054627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ab/>
            </w:r>
            <w:r w:rsidRPr="00336E8A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สัญญาเช่าระยะสั้นและสัญญาเช่าที่สินทรัพย์อ้างอิงมีมูลค่าต่ำ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C2979A9" w14:textId="705D0EE0" w:rsidR="008D0278" w:rsidRPr="007E2050" w:rsidRDefault="008D0278" w:rsidP="008D0278">
            <w:pPr>
              <w:pStyle w:val="BlockText"/>
              <w:tabs>
                <w:tab w:val="left" w:pos="1218"/>
              </w:tabs>
              <w:spacing w:after="0"/>
              <w:ind w:left="0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451B">
              <w:rPr>
                <w:rFonts w:asciiTheme="majorBidi" w:eastAsia="Cordia New" w:hAnsiTheme="majorBidi" w:cstheme="majorBidi"/>
                <w:sz w:val="28"/>
                <w:szCs w:val="28"/>
              </w:rPr>
              <w:t>(3,594)</w:t>
            </w:r>
          </w:p>
        </w:tc>
      </w:tr>
      <w:tr w:rsidR="008D0278" w:rsidRPr="00546270" w14:paraId="53B75F06" w14:textId="77777777" w:rsidTr="00DD6721">
        <w:tc>
          <w:tcPr>
            <w:tcW w:w="6660" w:type="dxa"/>
            <w:tcBorders>
              <w:top w:val="nil"/>
              <w:bottom w:val="nil"/>
            </w:tcBorders>
            <w:shd w:val="clear" w:color="auto" w:fill="auto"/>
          </w:tcPr>
          <w:p w14:paraId="528F0A7D" w14:textId="77777777" w:rsidR="008D0278" w:rsidRPr="00546270" w:rsidRDefault="008D0278" w:rsidP="008D0278">
            <w:pPr>
              <w:pStyle w:val="BlockText"/>
              <w:tabs>
                <w:tab w:val="left" w:pos="276"/>
              </w:tabs>
              <w:spacing w:after="0"/>
              <w:ind w:left="-105" w:right="0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4572A0">
              <w:rPr>
                <w:rFonts w:asciiTheme="majorBidi" w:eastAsia="Arial Unicode MS" w:hAnsiTheme="majorBidi" w:cstheme="majorBidi"/>
                <w:i/>
                <w:iCs/>
                <w:sz w:val="28"/>
                <w:szCs w:val="28"/>
                <w:cs/>
                <w:lang w:val="en-GB"/>
              </w:rPr>
              <w:t>หัก</w:t>
            </w:r>
            <w:r w:rsidRPr="0054627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</w:t>
            </w:r>
            <w:r w:rsidRPr="0054627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ab/>
            </w:r>
            <w:r w:rsidRPr="0054627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สัญญาพิจารณาเป็นสัญญาบริการ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4922E68" w14:textId="3F6793A3" w:rsidR="008D0278" w:rsidRPr="007E2050" w:rsidRDefault="008D0278" w:rsidP="008D0278">
            <w:pPr>
              <w:pStyle w:val="BlockText"/>
              <w:tabs>
                <w:tab w:val="left" w:pos="1218"/>
              </w:tabs>
              <w:spacing w:after="0"/>
              <w:ind w:left="0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451B">
              <w:rPr>
                <w:rFonts w:asciiTheme="majorBidi" w:eastAsia="Cordia New" w:hAnsiTheme="majorBidi" w:cstheme="majorBidi"/>
                <w:sz w:val="28"/>
                <w:szCs w:val="28"/>
              </w:rPr>
              <w:t>(17,291)</w:t>
            </w:r>
          </w:p>
        </w:tc>
      </w:tr>
      <w:tr w:rsidR="008D0278" w:rsidRPr="00546270" w14:paraId="3A25FCD1" w14:textId="77777777" w:rsidTr="00DD6721">
        <w:tc>
          <w:tcPr>
            <w:tcW w:w="6660" w:type="dxa"/>
            <w:tcBorders>
              <w:top w:val="nil"/>
              <w:bottom w:val="nil"/>
            </w:tcBorders>
            <w:shd w:val="clear" w:color="auto" w:fill="auto"/>
          </w:tcPr>
          <w:p w14:paraId="1C9B2D24" w14:textId="6EF8C951" w:rsidR="008D0278" w:rsidRPr="00546270" w:rsidRDefault="008D0278" w:rsidP="008D0278">
            <w:pPr>
              <w:pStyle w:val="BlockText"/>
              <w:tabs>
                <w:tab w:val="left" w:pos="276"/>
              </w:tabs>
              <w:spacing w:after="0"/>
              <w:ind w:left="-105" w:right="0"/>
              <w:rPr>
                <w:rFonts w:asciiTheme="majorBidi" w:eastAsia="Arial Unicode MS" w:hAnsiTheme="majorBidi" w:cstheme="majorBidi"/>
                <w:sz w:val="28"/>
                <w:szCs w:val="28"/>
                <w:u w:val="single"/>
                <w:cs/>
                <w:lang w:val="en-GB"/>
              </w:rPr>
            </w:pPr>
            <w:r w:rsidRPr="004572A0">
              <w:rPr>
                <w:rFonts w:asciiTheme="majorBidi" w:eastAsia="Arial Unicode MS" w:hAnsiTheme="majorBidi" w:cstheme="majorBidi"/>
                <w:i/>
                <w:iCs/>
                <w:sz w:val="28"/>
                <w:szCs w:val="28"/>
                <w:cs/>
                <w:lang w:val="en-GB"/>
              </w:rPr>
              <w:t>หัก</w:t>
            </w:r>
            <w:r w:rsidRPr="0054627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</w:t>
            </w:r>
            <w:r w:rsidRPr="0054627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ab/>
            </w:r>
            <w:r w:rsidRPr="0054627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ดอกเบี้ยจ่ายรอตัดบัญชี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81F7707" w14:textId="6EE2EAE6" w:rsidR="008D0278" w:rsidRPr="007E2050" w:rsidRDefault="008D0278" w:rsidP="008D0278">
            <w:pPr>
              <w:pStyle w:val="BlockText"/>
              <w:tabs>
                <w:tab w:val="left" w:pos="1218"/>
              </w:tabs>
              <w:spacing w:after="0"/>
              <w:ind w:left="0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451B">
              <w:rPr>
                <w:rFonts w:asciiTheme="majorBidi" w:eastAsia="Cordia New" w:hAnsiTheme="majorBidi" w:cstheme="majorBidi"/>
                <w:sz w:val="28"/>
                <w:szCs w:val="28"/>
              </w:rPr>
              <w:t>(702)</w:t>
            </w:r>
          </w:p>
        </w:tc>
      </w:tr>
      <w:tr w:rsidR="008D0278" w:rsidRPr="00546270" w14:paraId="64D2FAE7" w14:textId="77777777" w:rsidTr="00AB1A4A">
        <w:tc>
          <w:tcPr>
            <w:tcW w:w="66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426B89" w14:textId="77777777" w:rsidR="008D0278" w:rsidRPr="00546270" w:rsidRDefault="008D0278" w:rsidP="008D0278">
            <w:pPr>
              <w:pStyle w:val="BlockText"/>
              <w:spacing w:after="0"/>
              <w:ind w:left="-105" w:right="0"/>
              <w:jc w:val="both"/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lang w:val="en-GB"/>
              </w:rPr>
            </w:pPr>
            <w:r w:rsidRPr="00546270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cs/>
                <w:lang w:val="en-GB"/>
              </w:rPr>
              <w:t>หนี้สินตามสัญญาเช่าเพิ่มขึ้นจากการนำมาตรฐาน</w:t>
            </w:r>
          </w:p>
          <w:p w14:paraId="192421AA" w14:textId="77777777" w:rsidR="008D0278" w:rsidRPr="00546270" w:rsidRDefault="008D0278" w:rsidP="008D0278">
            <w:pPr>
              <w:pStyle w:val="BlockText"/>
              <w:spacing w:after="0"/>
              <w:ind w:left="-105" w:right="0"/>
              <w:jc w:val="both"/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</w:rPr>
            </w:pPr>
            <w:r w:rsidRPr="00546270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lang w:val="en-GB"/>
              </w:rPr>
              <w:t xml:space="preserve">   </w:t>
            </w:r>
            <w:r w:rsidRPr="00546270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cs/>
                <w:lang w:val="en-GB"/>
              </w:rPr>
              <w:t xml:space="preserve">การรายงานทางการเงินฉบับที่ </w:t>
            </w:r>
            <w:r w:rsidRPr="00546270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lang w:val="en-GB"/>
              </w:rPr>
              <w:t>16</w:t>
            </w:r>
            <w:r w:rsidRPr="00546270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</w:rPr>
              <w:t xml:space="preserve"> </w:t>
            </w:r>
            <w:r w:rsidRPr="00546270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cs/>
                <w:lang w:val="en-GB"/>
              </w:rPr>
              <w:t>มาปฏิบัติใช้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A2C47C2" w14:textId="41A26CFD" w:rsidR="008D0278" w:rsidRPr="00176309" w:rsidRDefault="008D0278" w:rsidP="00051F2D">
            <w:pPr>
              <w:pStyle w:val="BlockText"/>
              <w:tabs>
                <w:tab w:val="left" w:pos="1214"/>
              </w:tabs>
              <w:spacing w:after="0"/>
              <w:ind w:left="0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0278">
              <w:rPr>
                <w:rFonts w:asciiTheme="majorBidi" w:eastAsia="Cordia New" w:hAnsiTheme="majorBidi" w:cstheme="majorBidi"/>
                <w:sz w:val="28"/>
                <w:szCs w:val="28"/>
              </w:rPr>
              <w:t>8,363</w:t>
            </w:r>
          </w:p>
        </w:tc>
      </w:tr>
      <w:tr w:rsidR="008D0278" w:rsidRPr="00546270" w14:paraId="4B8FA4F6" w14:textId="77777777" w:rsidTr="00AB1A4A">
        <w:tc>
          <w:tcPr>
            <w:tcW w:w="66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F05EAA" w14:textId="166CAC7B" w:rsidR="008D0278" w:rsidRPr="00CE4B35" w:rsidRDefault="008D0278" w:rsidP="008D0278">
            <w:pPr>
              <w:pStyle w:val="BlockText"/>
              <w:spacing w:after="0"/>
              <w:ind w:left="-105" w:right="0"/>
              <w:jc w:val="both"/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</w:rPr>
            </w:pPr>
            <w:r w:rsidRPr="0054627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หนี้สิน</w:t>
            </w:r>
            <w:r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>ตาม</w:t>
            </w:r>
            <w:r w:rsidRPr="0054627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สัญญาเช่า</w:t>
            </w:r>
            <w:r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>เงินทุน</w:t>
            </w:r>
            <w:r w:rsidRPr="0054627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ณ วันที่ </w:t>
            </w:r>
            <w:r w:rsidRPr="0054627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31 </w:t>
            </w:r>
            <w:r w:rsidRPr="0054627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54627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C6C6510" w14:textId="19893903" w:rsidR="008D0278" w:rsidRPr="00176309" w:rsidRDefault="008D0278" w:rsidP="008D0278">
            <w:pPr>
              <w:pStyle w:val="BlockText"/>
              <w:tabs>
                <w:tab w:val="left" w:pos="1218"/>
              </w:tabs>
              <w:spacing w:after="0"/>
              <w:ind w:left="0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451B">
              <w:rPr>
                <w:rFonts w:asciiTheme="majorBidi" w:eastAsia="Cordia New" w:hAnsiTheme="majorBidi" w:cstheme="majorBidi"/>
                <w:sz w:val="28"/>
                <w:szCs w:val="28"/>
              </w:rPr>
              <w:t>2,240</w:t>
            </w:r>
          </w:p>
        </w:tc>
      </w:tr>
      <w:tr w:rsidR="008D0278" w:rsidRPr="00546270" w14:paraId="7F154906" w14:textId="77777777" w:rsidTr="006913E8">
        <w:trPr>
          <w:trHeight w:val="377"/>
        </w:trPr>
        <w:tc>
          <w:tcPr>
            <w:tcW w:w="66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49A081" w14:textId="69997C95" w:rsidR="008D0278" w:rsidRPr="00A44EAE" w:rsidRDefault="008D0278" w:rsidP="008D0278">
            <w:pPr>
              <w:pStyle w:val="BlockText"/>
              <w:spacing w:after="0"/>
              <w:ind w:left="-105" w:right="0"/>
              <w:jc w:val="both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A44EAE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หนี้สินตามสัญญาเช่า ณ วันที่ </w:t>
            </w:r>
            <w:r w:rsidRPr="00A44EAE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  <w:t xml:space="preserve">1 </w:t>
            </w:r>
            <w:r w:rsidRPr="00A44EAE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มกราคม </w:t>
            </w:r>
            <w:r w:rsidRPr="00A44EAE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9F4749" w14:textId="41016A1C" w:rsidR="008D0278" w:rsidRPr="00176309" w:rsidRDefault="008D0278" w:rsidP="008D0278">
            <w:pPr>
              <w:pStyle w:val="BlockText"/>
              <w:tabs>
                <w:tab w:val="left" w:pos="1218"/>
              </w:tabs>
              <w:spacing w:after="0"/>
              <w:ind w:left="0" w:righ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10,603</w:t>
            </w:r>
          </w:p>
        </w:tc>
      </w:tr>
    </w:tbl>
    <w:bookmarkEnd w:id="4"/>
    <w:p w14:paraId="78DEC6C3" w14:textId="31EE142A" w:rsidR="00E91AE9" w:rsidRPr="00AB1A4A" w:rsidRDefault="00E91AE9" w:rsidP="00AB1A4A">
      <w:pPr>
        <w:tabs>
          <w:tab w:val="clear" w:pos="454"/>
          <w:tab w:val="left" w:pos="1530"/>
        </w:tabs>
        <w:spacing w:before="240" w:after="120"/>
        <w:ind w:left="1440"/>
        <w:jc w:val="thaiDistribute"/>
        <w:rPr>
          <w:rFonts w:ascii="Angsana New" w:eastAsia="Arial Unicode MS" w:hAnsi="Angsana New"/>
          <w:spacing w:val="-2"/>
          <w:sz w:val="28"/>
          <w:szCs w:val="28"/>
          <w:lang w:val="en-GB"/>
        </w:rPr>
      </w:pPr>
      <w:r w:rsidRPr="003A4A17">
        <w:rPr>
          <w:rFonts w:ascii="Angsana New" w:eastAsia="Arial Unicode MS" w:hAnsi="Angsana New"/>
          <w:spacing w:val="-2"/>
          <w:sz w:val="28"/>
          <w:szCs w:val="28"/>
          <w:cs/>
          <w:lang w:val="en-GB"/>
        </w:rPr>
        <w:t>สินทรัพย์</w:t>
      </w:r>
      <w:r w:rsidR="004E5A85" w:rsidRPr="003A4A17">
        <w:rPr>
          <w:rFonts w:ascii="Angsana New" w:eastAsia="Arial Unicode MS" w:hAnsi="Angsana New"/>
          <w:spacing w:val="-2"/>
          <w:sz w:val="28"/>
          <w:szCs w:val="28"/>
          <w:cs/>
          <w:lang w:val="en-GB"/>
        </w:rPr>
        <w:t>สิทธิการใช้</w:t>
      </w:r>
      <w:r w:rsidRPr="003A4A17">
        <w:rPr>
          <w:rFonts w:ascii="Angsana New" w:eastAsia="Arial Unicode MS" w:hAnsi="Angsana New"/>
          <w:spacing w:val="-2"/>
          <w:sz w:val="28"/>
          <w:szCs w:val="28"/>
          <w:cs/>
          <w:lang w:val="en-GB"/>
        </w:rPr>
        <w:t>แบ่งตามประเภทสินทรัพย์ได้ดังนี้</w:t>
      </w:r>
    </w:p>
    <w:tbl>
      <w:tblPr>
        <w:tblW w:w="8190" w:type="dxa"/>
        <w:tblInd w:w="1350" w:type="dxa"/>
        <w:tblLayout w:type="fixed"/>
        <w:tblLook w:val="0000" w:firstRow="0" w:lastRow="0" w:firstColumn="0" w:lastColumn="0" w:noHBand="0" w:noVBand="0"/>
      </w:tblPr>
      <w:tblGrid>
        <w:gridCol w:w="5220"/>
        <w:gridCol w:w="1350"/>
        <w:gridCol w:w="270"/>
        <w:gridCol w:w="1350"/>
      </w:tblGrid>
      <w:tr w:rsidR="004E5A85" w:rsidRPr="004E5A85" w14:paraId="0503B468" w14:textId="77777777" w:rsidTr="00874D5D">
        <w:trPr>
          <w:cantSplit/>
          <w:tblHeader/>
        </w:trPr>
        <w:tc>
          <w:tcPr>
            <w:tcW w:w="5220" w:type="dxa"/>
          </w:tcPr>
          <w:p w14:paraId="39F052B6" w14:textId="77777777" w:rsidR="004E5A85" w:rsidRPr="004E5A85" w:rsidRDefault="004E5A85" w:rsidP="00AB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bookmarkStart w:id="5" w:name="_Hlk39320595"/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3A1E60F" w14:textId="77777777" w:rsidR="004E5A85" w:rsidRPr="004E5A85" w:rsidRDefault="004E5A85" w:rsidP="00AB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5A8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4E5A85" w:rsidRPr="004E5A85" w14:paraId="2CCBE924" w14:textId="77777777" w:rsidTr="00874D5D">
        <w:trPr>
          <w:cantSplit/>
          <w:tblHeader/>
        </w:trPr>
        <w:tc>
          <w:tcPr>
            <w:tcW w:w="5220" w:type="dxa"/>
          </w:tcPr>
          <w:p w14:paraId="7A2C9CEB" w14:textId="77777777" w:rsidR="004E5A85" w:rsidRPr="004E5A85" w:rsidRDefault="004E5A85" w:rsidP="00AB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41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C8CEAD8" w14:textId="6995C207" w:rsidR="004E5A85" w:rsidRPr="004E5A85" w:rsidRDefault="000950F1" w:rsidP="00DD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50F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950F1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913E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51A2387" w14:textId="77777777" w:rsidR="004E5A85" w:rsidRPr="004E5A85" w:rsidRDefault="004E5A85" w:rsidP="00AB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6D1E1B0" w14:textId="5551B22C" w:rsidR="004E5A85" w:rsidRPr="004E5A85" w:rsidRDefault="00DD6721" w:rsidP="00AB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6721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D6721">
              <w:rPr>
                <w:rFonts w:asciiTheme="majorBidi" w:hAnsiTheme="majorBidi"/>
                <w:sz w:val="28"/>
                <w:szCs w:val="28"/>
                <w:cs/>
              </w:rPr>
              <w:t xml:space="preserve">มกราคม </w:t>
            </w:r>
            <w:r w:rsidRPr="00DD672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CE2AF8" w:rsidRPr="004E5A85" w14:paraId="68F7FE56" w14:textId="77777777" w:rsidTr="00C44233">
        <w:trPr>
          <w:cantSplit/>
        </w:trPr>
        <w:tc>
          <w:tcPr>
            <w:tcW w:w="5220" w:type="dxa"/>
          </w:tcPr>
          <w:p w14:paraId="25BBD981" w14:textId="70754208" w:rsidR="00CE2AF8" w:rsidRPr="004E5A85" w:rsidRDefault="00CE2AF8" w:rsidP="00CE2AF8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E5A8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อาคารและส่วนปรับปรุงอาคาร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93F205" w14:textId="6C318C9B" w:rsidR="00CE2AF8" w:rsidRPr="00CE2AF8" w:rsidRDefault="00CE2AF8" w:rsidP="00CE2AF8">
            <w:pPr>
              <w:pStyle w:val="BlockText"/>
              <w:tabs>
                <w:tab w:val="left" w:pos="1214"/>
              </w:tabs>
              <w:spacing w:after="0"/>
              <w:ind w:left="0" w:right="0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7,218</w:t>
            </w:r>
          </w:p>
        </w:tc>
        <w:tc>
          <w:tcPr>
            <w:tcW w:w="270" w:type="dxa"/>
          </w:tcPr>
          <w:p w14:paraId="70B88095" w14:textId="77777777" w:rsidR="00CE2AF8" w:rsidRPr="00DC493C" w:rsidRDefault="00CE2AF8" w:rsidP="00CE2AF8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129BB01" w14:textId="7ED56066" w:rsidR="00CE2AF8" w:rsidRPr="00051F2D" w:rsidRDefault="00CE2AF8" w:rsidP="00CE2AF8">
            <w:pPr>
              <w:pStyle w:val="BlockText"/>
              <w:tabs>
                <w:tab w:val="left" w:pos="1214"/>
              </w:tabs>
              <w:spacing w:after="0"/>
              <w:ind w:left="0" w:right="0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6451B">
              <w:rPr>
                <w:rFonts w:asciiTheme="majorBidi" w:eastAsia="Cordia New" w:hAnsiTheme="majorBidi" w:cstheme="majorBidi"/>
                <w:sz w:val="28"/>
                <w:szCs w:val="28"/>
              </w:rPr>
              <w:t>9,064</w:t>
            </w:r>
          </w:p>
        </w:tc>
      </w:tr>
      <w:tr w:rsidR="00CE2AF8" w:rsidRPr="004E5A85" w14:paraId="0F383A9E" w14:textId="77777777" w:rsidTr="00874D5D">
        <w:trPr>
          <w:cantSplit/>
        </w:trPr>
        <w:tc>
          <w:tcPr>
            <w:tcW w:w="5220" w:type="dxa"/>
          </w:tcPr>
          <w:p w14:paraId="0CE51584" w14:textId="05C12AB1" w:rsidR="00CE2AF8" w:rsidRPr="004E5A85" w:rsidRDefault="00CE2AF8" w:rsidP="00CE2AF8">
            <w:pPr>
              <w:ind w:left="90" w:right="-108" w:hanging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5A8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ยานพาหนะ</w:t>
            </w:r>
          </w:p>
        </w:tc>
        <w:tc>
          <w:tcPr>
            <w:tcW w:w="1350" w:type="dxa"/>
          </w:tcPr>
          <w:p w14:paraId="4B772E7C" w14:textId="43EC0EA5" w:rsidR="00CE2AF8" w:rsidRPr="00CE2AF8" w:rsidRDefault="00CE2AF8" w:rsidP="00CE2AF8">
            <w:pPr>
              <w:pStyle w:val="BlockText"/>
              <w:tabs>
                <w:tab w:val="left" w:pos="1214"/>
              </w:tabs>
              <w:spacing w:after="0"/>
              <w:ind w:left="0" w:right="0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2,646</w:t>
            </w:r>
          </w:p>
        </w:tc>
        <w:tc>
          <w:tcPr>
            <w:tcW w:w="270" w:type="dxa"/>
          </w:tcPr>
          <w:p w14:paraId="363F3A77" w14:textId="77777777" w:rsidR="00CE2AF8" w:rsidRPr="004E5A85" w:rsidRDefault="00CE2AF8" w:rsidP="00CE2AF8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2B2C4E4" w14:textId="793B0705" w:rsidR="00CE2AF8" w:rsidRPr="00051F2D" w:rsidRDefault="00CE2AF8" w:rsidP="00CE2AF8">
            <w:pPr>
              <w:pStyle w:val="BlockText"/>
              <w:tabs>
                <w:tab w:val="left" w:pos="1214"/>
              </w:tabs>
              <w:spacing w:after="0"/>
              <w:ind w:left="0" w:right="0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6451B">
              <w:rPr>
                <w:rFonts w:asciiTheme="majorBidi" w:eastAsia="Cordia New" w:hAnsiTheme="majorBidi" w:cstheme="majorBidi"/>
                <w:sz w:val="28"/>
                <w:szCs w:val="28"/>
              </w:rPr>
              <w:t>3,008</w:t>
            </w:r>
          </w:p>
        </w:tc>
      </w:tr>
      <w:tr w:rsidR="00CE2AF8" w:rsidRPr="004E5A85" w14:paraId="214B910F" w14:textId="77777777" w:rsidTr="00C44233">
        <w:trPr>
          <w:cantSplit/>
          <w:trHeight w:val="395"/>
        </w:trPr>
        <w:tc>
          <w:tcPr>
            <w:tcW w:w="5220" w:type="dxa"/>
          </w:tcPr>
          <w:p w14:paraId="0E9A552B" w14:textId="77777777" w:rsidR="00CE2AF8" w:rsidRPr="004E5A85" w:rsidRDefault="00CE2AF8" w:rsidP="00CE2AF8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E5A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C1FFCD" w14:textId="51FA9EFD" w:rsidR="00CE2AF8" w:rsidRPr="00CE2AF8" w:rsidRDefault="00CE2AF8" w:rsidP="00CE2AF8">
            <w:pPr>
              <w:pStyle w:val="BlockText"/>
              <w:tabs>
                <w:tab w:val="left" w:pos="1214"/>
              </w:tabs>
              <w:spacing w:after="0"/>
              <w:ind w:left="0" w:right="0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CE2AF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9,864</w:t>
            </w:r>
          </w:p>
        </w:tc>
        <w:tc>
          <w:tcPr>
            <w:tcW w:w="270" w:type="dxa"/>
          </w:tcPr>
          <w:p w14:paraId="1A7F499F" w14:textId="77777777" w:rsidR="00CE2AF8" w:rsidRPr="004E5A85" w:rsidRDefault="00CE2AF8" w:rsidP="00CE2AF8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380CB0" w14:textId="5A1E7CE5" w:rsidR="00CE2AF8" w:rsidRPr="00051F2D" w:rsidRDefault="00CE2AF8" w:rsidP="00CE2AF8">
            <w:pPr>
              <w:pStyle w:val="BlockText"/>
              <w:tabs>
                <w:tab w:val="left" w:pos="1214"/>
              </w:tabs>
              <w:spacing w:after="0"/>
              <w:ind w:left="0" w:right="0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051F2D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12,072</w:t>
            </w:r>
          </w:p>
        </w:tc>
      </w:tr>
      <w:bookmarkEnd w:id="5"/>
    </w:tbl>
    <w:p w14:paraId="605992C4" w14:textId="67604969" w:rsidR="00F84BF0" w:rsidRDefault="00F84BF0" w:rsidP="00F84BF0">
      <w:pPr>
        <w:pStyle w:val="FSNoteNumbered"/>
        <w:numPr>
          <w:ilvl w:val="0"/>
          <w:numId w:val="0"/>
        </w:numPr>
        <w:spacing w:after="120"/>
        <w:ind w:left="540"/>
        <w:rPr>
          <w:b/>
          <w:bCs/>
          <w:u w:val="none"/>
          <w:cs/>
        </w:rPr>
      </w:pPr>
    </w:p>
    <w:p w14:paraId="73ED23AC" w14:textId="6B7E7837" w:rsidR="00F84BF0" w:rsidRDefault="00F84BF0" w:rsidP="00F84BF0">
      <w:pPr>
        <w:rPr>
          <w:rFonts w:cs="Arial"/>
          <w:cs/>
          <w:lang w:val="th-TH"/>
        </w:rPr>
      </w:pPr>
    </w:p>
    <w:p w14:paraId="6DD6C433" w14:textId="6331B9DB" w:rsidR="00F84BF0" w:rsidRDefault="00F84BF0" w:rsidP="00F84BF0">
      <w:pPr>
        <w:rPr>
          <w:rFonts w:cs="Arial"/>
          <w:cs/>
          <w:lang w:val="th-TH"/>
        </w:rPr>
      </w:pPr>
    </w:p>
    <w:p w14:paraId="05B404F7" w14:textId="662F3B9D" w:rsidR="00F84BF0" w:rsidRDefault="00F84BF0" w:rsidP="00F84BF0">
      <w:pPr>
        <w:rPr>
          <w:rFonts w:cs="Arial"/>
          <w:cs/>
          <w:lang w:val="th-TH"/>
        </w:rPr>
      </w:pPr>
    </w:p>
    <w:p w14:paraId="3D0EE59B" w14:textId="7F8B308A" w:rsidR="00F84BF0" w:rsidRDefault="00F84BF0" w:rsidP="00F84BF0">
      <w:pPr>
        <w:rPr>
          <w:rFonts w:cs="Arial"/>
          <w:cs/>
          <w:lang w:val="th-TH"/>
        </w:rPr>
      </w:pPr>
    </w:p>
    <w:p w14:paraId="19D2180B" w14:textId="2BF125DB" w:rsidR="00F84BF0" w:rsidRDefault="00F84BF0" w:rsidP="00F84BF0">
      <w:pPr>
        <w:rPr>
          <w:rFonts w:cs="Arial"/>
          <w:cs/>
          <w:lang w:val="th-TH"/>
        </w:rPr>
      </w:pPr>
    </w:p>
    <w:p w14:paraId="5D45FD73" w14:textId="61191C23" w:rsidR="00F84BF0" w:rsidRDefault="00F84BF0" w:rsidP="00F84BF0">
      <w:pPr>
        <w:rPr>
          <w:rFonts w:cs="Arial"/>
          <w:cs/>
          <w:lang w:val="th-TH"/>
        </w:rPr>
      </w:pPr>
    </w:p>
    <w:p w14:paraId="1B59521E" w14:textId="4CB015D9" w:rsidR="00F84BF0" w:rsidRDefault="00F84BF0" w:rsidP="00F84BF0">
      <w:pPr>
        <w:rPr>
          <w:rFonts w:cs="Arial"/>
          <w:cs/>
          <w:lang w:val="th-TH"/>
        </w:rPr>
      </w:pPr>
    </w:p>
    <w:p w14:paraId="1A431494" w14:textId="77777777" w:rsidR="00F84BF0" w:rsidRPr="00F84BF0" w:rsidRDefault="00F84BF0" w:rsidP="00F84BF0"/>
    <w:p w14:paraId="43BA66E8" w14:textId="132728EC" w:rsidR="007C7CC5" w:rsidRPr="0023088B" w:rsidRDefault="007862E4" w:rsidP="00206E70">
      <w:pPr>
        <w:pStyle w:val="FSNoteNumbered"/>
        <w:numPr>
          <w:ilvl w:val="0"/>
          <w:numId w:val="17"/>
        </w:numPr>
        <w:spacing w:after="120"/>
        <w:ind w:left="540" w:hanging="540"/>
        <w:rPr>
          <w:b/>
          <w:bCs/>
          <w:u w:val="none"/>
          <w:cs/>
        </w:rPr>
      </w:pPr>
      <w:r w:rsidRPr="0023088B">
        <w:rPr>
          <w:b/>
          <w:bCs/>
          <w:u w:val="none"/>
          <w:cs/>
        </w:rPr>
        <w:lastRenderedPageBreak/>
        <w:t>รายการกับ</w:t>
      </w:r>
      <w:r w:rsidR="007C7CC5" w:rsidRPr="0023088B">
        <w:rPr>
          <w:b/>
          <w:bCs/>
          <w:u w:val="none"/>
          <w:cs/>
        </w:rPr>
        <w:t>บุคคลหรือกิจการที่เกี่ยวข้องกัน</w:t>
      </w:r>
    </w:p>
    <w:p w14:paraId="610AAFF1" w14:textId="542302E5" w:rsidR="00F3146F" w:rsidRDefault="006A6F26" w:rsidP="00E4363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6B2D1A">
        <w:rPr>
          <w:rFonts w:ascii="Angsana New" w:hAnsi="Angsana New"/>
          <w:sz w:val="28"/>
          <w:szCs w:val="28"/>
          <w:cs/>
        </w:rPr>
        <w:t xml:space="preserve">สินทรัพย์ </w:t>
      </w:r>
      <w:r w:rsidR="00F3146F" w:rsidRPr="006B2D1A">
        <w:rPr>
          <w:rFonts w:ascii="Angsana New" w:hAnsi="Angsana New"/>
          <w:sz w:val="28"/>
          <w:szCs w:val="28"/>
          <w:cs/>
        </w:rPr>
        <w:t xml:space="preserve">หนี้สิน </w:t>
      </w:r>
      <w:r w:rsidRPr="006B2D1A">
        <w:rPr>
          <w:rFonts w:ascii="Angsana New" w:hAnsi="Angsana New"/>
          <w:sz w:val="28"/>
          <w:szCs w:val="28"/>
          <w:cs/>
        </w:rPr>
        <w:t>รายได้</w:t>
      </w:r>
      <w:r w:rsidR="00A44EAE">
        <w:rPr>
          <w:rFonts w:ascii="Angsana New" w:hAnsi="Angsana New"/>
          <w:sz w:val="28"/>
          <w:szCs w:val="28"/>
        </w:rPr>
        <w:t xml:space="preserve"> </w:t>
      </w:r>
      <w:r w:rsidR="00F3146F" w:rsidRPr="006B2D1A">
        <w:rPr>
          <w:rFonts w:ascii="Angsana New" w:hAnsi="Angsana New"/>
          <w:sz w:val="28"/>
          <w:szCs w:val="28"/>
          <w:cs/>
        </w:rPr>
        <w:t>และค่าใช้จ่ายส่วนหนึ่งของบริษัทเกิดขึ้นจากรายการกับ</w:t>
      </w:r>
      <w:r w:rsidR="008A647D">
        <w:rPr>
          <w:rFonts w:ascii="Angsana New" w:hAnsi="Angsana New" w:hint="cs"/>
          <w:sz w:val="28"/>
          <w:szCs w:val="28"/>
          <w:cs/>
        </w:rPr>
        <w:t>บุคคลและ</w:t>
      </w:r>
      <w:r w:rsidR="00F3146F" w:rsidRPr="006B2D1A">
        <w:rPr>
          <w:rFonts w:ascii="Angsana New" w:hAnsi="Angsana New"/>
          <w:sz w:val="28"/>
          <w:szCs w:val="28"/>
          <w:cs/>
        </w:rPr>
        <w:t>กิจการที่เกี่ยวข้องกัน</w:t>
      </w:r>
      <w:r w:rsidR="00FE2BCF" w:rsidRPr="006B2D1A">
        <w:rPr>
          <w:rFonts w:ascii="Angsana New" w:hAnsi="Angsana New"/>
          <w:sz w:val="28"/>
          <w:szCs w:val="28"/>
          <w:cs/>
        </w:rPr>
        <w:t xml:space="preserve"> </w:t>
      </w:r>
      <w:r w:rsidR="00F3146F" w:rsidRPr="006B2D1A">
        <w:rPr>
          <w:rFonts w:ascii="Angsana New" w:hAnsi="Angsana New"/>
          <w:sz w:val="28"/>
          <w:szCs w:val="28"/>
          <w:cs/>
        </w:rPr>
        <w:t>กิจการ</w:t>
      </w:r>
      <w:r w:rsidR="00775208" w:rsidRPr="006B2D1A">
        <w:rPr>
          <w:rFonts w:ascii="Angsana New" w:hAnsi="Angsana New"/>
          <w:sz w:val="28"/>
          <w:szCs w:val="28"/>
          <w:cs/>
        </w:rPr>
        <w:t>เหล่า</w:t>
      </w:r>
      <w:r w:rsidR="00F3146F" w:rsidRPr="006B2D1A">
        <w:rPr>
          <w:rFonts w:ascii="Angsana New" w:hAnsi="Angsana New"/>
          <w:sz w:val="28"/>
          <w:szCs w:val="28"/>
          <w:cs/>
        </w:rPr>
        <w:t>นี้เกี่ยวข้องกันโดยการมีผู้ถือหุ้นและ</w:t>
      </w:r>
      <w:r w:rsidR="00F3146F" w:rsidRPr="006B2D1A">
        <w:rPr>
          <w:rFonts w:ascii="Angsana New" w:hAnsi="Angsana New"/>
          <w:sz w:val="28"/>
          <w:szCs w:val="28"/>
        </w:rPr>
        <w:t>/</w:t>
      </w:r>
      <w:r w:rsidR="00F3146F" w:rsidRPr="006B2D1A">
        <w:rPr>
          <w:rFonts w:ascii="Angsana New" w:hAnsi="Angsana New"/>
          <w:sz w:val="28"/>
          <w:szCs w:val="28"/>
          <w:cs/>
        </w:rPr>
        <w:t xml:space="preserve">หรือกรรมการร่วมกัน </w:t>
      </w:r>
      <w:r w:rsidR="00A44EAE">
        <w:rPr>
          <w:rFonts w:ascii="Angsana New" w:hAnsi="Angsana New" w:hint="cs"/>
          <w:sz w:val="28"/>
          <w:szCs w:val="28"/>
          <w:cs/>
        </w:rPr>
        <w:t>ข้อมูลทาง</w:t>
      </w:r>
      <w:r w:rsidR="004973F7">
        <w:rPr>
          <w:rFonts w:ascii="Angsana New" w:hAnsi="Angsana New" w:hint="cs"/>
          <w:sz w:val="28"/>
          <w:szCs w:val="28"/>
          <w:cs/>
        </w:rPr>
        <w:t>การเงิน</w:t>
      </w:r>
      <w:r w:rsidR="007B735E">
        <w:rPr>
          <w:rFonts w:ascii="Angsana New" w:hAnsi="Angsana New" w:hint="cs"/>
          <w:sz w:val="28"/>
          <w:szCs w:val="28"/>
          <w:cs/>
        </w:rPr>
        <w:t>ระหว่างกาล</w:t>
      </w:r>
      <w:r w:rsidRPr="006B2D1A">
        <w:rPr>
          <w:rFonts w:ascii="Angsana New" w:hAnsi="Angsana New"/>
          <w:sz w:val="28"/>
          <w:szCs w:val="28"/>
          <w:cs/>
        </w:rPr>
        <w:t>นี้ได้รวมผลของรายการดังกล่าว</w:t>
      </w:r>
    </w:p>
    <w:p w14:paraId="51048063" w14:textId="6611667A" w:rsidR="004A4D85" w:rsidRPr="006B13ED" w:rsidRDefault="004A4D85" w:rsidP="0064185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51F2D">
        <w:rPr>
          <w:rFonts w:ascii="Angsana New" w:hAnsi="Angsana New"/>
          <w:spacing w:val="8"/>
          <w:sz w:val="28"/>
          <w:szCs w:val="28"/>
          <w:cs/>
        </w:rPr>
        <w:t>รายการซึ่งมีสาระสำคัญที่เกิดขึ้น</w:t>
      </w:r>
      <w:r w:rsidR="00E80EB4" w:rsidRPr="00051F2D">
        <w:rPr>
          <w:rFonts w:ascii="Angsana New" w:hAnsi="Angsana New"/>
          <w:spacing w:val="8"/>
          <w:sz w:val="28"/>
          <w:szCs w:val="28"/>
          <w:cs/>
        </w:rPr>
        <w:t>กับ</w:t>
      </w:r>
      <w:r w:rsidR="00BB6714" w:rsidRPr="00051F2D">
        <w:rPr>
          <w:rFonts w:ascii="Angsana New" w:hAnsi="Angsana New" w:hint="cs"/>
          <w:spacing w:val="8"/>
          <w:sz w:val="28"/>
          <w:szCs w:val="28"/>
          <w:cs/>
        </w:rPr>
        <w:t>บุคคลและ</w:t>
      </w:r>
      <w:r w:rsidR="00E80EB4" w:rsidRPr="00051F2D">
        <w:rPr>
          <w:rFonts w:ascii="Angsana New" w:hAnsi="Angsana New"/>
          <w:spacing w:val="8"/>
          <w:sz w:val="28"/>
          <w:szCs w:val="28"/>
          <w:cs/>
        </w:rPr>
        <w:t>กิจการที่เกี่ยวข้องกันสำหรับ</w:t>
      </w:r>
      <w:r w:rsidR="009E5FC1" w:rsidRPr="00051F2D">
        <w:rPr>
          <w:rFonts w:ascii="Angsana New" w:hAnsi="Angsana New"/>
          <w:spacing w:val="8"/>
          <w:sz w:val="28"/>
          <w:szCs w:val="28"/>
          <w:cs/>
        </w:rPr>
        <w:t>งวด</w:t>
      </w:r>
      <w:r w:rsidR="00077AFE" w:rsidRPr="00051F2D">
        <w:rPr>
          <w:rFonts w:ascii="Angsana New" w:hAnsi="Angsana New"/>
          <w:spacing w:val="8"/>
          <w:sz w:val="28"/>
          <w:szCs w:val="28"/>
          <w:cs/>
        </w:rPr>
        <w:t xml:space="preserve">สามเดือนและหกเดือนสิ้นสุดวันที่ </w:t>
      </w:r>
      <w:r w:rsidR="00077AFE" w:rsidRPr="00051F2D">
        <w:rPr>
          <w:rFonts w:ascii="Angsana New" w:hAnsi="Angsana New"/>
          <w:spacing w:val="8"/>
          <w:sz w:val="28"/>
          <w:szCs w:val="28"/>
        </w:rPr>
        <w:t xml:space="preserve">30 </w:t>
      </w:r>
      <w:r w:rsidR="00077AFE" w:rsidRPr="00051F2D">
        <w:rPr>
          <w:rFonts w:ascii="Angsana New" w:hAnsi="Angsana New"/>
          <w:spacing w:val="8"/>
          <w:sz w:val="28"/>
          <w:szCs w:val="28"/>
          <w:cs/>
        </w:rPr>
        <w:t>มิถุนายน</w:t>
      </w:r>
      <w:r w:rsidR="00077AFE" w:rsidRPr="00077AFE">
        <w:rPr>
          <w:rFonts w:ascii="Angsana New" w:hAnsi="Angsana New"/>
          <w:sz w:val="28"/>
          <w:szCs w:val="28"/>
          <w:cs/>
        </w:rPr>
        <w:t xml:space="preserve"> </w:t>
      </w:r>
      <w:r w:rsidR="00077AFE">
        <w:rPr>
          <w:rFonts w:ascii="Angsana New" w:hAnsi="Angsana New"/>
          <w:sz w:val="28"/>
          <w:szCs w:val="28"/>
        </w:rPr>
        <w:t>2563</w:t>
      </w:r>
      <w:r w:rsidR="00E34483" w:rsidRPr="006B13ED">
        <w:rPr>
          <w:rFonts w:ascii="Angsana New" w:hAnsi="Angsana New" w:hint="cs"/>
          <w:sz w:val="28"/>
          <w:szCs w:val="28"/>
          <w:cs/>
        </w:rPr>
        <w:t xml:space="preserve"> </w:t>
      </w:r>
      <w:r w:rsidRPr="006B13ED">
        <w:rPr>
          <w:rFonts w:ascii="Angsana New" w:hAnsi="Angsana New"/>
          <w:sz w:val="28"/>
          <w:szCs w:val="28"/>
          <w:cs/>
        </w:rPr>
        <w:t xml:space="preserve">และ </w:t>
      </w:r>
      <w:r w:rsidR="009E5FC1" w:rsidRPr="006B13ED">
        <w:rPr>
          <w:rFonts w:ascii="Angsana New" w:hAnsi="Angsana New"/>
          <w:sz w:val="28"/>
          <w:szCs w:val="28"/>
        </w:rPr>
        <w:t>2562</w:t>
      </w:r>
      <w:r w:rsidRPr="006B13ED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981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270"/>
        <w:gridCol w:w="1170"/>
        <w:gridCol w:w="270"/>
        <w:gridCol w:w="1440"/>
        <w:gridCol w:w="270"/>
        <w:gridCol w:w="900"/>
        <w:gridCol w:w="270"/>
        <w:gridCol w:w="900"/>
        <w:gridCol w:w="270"/>
        <w:gridCol w:w="900"/>
        <w:gridCol w:w="270"/>
        <w:gridCol w:w="900"/>
      </w:tblGrid>
      <w:tr w:rsidR="0098707C" w:rsidRPr="0098707C" w14:paraId="27392C26" w14:textId="77777777" w:rsidTr="0098707C">
        <w:trPr>
          <w:tblHeader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4B3496A" w14:textId="77777777" w:rsidR="0098707C" w:rsidRPr="0098707C" w:rsidRDefault="0098707C" w:rsidP="00DF5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5387"/>
                <w:tab w:val="left" w:pos="2034"/>
              </w:tabs>
              <w:ind w:left="-1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142446" w14:textId="77777777" w:rsidR="0098707C" w:rsidRPr="0098707C" w:rsidRDefault="0098707C" w:rsidP="008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8C0772F" w14:textId="51F72D39" w:rsidR="0098707C" w:rsidRPr="0098707C" w:rsidRDefault="0098707C" w:rsidP="0098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2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A91353" w14:textId="77777777" w:rsidR="0098707C" w:rsidRPr="0098707C" w:rsidRDefault="0098707C" w:rsidP="008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573B68" w14:textId="2BE7D952" w:rsidR="0098707C" w:rsidRPr="0098707C" w:rsidRDefault="0098707C" w:rsidP="008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8EDFF8" w14:textId="77777777" w:rsidR="0098707C" w:rsidRPr="0098707C" w:rsidRDefault="0098707C" w:rsidP="008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1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4E705B" w14:textId="0ACD299B" w:rsidR="0098707C" w:rsidRPr="0098707C" w:rsidRDefault="0098707C" w:rsidP="00E34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707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98707C" w:rsidRPr="0098707C" w14:paraId="782FDB5A" w14:textId="77777777" w:rsidTr="0098707C">
        <w:trPr>
          <w:tblHeader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75F8685" w14:textId="77777777" w:rsidR="0098707C" w:rsidRPr="0098707C" w:rsidRDefault="0098707C" w:rsidP="009870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B8788F" w14:textId="77777777" w:rsidR="0098707C" w:rsidRPr="0098707C" w:rsidRDefault="0098707C" w:rsidP="0098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DF5AA10" w14:textId="128EBD19" w:rsidR="0098707C" w:rsidRPr="0098707C" w:rsidRDefault="0098707C" w:rsidP="0098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8A16C9" w14:textId="77777777" w:rsidR="0098707C" w:rsidRPr="0098707C" w:rsidRDefault="0098707C" w:rsidP="0098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98D0F2" w14:textId="7888E24C" w:rsidR="0098707C" w:rsidRPr="0098707C" w:rsidRDefault="0098707C" w:rsidP="0098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94A908" w14:textId="77777777" w:rsidR="0098707C" w:rsidRPr="0098707C" w:rsidRDefault="0098707C" w:rsidP="0098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7A461B" w14:textId="403687BE" w:rsidR="0098707C" w:rsidRPr="0098707C" w:rsidRDefault="0098707C" w:rsidP="0098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707C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สำหรับงวดสามเดือน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BC7782" w14:textId="77777777" w:rsidR="0098707C" w:rsidRPr="0098707C" w:rsidRDefault="0098707C" w:rsidP="0098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A71DD1" w14:textId="30365801" w:rsidR="0098707C" w:rsidRPr="0098707C" w:rsidRDefault="0098707C" w:rsidP="0098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707C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สำหรับงวดหกเดือน</w:t>
            </w:r>
          </w:p>
        </w:tc>
      </w:tr>
      <w:tr w:rsidR="0098707C" w:rsidRPr="0098707C" w14:paraId="32774B69" w14:textId="77777777" w:rsidTr="0098707C">
        <w:trPr>
          <w:tblHeader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8DCF8CF" w14:textId="77777777" w:rsidR="0098707C" w:rsidRPr="0098707C" w:rsidRDefault="0098707C" w:rsidP="009870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41D4B8" w14:textId="77777777" w:rsidR="0098707C" w:rsidRPr="0098707C" w:rsidRDefault="0098707C" w:rsidP="0098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88A878A" w14:textId="02C88718" w:rsidR="0098707C" w:rsidRPr="0098707C" w:rsidRDefault="0098707C" w:rsidP="0098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707C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7E73CD" w14:textId="77777777" w:rsidR="0098707C" w:rsidRPr="0098707C" w:rsidRDefault="0098707C" w:rsidP="0098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2D61EE" w14:textId="3B9034D6" w:rsidR="0098707C" w:rsidRPr="0098707C" w:rsidRDefault="0098707C" w:rsidP="0098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707C">
              <w:rPr>
                <w:rFonts w:asciiTheme="majorBidi" w:hAnsiTheme="majorBidi" w:cstheme="majorBidi"/>
                <w:sz w:val="24"/>
                <w:szCs w:val="24"/>
                <w:cs/>
              </w:rPr>
              <w:t>นโยบาย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12B4DD" w14:textId="77777777" w:rsidR="0098707C" w:rsidRPr="0098707C" w:rsidRDefault="0098707C" w:rsidP="0098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8A2872" w14:textId="78F1C9FC" w:rsidR="0098707C" w:rsidRPr="0098707C" w:rsidRDefault="0098707C" w:rsidP="0098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707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สิ้นสุดวันที่ </w:t>
            </w:r>
            <w:r w:rsidRPr="0098707C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98707C"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3E724F" w14:textId="77777777" w:rsidR="0098707C" w:rsidRPr="0098707C" w:rsidRDefault="0098707C" w:rsidP="0098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76AA7D" w14:textId="64C8217D" w:rsidR="0098707C" w:rsidRPr="0098707C" w:rsidRDefault="0098707C" w:rsidP="0098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707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สิ้นสุดวันที่ </w:t>
            </w:r>
            <w:r w:rsidRPr="0098707C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98707C"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</w:p>
        </w:tc>
      </w:tr>
      <w:tr w:rsidR="0098707C" w:rsidRPr="0098707C" w14:paraId="5A0EBA6A" w14:textId="77777777" w:rsidTr="0098707C">
        <w:trPr>
          <w:tblHeader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47CF080" w14:textId="77777777" w:rsidR="0098707C" w:rsidRPr="0098707C" w:rsidRDefault="0098707C" w:rsidP="009870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232F5A" w14:textId="77777777" w:rsidR="0098707C" w:rsidRPr="0098707C" w:rsidRDefault="0098707C" w:rsidP="0098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8DC42CC" w14:textId="61F3685A" w:rsidR="0098707C" w:rsidRPr="0098707C" w:rsidRDefault="0098707C" w:rsidP="0098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707C">
              <w:rPr>
                <w:rFonts w:asciiTheme="majorBidi" w:hAnsiTheme="majorBidi" w:cstheme="majorBidi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FB614E" w14:textId="77777777" w:rsidR="0098707C" w:rsidRPr="0098707C" w:rsidRDefault="0098707C" w:rsidP="0098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AD0B4F7" w14:textId="2647CF49" w:rsidR="0098707C" w:rsidRPr="0098707C" w:rsidRDefault="0098707C" w:rsidP="0098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707C">
              <w:rPr>
                <w:rFonts w:asciiTheme="majorBidi" w:hAnsiTheme="majorBidi" w:cstheme="majorBidi"/>
                <w:sz w:val="24"/>
                <w:szCs w:val="24"/>
                <w:cs/>
              </w:rPr>
              <w:t>การกำหนดราคา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BB5A72" w14:textId="77777777" w:rsidR="0098707C" w:rsidRPr="0098707C" w:rsidRDefault="0098707C" w:rsidP="0098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89A4DA" w14:textId="1C1051E8" w:rsidR="0098707C" w:rsidRPr="0098707C" w:rsidRDefault="0098707C" w:rsidP="0098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707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860613" w14:textId="77777777" w:rsidR="0098707C" w:rsidRPr="0098707C" w:rsidRDefault="0098707C" w:rsidP="0098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A400A9" w14:textId="3922F757" w:rsidR="0098707C" w:rsidRPr="0098707C" w:rsidRDefault="0098707C" w:rsidP="0098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707C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BA33AD" w14:textId="77777777" w:rsidR="0098707C" w:rsidRPr="0098707C" w:rsidRDefault="0098707C" w:rsidP="0098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5D5D59" w14:textId="0D779814" w:rsidR="0098707C" w:rsidRPr="0098707C" w:rsidRDefault="0098707C" w:rsidP="0098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707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D2EF95" w14:textId="77777777" w:rsidR="0098707C" w:rsidRPr="0098707C" w:rsidRDefault="0098707C" w:rsidP="0098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3DEF35" w14:textId="4011F814" w:rsidR="0098707C" w:rsidRPr="0098707C" w:rsidRDefault="0098707C" w:rsidP="0098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707C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98707C" w:rsidRPr="0098707C" w14:paraId="64C8531F" w14:textId="77777777" w:rsidTr="0098707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EFEF26C" w14:textId="77777777" w:rsidR="0098707C" w:rsidRPr="0098707C" w:rsidRDefault="0098707C" w:rsidP="0098707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</w:tabs>
              <w:ind w:left="-18" w:right="-14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707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 ออโต้ บิซซ์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A6F445" w14:textId="77777777" w:rsidR="0098707C" w:rsidRPr="0098707C" w:rsidRDefault="0098707C" w:rsidP="0098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0F5EF82" w14:textId="77777777" w:rsidR="0098707C" w:rsidRPr="0098707C" w:rsidRDefault="0098707C" w:rsidP="0098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707C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F20C32" w14:textId="77777777" w:rsidR="0098707C" w:rsidRPr="0098707C" w:rsidRDefault="0098707C" w:rsidP="0098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CA95F6" w14:textId="77777777" w:rsidR="0098707C" w:rsidRPr="0098707C" w:rsidRDefault="0098707C" w:rsidP="009870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707C">
              <w:rPr>
                <w:rFonts w:asciiTheme="majorBidi" w:hAnsiTheme="majorBidi" w:cstheme="majorBidi"/>
                <w:sz w:val="24"/>
                <w:szCs w:val="24"/>
                <w:cs/>
              </w:rPr>
              <w:t>เงื่อนไขเป็นไปตามที่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E7AFE5" w14:textId="77777777" w:rsidR="0098707C" w:rsidRPr="0098707C" w:rsidRDefault="0098707C" w:rsidP="0098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75943F4" w14:textId="77777777" w:rsidR="0098707C" w:rsidRPr="0098707C" w:rsidRDefault="0098707C" w:rsidP="0098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90D423" w14:textId="77777777" w:rsidR="0098707C" w:rsidRPr="0098707C" w:rsidRDefault="0098707C" w:rsidP="0098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D271D27" w14:textId="77777777" w:rsidR="0098707C" w:rsidRPr="0098707C" w:rsidRDefault="0098707C" w:rsidP="0098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9EDB8A" w14:textId="77777777" w:rsidR="0098707C" w:rsidRPr="0098707C" w:rsidRDefault="0098707C" w:rsidP="0098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0F7504E" w14:textId="2241AD37" w:rsidR="0098707C" w:rsidRPr="0098707C" w:rsidRDefault="0098707C" w:rsidP="0098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D0B2E8" w14:textId="77777777" w:rsidR="0098707C" w:rsidRPr="0098707C" w:rsidRDefault="0098707C" w:rsidP="0098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6C1759" w14:textId="77777777" w:rsidR="0098707C" w:rsidRPr="0098707C" w:rsidRDefault="0098707C" w:rsidP="0098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8707C" w:rsidRPr="0098707C" w14:paraId="6BBB1B6A" w14:textId="77777777" w:rsidTr="0098707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429C964" w14:textId="77777777" w:rsidR="0098707C" w:rsidRPr="0098707C" w:rsidRDefault="0098707C" w:rsidP="009870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1FE835" w14:textId="77777777" w:rsidR="0098707C" w:rsidRPr="0098707C" w:rsidRDefault="0098707C" w:rsidP="0098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D1BFBDE" w14:textId="5E051CB5" w:rsidR="0098707C" w:rsidRPr="0098707C" w:rsidRDefault="0098707C" w:rsidP="0098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707C">
              <w:rPr>
                <w:rFonts w:asciiTheme="majorBidi" w:hAnsiTheme="majorBidi" w:cstheme="majorBidi"/>
                <w:sz w:val="24"/>
                <w:szCs w:val="24"/>
                <w:cs/>
              </w:rPr>
              <w:t>ผู้บริหารร่วมกัน*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9A397C" w14:textId="77777777" w:rsidR="0098707C" w:rsidRPr="0098707C" w:rsidRDefault="0098707C" w:rsidP="0098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9C1F9E" w14:textId="77777777" w:rsidR="0098707C" w:rsidRPr="0098707C" w:rsidRDefault="0098707C" w:rsidP="009870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707C">
              <w:rPr>
                <w:rFonts w:asciiTheme="majorBidi" w:hAnsiTheme="majorBidi" w:cstheme="majorBidi"/>
                <w:sz w:val="24"/>
                <w:szCs w:val="24"/>
                <w:cs/>
              </w:rPr>
              <w:t>ตกลงไว้ในสัญญา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75B482" w14:textId="77777777" w:rsidR="0098707C" w:rsidRPr="0098707C" w:rsidRDefault="0098707C" w:rsidP="0098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FC41D7E" w14:textId="77777777" w:rsidR="0098707C" w:rsidRPr="0098707C" w:rsidRDefault="0098707C" w:rsidP="0098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AC3BFE" w14:textId="77777777" w:rsidR="0098707C" w:rsidRPr="0098707C" w:rsidRDefault="0098707C" w:rsidP="0098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7867B95" w14:textId="77777777" w:rsidR="0098707C" w:rsidRPr="0098707C" w:rsidRDefault="0098707C" w:rsidP="0098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FB32CF" w14:textId="77777777" w:rsidR="0098707C" w:rsidRPr="0098707C" w:rsidRDefault="0098707C" w:rsidP="0098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18B309D" w14:textId="05591EB1" w:rsidR="0098707C" w:rsidRPr="0098707C" w:rsidRDefault="0098707C" w:rsidP="0098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D4AB69" w14:textId="77777777" w:rsidR="0098707C" w:rsidRPr="0098707C" w:rsidRDefault="0098707C" w:rsidP="0098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0C0B3B6" w14:textId="77777777" w:rsidR="0098707C" w:rsidRPr="0098707C" w:rsidRDefault="0098707C" w:rsidP="0098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B735E" w:rsidRPr="0098707C" w14:paraId="503756F1" w14:textId="77777777" w:rsidTr="0098707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2E187EF" w14:textId="456931D9" w:rsidR="007B735E" w:rsidRPr="0098707C" w:rsidRDefault="007B735E" w:rsidP="007B735E">
            <w:pPr>
              <w:pStyle w:val="a"/>
              <w:tabs>
                <w:tab w:val="left" w:pos="720"/>
              </w:tabs>
              <w:spacing w:line="240" w:lineRule="atLeast"/>
              <w:ind w:right="-2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707C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289D9D" w14:textId="77777777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E3355F2" w14:textId="77777777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750174" w14:textId="77777777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DC57F21" w14:textId="77777777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AAF379" w14:textId="77777777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2443359" w14:textId="419F084E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72BE83" w14:textId="77777777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60397FB" w14:textId="33BC2CF7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CC7B58" w14:textId="77777777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54B5BAC" w14:textId="1FC19C78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08B2EB" w14:textId="77777777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85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3C4CE9E" w14:textId="2999F727" w:rsidR="007B735E" w:rsidRPr="00077AFE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74</w:t>
            </w:r>
          </w:p>
        </w:tc>
      </w:tr>
      <w:tr w:rsidR="007B735E" w:rsidRPr="0098707C" w14:paraId="3647E844" w14:textId="77777777" w:rsidTr="0098707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60F49B1" w14:textId="77777777" w:rsidR="007B735E" w:rsidRPr="0098707C" w:rsidRDefault="007B735E" w:rsidP="007B735E">
            <w:pPr>
              <w:pStyle w:val="a"/>
              <w:tabs>
                <w:tab w:val="left" w:pos="720"/>
              </w:tabs>
              <w:spacing w:line="240" w:lineRule="atLeast"/>
              <w:ind w:right="-24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8B0BF4" w14:textId="77777777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85664D5" w14:textId="77777777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672D60" w14:textId="77777777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44883A" w14:textId="77777777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2AF66F" w14:textId="77777777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4FFE355" w14:textId="77777777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C0FFC8" w14:textId="77777777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2217592" w14:textId="77777777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18010A" w14:textId="77777777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D3CC03D" w14:textId="34A4E5FE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A7BBAE" w14:textId="77777777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85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3D7BBAE" w14:textId="77777777" w:rsidR="007B735E" w:rsidRPr="00077AFE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</w:tr>
      <w:tr w:rsidR="007B735E" w:rsidRPr="0098707C" w14:paraId="1DC63DD6" w14:textId="77777777" w:rsidTr="0098707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B2923B8" w14:textId="77777777" w:rsidR="007B735E" w:rsidRPr="0098707C" w:rsidRDefault="007B735E" w:rsidP="007B735E">
            <w:pPr>
              <w:pStyle w:val="a"/>
              <w:tabs>
                <w:tab w:val="left" w:pos="720"/>
              </w:tabs>
              <w:spacing w:line="240" w:lineRule="atLeast"/>
              <w:ind w:right="-2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707C">
              <w:rPr>
                <w:rFonts w:asciiTheme="majorBidi" w:hAnsiTheme="majorBidi" w:cstheme="majorBidi"/>
                <w:sz w:val="24"/>
                <w:szCs w:val="24"/>
                <w:cs/>
              </w:rPr>
              <w:t>ค่าเช่ารถยนต์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4C2542" w14:textId="77777777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3E1F87" w14:textId="77777777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4C73FB" w14:textId="77777777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0A3A47" w14:textId="77777777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6A8452" w14:textId="77777777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8DFFA7A" w14:textId="0D0E80CA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990F49" w14:textId="77777777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1EC2BD3" w14:textId="5515D573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B14DB2" w14:textId="77777777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0486F1C" w14:textId="619C6376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DB57BF" w14:textId="77777777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85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AC1F44F" w14:textId="12AB60A6" w:rsidR="007B735E" w:rsidRPr="00077AFE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98</w:t>
            </w:r>
          </w:p>
        </w:tc>
      </w:tr>
      <w:tr w:rsidR="007B735E" w:rsidRPr="0098707C" w14:paraId="63FDFC1A" w14:textId="77777777" w:rsidTr="0098707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93F0AFD" w14:textId="77777777" w:rsidR="007B735E" w:rsidRPr="0098707C" w:rsidRDefault="007B735E" w:rsidP="007B735E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707C">
              <w:rPr>
                <w:rFonts w:asciiTheme="majorBidi" w:hAnsiTheme="majorBidi" w:cstheme="majorBidi"/>
                <w:sz w:val="24"/>
                <w:szCs w:val="24"/>
                <w:cs/>
              </w:rPr>
              <w:t>ค่าเช่าคอมพิวเตอร์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957A5A" w14:textId="77777777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B83C4DC" w14:textId="77777777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23F08F" w14:textId="77777777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D0601C" w14:textId="77777777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03FAEB" w14:textId="77777777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8E4DBB1" w14:textId="006F80CE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CCFEF3" w14:textId="77777777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95D8E77" w14:textId="41AA6ED3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6937D5" w14:textId="77777777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D23FA5D" w14:textId="47A084BA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48BAA4" w14:textId="77777777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85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92D2555" w14:textId="53A76CBC" w:rsidR="007B735E" w:rsidRPr="00077AFE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8</w:t>
            </w:r>
          </w:p>
        </w:tc>
      </w:tr>
      <w:tr w:rsidR="007B735E" w:rsidRPr="0098707C" w14:paraId="6385351F" w14:textId="77777777" w:rsidTr="00270F4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1BD6390" w14:textId="77777777" w:rsidR="007B735E" w:rsidRPr="0098707C" w:rsidRDefault="007B735E" w:rsidP="007B735E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707C">
              <w:rPr>
                <w:rFonts w:asciiTheme="majorBidi" w:hAnsiTheme="majorBidi" w:cstheme="majorBidi"/>
                <w:sz w:val="24"/>
                <w:szCs w:val="24"/>
                <w:cs/>
              </w:rPr>
              <w:t>ค่าทำความสะอาด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A15749" w14:textId="77777777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D9E92C4" w14:textId="77777777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713DCD" w14:textId="77777777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5C97B9" w14:textId="77777777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355B2A" w14:textId="77777777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942216" w14:textId="50AD13E2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EC89F3" w14:textId="77777777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B74EE98" w14:textId="426A6A85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5D5887" w14:textId="77777777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21C9C4" w14:textId="7410ABC2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46405E" w14:textId="77777777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D2019A9" w14:textId="59035D7C" w:rsidR="007B735E" w:rsidRPr="00077AFE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48</w:t>
            </w:r>
          </w:p>
        </w:tc>
      </w:tr>
      <w:tr w:rsidR="007B735E" w:rsidRPr="0098707C" w14:paraId="4BCBE290" w14:textId="77777777" w:rsidTr="00270F4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853C01B" w14:textId="77777777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707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FD771F" w14:textId="77777777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9CF934B" w14:textId="77777777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524C1B" w14:textId="77777777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3E99ED" w14:textId="77777777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A3E526" w14:textId="77777777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776E23" w14:textId="1AE0B606" w:rsidR="007B735E" w:rsidRPr="003B2DFD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3B2DFD">
              <w:rPr>
                <w:rFonts w:asciiTheme="majorBidi" w:eastAsia="Cordia New" w:hAnsiTheme="majorBidi" w:cstheme="majorBidi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C8F168" w14:textId="77777777" w:rsidR="007B735E" w:rsidRPr="003B2DFD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69E20190" w14:textId="0785504E" w:rsidR="007B735E" w:rsidRPr="003B2DFD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3B2DFD">
              <w:rPr>
                <w:rFonts w:asciiTheme="majorBidi" w:eastAsia="Cordia New" w:hAnsiTheme="majorBidi" w:cstheme="majorBidi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472AED" w14:textId="77777777" w:rsidR="007B735E" w:rsidRPr="003B2DFD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2C0668" w14:textId="3E9A29A9" w:rsidR="007B735E" w:rsidRPr="003B2DFD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3B2DFD">
              <w:rPr>
                <w:rFonts w:asciiTheme="majorBidi" w:eastAsia="Cordia New" w:hAnsiTheme="majorBidi" w:cstheme="majorBidi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FEA544" w14:textId="77777777" w:rsidR="007B735E" w:rsidRPr="003B2DFD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1F16E13F" w14:textId="71263B2E" w:rsidR="007B735E" w:rsidRPr="003B2DFD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3B2DFD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154</w:t>
            </w:r>
          </w:p>
        </w:tc>
      </w:tr>
      <w:tr w:rsidR="007B735E" w:rsidRPr="0098707C" w14:paraId="542E30DC" w14:textId="77777777" w:rsidTr="0098707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7BD77C5" w14:textId="77777777" w:rsidR="007B735E" w:rsidRPr="0098707C" w:rsidRDefault="007B735E" w:rsidP="007B735E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A8802F" w14:textId="77777777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D4A46B7" w14:textId="77777777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87CACD" w14:textId="77777777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7BD8BC" w14:textId="77777777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36A253" w14:textId="77777777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8D957F" w14:textId="77777777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AD1016" w14:textId="77777777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4F0BDB" w14:textId="77777777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BD9F84" w14:textId="77777777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2AAB39" w14:textId="1C46948D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75443" w14:textId="77777777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689522" w14:textId="77777777" w:rsidR="007B735E" w:rsidRPr="00077AFE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</w:tr>
      <w:tr w:rsidR="007B735E" w:rsidRPr="0098707C" w14:paraId="442293AE" w14:textId="77777777" w:rsidTr="0098707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B155D57" w14:textId="77777777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</w:tabs>
              <w:ind w:left="-18" w:right="-40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707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 สำนักงานกฎหมาย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AA77EB" w14:textId="77777777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C75DBF" w14:textId="3E5CB797" w:rsidR="007B735E" w:rsidRPr="0098707C" w:rsidRDefault="008202A9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กรรมการ</w:t>
            </w:r>
            <w:r w:rsidR="007B735E" w:rsidRPr="0098707C">
              <w:rPr>
                <w:rFonts w:asciiTheme="majorBidi" w:hAnsiTheme="majorBidi" w:cstheme="majorBidi"/>
                <w:sz w:val="24"/>
                <w:szCs w:val="24"/>
                <w:cs/>
              </w:rPr>
              <w:t>ร่วมกัน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642707" w14:textId="77777777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3A0BB1" w14:textId="77777777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707C">
              <w:rPr>
                <w:rFonts w:asciiTheme="majorBidi" w:hAnsiTheme="majorBidi" w:cstheme="majorBidi"/>
                <w:sz w:val="24"/>
                <w:szCs w:val="24"/>
                <w:cs/>
              </w:rPr>
              <w:t>เงื่อนไขเป็นไปตามที่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DF381B" w14:textId="77777777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E1D4DEA" w14:textId="77777777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42D622" w14:textId="77777777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01DC52D" w14:textId="77777777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023C78" w14:textId="77777777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1C75F" w14:textId="379D70EE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A7EBA" w14:textId="77777777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85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C58AC" w14:textId="77777777" w:rsidR="007B735E" w:rsidRPr="00077AFE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</w:tr>
      <w:tr w:rsidR="007B735E" w:rsidRPr="0098707C" w14:paraId="5660E93D" w14:textId="77777777" w:rsidTr="0098707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D8858D8" w14:textId="662C50DA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</w:tabs>
              <w:ind w:right="-14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707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เอส.พี</w:t>
            </w:r>
            <w:r w:rsidRPr="009870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. </w:t>
            </w:r>
            <w:r w:rsidRPr="0098707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แอนด์</w:t>
            </w:r>
            <w:r w:rsidRPr="009870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98707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หลุยส์</w:t>
            </w:r>
            <w:r w:rsidRPr="009870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98707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C5401D" w14:textId="77777777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4399D3C" w14:textId="0B6D8197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51D4A7" w14:textId="77777777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57B394" w14:textId="77777777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707C">
              <w:rPr>
                <w:rFonts w:asciiTheme="majorBidi" w:hAnsiTheme="majorBidi" w:cstheme="majorBidi"/>
                <w:sz w:val="24"/>
                <w:szCs w:val="24"/>
                <w:cs/>
              </w:rPr>
              <w:t>ตกลงไว้ในสัญญา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91155A" w14:textId="77777777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ECAE1BB" w14:textId="77777777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42BBB3" w14:textId="77777777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3279C3E" w14:textId="77777777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9A8C6B" w14:textId="77777777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CE8BB0" w14:textId="26D6918D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1AFC9" w14:textId="77777777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85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18B7B" w14:textId="77777777" w:rsidR="007B735E" w:rsidRPr="00077AFE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</w:tr>
      <w:tr w:rsidR="007B735E" w:rsidRPr="0098707C" w14:paraId="58CC4417" w14:textId="77777777" w:rsidTr="0098707C">
        <w:trPr>
          <w:trHeight w:val="36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EE0B727" w14:textId="77777777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707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ค่าธรรมเนียมอื่น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DF45E1" w14:textId="77777777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988CC77" w14:textId="77777777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18B14C" w14:textId="77777777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566FB3" w14:textId="77777777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07FD9E" w14:textId="77777777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602E5A1" w14:textId="4B8460A2" w:rsidR="007B735E" w:rsidRPr="0098707C" w:rsidRDefault="00CE2AF8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3047F3" w14:textId="77777777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F4515DD" w14:textId="2164F8BB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77AFE">
              <w:rPr>
                <w:rFonts w:asciiTheme="majorBidi" w:eastAsia="Cordia New" w:hAnsiTheme="majorBidi" w:cstheme="majorBidi"/>
                <w:sz w:val="24"/>
                <w:szCs w:val="24"/>
              </w:rPr>
              <w:t>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C7AFC8" w14:textId="77777777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328D62" w14:textId="307C0689" w:rsidR="007B735E" w:rsidRPr="0098707C" w:rsidRDefault="00CE2AF8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6C177" w14:textId="77777777" w:rsidR="007B735E" w:rsidRPr="0098707C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85"/>
              <w:jc w:val="right"/>
              <w:rPr>
                <w:rFonts w:asciiTheme="majorBidi" w:eastAsia="Cordia New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418DC67" w14:textId="5CF45E21" w:rsidR="007B735E" w:rsidRPr="00077AFE" w:rsidRDefault="007B735E" w:rsidP="007B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77AFE">
              <w:rPr>
                <w:rFonts w:asciiTheme="majorBidi" w:eastAsia="Cordia New" w:hAnsiTheme="majorBidi" w:cstheme="majorBidi"/>
                <w:sz w:val="24"/>
                <w:szCs w:val="24"/>
              </w:rPr>
              <w:t>101</w:t>
            </w:r>
          </w:p>
        </w:tc>
      </w:tr>
    </w:tbl>
    <w:p w14:paraId="68422FBE" w14:textId="77777777" w:rsidR="000E11BA" w:rsidRDefault="000E11BA" w:rsidP="009E5FC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E11BA">
        <w:rPr>
          <w:rFonts w:ascii="Angsana New" w:hAnsi="Angsana New"/>
          <w:sz w:val="28"/>
          <w:szCs w:val="28"/>
        </w:rPr>
        <w:t xml:space="preserve">* </w:t>
      </w:r>
      <w:r w:rsidRPr="000E11BA">
        <w:rPr>
          <w:rFonts w:ascii="Angsana New" w:hAnsi="Angsana New" w:hint="cs"/>
          <w:sz w:val="28"/>
          <w:szCs w:val="28"/>
          <w:cs/>
        </w:rPr>
        <w:t xml:space="preserve">มีการเปลี่ยนแปลงกลุ่มผู้ถือหุ้นและผู้บริหารเมื่อวันที่ </w:t>
      </w:r>
      <w:r w:rsidRPr="000E11BA">
        <w:rPr>
          <w:rFonts w:ascii="Angsana New" w:hAnsi="Angsana New"/>
          <w:sz w:val="28"/>
          <w:szCs w:val="28"/>
        </w:rPr>
        <w:t xml:space="preserve">8 </w:t>
      </w:r>
      <w:r w:rsidRPr="000E11BA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Pr="000E11BA">
        <w:rPr>
          <w:rFonts w:ascii="Angsana New" w:hAnsi="Angsana New"/>
          <w:sz w:val="28"/>
          <w:szCs w:val="28"/>
        </w:rPr>
        <w:t>2562</w:t>
      </w:r>
    </w:p>
    <w:p w14:paraId="376ADB2B" w14:textId="240499D6" w:rsidR="009E5FC1" w:rsidRDefault="00C37335" w:rsidP="009E5FC1">
      <w:pPr>
        <w:widowControl w:val="0"/>
        <w:tabs>
          <w:tab w:val="clear" w:pos="227"/>
          <w:tab w:val="clear" w:pos="454"/>
          <w:tab w:val="clear" w:pos="680"/>
          <w:tab w:val="left" w:pos="720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6B2D1A">
        <w:rPr>
          <w:rFonts w:ascii="Angsana New" w:hAnsi="Angsana New"/>
          <w:sz w:val="28"/>
          <w:szCs w:val="28"/>
          <w:cs/>
        </w:rPr>
        <w:t>ค่าตอบแทนที่เป็นตัวเงินของผู้บริหาร</w:t>
      </w:r>
      <w:r w:rsidR="009E5FC1">
        <w:rPr>
          <w:rFonts w:ascii="Angsana New" w:hAnsi="Angsana New"/>
          <w:sz w:val="28"/>
          <w:szCs w:val="28"/>
          <w:cs/>
        </w:rPr>
        <w:t>สำหรับ</w:t>
      </w:r>
      <w:r w:rsidR="000E68FD" w:rsidRPr="00077AFE">
        <w:rPr>
          <w:rFonts w:ascii="Angsana New" w:hAnsi="Angsana New"/>
          <w:spacing w:val="-4"/>
          <w:sz w:val="28"/>
          <w:szCs w:val="28"/>
          <w:cs/>
        </w:rPr>
        <w:t xml:space="preserve">งวดสามเดือนและหกเดือนสิ้นสุดวันที่ </w:t>
      </w:r>
      <w:r w:rsidR="000E68FD" w:rsidRPr="00077AFE">
        <w:rPr>
          <w:rFonts w:ascii="Angsana New" w:hAnsi="Angsana New"/>
          <w:spacing w:val="-4"/>
          <w:sz w:val="28"/>
          <w:szCs w:val="28"/>
        </w:rPr>
        <w:t>30</w:t>
      </w:r>
      <w:r w:rsidR="000E68FD">
        <w:rPr>
          <w:rFonts w:ascii="Angsana New" w:hAnsi="Angsana New"/>
          <w:spacing w:val="-4"/>
          <w:sz w:val="28"/>
          <w:szCs w:val="28"/>
        </w:rPr>
        <w:t xml:space="preserve"> </w:t>
      </w:r>
      <w:r w:rsidR="000E68FD" w:rsidRPr="00077AFE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0E68FD">
        <w:rPr>
          <w:rFonts w:ascii="Angsana New" w:hAnsi="Angsana New"/>
          <w:sz w:val="28"/>
          <w:szCs w:val="28"/>
        </w:rPr>
        <w:t>2563</w:t>
      </w:r>
      <w:r w:rsidR="000E68FD" w:rsidRPr="006B13ED">
        <w:rPr>
          <w:rFonts w:ascii="Angsana New" w:hAnsi="Angsana New" w:hint="cs"/>
          <w:sz w:val="28"/>
          <w:szCs w:val="28"/>
          <w:cs/>
        </w:rPr>
        <w:t xml:space="preserve"> </w:t>
      </w:r>
      <w:r w:rsidR="000E68FD" w:rsidRPr="006B13ED">
        <w:rPr>
          <w:rFonts w:ascii="Angsana New" w:hAnsi="Angsana New"/>
          <w:sz w:val="28"/>
          <w:szCs w:val="28"/>
          <w:cs/>
        </w:rPr>
        <w:t xml:space="preserve">และ </w:t>
      </w:r>
      <w:r w:rsidR="000E68FD" w:rsidRPr="006B13ED">
        <w:rPr>
          <w:rFonts w:ascii="Angsana New" w:hAnsi="Angsana New"/>
          <w:sz w:val="28"/>
          <w:szCs w:val="28"/>
        </w:rPr>
        <w:t>2562</w:t>
      </w:r>
      <w:r w:rsidR="009E5FC1">
        <w:rPr>
          <w:rFonts w:ascii="Angsana New" w:hAnsi="Angsana New" w:hint="cs"/>
          <w:sz w:val="28"/>
          <w:szCs w:val="28"/>
          <w:cs/>
        </w:rPr>
        <w:t xml:space="preserve"> มีดังนี้</w:t>
      </w:r>
    </w:p>
    <w:tbl>
      <w:tblPr>
        <w:tblW w:w="982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50"/>
        <w:gridCol w:w="270"/>
        <w:gridCol w:w="1080"/>
        <w:gridCol w:w="248"/>
        <w:gridCol w:w="1080"/>
        <w:gridCol w:w="270"/>
        <w:gridCol w:w="1080"/>
        <w:gridCol w:w="270"/>
        <w:gridCol w:w="1080"/>
      </w:tblGrid>
      <w:tr w:rsidR="00077AFE" w:rsidRPr="006B2D1A" w14:paraId="2C7EE89E" w14:textId="77777777" w:rsidTr="00077AFE"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</w:tcPr>
          <w:p w14:paraId="211EF9E0" w14:textId="77777777" w:rsidR="00077AFE" w:rsidRPr="006B2D1A" w:rsidRDefault="00077AFE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64D6EC" w14:textId="77777777" w:rsidR="00077AFE" w:rsidRPr="006B2D1A" w:rsidRDefault="00077AFE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037"/>
              </w:tabs>
              <w:ind w:left="-108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0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95FFB1" w14:textId="777AA1FD" w:rsidR="00077AFE" w:rsidRPr="006B2D1A" w:rsidRDefault="00077AFE" w:rsidP="00D97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2D1A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77AFE" w:rsidRPr="006B2D1A" w14:paraId="406EAF46" w14:textId="77777777" w:rsidTr="00077AFE"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</w:tcPr>
          <w:p w14:paraId="2BE1E6DA" w14:textId="77777777" w:rsidR="00077AFE" w:rsidRPr="006B2D1A" w:rsidRDefault="00077AFE" w:rsidP="00077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61FCA2" w14:textId="77777777" w:rsidR="00077AFE" w:rsidRPr="006B2D1A" w:rsidRDefault="00077AFE" w:rsidP="00077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2066B4" w14:textId="77777777" w:rsidR="00077AFE" w:rsidRPr="004A6782" w:rsidRDefault="00077AFE" w:rsidP="00077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6782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</w:p>
          <w:p w14:paraId="1D3FF627" w14:textId="0710D8EB" w:rsidR="00077AFE" w:rsidRPr="006B2D1A" w:rsidRDefault="00077AFE" w:rsidP="00077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65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A67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4A678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A678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D2ECB7" w14:textId="77777777" w:rsidR="00077AFE" w:rsidRPr="006B2D1A" w:rsidRDefault="00077AFE" w:rsidP="00077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26CA02" w14:textId="77777777" w:rsidR="00077AFE" w:rsidRPr="004A6782" w:rsidRDefault="00077AFE" w:rsidP="00077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6782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สำหรับงวดหกเดือน</w:t>
            </w:r>
          </w:p>
          <w:p w14:paraId="140C8C4A" w14:textId="3D20A5DD" w:rsidR="00077AFE" w:rsidRPr="006B2D1A" w:rsidRDefault="00077AFE" w:rsidP="00077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654"/>
              </w:tabs>
              <w:spacing w:line="240" w:lineRule="auto"/>
              <w:ind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A67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4A678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A678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077AFE" w:rsidRPr="006B2D1A" w14:paraId="6FBC285C" w14:textId="77777777" w:rsidTr="00CE2AF8"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</w:tcPr>
          <w:p w14:paraId="3FD4E7C4" w14:textId="77777777" w:rsidR="00077AFE" w:rsidRPr="006B2D1A" w:rsidRDefault="00077AFE" w:rsidP="00077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CC25EA" w14:textId="77777777" w:rsidR="00077AFE" w:rsidRPr="006B2D1A" w:rsidRDefault="00077AFE" w:rsidP="00077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D7686F" w14:textId="2FEE3BD1" w:rsidR="00077AFE" w:rsidRPr="006B2D1A" w:rsidRDefault="00077AFE" w:rsidP="00077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B2D1A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  256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CE4FC7" w14:textId="77777777" w:rsidR="00077AFE" w:rsidRPr="006B2D1A" w:rsidRDefault="00077AFE" w:rsidP="00077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D75CE2" w14:textId="6179954B" w:rsidR="00077AFE" w:rsidRPr="006B2D1A" w:rsidRDefault="00077AFE" w:rsidP="000E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654"/>
              </w:tabs>
              <w:spacing w:line="240" w:lineRule="auto"/>
              <w:ind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77AFE">
              <w:rPr>
                <w:rFonts w:asciiTheme="majorBidi" w:eastAsia="Cordia New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1330E8" w14:textId="77777777" w:rsidR="00077AFE" w:rsidRPr="006B2D1A" w:rsidRDefault="00077AFE" w:rsidP="00077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47EFD9" w14:textId="726654B1" w:rsidR="00077AFE" w:rsidRPr="006B2D1A" w:rsidRDefault="00077AFE" w:rsidP="00077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B2D1A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  256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C9412E" w14:textId="77777777" w:rsidR="00077AFE" w:rsidRPr="006B2D1A" w:rsidRDefault="00077AFE" w:rsidP="00077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65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D66A63" w14:textId="5ACBF1DA" w:rsidR="00077AFE" w:rsidRPr="00077AFE" w:rsidRDefault="00077AFE" w:rsidP="00077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654"/>
              </w:tabs>
              <w:spacing w:line="240" w:lineRule="auto"/>
              <w:ind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77AFE">
              <w:rPr>
                <w:rFonts w:asciiTheme="majorBidi" w:eastAsia="Cordia New" w:hAnsiTheme="majorBidi" w:cstheme="majorBidi"/>
                <w:sz w:val="28"/>
                <w:szCs w:val="28"/>
              </w:rPr>
              <w:t>2562</w:t>
            </w:r>
          </w:p>
        </w:tc>
      </w:tr>
      <w:tr w:rsidR="00CE2AF8" w:rsidRPr="006B2D1A" w14:paraId="18CFA080" w14:textId="77777777" w:rsidTr="00CE2AF8"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</w:tcPr>
          <w:p w14:paraId="7146F9B4" w14:textId="77777777" w:rsidR="00CE2AF8" w:rsidRPr="006B2D1A" w:rsidRDefault="00CE2AF8" w:rsidP="00CE2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B2D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เงินเดือน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E65019" w14:textId="77777777" w:rsidR="00CE2AF8" w:rsidRPr="006B2D1A" w:rsidRDefault="00CE2AF8" w:rsidP="00CE2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9BA388" w14:textId="05772226" w:rsidR="00CE2AF8" w:rsidRPr="006B2D1A" w:rsidRDefault="00CE2AF8" w:rsidP="00CE2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4,703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6DDD40B7" w14:textId="77777777" w:rsidR="00CE2AF8" w:rsidRPr="006B2D1A" w:rsidRDefault="00CE2AF8" w:rsidP="00CE2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08A20B" w14:textId="1D49416B" w:rsidR="00CE2AF8" w:rsidRPr="006B2D1A" w:rsidRDefault="00CE2AF8" w:rsidP="00CE2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A6782">
              <w:rPr>
                <w:rFonts w:asciiTheme="majorBidi" w:eastAsia="Cordia New" w:hAnsiTheme="majorBidi" w:cstheme="majorBidi"/>
                <w:sz w:val="28"/>
                <w:szCs w:val="28"/>
              </w:rPr>
              <w:t>3,261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3D6539" w14:textId="77777777" w:rsidR="00CE2AF8" w:rsidRPr="006B2D1A" w:rsidRDefault="00CE2AF8" w:rsidP="00CE2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186124C2" w14:textId="4BE911F8" w:rsidR="00CE2AF8" w:rsidRPr="00B246AA" w:rsidRDefault="00CE2AF8" w:rsidP="00CE2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9,590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CBF347" w14:textId="77777777" w:rsidR="00CE2AF8" w:rsidRPr="006B2D1A" w:rsidRDefault="00CE2AF8" w:rsidP="00CE2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40CB99" w14:textId="22D89294" w:rsidR="00CE2AF8" w:rsidRPr="006B2D1A" w:rsidRDefault="00CE2AF8" w:rsidP="00CE2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A6782">
              <w:rPr>
                <w:rFonts w:asciiTheme="majorBidi" w:eastAsia="Cordia New" w:hAnsiTheme="majorBidi" w:cstheme="majorBidi"/>
                <w:sz w:val="28"/>
                <w:szCs w:val="28"/>
              </w:rPr>
              <w:t>5,561</w:t>
            </w:r>
          </w:p>
        </w:tc>
      </w:tr>
      <w:tr w:rsidR="00CE2AF8" w:rsidRPr="006B2D1A" w14:paraId="0D9FE5F5" w14:textId="77777777" w:rsidTr="00CE2AF8"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</w:tcPr>
          <w:p w14:paraId="704D01E6" w14:textId="63C31191" w:rsidR="00CE2AF8" w:rsidRPr="006B2D1A" w:rsidRDefault="00CE2AF8" w:rsidP="00CE2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B2D1A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เบี้ยประชุม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4EC59F" w14:textId="77777777" w:rsidR="00CE2AF8" w:rsidRPr="006B2D1A" w:rsidRDefault="00CE2AF8" w:rsidP="00CE2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A004259" w14:textId="4665B47E" w:rsidR="00CE2AF8" w:rsidRPr="006B2D1A" w:rsidRDefault="00CE2AF8" w:rsidP="00CE2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210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6FE2528" w14:textId="77777777" w:rsidR="00CE2AF8" w:rsidRPr="006B2D1A" w:rsidRDefault="00CE2AF8" w:rsidP="00CE2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E41452" w14:textId="1E5F590D" w:rsidR="00CE2AF8" w:rsidRPr="006B2D1A" w:rsidRDefault="00CE2AF8" w:rsidP="00CE2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A6782">
              <w:rPr>
                <w:rFonts w:asciiTheme="majorBidi" w:eastAsia="Cordia New" w:hAnsiTheme="majorBidi" w:cstheme="majorBidi"/>
                <w:sz w:val="28"/>
                <w:szCs w:val="28"/>
              </w:rPr>
              <w:t>438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EC6EBE" w14:textId="77777777" w:rsidR="00CE2AF8" w:rsidRPr="006B2D1A" w:rsidRDefault="00CE2AF8" w:rsidP="00CE2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6170DF" w14:textId="47632325" w:rsidR="00CE2AF8" w:rsidRPr="00B246AA" w:rsidRDefault="00CE2AF8" w:rsidP="00CE2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900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3412F9" w14:textId="77777777" w:rsidR="00CE2AF8" w:rsidRPr="006B2D1A" w:rsidRDefault="00CE2AF8" w:rsidP="00CE2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C8ACF4" w14:textId="576BBC9A" w:rsidR="00CE2AF8" w:rsidRPr="006B2D1A" w:rsidRDefault="00CE2AF8" w:rsidP="00CE2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A6782">
              <w:rPr>
                <w:rFonts w:asciiTheme="majorBidi" w:eastAsia="Cordia New" w:hAnsiTheme="majorBidi" w:cstheme="majorBidi"/>
                <w:sz w:val="28"/>
                <w:szCs w:val="28"/>
              </w:rPr>
              <w:t>964</w:t>
            </w:r>
          </w:p>
        </w:tc>
      </w:tr>
      <w:tr w:rsidR="00CE2AF8" w:rsidRPr="006B2D1A" w14:paraId="69B4E565" w14:textId="77777777" w:rsidTr="00CE2AF8"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</w:tcPr>
          <w:p w14:paraId="4A45AF43" w14:textId="77777777" w:rsidR="00CE2AF8" w:rsidRPr="006B2D1A" w:rsidRDefault="00CE2AF8" w:rsidP="00CE2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B2D1A">
              <w:rPr>
                <w:rFonts w:asciiTheme="majorBidi" w:hAnsiTheme="majorBidi" w:cstheme="majorBidi"/>
                <w:sz w:val="28"/>
                <w:szCs w:val="28"/>
                <w:cs/>
              </w:rPr>
              <w:t>ค่าบำเหน็จ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616D36" w14:textId="77777777" w:rsidR="00CE2AF8" w:rsidRPr="006B2D1A" w:rsidRDefault="00CE2AF8" w:rsidP="00CE2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AA7A296" w14:textId="46CA1173" w:rsidR="00CE2AF8" w:rsidRPr="006B2D1A" w:rsidRDefault="00CE2AF8" w:rsidP="00CE2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C15129B" w14:textId="77777777" w:rsidR="00CE2AF8" w:rsidRPr="006B2D1A" w:rsidRDefault="00CE2AF8" w:rsidP="00CE2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77B467" w14:textId="4AE7FD85" w:rsidR="00CE2AF8" w:rsidRPr="006B2D1A" w:rsidRDefault="00CE2AF8" w:rsidP="00CE2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A6782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50A311" w14:textId="77777777" w:rsidR="00CE2AF8" w:rsidRPr="006B2D1A" w:rsidRDefault="00CE2AF8" w:rsidP="00CE2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8CA03D" w14:textId="41482A4B" w:rsidR="00CE2AF8" w:rsidRPr="00B246AA" w:rsidRDefault="00CE2AF8" w:rsidP="00CE2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EC0E90" w14:textId="77777777" w:rsidR="00CE2AF8" w:rsidRPr="006B2D1A" w:rsidRDefault="00CE2AF8" w:rsidP="00CE2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9F79250" w14:textId="3DC2E5F3" w:rsidR="00CE2AF8" w:rsidRPr="006B2D1A" w:rsidRDefault="00CE2AF8" w:rsidP="00CE2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A6782">
              <w:rPr>
                <w:rFonts w:asciiTheme="majorBidi" w:eastAsia="Cordia New" w:hAnsiTheme="majorBidi" w:cstheme="majorBidi"/>
                <w:sz w:val="28"/>
                <w:szCs w:val="28"/>
              </w:rPr>
              <w:t>186</w:t>
            </w:r>
          </w:p>
        </w:tc>
      </w:tr>
      <w:tr w:rsidR="00CE2AF8" w:rsidRPr="006B2D1A" w14:paraId="50C159B0" w14:textId="77777777" w:rsidTr="00CE2AF8"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</w:tcPr>
          <w:p w14:paraId="5BD147D4" w14:textId="1623AA7D" w:rsidR="00CE2AF8" w:rsidRPr="006B2D1A" w:rsidRDefault="00CE2AF8" w:rsidP="00CE2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6B2D1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เงินสมทบเข้ากองทุนสำรองเลี้ยงชีพส่วนของบริษัท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BD7EB0" w14:textId="77777777" w:rsidR="00CE2AF8" w:rsidRPr="006B2D1A" w:rsidRDefault="00CE2AF8" w:rsidP="00CE2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EB1E447" w14:textId="510C5426" w:rsidR="00CE2AF8" w:rsidRPr="00D70F85" w:rsidRDefault="00CE2AF8" w:rsidP="00CE2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98F566D" w14:textId="77777777" w:rsidR="00CE2AF8" w:rsidRPr="00D70F85" w:rsidRDefault="00CE2AF8" w:rsidP="00CE2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AF37D40" w14:textId="40F5C131" w:rsidR="00CE2AF8" w:rsidRPr="00D70F85" w:rsidRDefault="00CE2AF8" w:rsidP="00CE2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A6782">
              <w:rPr>
                <w:rFonts w:asciiTheme="majorBidi" w:eastAsia="Cordia New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18B839" w14:textId="77777777" w:rsidR="00CE2AF8" w:rsidRPr="00D70F85" w:rsidRDefault="00CE2AF8" w:rsidP="00CE2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60307B" w14:textId="088B4FA6" w:rsidR="00CE2AF8" w:rsidRPr="00B246AA" w:rsidRDefault="00CE2AF8" w:rsidP="00CE2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30CD5A" w14:textId="77777777" w:rsidR="00CE2AF8" w:rsidRPr="006B2D1A" w:rsidRDefault="00CE2AF8" w:rsidP="00CE2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42DA66" w14:textId="0950C420" w:rsidR="00CE2AF8" w:rsidRPr="006B2D1A" w:rsidDel="00CE63E9" w:rsidRDefault="00CE2AF8" w:rsidP="00CE2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A6782">
              <w:rPr>
                <w:rFonts w:asciiTheme="majorBidi" w:eastAsia="Cordia New" w:hAnsiTheme="majorBidi" w:cstheme="majorBidi"/>
                <w:sz w:val="28"/>
                <w:szCs w:val="28"/>
              </w:rPr>
              <w:t>105</w:t>
            </w:r>
          </w:p>
        </w:tc>
      </w:tr>
      <w:tr w:rsidR="00CE2AF8" w:rsidRPr="006B2D1A" w14:paraId="1E0248D3" w14:textId="77777777" w:rsidTr="00CE2AF8"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</w:tcPr>
          <w:p w14:paraId="249A9E97" w14:textId="77777777" w:rsidR="00CE2AF8" w:rsidRPr="003D06A3" w:rsidRDefault="00CE2AF8" w:rsidP="00CE2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D06A3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</w:t>
            </w:r>
            <w:r w:rsidRPr="003D06A3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พนักงานเมื่อเกษียณอายุ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C2BEAD" w14:textId="77777777" w:rsidR="00CE2AF8" w:rsidRPr="003D06A3" w:rsidRDefault="00CE2AF8" w:rsidP="00CE2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19D90C" w14:textId="61051ACE" w:rsidR="00CE2AF8" w:rsidRPr="003D06A3" w:rsidRDefault="00CE2AF8" w:rsidP="00CE2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6A89846" w14:textId="77777777" w:rsidR="00CE2AF8" w:rsidRPr="003D06A3" w:rsidRDefault="00CE2AF8" w:rsidP="00CE2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E67319" w14:textId="2F014187" w:rsidR="00CE2AF8" w:rsidRPr="003D06A3" w:rsidRDefault="00CE2AF8" w:rsidP="00CE2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247B41">
              <w:rPr>
                <w:rFonts w:asciiTheme="majorBidi" w:eastAsia="Cordia New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DA4C5C" w14:textId="77777777" w:rsidR="00CE2AF8" w:rsidRPr="003D06A3" w:rsidRDefault="00CE2AF8" w:rsidP="00CE2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B07428" w14:textId="637B42F5" w:rsidR="00CE2AF8" w:rsidRPr="003D06A3" w:rsidRDefault="00CE2AF8" w:rsidP="00CE2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6523C9" w14:textId="77777777" w:rsidR="00CE2AF8" w:rsidRPr="008E1C1D" w:rsidRDefault="00CE2AF8" w:rsidP="00CE2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1A963C" w14:textId="355B4A04" w:rsidR="00CE2AF8" w:rsidRPr="006B2D1A" w:rsidRDefault="00CE2AF8" w:rsidP="00CE2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247B41">
              <w:rPr>
                <w:rFonts w:asciiTheme="majorBidi" w:eastAsia="Cordia New" w:hAnsiTheme="majorBidi" w:cstheme="majorBidi"/>
                <w:sz w:val="28"/>
                <w:szCs w:val="28"/>
              </w:rPr>
              <w:t>52</w:t>
            </w:r>
          </w:p>
        </w:tc>
      </w:tr>
      <w:tr w:rsidR="00CE2AF8" w:rsidRPr="004A6782" w14:paraId="17FE8703" w14:textId="77777777" w:rsidTr="000E68FD">
        <w:trPr>
          <w:trHeight w:val="305"/>
        </w:trPr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</w:tcPr>
          <w:p w14:paraId="58B09600" w14:textId="77777777" w:rsidR="00CE2AF8" w:rsidRPr="006B2D1A" w:rsidRDefault="00CE2AF8" w:rsidP="00CE2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2D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77658E" w14:textId="77777777" w:rsidR="00CE2AF8" w:rsidRPr="006B2D1A" w:rsidRDefault="00CE2AF8" w:rsidP="00CE2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7FAD1C" w14:textId="1BE24B59" w:rsidR="00CE2AF8" w:rsidRPr="006B2D1A" w:rsidRDefault="00CE2AF8" w:rsidP="00CE2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5,019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120F1AC" w14:textId="77777777" w:rsidR="00CE2AF8" w:rsidRPr="006B2D1A" w:rsidRDefault="00CE2AF8" w:rsidP="00CE2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E43FE9" w14:textId="5E3BB1E1" w:rsidR="00CE2AF8" w:rsidRPr="006B2D1A" w:rsidRDefault="00CE2AF8" w:rsidP="00CE2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3,809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747AD4" w14:textId="77777777" w:rsidR="00CE2AF8" w:rsidRPr="006B2D1A" w:rsidRDefault="00CE2AF8" w:rsidP="00CE2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98DECC" w14:textId="0AC49EED" w:rsidR="00CE2AF8" w:rsidRPr="008D0278" w:rsidRDefault="00CE2AF8" w:rsidP="00CE2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10,716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A81265" w14:textId="77777777" w:rsidR="00CE2AF8" w:rsidRPr="009E5FC1" w:rsidRDefault="00CE2AF8" w:rsidP="00CE2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D6A82C" w14:textId="6DA3F831" w:rsidR="00CE2AF8" w:rsidRPr="009E5FC1" w:rsidRDefault="00CE2AF8" w:rsidP="00CE2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6,868</w:t>
            </w:r>
          </w:p>
        </w:tc>
      </w:tr>
    </w:tbl>
    <w:p w14:paraId="0E8E2CCE" w14:textId="77777777" w:rsidR="00077AFE" w:rsidRDefault="00077AFE" w:rsidP="00077AFE">
      <w:pPr>
        <w:pStyle w:val="FSNoteNumbered"/>
        <w:numPr>
          <w:ilvl w:val="0"/>
          <w:numId w:val="0"/>
        </w:numPr>
        <w:spacing w:after="120"/>
        <w:rPr>
          <w:b/>
          <w:bCs/>
          <w:u w:val="none"/>
          <w:cs/>
        </w:rPr>
      </w:pPr>
    </w:p>
    <w:p w14:paraId="606BA72B" w14:textId="7AF68E92" w:rsidR="00BE29D7" w:rsidRPr="00C45BAD" w:rsidRDefault="00263326" w:rsidP="00206E70">
      <w:pPr>
        <w:pStyle w:val="FSNoteNumbered"/>
        <w:numPr>
          <w:ilvl w:val="0"/>
          <w:numId w:val="17"/>
        </w:numPr>
        <w:spacing w:after="120"/>
        <w:ind w:left="540" w:hanging="540"/>
        <w:rPr>
          <w:b/>
          <w:bCs/>
          <w:u w:val="none"/>
          <w:cs/>
        </w:rPr>
      </w:pPr>
      <w:r w:rsidRPr="00C45BAD">
        <w:rPr>
          <w:b/>
          <w:bCs/>
          <w:u w:val="none"/>
          <w:cs/>
        </w:rPr>
        <w:lastRenderedPageBreak/>
        <w:t>เงิน</w:t>
      </w:r>
      <w:r w:rsidR="00B114C1" w:rsidRPr="00C45BAD">
        <w:rPr>
          <w:b/>
          <w:bCs/>
          <w:u w:val="none"/>
          <w:cs/>
        </w:rPr>
        <w:t>สดและรายการเทียบเท่าเงินสด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0"/>
        <w:gridCol w:w="1526"/>
        <w:gridCol w:w="270"/>
        <w:gridCol w:w="1526"/>
        <w:gridCol w:w="8"/>
      </w:tblGrid>
      <w:tr w:rsidR="00717871" w:rsidRPr="007A3CD0" w14:paraId="22C28840" w14:textId="77777777" w:rsidTr="000E68FD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CF9024D" w14:textId="77777777" w:rsidR="00AB4B0E" w:rsidRPr="007A3CD0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DA0A1C" w14:textId="77777777" w:rsidR="00AB4B0E" w:rsidRPr="007A3CD0" w:rsidRDefault="001804F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7A3CD0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พัน</w:t>
            </w:r>
            <w:r w:rsidR="00AB4B0E" w:rsidRPr="007A3CD0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9E5FC1" w:rsidRPr="007A3CD0" w14:paraId="031788F1" w14:textId="77777777" w:rsidTr="000E68FD">
        <w:trPr>
          <w:gridAfter w:val="1"/>
          <w:wAfter w:w="8" w:type="dxa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BF1BBF2" w14:textId="77777777" w:rsidR="009E5FC1" w:rsidRPr="007A3CD0" w:rsidRDefault="009E5FC1" w:rsidP="009E5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C3EB56" w14:textId="1B7D38E0" w:rsidR="009E5FC1" w:rsidRPr="007A3CD0" w:rsidRDefault="009E5FC1" w:rsidP="000E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E68FD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0E68FD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="000E68F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281377" w14:textId="77777777" w:rsidR="009E5FC1" w:rsidRPr="007A3CD0" w:rsidRDefault="009E5FC1" w:rsidP="009E5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7F922C" w14:textId="0E842EF4" w:rsidR="009E5FC1" w:rsidRPr="007A3CD0" w:rsidRDefault="009E5FC1" w:rsidP="009E5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687607" w:rsidRPr="007A3CD0" w14:paraId="71D10438" w14:textId="77777777" w:rsidTr="00C44233">
        <w:trPr>
          <w:gridAfter w:val="1"/>
          <w:wAfter w:w="8" w:type="dxa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8ED28B1" w14:textId="77777777" w:rsidR="00687607" w:rsidRPr="007A3CD0" w:rsidRDefault="00687607" w:rsidP="00687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double"/>
              </w:rPr>
            </w:pPr>
            <w:r w:rsidRPr="007A3CD0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EEF68" w14:textId="5348ACD2" w:rsidR="00687607" w:rsidRPr="007A3CD0" w:rsidRDefault="003D2A21" w:rsidP="00687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736935" w14:textId="77777777" w:rsidR="00687607" w:rsidRPr="007A3CD0" w:rsidRDefault="00687607" w:rsidP="00687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7FCFB" w14:textId="11941C41" w:rsidR="00687607" w:rsidRPr="007A3CD0" w:rsidRDefault="00687607" w:rsidP="00687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130</w:t>
            </w:r>
          </w:p>
        </w:tc>
      </w:tr>
      <w:tr w:rsidR="00687607" w:rsidRPr="007A3CD0" w14:paraId="496B625C" w14:textId="77777777" w:rsidTr="00C44233">
        <w:trPr>
          <w:gridAfter w:val="1"/>
          <w:wAfter w:w="8" w:type="dxa"/>
          <w:trHeight w:val="40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A9BCCC7" w14:textId="77777777" w:rsidR="00687607" w:rsidRPr="007A3CD0" w:rsidRDefault="00687607" w:rsidP="00687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7A3CD0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14:paraId="460BF8FC" w14:textId="4633612C" w:rsidR="00687607" w:rsidRPr="007A3CD0" w:rsidRDefault="00687607" w:rsidP="00687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171,234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5BBDC7" w14:textId="77777777" w:rsidR="00687607" w:rsidRPr="007A3CD0" w:rsidRDefault="00687607" w:rsidP="00687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C5A27" w14:textId="1879A421" w:rsidR="00687607" w:rsidRPr="007A3CD0" w:rsidRDefault="00687607" w:rsidP="00687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200,104</w:t>
            </w:r>
          </w:p>
        </w:tc>
      </w:tr>
      <w:tr w:rsidR="00687607" w:rsidRPr="005067F3" w14:paraId="75D102A7" w14:textId="77777777" w:rsidTr="00C44233">
        <w:trPr>
          <w:gridAfter w:val="1"/>
          <w:wAfter w:w="8" w:type="dxa"/>
          <w:trHeight w:val="35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7A9353F" w14:textId="77777777" w:rsidR="00687607" w:rsidRPr="007A3CD0" w:rsidRDefault="00687607" w:rsidP="00687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double"/>
                <w:cs/>
              </w:rPr>
            </w:pPr>
            <w:r w:rsidRPr="007A3C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6C72D9" w14:textId="1E5F2838" w:rsidR="00687607" w:rsidRPr="008D0278" w:rsidRDefault="003D2A21" w:rsidP="00687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171,371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7EDB2D" w14:textId="77777777" w:rsidR="00687607" w:rsidRPr="008D0278" w:rsidRDefault="00687607" w:rsidP="00687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5AB405C" w14:textId="41F11582" w:rsidR="00687607" w:rsidRPr="008D0278" w:rsidRDefault="00687607" w:rsidP="00687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8D027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200,234</w:t>
            </w:r>
          </w:p>
        </w:tc>
      </w:tr>
    </w:tbl>
    <w:p w14:paraId="5531E988" w14:textId="11E465BC" w:rsidR="003915ED" w:rsidRDefault="009E0C88" w:rsidP="00F47A8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687607">
        <w:rPr>
          <w:rFonts w:ascii="Angsana New" w:hAnsi="Angsana New"/>
          <w:spacing w:val="2"/>
          <w:sz w:val="28"/>
          <w:szCs w:val="28"/>
          <w:cs/>
        </w:rPr>
        <w:t xml:space="preserve">ณ วันที่ </w:t>
      </w:r>
      <w:r w:rsidR="000E68FD" w:rsidRPr="00687607">
        <w:rPr>
          <w:rFonts w:ascii="Angsana New" w:hAnsi="Angsana New"/>
          <w:spacing w:val="-4"/>
          <w:sz w:val="28"/>
          <w:szCs w:val="28"/>
        </w:rPr>
        <w:t xml:space="preserve">30 </w:t>
      </w:r>
      <w:r w:rsidR="000E68FD" w:rsidRPr="00687607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0E68FD" w:rsidRPr="00687607">
        <w:rPr>
          <w:rFonts w:ascii="Angsana New" w:hAnsi="Angsana New"/>
          <w:sz w:val="28"/>
          <w:szCs w:val="28"/>
        </w:rPr>
        <w:t>2563</w:t>
      </w:r>
      <w:r w:rsidR="002D2985" w:rsidRPr="00687607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687607">
        <w:rPr>
          <w:rFonts w:ascii="Angsana New" w:hAnsi="Angsana New"/>
          <w:spacing w:val="2"/>
          <w:sz w:val="28"/>
          <w:szCs w:val="28"/>
          <w:cs/>
        </w:rPr>
        <w:t>เงินฝาก</w:t>
      </w:r>
      <w:r w:rsidRPr="00687607">
        <w:rPr>
          <w:rFonts w:ascii="Angsana New" w:hAnsi="Angsana New" w:hint="cs"/>
          <w:spacing w:val="2"/>
          <w:sz w:val="28"/>
          <w:szCs w:val="28"/>
          <w:cs/>
        </w:rPr>
        <w:t>ธนาคาร</w:t>
      </w:r>
      <w:r w:rsidR="003915ED" w:rsidRPr="00687607">
        <w:rPr>
          <w:rFonts w:ascii="Angsana New" w:hAnsi="Angsana New" w:hint="cs"/>
          <w:spacing w:val="2"/>
          <w:sz w:val="28"/>
          <w:szCs w:val="28"/>
          <w:cs/>
        </w:rPr>
        <w:t xml:space="preserve">จำนวน </w:t>
      </w:r>
      <w:r w:rsidR="003915ED" w:rsidRPr="00687607">
        <w:rPr>
          <w:rFonts w:asciiTheme="majorBidi" w:eastAsia="Cordia New" w:hAnsiTheme="majorBidi" w:cstheme="majorBidi"/>
          <w:spacing w:val="2"/>
          <w:sz w:val="28"/>
          <w:szCs w:val="28"/>
        </w:rPr>
        <w:t>0.1</w:t>
      </w:r>
      <w:r w:rsidR="003915ED" w:rsidRPr="00687607">
        <w:rPr>
          <w:rFonts w:ascii="Angsana New" w:hAnsi="Angsana New" w:hint="cs"/>
          <w:spacing w:val="2"/>
          <w:sz w:val="28"/>
          <w:szCs w:val="28"/>
          <w:cs/>
        </w:rPr>
        <w:t xml:space="preserve"> ล้านบาทได้ถูก</w:t>
      </w:r>
      <w:r w:rsidR="003915ED" w:rsidRPr="00687607">
        <w:rPr>
          <w:rFonts w:ascii="Angsana New" w:hAnsi="Angsana New"/>
          <w:spacing w:val="2"/>
          <w:sz w:val="28"/>
          <w:szCs w:val="28"/>
          <w:cs/>
        </w:rPr>
        <w:t>จำนำเป็นหลักทรัพย์ค้ำประกันวงเงินสินเชื่อกับ</w:t>
      </w:r>
      <w:r w:rsidR="003915ED" w:rsidRPr="00687607">
        <w:rPr>
          <w:rFonts w:ascii="Angsana New" w:hAnsi="Angsana New"/>
          <w:sz w:val="28"/>
          <w:szCs w:val="28"/>
          <w:cs/>
        </w:rPr>
        <w:t>ธนาคาร</w:t>
      </w:r>
      <w:r w:rsidR="003915ED" w:rsidRPr="00687607">
        <w:rPr>
          <w:rFonts w:ascii="Angsana New" w:hAnsi="Angsana New" w:hint="cs"/>
          <w:sz w:val="28"/>
          <w:szCs w:val="28"/>
          <w:cs/>
        </w:rPr>
        <w:t xml:space="preserve">ในประเทศ </w:t>
      </w:r>
      <w:r w:rsidR="003915ED" w:rsidRPr="00687607">
        <w:rPr>
          <w:rFonts w:ascii="Angsana New" w:hAnsi="Angsana New"/>
          <w:sz w:val="28"/>
          <w:szCs w:val="28"/>
          <w:cs/>
        </w:rPr>
        <w:t xml:space="preserve">ตามที่กล่าวไว้ในหมายเหตุ </w:t>
      </w:r>
      <w:r w:rsidR="003C6078" w:rsidRPr="00687607">
        <w:rPr>
          <w:rFonts w:ascii="Angsana New" w:hAnsi="Angsana New"/>
          <w:sz w:val="28"/>
          <w:szCs w:val="28"/>
        </w:rPr>
        <w:t>3</w:t>
      </w:r>
      <w:r w:rsidR="00AC4EB4">
        <w:rPr>
          <w:rFonts w:ascii="Angsana New" w:hAnsi="Angsana New"/>
          <w:sz w:val="28"/>
          <w:szCs w:val="28"/>
        </w:rPr>
        <w:t>4</w:t>
      </w:r>
      <w:r w:rsidR="003915ED" w:rsidRPr="00687607">
        <w:rPr>
          <w:rFonts w:ascii="Angsana New" w:hAnsi="Angsana New"/>
          <w:sz w:val="28"/>
          <w:szCs w:val="28"/>
        </w:rPr>
        <w:t xml:space="preserve"> </w:t>
      </w:r>
      <w:r w:rsidR="00284A13">
        <w:rPr>
          <w:rFonts w:ascii="Angsana New" w:hAnsi="Angsana New" w:hint="cs"/>
          <w:sz w:val="28"/>
          <w:szCs w:val="28"/>
          <w:cs/>
        </w:rPr>
        <w:t>จ</w:t>
      </w:r>
      <w:r w:rsidR="003915ED" w:rsidRPr="00687607">
        <w:rPr>
          <w:rFonts w:ascii="Angsana New" w:hAnsi="Angsana New" w:hint="cs"/>
          <w:sz w:val="28"/>
          <w:szCs w:val="28"/>
          <w:cs/>
        </w:rPr>
        <w:t>)</w:t>
      </w:r>
      <w:r w:rsidR="00F47A82" w:rsidRPr="00687607">
        <w:rPr>
          <w:rFonts w:ascii="Angsana New" w:hAnsi="Angsana New" w:hint="cs"/>
          <w:sz w:val="28"/>
          <w:szCs w:val="28"/>
          <w:cs/>
        </w:rPr>
        <w:t xml:space="preserve"> </w:t>
      </w:r>
      <w:r w:rsidR="00F47A82" w:rsidRPr="00687607">
        <w:rPr>
          <w:rFonts w:ascii="Angsana New" w:hAnsi="Angsana New"/>
          <w:sz w:val="28"/>
          <w:szCs w:val="28"/>
        </w:rPr>
        <w:t xml:space="preserve">(31 </w:t>
      </w:r>
      <w:r w:rsidR="00F47A82" w:rsidRPr="00687607">
        <w:rPr>
          <w:rFonts w:ascii="Angsana New" w:hAnsi="Angsana New" w:hint="cs"/>
          <w:sz w:val="28"/>
          <w:szCs w:val="28"/>
          <w:cs/>
        </w:rPr>
        <w:t>ธันวาคม</w:t>
      </w:r>
      <w:r w:rsidR="00F47A82" w:rsidRPr="00687607">
        <w:rPr>
          <w:rFonts w:ascii="Angsana New" w:hAnsi="Angsana New"/>
          <w:sz w:val="28"/>
          <w:szCs w:val="28"/>
          <w:cs/>
        </w:rPr>
        <w:t xml:space="preserve"> </w:t>
      </w:r>
      <w:r w:rsidR="00F47A82" w:rsidRPr="00687607">
        <w:rPr>
          <w:rFonts w:ascii="Angsana New" w:hAnsi="Angsana New"/>
          <w:sz w:val="28"/>
          <w:szCs w:val="28"/>
        </w:rPr>
        <w:t>2562 : 0.1</w:t>
      </w:r>
      <w:r w:rsidR="00F47A82" w:rsidRPr="00687607">
        <w:rPr>
          <w:rFonts w:ascii="Angsana New" w:hAnsi="Angsana New" w:hint="cs"/>
          <w:sz w:val="28"/>
          <w:szCs w:val="28"/>
          <w:cs/>
        </w:rPr>
        <w:t xml:space="preserve"> ล้านบาท)</w:t>
      </w:r>
    </w:p>
    <w:p w14:paraId="6E5FBCD2" w14:textId="791B0853" w:rsidR="00435055" w:rsidRPr="00C45BAD" w:rsidRDefault="00435055" w:rsidP="00206E70">
      <w:pPr>
        <w:pStyle w:val="FSNoteNumbered"/>
        <w:numPr>
          <w:ilvl w:val="0"/>
          <w:numId w:val="17"/>
        </w:numPr>
        <w:spacing w:after="120"/>
        <w:ind w:left="540" w:hanging="540"/>
        <w:rPr>
          <w:b/>
          <w:bCs/>
          <w:u w:val="none"/>
          <w:cs/>
        </w:rPr>
      </w:pPr>
      <w:r w:rsidRPr="00C45BAD">
        <w:rPr>
          <w:b/>
          <w:bCs/>
          <w:u w:val="none"/>
          <w:cs/>
        </w:rPr>
        <w:t xml:space="preserve">เบี้ยประกันภัยค้างรับ </w:t>
      </w:r>
    </w:p>
    <w:p w14:paraId="69DBC3BD" w14:textId="1C198222" w:rsidR="00435055" w:rsidRPr="002638F1" w:rsidRDefault="00571043" w:rsidP="006F71D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567C8D">
        <w:rPr>
          <w:rFonts w:ascii="Angsana New" w:hAnsi="Angsana New"/>
          <w:spacing w:val="2"/>
          <w:sz w:val="28"/>
          <w:szCs w:val="28"/>
          <w:cs/>
        </w:rPr>
        <w:t xml:space="preserve">การวิเคราะห์อายุเบี้ยประกันภัยค้างรับ </w:t>
      </w:r>
      <w:r w:rsidR="0083570B" w:rsidRPr="00567C8D">
        <w:rPr>
          <w:rFonts w:ascii="Angsana New" w:hAnsi="Angsana New"/>
          <w:spacing w:val="2"/>
          <w:sz w:val="28"/>
          <w:szCs w:val="28"/>
          <w:cs/>
        </w:rPr>
        <w:t xml:space="preserve">ณ </w:t>
      </w:r>
      <w:r w:rsidR="00BD6745" w:rsidRPr="00567C8D">
        <w:rPr>
          <w:rFonts w:ascii="Angsana New" w:hAnsi="Angsana New"/>
          <w:spacing w:val="2"/>
          <w:sz w:val="28"/>
          <w:szCs w:val="28"/>
          <w:cs/>
        </w:rPr>
        <w:t>วันที่</w:t>
      </w:r>
      <w:r w:rsidR="005D434E" w:rsidRPr="00567C8D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0E68FD">
        <w:rPr>
          <w:rFonts w:ascii="Angsana New" w:hAnsi="Angsana New"/>
          <w:sz w:val="28"/>
          <w:szCs w:val="28"/>
        </w:rPr>
        <w:t>30</w:t>
      </w:r>
      <w:r w:rsidR="000E68FD" w:rsidRPr="001859AF">
        <w:rPr>
          <w:rFonts w:ascii="Angsana New" w:hAnsi="Angsana New"/>
          <w:sz w:val="28"/>
          <w:szCs w:val="28"/>
        </w:rPr>
        <w:t xml:space="preserve"> </w:t>
      </w:r>
      <w:r w:rsidR="000E68FD">
        <w:rPr>
          <w:rFonts w:ascii="Angsana New" w:hAnsi="Angsana New"/>
          <w:sz w:val="28"/>
          <w:szCs w:val="28"/>
          <w:cs/>
        </w:rPr>
        <w:t>ม</w:t>
      </w:r>
      <w:r w:rsidR="000E68FD">
        <w:rPr>
          <w:rFonts w:ascii="Angsana New" w:hAnsi="Angsana New" w:hint="cs"/>
          <w:sz w:val="28"/>
          <w:szCs w:val="28"/>
          <w:cs/>
        </w:rPr>
        <w:t>ิถุนายน</w:t>
      </w:r>
      <w:r w:rsidR="005F3E45" w:rsidRPr="005067F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F3E45" w:rsidRPr="005067F3">
        <w:rPr>
          <w:rFonts w:asciiTheme="majorBidi" w:hAnsiTheme="majorBidi" w:cstheme="majorBidi"/>
          <w:sz w:val="28"/>
          <w:szCs w:val="28"/>
        </w:rPr>
        <w:t>256</w:t>
      </w:r>
      <w:r w:rsidR="005F3E45">
        <w:rPr>
          <w:rFonts w:asciiTheme="majorBidi" w:hAnsiTheme="majorBidi" w:cstheme="majorBidi"/>
          <w:sz w:val="28"/>
          <w:szCs w:val="28"/>
        </w:rPr>
        <w:t>3</w:t>
      </w:r>
      <w:r w:rsidR="005F3E45" w:rsidRPr="005067F3">
        <w:rPr>
          <w:rFonts w:asciiTheme="majorBidi" w:hAnsiTheme="majorBidi" w:cstheme="majorBidi"/>
          <w:sz w:val="28"/>
          <w:szCs w:val="28"/>
        </w:rPr>
        <w:t xml:space="preserve"> </w:t>
      </w:r>
      <w:r w:rsidR="005F3E45" w:rsidRPr="005067F3">
        <w:rPr>
          <w:rFonts w:asciiTheme="majorBidi" w:hAnsiTheme="majorBidi" w:cstheme="majorBidi"/>
          <w:sz w:val="28"/>
          <w:szCs w:val="28"/>
          <w:cs/>
        </w:rPr>
        <w:t xml:space="preserve">และวันที่ </w:t>
      </w:r>
      <w:r w:rsidR="005F3E45" w:rsidRPr="005067F3">
        <w:rPr>
          <w:rFonts w:asciiTheme="majorBidi" w:hAnsiTheme="majorBidi" w:cstheme="majorBidi"/>
          <w:sz w:val="28"/>
          <w:szCs w:val="28"/>
        </w:rPr>
        <w:t xml:space="preserve">31 </w:t>
      </w:r>
      <w:r w:rsidR="005F3E45" w:rsidRPr="005067F3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5F3E45" w:rsidRPr="005067F3">
        <w:rPr>
          <w:rFonts w:asciiTheme="majorBidi" w:hAnsiTheme="majorBidi" w:cstheme="majorBidi"/>
          <w:sz w:val="28"/>
          <w:szCs w:val="28"/>
        </w:rPr>
        <w:t>256</w:t>
      </w:r>
      <w:r w:rsidR="005F3E45">
        <w:rPr>
          <w:rFonts w:asciiTheme="majorBidi" w:hAnsiTheme="majorBidi" w:cstheme="majorBidi"/>
          <w:sz w:val="28"/>
          <w:szCs w:val="28"/>
        </w:rPr>
        <w:t xml:space="preserve">2 </w:t>
      </w:r>
      <w:r w:rsidRPr="00567C8D">
        <w:rPr>
          <w:rFonts w:ascii="Angsana New" w:hAnsi="Angsana New"/>
          <w:spacing w:val="2"/>
          <w:sz w:val="28"/>
          <w:szCs w:val="28"/>
          <w:cs/>
        </w:rPr>
        <w:t>โดยจำแนกอายุตามเงินต้นที่ค้างชำระนับตั้งแต่</w:t>
      </w:r>
      <w:r w:rsidRPr="002638F1">
        <w:rPr>
          <w:rFonts w:ascii="Angsana New" w:hAnsi="Angsana New"/>
          <w:sz w:val="28"/>
          <w:szCs w:val="28"/>
          <w:cs/>
        </w:rPr>
        <w:t>วันครบกำหนดชำระตามกฎหมายว่าด้วยการเก็บเบี้ยประกันภัย มีดังนี้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5760"/>
        <w:gridCol w:w="1530"/>
        <w:gridCol w:w="270"/>
        <w:gridCol w:w="1530"/>
      </w:tblGrid>
      <w:tr w:rsidR="00717871" w:rsidRPr="002638F1" w14:paraId="421FC9ED" w14:textId="77777777" w:rsidTr="000E68FD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EF128D1" w14:textId="77777777" w:rsidR="00A92F76" w:rsidRPr="002638F1" w:rsidRDefault="00A92F7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right w:val="nil"/>
            </w:tcBorders>
          </w:tcPr>
          <w:p w14:paraId="74B796C4" w14:textId="77777777" w:rsidR="00A92F76" w:rsidRPr="002638F1" w:rsidRDefault="001804F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A92F76"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5F3E45" w:rsidRPr="002638F1" w14:paraId="5EE9405D" w14:textId="77777777" w:rsidTr="0068760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8925227" w14:textId="77777777" w:rsidR="005F3E45" w:rsidRPr="002638F1" w:rsidRDefault="005F3E45" w:rsidP="005F3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667FD5" w14:textId="24D7DC18" w:rsidR="005F3E45" w:rsidRPr="002638F1" w:rsidRDefault="000E68FD" w:rsidP="005F3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F3E45"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F3E4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42C3CD" w14:textId="77777777" w:rsidR="005F3E45" w:rsidRPr="002638F1" w:rsidRDefault="005F3E45" w:rsidP="005F3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5E7CDE" w14:textId="2F217B99" w:rsidR="005F3E45" w:rsidRPr="002638F1" w:rsidRDefault="005F3E45" w:rsidP="005F3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687607" w:rsidRPr="002638F1" w14:paraId="2906677C" w14:textId="77777777" w:rsidTr="0068760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5572952" w14:textId="77777777" w:rsidR="00687607" w:rsidRPr="002638F1" w:rsidRDefault="00687607" w:rsidP="00687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ยังไม่ถึงกำหนดรับชำระ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D8FA17" w14:textId="1866D45B" w:rsidR="00687607" w:rsidRPr="002638F1" w:rsidRDefault="00687607" w:rsidP="00687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            57,385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FF333F" w14:textId="77777777" w:rsidR="00687607" w:rsidRPr="002638F1" w:rsidRDefault="00687607" w:rsidP="00687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5DF17F" w14:textId="4D869BF8" w:rsidR="00687607" w:rsidRPr="002638F1" w:rsidRDefault="00687607" w:rsidP="00687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52,160</w:t>
            </w:r>
          </w:p>
        </w:tc>
      </w:tr>
      <w:tr w:rsidR="00687607" w:rsidRPr="002638F1" w14:paraId="201091B3" w14:textId="77777777" w:rsidTr="0068760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5BCCB6C" w14:textId="77777777" w:rsidR="00687607" w:rsidRPr="002638F1" w:rsidRDefault="00687607" w:rsidP="00687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ค้างรับไม่เกิน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4E418" w14:textId="3BED6241" w:rsidR="00687607" w:rsidRPr="002638F1" w:rsidRDefault="00687607" w:rsidP="00687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            26,636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3F6249" w14:textId="77777777" w:rsidR="00687607" w:rsidRPr="002638F1" w:rsidRDefault="00687607" w:rsidP="00687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A3DC5" w14:textId="273B7112" w:rsidR="00687607" w:rsidRPr="002638F1" w:rsidRDefault="00687607" w:rsidP="00687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17,865</w:t>
            </w:r>
          </w:p>
        </w:tc>
      </w:tr>
      <w:tr w:rsidR="00687607" w:rsidRPr="002638F1" w14:paraId="610F05AF" w14:textId="77777777" w:rsidTr="0068760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6B23F6B" w14:textId="21ECA504" w:rsidR="00687607" w:rsidRPr="002638F1" w:rsidRDefault="00687607" w:rsidP="00687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 xml:space="preserve"> - 60 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7B8F8" w14:textId="1CDF1E20" w:rsidR="00687607" w:rsidRPr="002638F1" w:rsidRDefault="00687607" w:rsidP="00687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              9,740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BFFEC6" w14:textId="77777777" w:rsidR="00687607" w:rsidRPr="002638F1" w:rsidRDefault="00687607" w:rsidP="00687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DD55C" w14:textId="61A90B65" w:rsidR="00687607" w:rsidRPr="002638F1" w:rsidRDefault="00687607" w:rsidP="00687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7,579</w:t>
            </w:r>
          </w:p>
        </w:tc>
      </w:tr>
      <w:tr w:rsidR="00687607" w:rsidRPr="002638F1" w14:paraId="07851242" w14:textId="77777777" w:rsidTr="0068760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859ED8F" w14:textId="60389399" w:rsidR="00687607" w:rsidRPr="002638F1" w:rsidRDefault="00687607" w:rsidP="00687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ค้างรับ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61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 xml:space="preserve"> - 90 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B3867" w14:textId="3693622E" w:rsidR="00687607" w:rsidRPr="002638F1" w:rsidRDefault="00687607" w:rsidP="00687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              6,776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AF9CC3" w14:textId="77777777" w:rsidR="00687607" w:rsidRPr="002638F1" w:rsidRDefault="00687607" w:rsidP="00687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DBA68" w14:textId="74EA5D41" w:rsidR="00687607" w:rsidRPr="002638F1" w:rsidRDefault="00687607" w:rsidP="00687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2,568</w:t>
            </w:r>
          </w:p>
        </w:tc>
      </w:tr>
      <w:tr w:rsidR="00687607" w:rsidRPr="002638F1" w14:paraId="426F3E6F" w14:textId="77777777" w:rsidTr="0068760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71A25BA" w14:textId="49755EE8" w:rsidR="00687607" w:rsidRPr="002638F1" w:rsidRDefault="00687607" w:rsidP="00687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ค้างรับ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91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 xml:space="preserve"> - 365 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60970" w14:textId="4F2A4D29" w:rsidR="00687607" w:rsidRPr="002638F1" w:rsidRDefault="00687607" w:rsidP="00687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              9,263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508B9" w14:textId="77777777" w:rsidR="00687607" w:rsidRPr="002638F1" w:rsidRDefault="00687607" w:rsidP="00687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C5E6C" w14:textId="509B5A14" w:rsidR="00687607" w:rsidRPr="002638F1" w:rsidRDefault="00687607" w:rsidP="00687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10,915</w:t>
            </w:r>
          </w:p>
        </w:tc>
      </w:tr>
      <w:tr w:rsidR="00687607" w:rsidRPr="002638F1" w14:paraId="50AA116A" w14:textId="77777777" w:rsidTr="0068760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0BB0310" w14:textId="77777777" w:rsidR="00687607" w:rsidRPr="002638F1" w:rsidRDefault="00687607" w:rsidP="00687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ค้างรับเกินกว่า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 xml:space="preserve">365 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715560" w14:textId="24DEFE8E" w:rsidR="00687607" w:rsidRPr="002638F1" w:rsidRDefault="00687607" w:rsidP="00687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            46,252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5388A" w14:textId="77777777" w:rsidR="00687607" w:rsidRPr="002638F1" w:rsidRDefault="00687607" w:rsidP="00687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6D8DB" w14:textId="7DA6F1DF" w:rsidR="00687607" w:rsidRPr="002638F1" w:rsidRDefault="00687607" w:rsidP="00687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194,758</w:t>
            </w:r>
          </w:p>
        </w:tc>
      </w:tr>
      <w:tr w:rsidR="00687607" w:rsidRPr="002638F1" w14:paraId="1252E8E4" w14:textId="77777777" w:rsidTr="0068760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76AF0C4" w14:textId="77777777" w:rsidR="00687607" w:rsidRPr="002638F1" w:rsidRDefault="00687607" w:rsidP="00687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A36033" w14:textId="19D84D34" w:rsidR="00687607" w:rsidRPr="002638F1" w:rsidRDefault="00687607" w:rsidP="00687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           156,052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AE6BEE" w14:textId="77777777" w:rsidR="00687607" w:rsidRPr="002638F1" w:rsidRDefault="00687607" w:rsidP="00687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F5669" w14:textId="261BCDD2" w:rsidR="00687607" w:rsidRPr="002638F1" w:rsidRDefault="00687607" w:rsidP="00687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285,845</w:t>
            </w:r>
          </w:p>
        </w:tc>
      </w:tr>
      <w:tr w:rsidR="00687607" w:rsidRPr="002638F1" w14:paraId="20723033" w14:textId="77777777" w:rsidTr="0068760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1BD3824" w14:textId="77777777" w:rsidR="00687607" w:rsidRPr="008654BA" w:rsidRDefault="00687607" w:rsidP="00687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F025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1F713B" w14:textId="1A167F89" w:rsidR="00687607" w:rsidRPr="002638F1" w:rsidRDefault="00687607" w:rsidP="00687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           (46,252)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47A819" w14:textId="77777777" w:rsidR="00687607" w:rsidRPr="002638F1" w:rsidRDefault="00687607" w:rsidP="00687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087B62" w14:textId="26548B81" w:rsidR="00687607" w:rsidRPr="002638F1" w:rsidRDefault="00687607" w:rsidP="00687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(199,158)</w:t>
            </w:r>
          </w:p>
        </w:tc>
      </w:tr>
      <w:tr w:rsidR="00687607" w:rsidRPr="002638F1" w14:paraId="3A6A71E9" w14:textId="77777777" w:rsidTr="0068760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7AFE6F3" w14:textId="77777777" w:rsidR="00687607" w:rsidRPr="008654BA" w:rsidRDefault="00687607" w:rsidP="00687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54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3BCAA0" w14:textId="6C2774B9" w:rsidR="00687607" w:rsidRPr="00FA4FF0" w:rsidRDefault="00687607" w:rsidP="00687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 xml:space="preserve">            109,800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D92781" w14:textId="77777777" w:rsidR="00687607" w:rsidRPr="002638F1" w:rsidRDefault="00687607" w:rsidP="00687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CD4F5D" w14:textId="74B92D7A" w:rsidR="00687607" w:rsidRPr="002638F1" w:rsidRDefault="00687607" w:rsidP="00687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16451B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86,687</w:t>
            </w:r>
          </w:p>
        </w:tc>
      </w:tr>
    </w:tbl>
    <w:p w14:paraId="537D6022" w14:textId="4AD0A967" w:rsidR="004E081A" w:rsidRDefault="00207EAF" w:rsidP="000E68F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2638F1">
        <w:rPr>
          <w:rFonts w:ascii="Angsana New" w:hAnsi="Angsana New"/>
          <w:sz w:val="28"/>
          <w:szCs w:val="28"/>
          <w:cs/>
        </w:rPr>
        <w:t>สำหรับเบี้ยประกันภัยค้างรับจากตัวแทนและนายหน้าประกันภัย บริษัทได้กำหนดหลักเกณฑ์การติดตามหนี้ให้เป็นไปตาม</w:t>
      </w:r>
      <w:r w:rsidRPr="002638F1">
        <w:rPr>
          <w:rFonts w:ascii="Angsana New" w:hAnsi="Angsana New"/>
          <w:spacing w:val="8"/>
          <w:sz w:val="28"/>
          <w:szCs w:val="28"/>
          <w:cs/>
        </w:rPr>
        <w:t xml:space="preserve">กฎหมายว่าด้วยการเก็บเบี้ยประกันภัย </w:t>
      </w:r>
      <w:r w:rsidR="00A0556B" w:rsidRPr="002638F1">
        <w:rPr>
          <w:rFonts w:ascii="Angsana New" w:hAnsi="Angsana New"/>
          <w:spacing w:val="8"/>
          <w:sz w:val="28"/>
          <w:szCs w:val="28"/>
          <w:cs/>
        </w:rPr>
        <w:t xml:space="preserve">เบี้ยประกันภัยค้างรับจากตัวแทนและนายหน้าประกันภัยรายใหญ่จำนวน </w:t>
      </w:r>
      <w:r w:rsidR="00F47A82">
        <w:rPr>
          <w:rFonts w:ascii="Angsana New" w:hAnsi="Angsana New"/>
          <w:spacing w:val="8"/>
          <w:sz w:val="28"/>
          <w:szCs w:val="28"/>
          <w:cs/>
        </w:rPr>
        <w:br/>
      </w:r>
      <w:r w:rsidR="00A0556B" w:rsidRPr="000E68FD">
        <w:rPr>
          <w:rFonts w:ascii="Angsana New" w:hAnsi="Angsana New"/>
          <w:sz w:val="28"/>
          <w:szCs w:val="28"/>
        </w:rPr>
        <w:t xml:space="preserve">5 </w:t>
      </w:r>
      <w:r w:rsidR="00A0556B" w:rsidRPr="000E68FD">
        <w:rPr>
          <w:rFonts w:ascii="Angsana New" w:hAnsi="Angsana New"/>
          <w:sz w:val="28"/>
          <w:szCs w:val="28"/>
          <w:cs/>
        </w:rPr>
        <w:t xml:space="preserve">ราย ณ </w:t>
      </w:r>
      <w:r w:rsidR="000E68FD">
        <w:rPr>
          <w:rFonts w:ascii="Angsana New" w:hAnsi="Angsana New"/>
          <w:sz w:val="28"/>
          <w:szCs w:val="28"/>
          <w:cs/>
        </w:rPr>
        <w:t>วันที่</w:t>
      </w:r>
      <w:r w:rsidR="000E68FD">
        <w:rPr>
          <w:rFonts w:ascii="Angsana New" w:hAnsi="Angsana New"/>
          <w:sz w:val="28"/>
          <w:szCs w:val="28"/>
        </w:rPr>
        <w:t xml:space="preserve"> 30</w:t>
      </w:r>
      <w:r w:rsidR="000E68FD" w:rsidRPr="001859AF">
        <w:rPr>
          <w:rFonts w:ascii="Angsana New" w:hAnsi="Angsana New"/>
          <w:sz w:val="28"/>
          <w:szCs w:val="28"/>
        </w:rPr>
        <w:t xml:space="preserve"> </w:t>
      </w:r>
      <w:r w:rsidR="000E68FD">
        <w:rPr>
          <w:rFonts w:ascii="Angsana New" w:hAnsi="Angsana New"/>
          <w:sz w:val="28"/>
          <w:szCs w:val="28"/>
          <w:cs/>
        </w:rPr>
        <w:t>ม</w:t>
      </w:r>
      <w:r w:rsidR="000E68FD">
        <w:rPr>
          <w:rFonts w:ascii="Angsana New" w:hAnsi="Angsana New" w:hint="cs"/>
          <w:sz w:val="28"/>
          <w:szCs w:val="28"/>
          <w:cs/>
        </w:rPr>
        <w:t>ิถุนายน</w:t>
      </w:r>
      <w:r w:rsidR="000E68FD">
        <w:rPr>
          <w:rFonts w:ascii="Angsana New" w:hAnsi="Angsana New"/>
          <w:sz w:val="28"/>
          <w:szCs w:val="28"/>
        </w:rPr>
        <w:t xml:space="preserve"> </w:t>
      </w:r>
      <w:r w:rsidR="000E68FD" w:rsidRPr="005067F3">
        <w:rPr>
          <w:rFonts w:asciiTheme="majorBidi" w:hAnsiTheme="majorBidi" w:cstheme="majorBidi"/>
          <w:sz w:val="28"/>
          <w:szCs w:val="28"/>
        </w:rPr>
        <w:t>256</w:t>
      </w:r>
      <w:r w:rsidR="000E68FD">
        <w:rPr>
          <w:rFonts w:asciiTheme="majorBidi" w:hAnsiTheme="majorBidi" w:cstheme="majorBidi"/>
          <w:sz w:val="28"/>
          <w:szCs w:val="28"/>
        </w:rPr>
        <w:t>3</w:t>
      </w:r>
      <w:r w:rsidR="000E68FD" w:rsidRPr="005067F3">
        <w:rPr>
          <w:rFonts w:asciiTheme="majorBidi" w:hAnsiTheme="majorBidi" w:cstheme="majorBidi"/>
          <w:sz w:val="28"/>
          <w:szCs w:val="28"/>
        </w:rPr>
        <w:t xml:space="preserve"> </w:t>
      </w:r>
      <w:r w:rsidR="003F2EAF" w:rsidRPr="000E68FD">
        <w:rPr>
          <w:rFonts w:ascii="Angsana New" w:hAnsi="Angsana New"/>
          <w:sz w:val="28"/>
          <w:szCs w:val="28"/>
          <w:cs/>
        </w:rPr>
        <w:t>มีจำนวน</w:t>
      </w:r>
      <w:r w:rsidR="00094C7D" w:rsidRPr="000E68FD">
        <w:rPr>
          <w:rFonts w:ascii="Angsana New" w:hAnsi="Angsana New"/>
          <w:sz w:val="28"/>
          <w:szCs w:val="28"/>
        </w:rPr>
        <w:t xml:space="preserve"> </w:t>
      </w:r>
      <w:r w:rsidR="00687607">
        <w:rPr>
          <w:rFonts w:ascii="Angsana New" w:hAnsi="Angsana New"/>
          <w:sz w:val="28"/>
          <w:szCs w:val="28"/>
        </w:rPr>
        <w:t>115.</w:t>
      </w:r>
      <w:r w:rsidR="00687607" w:rsidRPr="00687607">
        <w:rPr>
          <w:rFonts w:ascii="Angsana New" w:hAnsi="Angsana New"/>
          <w:sz w:val="28"/>
          <w:szCs w:val="28"/>
        </w:rPr>
        <w:t xml:space="preserve">2 </w:t>
      </w:r>
      <w:r w:rsidR="00A0556B" w:rsidRPr="00687607">
        <w:rPr>
          <w:rFonts w:ascii="Angsana New" w:hAnsi="Angsana New"/>
          <w:sz w:val="28"/>
          <w:szCs w:val="28"/>
          <w:cs/>
        </w:rPr>
        <w:t>ล้านบาท</w:t>
      </w:r>
      <w:r w:rsidR="00A0556B" w:rsidRPr="000E68FD">
        <w:rPr>
          <w:rFonts w:ascii="Angsana New" w:hAnsi="Angsana New"/>
          <w:sz w:val="28"/>
          <w:szCs w:val="28"/>
          <w:cs/>
        </w:rPr>
        <w:t xml:space="preserve"> </w:t>
      </w:r>
      <w:bookmarkStart w:id="6" w:name="_Hlk23500878"/>
      <w:r w:rsidR="00F47A82" w:rsidRPr="000E68FD">
        <w:rPr>
          <w:rFonts w:ascii="Angsana New" w:hAnsi="Angsana New" w:hint="cs"/>
          <w:sz w:val="28"/>
          <w:szCs w:val="28"/>
          <w:cs/>
        </w:rPr>
        <w:t>(</w:t>
      </w:r>
      <w:r w:rsidR="00F47A82" w:rsidRPr="000E68FD">
        <w:rPr>
          <w:rFonts w:asciiTheme="majorBidi" w:hAnsiTheme="majorBidi" w:cstheme="majorBidi"/>
          <w:sz w:val="28"/>
          <w:szCs w:val="28"/>
        </w:rPr>
        <w:t xml:space="preserve">31 </w:t>
      </w:r>
      <w:r w:rsidR="00F47A82" w:rsidRPr="000E68FD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F47A82" w:rsidRPr="000E68FD">
        <w:rPr>
          <w:rFonts w:asciiTheme="majorBidi" w:hAnsiTheme="majorBidi" w:cstheme="majorBidi"/>
          <w:sz w:val="28"/>
          <w:szCs w:val="28"/>
        </w:rPr>
        <w:t xml:space="preserve">2562 : </w:t>
      </w:r>
      <w:r w:rsidR="005F3E45" w:rsidRPr="000E68FD">
        <w:rPr>
          <w:rFonts w:ascii="Angsana New" w:hAnsi="Angsana New"/>
          <w:sz w:val="28"/>
          <w:szCs w:val="28"/>
        </w:rPr>
        <w:t>240.2</w:t>
      </w:r>
      <w:r w:rsidR="005F3E45" w:rsidRPr="000E68FD">
        <w:rPr>
          <w:rFonts w:ascii="Angsana New" w:hAnsi="Angsana New"/>
          <w:sz w:val="28"/>
          <w:szCs w:val="28"/>
          <w:cs/>
        </w:rPr>
        <w:t xml:space="preserve"> </w:t>
      </w:r>
      <w:bookmarkEnd w:id="6"/>
      <w:r w:rsidR="00A0556B" w:rsidRPr="000E68FD">
        <w:rPr>
          <w:rFonts w:ascii="Angsana New" w:hAnsi="Angsana New"/>
          <w:sz w:val="28"/>
          <w:szCs w:val="28"/>
          <w:cs/>
        </w:rPr>
        <w:t>ล้านบาท</w:t>
      </w:r>
      <w:r w:rsidR="00F47A82" w:rsidRPr="000E68FD">
        <w:rPr>
          <w:rFonts w:ascii="Angsana New" w:hAnsi="Angsana New"/>
          <w:sz w:val="28"/>
          <w:szCs w:val="28"/>
        </w:rPr>
        <w:t>)</w:t>
      </w:r>
      <w:r w:rsidR="00A0556B" w:rsidRPr="000E68FD">
        <w:rPr>
          <w:rFonts w:ascii="Angsana New" w:hAnsi="Angsana New"/>
          <w:sz w:val="28"/>
          <w:szCs w:val="28"/>
          <w:cs/>
        </w:rPr>
        <w:t xml:space="preserve"> </w:t>
      </w:r>
      <w:r w:rsidR="00383C78" w:rsidRPr="000E68FD">
        <w:rPr>
          <w:rFonts w:ascii="Angsana New" w:hAnsi="Angsana New"/>
          <w:sz w:val="28"/>
          <w:szCs w:val="28"/>
          <w:cs/>
        </w:rPr>
        <w:t>สำหรับ</w:t>
      </w:r>
      <w:r w:rsidR="003E0657" w:rsidRPr="000E68FD">
        <w:rPr>
          <w:rFonts w:ascii="Angsana New" w:hAnsi="Angsana New"/>
          <w:sz w:val="28"/>
          <w:szCs w:val="28"/>
          <w:cs/>
        </w:rPr>
        <w:t>หนี้ที่เกิ</w:t>
      </w:r>
      <w:r w:rsidR="003E0657" w:rsidRPr="000E68FD">
        <w:rPr>
          <w:rFonts w:ascii="Angsana New" w:hAnsi="Angsana New" w:hint="cs"/>
          <w:sz w:val="28"/>
          <w:szCs w:val="28"/>
          <w:cs/>
        </w:rPr>
        <w:t>น</w:t>
      </w:r>
      <w:r w:rsidRPr="000E68FD">
        <w:rPr>
          <w:rFonts w:ascii="Angsana New" w:hAnsi="Angsana New"/>
          <w:sz w:val="28"/>
          <w:szCs w:val="28"/>
          <w:cs/>
        </w:rPr>
        <w:t>กว่า</w:t>
      </w:r>
      <w:r w:rsidRPr="009C36CC">
        <w:rPr>
          <w:rFonts w:ascii="Angsana New" w:hAnsi="Angsana New"/>
          <w:spacing w:val="4"/>
          <w:sz w:val="28"/>
          <w:szCs w:val="28"/>
          <w:cs/>
        </w:rPr>
        <w:t>กำหนดรับชำระ บริษัทได้ดำเนินการตามกฎหมายกับตัวแทนและนายหน้า</w:t>
      </w:r>
      <w:r w:rsidR="00F40BF0" w:rsidRPr="009C36CC">
        <w:rPr>
          <w:rFonts w:ascii="Angsana New" w:hAnsi="Angsana New" w:hint="cs"/>
          <w:spacing w:val="4"/>
          <w:sz w:val="28"/>
          <w:szCs w:val="28"/>
          <w:cs/>
        </w:rPr>
        <w:t>ตามนโยบายของบริษัท</w:t>
      </w:r>
      <w:r w:rsidRPr="009C36CC">
        <w:rPr>
          <w:rFonts w:ascii="Angsana New" w:hAnsi="Angsana New"/>
          <w:spacing w:val="4"/>
          <w:sz w:val="28"/>
          <w:szCs w:val="28"/>
          <w:cs/>
        </w:rPr>
        <w:t>เป็นกรณีไป ณ</w:t>
      </w:r>
      <w:r w:rsidR="00050DF4" w:rsidRPr="009C36CC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5F3E45" w:rsidRPr="009C36CC">
        <w:rPr>
          <w:rFonts w:ascii="Angsana New" w:hAnsi="Angsana New"/>
          <w:spacing w:val="4"/>
          <w:sz w:val="28"/>
          <w:szCs w:val="28"/>
          <w:cs/>
        </w:rPr>
        <w:t xml:space="preserve">วันที่ </w:t>
      </w:r>
      <w:r w:rsidR="000E68FD">
        <w:rPr>
          <w:rFonts w:ascii="Angsana New" w:hAnsi="Angsana New"/>
          <w:sz w:val="28"/>
          <w:szCs w:val="28"/>
        </w:rPr>
        <w:t>30</w:t>
      </w:r>
      <w:r w:rsidR="000E68FD" w:rsidRPr="001859AF">
        <w:rPr>
          <w:rFonts w:ascii="Angsana New" w:hAnsi="Angsana New"/>
          <w:sz w:val="28"/>
          <w:szCs w:val="28"/>
        </w:rPr>
        <w:t xml:space="preserve"> </w:t>
      </w:r>
      <w:r w:rsidR="000E68FD">
        <w:rPr>
          <w:rFonts w:ascii="Angsana New" w:hAnsi="Angsana New"/>
          <w:sz w:val="28"/>
          <w:szCs w:val="28"/>
          <w:cs/>
        </w:rPr>
        <w:t>ม</w:t>
      </w:r>
      <w:r w:rsidR="000E68FD">
        <w:rPr>
          <w:rFonts w:ascii="Angsana New" w:hAnsi="Angsana New" w:hint="cs"/>
          <w:sz w:val="28"/>
          <w:szCs w:val="28"/>
          <w:cs/>
        </w:rPr>
        <w:t>ิถุนายน</w:t>
      </w:r>
      <w:r w:rsidR="000E68FD" w:rsidRPr="005067F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E68FD" w:rsidRPr="005067F3">
        <w:rPr>
          <w:rFonts w:asciiTheme="majorBidi" w:hAnsiTheme="majorBidi" w:cstheme="majorBidi"/>
          <w:sz w:val="28"/>
          <w:szCs w:val="28"/>
        </w:rPr>
        <w:t>256</w:t>
      </w:r>
      <w:r w:rsidR="000E68FD">
        <w:rPr>
          <w:rFonts w:asciiTheme="majorBidi" w:hAnsiTheme="majorBidi" w:cstheme="majorBidi"/>
          <w:sz w:val="28"/>
          <w:szCs w:val="28"/>
        </w:rPr>
        <w:t>3</w:t>
      </w:r>
      <w:r w:rsidR="000E68FD" w:rsidRPr="005067F3">
        <w:rPr>
          <w:rFonts w:asciiTheme="majorBidi" w:hAnsiTheme="majorBidi" w:cstheme="majorBidi"/>
          <w:sz w:val="28"/>
          <w:szCs w:val="28"/>
        </w:rPr>
        <w:t xml:space="preserve"> </w:t>
      </w:r>
      <w:r w:rsidR="005F3E45" w:rsidRPr="005067F3">
        <w:rPr>
          <w:rFonts w:asciiTheme="majorBidi" w:hAnsiTheme="majorBidi" w:cstheme="majorBidi"/>
          <w:sz w:val="28"/>
          <w:szCs w:val="28"/>
        </w:rPr>
        <w:t xml:space="preserve"> </w:t>
      </w:r>
      <w:r w:rsidRPr="001A2480">
        <w:rPr>
          <w:rFonts w:ascii="Angsana New" w:hAnsi="Angsana New"/>
          <w:sz w:val="28"/>
          <w:szCs w:val="28"/>
          <w:cs/>
        </w:rPr>
        <w:t>บริษัทตั้งค่าเผื่อ</w:t>
      </w:r>
      <w:r w:rsidRPr="00687607">
        <w:rPr>
          <w:rFonts w:ascii="Angsana New" w:hAnsi="Angsana New"/>
          <w:sz w:val="28"/>
          <w:szCs w:val="28"/>
          <w:cs/>
        </w:rPr>
        <w:t>หนี้สงสัยจะสูญจำนวน</w:t>
      </w:r>
      <w:r w:rsidR="00687607" w:rsidRPr="00687607">
        <w:rPr>
          <w:rFonts w:ascii="Angsana New" w:hAnsi="Angsana New"/>
          <w:sz w:val="28"/>
          <w:szCs w:val="28"/>
        </w:rPr>
        <w:t xml:space="preserve"> 46.3</w:t>
      </w:r>
      <w:r w:rsidRPr="00687607">
        <w:rPr>
          <w:rFonts w:ascii="Angsana New" w:hAnsi="Angsana New"/>
          <w:sz w:val="28"/>
          <w:szCs w:val="28"/>
          <w:cs/>
        </w:rPr>
        <w:t xml:space="preserve"> ล้านบาท</w:t>
      </w:r>
      <w:r w:rsidR="00FB710E" w:rsidRPr="00687607">
        <w:rPr>
          <w:rFonts w:ascii="Angsana New" w:hAnsi="Angsana New"/>
          <w:sz w:val="28"/>
          <w:szCs w:val="28"/>
        </w:rPr>
        <w:t xml:space="preserve"> </w:t>
      </w:r>
      <w:r w:rsidR="00F47A82" w:rsidRPr="00687607">
        <w:rPr>
          <w:rFonts w:ascii="Angsana New" w:hAnsi="Angsana New" w:hint="cs"/>
          <w:spacing w:val="4"/>
          <w:sz w:val="28"/>
          <w:szCs w:val="28"/>
          <w:cs/>
        </w:rPr>
        <w:t>(</w:t>
      </w:r>
      <w:r w:rsidR="00F47A82" w:rsidRPr="00687607">
        <w:rPr>
          <w:rFonts w:asciiTheme="majorBidi" w:hAnsiTheme="majorBidi" w:cstheme="majorBidi"/>
          <w:sz w:val="28"/>
          <w:szCs w:val="28"/>
        </w:rPr>
        <w:t>31</w:t>
      </w:r>
      <w:r w:rsidR="00F47A82" w:rsidRPr="000D258E">
        <w:rPr>
          <w:rFonts w:asciiTheme="majorBidi" w:hAnsiTheme="majorBidi" w:cstheme="majorBidi"/>
          <w:sz w:val="28"/>
          <w:szCs w:val="28"/>
        </w:rPr>
        <w:t xml:space="preserve"> </w:t>
      </w:r>
      <w:r w:rsidR="00F47A82" w:rsidRPr="000D258E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F47A82" w:rsidRPr="005067F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47A82" w:rsidRPr="005067F3">
        <w:rPr>
          <w:rFonts w:asciiTheme="majorBidi" w:hAnsiTheme="majorBidi" w:cstheme="majorBidi"/>
          <w:sz w:val="28"/>
          <w:szCs w:val="28"/>
        </w:rPr>
        <w:t>256</w:t>
      </w:r>
      <w:r w:rsidR="00F47A82">
        <w:rPr>
          <w:rFonts w:asciiTheme="majorBidi" w:hAnsiTheme="majorBidi" w:cstheme="majorBidi"/>
          <w:sz w:val="28"/>
          <w:szCs w:val="28"/>
        </w:rPr>
        <w:t xml:space="preserve">2 : </w:t>
      </w:r>
      <w:r w:rsidR="00FA4FF0">
        <w:rPr>
          <w:rFonts w:ascii="Angsana New" w:hAnsi="Angsana New"/>
          <w:sz w:val="28"/>
          <w:szCs w:val="28"/>
        </w:rPr>
        <w:t>199.</w:t>
      </w:r>
      <w:r w:rsidR="005F3E45">
        <w:rPr>
          <w:rFonts w:ascii="Angsana New" w:hAnsi="Angsana New"/>
          <w:sz w:val="28"/>
          <w:szCs w:val="28"/>
        </w:rPr>
        <w:t>2</w:t>
      </w:r>
      <w:r w:rsidR="002917D3" w:rsidRPr="001A2480">
        <w:rPr>
          <w:rFonts w:ascii="Angsana New" w:hAnsi="Angsana New"/>
          <w:sz w:val="28"/>
          <w:szCs w:val="28"/>
        </w:rPr>
        <w:t xml:space="preserve"> </w:t>
      </w:r>
      <w:r w:rsidR="002917D3" w:rsidRPr="001A2480">
        <w:rPr>
          <w:rFonts w:ascii="Angsana New" w:hAnsi="Angsana New" w:hint="cs"/>
          <w:sz w:val="28"/>
          <w:szCs w:val="28"/>
          <w:cs/>
        </w:rPr>
        <w:t>ล้านบาท</w:t>
      </w:r>
      <w:r w:rsidR="00F47A82">
        <w:rPr>
          <w:rFonts w:ascii="Angsana New" w:hAnsi="Angsana New" w:hint="cs"/>
          <w:sz w:val="28"/>
          <w:szCs w:val="28"/>
          <w:cs/>
        </w:rPr>
        <w:t>)</w:t>
      </w:r>
      <w:r w:rsidR="00FB710E" w:rsidRPr="002917D3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2917D3">
        <w:rPr>
          <w:rFonts w:ascii="Angsana New" w:hAnsi="Angsana New"/>
          <w:spacing w:val="-6"/>
          <w:sz w:val="28"/>
          <w:szCs w:val="28"/>
          <w:cs/>
        </w:rPr>
        <w:t>ฝ่ายบริหาร</w:t>
      </w:r>
      <w:r w:rsidRPr="002638F1">
        <w:rPr>
          <w:rFonts w:ascii="Angsana New" w:hAnsi="Angsana New"/>
          <w:sz w:val="28"/>
          <w:szCs w:val="28"/>
          <w:cs/>
        </w:rPr>
        <w:t>ของ</w:t>
      </w:r>
      <w:r w:rsidR="004E64C6" w:rsidRPr="002638F1">
        <w:rPr>
          <w:rFonts w:ascii="Angsana New" w:hAnsi="Angsana New"/>
          <w:sz w:val="28"/>
          <w:szCs w:val="28"/>
          <w:cs/>
        </w:rPr>
        <w:t>บริษัท</w:t>
      </w:r>
      <w:r w:rsidRPr="002638F1">
        <w:rPr>
          <w:rFonts w:ascii="Angsana New" w:hAnsi="Angsana New"/>
          <w:sz w:val="28"/>
          <w:szCs w:val="28"/>
          <w:cs/>
        </w:rPr>
        <w:t>เชื่อว่าค่าเผื่อหนี้สงสัยจะสูญจำนวนดังกล่าวเพียงพอต่อผลเสียหายที่อาจเกิดขึ้นจากการเรียกเก็บเงินจากลูกหนี้ไม่ได้</w:t>
      </w:r>
    </w:p>
    <w:p w14:paraId="7D785374" w14:textId="77777777" w:rsidR="000E68FD" w:rsidRDefault="000E68FD" w:rsidP="000E68F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0C267783" w14:textId="77777777" w:rsidR="000E68FD" w:rsidRDefault="000E68FD" w:rsidP="000E68F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AC3A57F" w14:textId="77777777" w:rsidR="000E68FD" w:rsidRDefault="000E68FD" w:rsidP="000E68F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03602E88" w14:textId="69644714" w:rsidR="00B8760F" w:rsidRPr="00C45BAD" w:rsidRDefault="00B8760F" w:rsidP="00206E70">
      <w:pPr>
        <w:pStyle w:val="FSNoteNumbered"/>
        <w:numPr>
          <w:ilvl w:val="0"/>
          <w:numId w:val="17"/>
        </w:numPr>
        <w:spacing w:after="120"/>
        <w:ind w:left="540" w:hanging="540"/>
        <w:rPr>
          <w:b/>
          <w:bCs/>
          <w:u w:val="none"/>
          <w:cs/>
        </w:rPr>
      </w:pPr>
      <w:r w:rsidRPr="00C45BAD">
        <w:rPr>
          <w:b/>
          <w:bCs/>
          <w:u w:val="none"/>
          <w:cs/>
        </w:rPr>
        <w:lastRenderedPageBreak/>
        <w:t xml:space="preserve">สินทรัพย์จากการประกันภัยต่อ 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0"/>
        <w:gridCol w:w="1530"/>
        <w:gridCol w:w="270"/>
        <w:gridCol w:w="1530"/>
      </w:tblGrid>
      <w:tr w:rsidR="00717871" w:rsidRPr="001F3F4C" w14:paraId="5FED9095" w14:textId="77777777" w:rsidTr="000E68FD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BE5C7F6" w14:textId="77777777" w:rsidR="00B8760F" w:rsidRPr="001F3F4C" w:rsidRDefault="00B8760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34F6D1" w14:textId="77777777" w:rsidR="00B8760F" w:rsidRPr="001F3F4C" w:rsidRDefault="001804F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1F3F4C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พัน</w:t>
            </w:r>
            <w:r w:rsidR="00B8760F" w:rsidRPr="001F3F4C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5F3E45" w:rsidRPr="001F3F4C" w14:paraId="410237F2" w14:textId="77777777" w:rsidTr="004C65B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7D08A1B" w14:textId="77777777" w:rsidR="005F3E45" w:rsidRPr="001F3F4C" w:rsidRDefault="005F3E45" w:rsidP="005F3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4F0FD0" w14:textId="104D145A" w:rsidR="005F3E45" w:rsidRPr="001F3F4C" w:rsidRDefault="000E68FD" w:rsidP="005F3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1E8EE2" w14:textId="77777777" w:rsidR="005F3E45" w:rsidRPr="001F3F4C" w:rsidRDefault="005F3E45" w:rsidP="005F3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5C324A" w14:textId="10558352" w:rsidR="005F3E45" w:rsidRPr="001F3F4C" w:rsidRDefault="005F3E45" w:rsidP="005F3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717871" w:rsidRPr="001F3F4C" w14:paraId="067C3B9B" w14:textId="77777777" w:rsidTr="004912E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D290A72" w14:textId="17F800F1" w:rsidR="0055171F" w:rsidRPr="001F3F4C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1F3F4C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826E7C" w14:textId="77777777" w:rsidR="0055171F" w:rsidRPr="001F3F4C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D5784A" w14:textId="77777777" w:rsidR="0055171F" w:rsidRPr="001F3F4C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74A8CB" w14:textId="77777777" w:rsidR="0055171F" w:rsidRPr="001F3F4C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4912E7" w:rsidRPr="001F3F4C" w14:paraId="197F3767" w14:textId="77777777" w:rsidTr="004912E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7076433" w14:textId="77777777" w:rsidR="004912E7" w:rsidRPr="001F3F4C" w:rsidRDefault="004912E7" w:rsidP="0049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3F4C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  <w:r w:rsidRPr="001F3F4C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19BEFE4" w14:textId="5A0B9A87" w:rsidR="004912E7" w:rsidRPr="001F3F4C" w:rsidRDefault="004912E7" w:rsidP="0049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110,188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4EBEDD" w14:textId="77777777" w:rsidR="004912E7" w:rsidRPr="001F3F4C" w:rsidRDefault="004912E7" w:rsidP="0049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5FD179A" w14:textId="096B8AEC" w:rsidR="004912E7" w:rsidRPr="001F3F4C" w:rsidRDefault="004912E7" w:rsidP="0049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103,501</w:t>
            </w:r>
          </w:p>
        </w:tc>
      </w:tr>
      <w:tr w:rsidR="004912E7" w:rsidRPr="001F3F4C" w14:paraId="569750CB" w14:textId="77777777" w:rsidTr="004912E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07D36B2" w14:textId="77777777" w:rsidR="004912E7" w:rsidRPr="001F3F4C" w:rsidRDefault="004912E7" w:rsidP="0049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1F3F4C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EA8210F" w14:textId="77777777" w:rsidR="004912E7" w:rsidRPr="001F3F4C" w:rsidRDefault="004912E7" w:rsidP="0049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09007C" w14:textId="77777777" w:rsidR="004912E7" w:rsidRPr="001F3F4C" w:rsidRDefault="004912E7" w:rsidP="0049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B646C2F" w14:textId="77777777" w:rsidR="004912E7" w:rsidRPr="001F3F4C" w:rsidRDefault="004912E7" w:rsidP="0049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4912E7" w:rsidRPr="001F3F4C" w14:paraId="10FFF598" w14:textId="77777777" w:rsidTr="004912E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6035032" w14:textId="77777777" w:rsidR="004912E7" w:rsidRPr="001F3F4C" w:rsidRDefault="004912E7" w:rsidP="0049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F3F4C">
              <w:rPr>
                <w:rFonts w:asciiTheme="majorBidi" w:hAnsiTheme="majorBidi" w:cstheme="majorBidi"/>
                <w:sz w:val="28"/>
                <w:szCs w:val="28"/>
              </w:rPr>
              <w:t xml:space="preserve"> -  </w:t>
            </w:r>
            <w:r w:rsidRPr="001F3F4C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สำรองเบี้ยประกันภัยที่ยังไม่ถือเป็นรายได้จากการประกันภัยต่อ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28367A" w14:textId="0A34120D" w:rsidR="004912E7" w:rsidRPr="001F3F4C" w:rsidRDefault="004912E7" w:rsidP="0049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172,367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BEB585" w14:textId="77777777" w:rsidR="004912E7" w:rsidRPr="001F3F4C" w:rsidRDefault="004912E7" w:rsidP="0049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4688EF" w14:textId="4B06F22E" w:rsidR="004912E7" w:rsidRPr="001F3F4C" w:rsidRDefault="004912E7" w:rsidP="0049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1554B">
              <w:rPr>
                <w:rFonts w:asciiTheme="majorBidi" w:eastAsia="Cordia New" w:hAnsiTheme="majorBidi" w:cstheme="majorBidi"/>
                <w:sz w:val="28"/>
                <w:szCs w:val="28"/>
              </w:rPr>
              <w:t>106,063</w:t>
            </w:r>
          </w:p>
        </w:tc>
      </w:tr>
      <w:tr w:rsidR="004912E7" w:rsidRPr="001F3F4C" w14:paraId="46B0ACB0" w14:textId="77777777" w:rsidTr="004912E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67D879C" w14:textId="77777777" w:rsidR="004912E7" w:rsidRPr="001F3F4C" w:rsidRDefault="004912E7" w:rsidP="0049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double"/>
                <w:cs/>
              </w:rPr>
            </w:pPr>
            <w:r w:rsidRPr="001F3F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C838C6" w14:textId="0AA52A82" w:rsidR="004912E7" w:rsidRPr="008D0278" w:rsidRDefault="004912E7" w:rsidP="0049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282,555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36DA40" w14:textId="77777777" w:rsidR="004912E7" w:rsidRPr="008D0278" w:rsidRDefault="004912E7" w:rsidP="0049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5F8652" w14:textId="03E5624E" w:rsidR="004912E7" w:rsidRPr="008D0278" w:rsidRDefault="004912E7" w:rsidP="0049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8D027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209,564</w:t>
            </w:r>
          </w:p>
        </w:tc>
      </w:tr>
    </w:tbl>
    <w:p w14:paraId="02DDBEEC" w14:textId="33F1F67E" w:rsidR="008877F8" w:rsidRPr="00C45BAD" w:rsidRDefault="008877F8" w:rsidP="00206E70">
      <w:pPr>
        <w:pStyle w:val="FSNoteNumbered"/>
        <w:numPr>
          <w:ilvl w:val="0"/>
          <w:numId w:val="17"/>
        </w:numPr>
        <w:spacing w:after="120"/>
        <w:ind w:left="540" w:hanging="540"/>
        <w:rPr>
          <w:b/>
          <w:bCs/>
          <w:u w:val="none"/>
          <w:cs/>
        </w:rPr>
      </w:pPr>
      <w:r w:rsidRPr="00C45BAD">
        <w:rPr>
          <w:b/>
          <w:bCs/>
          <w:u w:val="none"/>
          <w:cs/>
        </w:rPr>
        <w:t xml:space="preserve">ลูกหนี้จากสัญญาประกันภัยต่อ 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0"/>
        <w:gridCol w:w="1530"/>
        <w:gridCol w:w="270"/>
        <w:gridCol w:w="1530"/>
      </w:tblGrid>
      <w:tr w:rsidR="00717871" w:rsidRPr="00EA2538" w14:paraId="53E8903A" w14:textId="77777777" w:rsidTr="000E68FD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FF21531" w14:textId="77777777" w:rsidR="008877F8" w:rsidRPr="00EA2538" w:rsidRDefault="008877F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right w:val="nil"/>
            </w:tcBorders>
          </w:tcPr>
          <w:p w14:paraId="5523A7C8" w14:textId="77777777" w:rsidR="008877F8" w:rsidRPr="00EA2538" w:rsidRDefault="001804F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8877F8"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5F3E45" w:rsidRPr="00EA2538" w14:paraId="06F0BE31" w14:textId="77777777" w:rsidTr="004912E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BF1E27B" w14:textId="77777777" w:rsidR="005F3E45" w:rsidRPr="00EA2538" w:rsidRDefault="005F3E45" w:rsidP="005F3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8A4142" w14:textId="7783C7B4" w:rsidR="005F3E45" w:rsidRPr="00EA2538" w:rsidRDefault="000E68FD" w:rsidP="005F3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F639C6" w14:textId="77777777" w:rsidR="005F3E45" w:rsidRPr="00EA2538" w:rsidRDefault="005F3E45" w:rsidP="005F3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132EA1" w14:textId="440814BD" w:rsidR="005F3E45" w:rsidRPr="00EA2538" w:rsidRDefault="005F3E45" w:rsidP="005F3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4912E7" w:rsidRPr="00EA2538" w14:paraId="0AAB3C77" w14:textId="77777777" w:rsidTr="004912E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CBD2043" w14:textId="77777777" w:rsidR="004912E7" w:rsidRPr="00EA2538" w:rsidRDefault="004912E7" w:rsidP="0049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เงินค้างรับเกี่ยวกับการประกันภัยต่อ 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8B8899" w14:textId="0F623115" w:rsidR="004912E7" w:rsidRPr="008D0278" w:rsidRDefault="004912E7" w:rsidP="0049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181,649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0442C1" w14:textId="77777777" w:rsidR="004912E7" w:rsidRPr="008D0278" w:rsidRDefault="004912E7" w:rsidP="0049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81B28B" w14:textId="4DBC25EE" w:rsidR="004912E7" w:rsidRPr="008D0278" w:rsidRDefault="004912E7" w:rsidP="0049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D0278">
              <w:rPr>
                <w:rFonts w:asciiTheme="majorBidi" w:eastAsia="Cordia New" w:hAnsiTheme="majorBidi" w:cstheme="majorBidi"/>
                <w:sz w:val="28"/>
                <w:szCs w:val="28"/>
              </w:rPr>
              <w:t>207,758</w:t>
            </w:r>
          </w:p>
        </w:tc>
      </w:tr>
      <w:tr w:rsidR="004912E7" w:rsidRPr="00EA2538" w14:paraId="301BF792" w14:textId="77777777" w:rsidTr="004912E7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63B5D06" w14:textId="77777777" w:rsidR="004912E7" w:rsidRPr="00EA2538" w:rsidRDefault="004912E7" w:rsidP="0049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25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6C9293" w14:textId="4501BEAE" w:rsidR="004912E7" w:rsidRPr="008D0278" w:rsidRDefault="004912E7" w:rsidP="0049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(126,935)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3FD609" w14:textId="77777777" w:rsidR="004912E7" w:rsidRPr="008D0278" w:rsidRDefault="004912E7" w:rsidP="0049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02FFCC" w14:textId="4580CA0C" w:rsidR="004912E7" w:rsidRPr="008D0278" w:rsidRDefault="004912E7" w:rsidP="0049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D0278">
              <w:rPr>
                <w:rFonts w:asciiTheme="majorBidi" w:eastAsia="Cordia New" w:hAnsiTheme="majorBidi" w:cstheme="majorBidi"/>
                <w:sz w:val="28"/>
                <w:szCs w:val="28"/>
              </w:rPr>
              <w:t>(94,831)</w:t>
            </w:r>
          </w:p>
        </w:tc>
      </w:tr>
      <w:tr w:rsidR="004912E7" w:rsidRPr="00EA2538" w14:paraId="21D8B52A" w14:textId="77777777" w:rsidTr="00C44233">
        <w:trPr>
          <w:trHeight w:val="251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BF57A4D" w14:textId="77777777" w:rsidR="004912E7" w:rsidRPr="00EA2538" w:rsidRDefault="004912E7" w:rsidP="0049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double"/>
              </w:rPr>
            </w:pPr>
            <w:r w:rsidRPr="00EA253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61A2C7" w14:textId="6EFD010F" w:rsidR="004912E7" w:rsidRPr="008D0278" w:rsidRDefault="004912E7" w:rsidP="0049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54,714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AE9F15" w14:textId="77777777" w:rsidR="004912E7" w:rsidRPr="008D0278" w:rsidRDefault="004912E7" w:rsidP="0049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14:paraId="3D19CCF5" w14:textId="74549E92" w:rsidR="004912E7" w:rsidRPr="008D0278" w:rsidRDefault="004912E7" w:rsidP="0049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8D027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112,927</w:t>
            </w:r>
          </w:p>
        </w:tc>
      </w:tr>
    </w:tbl>
    <w:p w14:paraId="11AABDCA" w14:textId="0C7857FF" w:rsidR="008877F8" w:rsidRPr="00EA2538" w:rsidRDefault="008877F8" w:rsidP="006F71D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3C1901">
        <w:rPr>
          <w:rFonts w:ascii="Angsana New" w:hAnsi="Angsana New"/>
          <w:sz w:val="28"/>
          <w:szCs w:val="28"/>
          <w:cs/>
        </w:rPr>
        <w:t xml:space="preserve">ณ </w:t>
      </w:r>
      <w:r w:rsidR="005F3E45" w:rsidRPr="00567C8D">
        <w:rPr>
          <w:rFonts w:ascii="Angsana New" w:hAnsi="Angsana New"/>
          <w:spacing w:val="2"/>
          <w:sz w:val="28"/>
          <w:szCs w:val="28"/>
          <w:cs/>
        </w:rPr>
        <w:t xml:space="preserve">วันที่ </w:t>
      </w:r>
      <w:r w:rsidR="000E68FD">
        <w:rPr>
          <w:rFonts w:asciiTheme="majorBidi" w:hAnsiTheme="majorBidi" w:cstheme="majorBidi"/>
          <w:sz w:val="28"/>
          <w:szCs w:val="28"/>
        </w:rPr>
        <w:t xml:space="preserve">30 </w:t>
      </w:r>
      <w:r w:rsidR="000E68FD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0E68FD">
        <w:rPr>
          <w:rFonts w:asciiTheme="majorBidi" w:hAnsiTheme="majorBidi" w:cstheme="majorBidi"/>
          <w:sz w:val="28"/>
          <w:szCs w:val="28"/>
        </w:rPr>
        <w:t xml:space="preserve"> </w:t>
      </w:r>
      <w:r w:rsidR="000E68FD" w:rsidRPr="005067F3">
        <w:rPr>
          <w:rFonts w:asciiTheme="majorBidi" w:hAnsiTheme="majorBidi" w:cstheme="majorBidi"/>
          <w:sz w:val="28"/>
          <w:szCs w:val="28"/>
        </w:rPr>
        <w:t>256</w:t>
      </w:r>
      <w:r w:rsidR="000E68FD">
        <w:rPr>
          <w:rFonts w:asciiTheme="majorBidi" w:hAnsiTheme="majorBidi" w:cstheme="majorBidi"/>
          <w:sz w:val="28"/>
          <w:szCs w:val="28"/>
        </w:rPr>
        <w:t xml:space="preserve">3 </w:t>
      </w:r>
      <w:r w:rsidR="005F3E45" w:rsidRPr="005067F3">
        <w:rPr>
          <w:rFonts w:asciiTheme="majorBidi" w:hAnsiTheme="majorBidi" w:cstheme="majorBidi"/>
          <w:sz w:val="28"/>
          <w:szCs w:val="28"/>
          <w:cs/>
        </w:rPr>
        <w:t xml:space="preserve">และวันที่ </w:t>
      </w:r>
      <w:r w:rsidR="005F3E45" w:rsidRPr="005067F3">
        <w:rPr>
          <w:rFonts w:asciiTheme="majorBidi" w:hAnsiTheme="majorBidi" w:cstheme="majorBidi"/>
          <w:sz w:val="28"/>
          <w:szCs w:val="28"/>
        </w:rPr>
        <w:t xml:space="preserve">31 </w:t>
      </w:r>
      <w:r w:rsidR="005F3E45" w:rsidRPr="005067F3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5F3E45" w:rsidRPr="005067F3">
        <w:rPr>
          <w:rFonts w:asciiTheme="majorBidi" w:hAnsiTheme="majorBidi" w:cstheme="majorBidi"/>
          <w:sz w:val="28"/>
          <w:szCs w:val="28"/>
        </w:rPr>
        <w:t>256</w:t>
      </w:r>
      <w:r w:rsidR="005F3E45">
        <w:rPr>
          <w:rFonts w:asciiTheme="majorBidi" w:hAnsiTheme="majorBidi" w:cstheme="majorBidi"/>
          <w:sz w:val="28"/>
          <w:szCs w:val="28"/>
        </w:rPr>
        <w:t>2</w:t>
      </w:r>
      <w:r w:rsidR="00C7625A" w:rsidRPr="003C1901">
        <w:rPr>
          <w:rFonts w:ascii="Angsana New" w:hAnsi="Angsana New"/>
          <w:sz w:val="28"/>
          <w:szCs w:val="28"/>
          <w:cs/>
        </w:rPr>
        <w:t xml:space="preserve"> </w:t>
      </w:r>
      <w:r w:rsidRPr="003C1901">
        <w:rPr>
          <w:rFonts w:ascii="Angsana New" w:hAnsi="Angsana New"/>
          <w:sz w:val="28"/>
          <w:szCs w:val="28"/>
          <w:cs/>
        </w:rPr>
        <w:t>ยอดคงเหลือของเงินค้างรับเกี่ยวกับการประกันภัยต่อโดยจำแนกอายุตามเงินต้นที่ค้างชำระแสดงได้ดังนี้</w:t>
      </w:r>
    </w:p>
    <w:tbl>
      <w:tblPr>
        <w:tblW w:w="909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5760"/>
        <w:gridCol w:w="1530"/>
        <w:gridCol w:w="270"/>
        <w:gridCol w:w="1530"/>
      </w:tblGrid>
      <w:tr w:rsidR="00717871" w:rsidRPr="00EA2538" w14:paraId="1681B501" w14:textId="77777777" w:rsidTr="000E68FD">
        <w:tc>
          <w:tcPr>
            <w:tcW w:w="5760" w:type="dxa"/>
          </w:tcPr>
          <w:p w14:paraId="5E3FA454" w14:textId="77777777" w:rsidR="008877F8" w:rsidRPr="00EA2538" w:rsidRDefault="008877F8" w:rsidP="00D4650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</w:tcPr>
          <w:p w14:paraId="4A902253" w14:textId="77777777" w:rsidR="008877F8" w:rsidRPr="00EA2538" w:rsidRDefault="00244DFE" w:rsidP="00D4650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8877F8"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5F3E45" w:rsidRPr="00EA2538" w14:paraId="0F20A2EB" w14:textId="77777777" w:rsidTr="004C65B2">
        <w:tc>
          <w:tcPr>
            <w:tcW w:w="5760" w:type="dxa"/>
          </w:tcPr>
          <w:p w14:paraId="09099B98" w14:textId="77777777" w:rsidR="005F3E45" w:rsidRPr="00EA2538" w:rsidRDefault="005F3E45" w:rsidP="005F3E4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0A2BA7C" w14:textId="176536D0" w:rsidR="005F3E45" w:rsidRPr="00EA2538" w:rsidRDefault="000E68FD" w:rsidP="005F3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DD8FD98" w14:textId="77777777" w:rsidR="005F3E45" w:rsidRPr="00EA2538" w:rsidRDefault="005F3E45" w:rsidP="005F3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8855BD3" w14:textId="4CB594D9" w:rsidR="005F3E45" w:rsidRPr="00EA2538" w:rsidRDefault="005F3E45" w:rsidP="005F3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451431" w:rsidRPr="00EA2538" w14:paraId="481ADE2C" w14:textId="77777777" w:rsidTr="00C44233">
        <w:tc>
          <w:tcPr>
            <w:tcW w:w="5760" w:type="dxa"/>
            <w:vAlign w:val="bottom"/>
          </w:tcPr>
          <w:p w14:paraId="7216CF1C" w14:textId="77777777" w:rsidR="00451431" w:rsidRPr="00EA2538" w:rsidRDefault="00451431" w:rsidP="00451431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ยังไม่ถึงกำหนดรับชำระ</w:t>
            </w:r>
          </w:p>
        </w:tc>
        <w:tc>
          <w:tcPr>
            <w:tcW w:w="1530" w:type="dxa"/>
          </w:tcPr>
          <w:p w14:paraId="701458C9" w14:textId="5DCF8BA2" w:rsidR="00451431" w:rsidRPr="00EA2538" w:rsidRDefault="00451431" w:rsidP="0045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33,638</w:t>
            </w:r>
          </w:p>
        </w:tc>
        <w:tc>
          <w:tcPr>
            <w:tcW w:w="270" w:type="dxa"/>
          </w:tcPr>
          <w:p w14:paraId="579EFB59" w14:textId="77777777" w:rsidR="00451431" w:rsidRPr="00EA2538" w:rsidRDefault="00451431" w:rsidP="00451431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91D6791" w14:textId="74929960" w:rsidR="00451431" w:rsidRPr="00EA2538" w:rsidRDefault="00451431" w:rsidP="0045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451B">
              <w:rPr>
                <w:rFonts w:asciiTheme="majorBidi" w:eastAsia="Cordia New" w:hAnsiTheme="majorBidi" w:cstheme="majorBidi"/>
                <w:sz w:val="28"/>
                <w:szCs w:val="28"/>
              </w:rPr>
              <w:t>40,970</w:t>
            </w:r>
          </w:p>
        </w:tc>
      </w:tr>
      <w:tr w:rsidR="00451431" w:rsidRPr="00EA2538" w14:paraId="47F524D7" w14:textId="77777777" w:rsidTr="000E68FD">
        <w:tc>
          <w:tcPr>
            <w:tcW w:w="5760" w:type="dxa"/>
            <w:vAlign w:val="bottom"/>
          </w:tcPr>
          <w:p w14:paraId="49CA162D" w14:textId="77777777" w:rsidR="00451431" w:rsidRPr="00EA2538" w:rsidRDefault="00451431" w:rsidP="00451431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ค้างรับไม่เกินระยะเวลา</w:t>
            </w: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A2538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   </w:t>
            </w:r>
          </w:p>
        </w:tc>
        <w:tc>
          <w:tcPr>
            <w:tcW w:w="1530" w:type="dxa"/>
          </w:tcPr>
          <w:p w14:paraId="68C18E2B" w14:textId="13781E23" w:rsidR="00451431" w:rsidRPr="00EA2538" w:rsidRDefault="00451431" w:rsidP="0045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15,911</w:t>
            </w:r>
          </w:p>
        </w:tc>
        <w:tc>
          <w:tcPr>
            <w:tcW w:w="270" w:type="dxa"/>
          </w:tcPr>
          <w:p w14:paraId="6477EEF2" w14:textId="77777777" w:rsidR="00451431" w:rsidRPr="00EA2538" w:rsidRDefault="00451431" w:rsidP="00451431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816A642" w14:textId="1278F9EE" w:rsidR="00451431" w:rsidRPr="00EA2538" w:rsidRDefault="00451431" w:rsidP="0045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451B">
              <w:rPr>
                <w:rFonts w:asciiTheme="majorBidi" w:eastAsia="Cordia New" w:hAnsiTheme="majorBidi" w:cstheme="majorBidi"/>
                <w:sz w:val="28"/>
                <w:szCs w:val="28"/>
              </w:rPr>
              <w:t>37,35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</w:t>
            </w:r>
          </w:p>
        </w:tc>
      </w:tr>
      <w:tr w:rsidR="00451431" w:rsidRPr="00EA2538" w14:paraId="7E5EAC3E" w14:textId="77777777" w:rsidTr="000E68FD">
        <w:tc>
          <w:tcPr>
            <w:tcW w:w="5760" w:type="dxa"/>
            <w:vAlign w:val="bottom"/>
          </w:tcPr>
          <w:p w14:paraId="22933768" w14:textId="77777777" w:rsidR="00451431" w:rsidRPr="00EA2538" w:rsidRDefault="00451431" w:rsidP="00451431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ค้างรับเป็นระยะเวลา </w:t>
            </w:r>
            <w:r w:rsidRPr="00EA253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A253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A253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ปี</w:t>
            </w:r>
          </w:p>
        </w:tc>
        <w:tc>
          <w:tcPr>
            <w:tcW w:w="1530" w:type="dxa"/>
          </w:tcPr>
          <w:p w14:paraId="04C14875" w14:textId="742E5F24" w:rsidR="00451431" w:rsidRPr="00EA2538" w:rsidRDefault="00451431" w:rsidP="0045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4,275</w:t>
            </w:r>
          </w:p>
        </w:tc>
        <w:tc>
          <w:tcPr>
            <w:tcW w:w="270" w:type="dxa"/>
          </w:tcPr>
          <w:p w14:paraId="06056269" w14:textId="77777777" w:rsidR="00451431" w:rsidRPr="00EA2538" w:rsidRDefault="00451431" w:rsidP="00451431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79D0893" w14:textId="7F892DCE" w:rsidR="00451431" w:rsidRPr="00EA2538" w:rsidRDefault="00451431" w:rsidP="0045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451B">
              <w:rPr>
                <w:rFonts w:asciiTheme="majorBidi" w:eastAsia="Cordia New" w:hAnsiTheme="majorBidi" w:cstheme="majorBidi"/>
                <w:sz w:val="28"/>
                <w:szCs w:val="28"/>
              </w:rPr>
              <w:t>6,405</w:t>
            </w:r>
          </w:p>
        </w:tc>
      </w:tr>
      <w:tr w:rsidR="00451431" w:rsidRPr="00EA2538" w14:paraId="0DBEF6D1" w14:textId="77777777" w:rsidTr="00C44233">
        <w:tc>
          <w:tcPr>
            <w:tcW w:w="5760" w:type="dxa"/>
            <w:vAlign w:val="bottom"/>
          </w:tcPr>
          <w:p w14:paraId="1102B33F" w14:textId="77777777" w:rsidR="00451431" w:rsidRPr="00EA2538" w:rsidRDefault="00451431" w:rsidP="00451431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ค้างรับเกินกว่า </w:t>
            </w:r>
            <w:r w:rsidRPr="00EA253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A340F1" w14:textId="13DFC71F" w:rsidR="00451431" w:rsidRPr="00EA2538" w:rsidRDefault="00451431" w:rsidP="0045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127,825</w:t>
            </w:r>
          </w:p>
        </w:tc>
        <w:tc>
          <w:tcPr>
            <w:tcW w:w="270" w:type="dxa"/>
          </w:tcPr>
          <w:p w14:paraId="24FF3B37" w14:textId="77777777" w:rsidR="00451431" w:rsidRPr="00EA2538" w:rsidRDefault="00451431" w:rsidP="00451431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E8F6267" w14:textId="4E757AA3" w:rsidR="00451431" w:rsidRPr="00EA2538" w:rsidRDefault="00451431" w:rsidP="0045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451B">
              <w:rPr>
                <w:rFonts w:asciiTheme="majorBidi" w:eastAsia="Cordia New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</w:t>
            </w:r>
            <w:r w:rsidRPr="0016451B">
              <w:rPr>
                <w:rFonts w:asciiTheme="majorBidi" w:eastAsia="Cordia New" w:hAnsiTheme="majorBidi" w:cstheme="majorBidi"/>
                <w:sz w:val="28"/>
                <w:szCs w:val="28"/>
              </w:rPr>
              <w:t>3,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025</w:t>
            </w:r>
          </w:p>
        </w:tc>
      </w:tr>
      <w:tr w:rsidR="004912E7" w:rsidRPr="00EA2538" w14:paraId="2BA3DB79" w14:textId="77777777" w:rsidTr="00C44233">
        <w:tc>
          <w:tcPr>
            <w:tcW w:w="5760" w:type="dxa"/>
            <w:vAlign w:val="bottom"/>
          </w:tcPr>
          <w:p w14:paraId="720F6AE4" w14:textId="77777777" w:rsidR="004912E7" w:rsidRPr="00EA2538" w:rsidRDefault="004912E7" w:rsidP="004912E7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84AB28" w14:textId="0422377B" w:rsidR="004912E7" w:rsidRPr="00EA2538" w:rsidRDefault="004912E7" w:rsidP="0049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181,649</w:t>
            </w:r>
          </w:p>
        </w:tc>
        <w:tc>
          <w:tcPr>
            <w:tcW w:w="270" w:type="dxa"/>
          </w:tcPr>
          <w:p w14:paraId="00A700F7" w14:textId="77777777" w:rsidR="004912E7" w:rsidRPr="00EA2538" w:rsidRDefault="004912E7" w:rsidP="004912E7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1DCB8A2" w14:textId="0FE1D56E" w:rsidR="004912E7" w:rsidRPr="00EA2538" w:rsidRDefault="004912E7" w:rsidP="0049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207</w:t>
            </w:r>
            <w:r w:rsidRPr="0016451B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758</w:t>
            </w:r>
          </w:p>
        </w:tc>
      </w:tr>
      <w:tr w:rsidR="004912E7" w:rsidRPr="00EA2538" w14:paraId="0CE39772" w14:textId="77777777" w:rsidTr="00C44233">
        <w:tc>
          <w:tcPr>
            <w:tcW w:w="5760" w:type="dxa"/>
            <w:vAlign w:val="bottom"/>
          </w:tcPr>
          <w:p w14:paraId="48276DE9" w14:textId="77777777" w:rsidR="004912E7" w:rsidRPr="00EA2538" w:rsidRDefault="004912E7" w:rsidP="004912E7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25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B067A3" w14:textId="2FB72B8C" w:rsidR="004912E7" w:rsidRPr="00EA2538" w:rsidRDefault="004912E7" w:rsidP="0049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(126,935)</w:t>
            </w:r>
          </w:p>
        </w:tc>
        <w:tc>
          <w:tcPr>
            <w:tcW w:w="270" w:type="dxa"/>
          </w:tcPr>
          <w:p w14:paraId="2984AE3C" w14:textId="77777777" w:rsidR="004912E7" w:rsidRPr="00EA2538" w:rsidRDefault="004912E7" w:rsidP="004912E7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21CFB5A" w14:textId="41FFE211" w:rsidR="004912E7" w:rsidRPr="00EA2538" w:rsidRDefault="004912E7" w:rsidP="0049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451B">
              <w:rPr>
                <w:rFonts w:asciiTheme="majorBidi" w:eastAsia="Cordia New" w:hAnsiTheme="majorBidi" w:cstheme="majorBidi"/>
                <w:sz w:val="28"/>
                <w:szCs w:val="28"/>
              </w:rPr>
              <w:t>(94,831)</w:t>
            </w:r>
          </w:p>
        </w:tc>
      </w:tr>
      <w:tr w:rsidR="004912E7" w:rsidRPr="005067F3" w14:paraId="05A5A77B" w14:textId="77777777" w:rsidTr="00C44233">
        <w:tc>
          <w:tcPr>
            <w:tcW w:w="5760" w:type="dxa"/>
            <w:vAlign w:val="bottom"/>
          </w:tcPr>
          <w:p w14:paraId="1235AB89" w14:textId="77777777" w:rsidR="004912E7" w:rsidRPr="00EA2538" w:rsidRDefault="004912E7" w:rsidP="004912E7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A253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02664F" w14:textId="210E723C" w:rsidR="004912E7" w:rsidRPr="00EA2538" w:rsidRDefault="004912E7" w:rsidP="0049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54,714</w:t>
            </w:r>
          </w:p>
        </w:tc>
        <w:tc>
          <w:tcPr>
            <w:tcW w:w="270" w:type="dxa"/>
          </w:tcPr>
          <w:p w14:paraId="671BBFBC" w14:textId="77777777" w:rsidR="004912E7" w:rsidRPr="00EA2538" w:rsidRDefault="004912E7" w:rsidP="004912E7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E9783BD" w14:textId="24D722E8" w:rsidR="004912E7" w:rsidRPr="00673CB1" w:rsidRDefault="004912E7" w:rsidP="0049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112,927</w:t>
            </w:r>
          </w:p>
        </w:tc>
      </w:tr>
    </w:tbl>
    <w:p w14:paraId="23649E93" w14:textId="77777777" w:rsidR="00573053" w:rsidRDefault="00573053" w:rsidP="00573053">
      <w:pPr>
        <w:pStyle w:val="FSNoteNumbered"/>
        <w:numPr>
          <w:ilvl w:val="0"/>
          <w:numId w:val="0"/>
        </w:numPr>
        <w:spacing w:after="120"/>
        <w:ind w:left="540"/>
        <w:rPr>
          <w:b/>
          <w:bCs/>
          <w:u w:val="none"/>
          <w:cs/>
        </w:rPr>
      </w:pPr>
    </w:p>
    <w:p w14:paraId="3B4C8DBC" w14:textId="77777777" w:rsidR="000E68FD" w:rsidRDefault="000E68FD" w:rsidP="000E68FD">
      <w:pPr>
        <w:rPr>
          <w:rFonts w:cs="Arial"/>
          <w:cs/>
          <w:lang w:val="th-TH"/>
        </w:rPr>
      </w:pPr>
    </w:p>
    <w:p w14:paraId="02E62C42" w14:textId="77777777" w:rsidR="000E68FD" w:rsidRDefault="000E68FD" w:rsidP="000E68FD">
      <w:pPr>
        <w:rPr>
          <w:rFonts w:cs="Arial"/>
          <w:cs/>
          <w:lang w:val="th-TH"/>
        </w:rPr>
      </w:pPr>
    </w:p>
    <w:p w14:paraId="533C93FA" w14:textId="77777777" w:rsidR="000E68FD" w:rsidRDefault="000E68FD" w:rsidP="000E68FD">
      <w:pPr>
        <w:rPr>
          <w:rFonts w:cs="Arial"/>
          <w:cs/>
          <w:lang w:val="th-TH"/>
        </w:rPr>
      </w:pPr>
    </w:p>
    <w:p w14:paraId="5605B9E9" w14:textId="77777777" w:rsidR="000E68FD" w:rsidRDefault="000E68FD" w:rsidP="000E68FD">
      <w:pPr>
        <w:rPr>
          <w:rFonts w:cs="Arial"/>
          <w:cs/>
          <w:lang w:val="th-TH"/>
        </w:rPr>
      </w:pPr>
    </w:p>
    <w:p w14:paraId="34B9F331" w14:textId="77777777" w:rsidR="000E68FD" w:rsidRDefault="000E68FD" w:rsidP="000E68FD">
      <w:pPr>
        <w:rPr>
          <w:rFonts w:cs="Arial"/>
          <w:cs/>
          <w:lang w:val="th-TH"/>
        </w:rPr>
      </w:pPr>
    </w:p>
    <w:p w14:paraId="5CB36695" w14:textId="3B7FE223" w:rsidR="000E68FD" w:rsidRDefault="000E68FD" w:rsidP="000E68FD">
      <w:pPr>
        <w:rPr>
          <w:rFonts w:cs="Arial"/>
          <w:cs/>
          <w:lang w:val="th-TH"/>
        </w:rPr>
      </w:pPr>
    </w:p>
    <w:p w14:paraId="34132B23" w14:textId="77777777" w:rsidR="00292AAF" w:rsidRPr="00292AAF" w:rsidRDefault="00292AAF" w:rsidP="000E68FD">
      <w:pPr>
        <w:rPr>
          <w:rFonts w:cstheme="minorBidi"/>
          <w:cs/>
          <w:lang w:val="th-TH"/>
        </w:rPr>
      </w:pPr>
    </w:p>
    <w:p w14:paraId="69733C6A" w14:textId="77777777" w:rsidR="000E68FD" w:rsidRDefault="000E68FD" w:rsidP="000E68FD">
      <w:pPr>
        <w:rPr>
          <w:rFonts w:cs="Arial"/>
          <w:cs/>
          <w:lang w:val="th-TH"/>
        </w:rPr>
      </w:pPr>
    </w:p>
    <w:p w14:paraId="04E1A9FE" w14:textId="77777777" w:rsidR="000E68FD" w:rsidRDefault="000E68FD" w:rsidP="000E68FD">
      <w:pPr>
        <w:rPr>
          <w:rFonts w:cs="Arial"/>
          <w:cs/>
          <w:lang w:val="th-TH"/>
        </w:rPr>
      </w:pPr>
    </w:p>
    <w:p w14:paraId="2671F035" w14:textId="269C9DFB" w:rsidR="00E809E9" w:rsidRDefault="00E809E9" w:rsidP="00206E70">
      <w:pPr>
        <w:pStyle w:val="FSNoteNumbered"/>
        <w:numPr>
          <w:ilvl w:val="0"/>
          <w:numId w:val="17"/>
        </w:numPr>
        <w:spacing w:after="120"/>
        <w:ind w:left="540" w:hanging="540"/>
        <w:rPr>
          <w:b/>
          <w:bCs/>
          <w:u w:val="none"/>
          <w:cs/>
        </w:rPr>
      </w:pPr>
      <w:r>
        <w:rPr>
          <w:rFonts w:hint="cs"/>
          <w:b/>
          <w:bCs/>
          <w:u w:val="none"/>
          <w:cs/>
        </w:rPr>
        <w:lastRenderedPageBreak/>
        <w:t>สินทรัพย์ทางการเงินตราสารหนี้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09"/>
        <w:gridCol w:w="1539"/>
        <w:gridCol w:w="812"/>
        <w:gridCol w:w="1530"/>
      </w:tblGrid>
      <w:tr w:rsidR="00301BF8" w:rsidRPr="00E809E9" w14:paraId="1DA96D37" w14:textId="741DB188" w:rsidTr="000E68FD">
        <w:tc>
          <w:tcPr>
            <w:tcW w:w="5209" w:type="dxa"/>
          </w:tcPr>
          <w:p w14:paraId="7B66FC13" w14:textId="77777777" w:rsidR="00301BF8" w:rsidRPr="00E809E9" w:rsidRDefault="00301BF8" w:rsidP="00301BF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nil"/>
              <w:left w:val="nil"/>
              <w:right w:val="nil"/>
            </w:tcBorders>
          </w:tcPr>
          <w:p w14:paraId="77104A0D" w14:textId="6668DDF0" w:rsidR="00301BF8" w:rsidRPr="00E809E9" w:rsidRDefault="00301BF8" w:rsidP="00301BF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tcBorders>
              <w:top w:val="nil"/>
              <w:left w:val="nil"/>
              <w:right w:val="nil"/>
            </w:tcBorders>
          </w:tcPr>
          <w:p w14:paraId="46F5C018" w14:textId="77777777" w:rsidR="00301BF8" w:rsidRPr="00E809E9" w:rsidRDefault="00301BF8" w:rsidP="00301BF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309403" w14:textId="0FF6324B" w:rsidR="00301BF8" w:rsidRPr="00E809E9" w:rsidRDefault="00301BF8" w:rsidP="00301BF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301BF8" w:rsidRPr="00E809E9" w14:paraId="536EF1E8" w14:textId="0CAAF642" w:rsidTr="000E68FD">
        <w:tc>
          <w:tcPr>
            <w:tcW w:w="5209" w:type="dxa"/>
          </w:tcPr>
          <w:p w14:paraId="07CF939A" w14:textId="77777777" w:rsidR="00301BF8" w:rsidRPr="00E809E9" w:rsidRDefault="00301BF8" w:rsidP="00301BF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tcBorders>
              <w:left w:val="nil"/>
              <w:right w:val="nil"/>
            </w:tcBorders>
          </w:tcPr>
          <w:p w14:paraId="54DA1A66" w14:textId="60173C1E" w:rsidR="00301BF8" w:rsidRPr="00E809E9" w:rsidRDefault="00301BF8" w:rsidP="00301BF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tcBorders>
              <w:left w:val="nil"/>
              <w:right w:val="nil"/>
            </w:tcBorders>
          </w:tcPr>
          <w:p w14:paraId="4E33909F" w14:textId="77777777" w:rsidR="00301BF8" w:rsidRPr="00E809E9" w:rsidRDefault="00301BF8" w:rsidP="00301BF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B5FA2D" w14:textId="0A0A2B0A" w:rsidR="00301BF8" w:rsidRPr="00E809E9" w:rsidRDefault="000E68FD" w:rsidP="00301BF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301BF8" w:rsidRPr="00E809E9" w14:paraId="6CAB6D0A" w14:textId="014B4CAB" w:rsidTr="004912E7">
        <w:tc>
          <w:tcPr>
            <w:tcW w:w="5209" w:type="dxa"/>
            <w:hideMark/>
          </w:tcPr>
          <w:p w14:paraId="5D471CC3" w14:textId="77777777" w:rsidR="00301BF8" w:rsidRPr="00E809E9" w:rsidRDefault="00301BF8" w:rsidP="00301BF8">
            <w:pPr>
              <w:pStyle w:val="Default"/>
              <w:rPr>
                <w:rFonts w:asciiTheme="majorBidi" w:hAnsiTheme="majorBidi" w:cstheme="majorBidi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ตราสารหนี้ที่วัดมูลค่าด้วยราคาทุนตัดจำหน่าย </w:t>
            </w:r>
          </w:p>
        </w:tc>
        <w:tc>
          <w:tcPr>
            <w:tcW w:w="1539" w:type="dxa"/>
          </w:tcPr>
          <w:p w14:paraId="5A2BF8E8" w14:textId="77777777" w:rsidR="00301BF8" w:rsidRPr="00E809E9" w:rsidRDefault="00301BF8" w:rsidP="00301BF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63F8B84B" w14:textId="77777777" w:rsidR="00301BF8" w:rsidRPr="00E809E9" w:rsidRDefault="00301BF8" w:rsidP="00301BF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0C8F810" w14:textId="77777777" w:rsidR="00301BF8" w:rsidRPr="00E809E9" w:rsidRDefault="00301BF8" w:rsidP="00301BF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912E7" w:rsidRPr="00E809E9" w14:paraId="59387FDD" w14:textId="77777777" w:rsidTr="004912E7">
        <w:tc>
          <w:tcPr>
            <w:tcW w:w="5209" w:type="dxa"/>
          </w:tcPr>
          <w:p w14:paraId="0AACAB8A" w14:textId="5CC5D027" w:rsidR="004912E7" w:rsidRPr="004912E7" w:rsidRDefault="009C36CC" w:rsidP="004912E7">
            <w:pPr>
              <w:pStyle w:val="Defaul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หลักทรัพย์รัฐวิสาหกิจ</w:t>
            </w:r>
          </w:p>
        </w:tc>
        <w:tc>
          <w:tcPr>
            <w:tcW w:w="1539" w:type="dxa"/>
          </w:tcPr>
          <w:p w14:paraId="1D3D8110" w14:textId="77777777" w:rsidR="004912E7" w:rsidRPr="00E809E9" w:rsidRDefault="004912E7" w:rsidP="004912E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5B8CF191" w14:textId="77777777" w:rsidR="004912E7" w:rsidRPr="00E809E9" w:rsidRDefault="004912E7" w:rsidP="004912E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91C2EB4" w14:textId="4B18A926" w:rsidR="004912E7" w:rsidRPr="00E809E9" w:rsidRDefault="004912E7" w:rsidP="0049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1,996</w:t>
            </w:r>
          </w:p>
        </w:tc>
      </w:tr>
      <w:tr w:rsidR="004912E7" w:rsidRPr="00E809E9" w14:paraId="178F9AF2" w14:textId="78E163A3" w:rsidTr="00C44233">
        <w:tc>
          <w:tcPr>
            <w:tcW w:w="5209" w:type="dxa"/>
            <w:hideMark/>
          </w:tcPr>
          <w:p w14:paraId="1E0152C3" w14:textId="7139D47B" w:rsidR="004912E7" w:rsidRPr="00E809E9" w:rsidRDefault="004912E7" w:rsidP="004912E7">
            <w:pPr>
              <w:pStyle w:val="Default"/>
              <w:rPr>
                <w:rFonts w:asciiTheme="majorBidi" w:hAnsiTheme="majorBidi" w:cstheme="majorBidi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เงินฝากสถาบันการเงินที่ครบกำหนดเกินกว่า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</w:t>
            </w:r>
            <w:r w:rsidRPr="00E809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</w:t>
            </w:r>
          </w:p>
        </w:tc>
        <w:tc>
          <w:tcPr>
            <w:tcW w:w="1539" w:type="dxa"/>
          </w:tcPr>
          <w:p w14:paraId="6CAF27E6" w14:textId="766A355E" w:rsidR="004912E7" w:rsidRPr="00E809E9" w:rsidRDefault="004912E7" w:rsidP="0049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169AA6F5" w14:textId="77777777" w:rsidR="004912E7" w:rsidRPr="00E809E9" w:rsidRDefault="004912E7" w:rsidP="004912E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B86A1C" w14:textId="0C1DE662" w:rsidR="004912E7" w:rsidRPr="00E809E9" w:rsidRDefault="004912E7" w:rsidP="0049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216,302</w:t>
            </w:r>
          </w:p>
        </w:tc>
      </w:tr>
      <w:tr w:rsidR="004912E7" w:rsidRPr="00E809E9" w14:paraId="0683A8C1" w14:textId="32CBA4CA" w:rsidTr="00C44233">
        <w:tc>
          <w:tcPr>
            <w:tcW w:w="5209" w:type="dxa"/>
          </w:tcPr>
          <w:p w14:paraId="6C4A82DE" w14:textId="2DF43D73" w:rsidR="004912E7" w:rsidRPr="00E809E9" w:rsidRDefault="004912E7" w:rsidP="004912E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9" w:type="dxa"/>
            <w:tcBorders>
              <w:left w:val="nil"/>
              <w:right w:val="nil"/>
            </w:tcBorders>
          </w:tcPr>
          <w:p w14:paraId="018B69F3" w14:textId="638E5B9F" w:rsidR="004912E7" w:rsidRPr="00E809E9" w:rsidRDefault="004912E7" w:rsidP="0049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2" w:type="dxa"/>
          </w:tcPr>
          <w:p w14:paraId="5C6C46F3" w14:textId="77777777" w:rsidR="004912E7" w:rsidRPr="00E809E9" w:rsidRDefault="004912E7" w:rsidP="004912E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7DB385" w14:textId="721BED54" w:rsidR="004912E7" w:rsidRPr="00572768" w:rsidRDefault="004912E7" w:rsidP="00491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218,298</w:t>
            </w:r>
          </w:p>
        </w:tc>
      </w:tr>
    </w:tbl>
    <w:p w14:paraId="7711D107" w14:textId="0F3066F1" w:rsidR="000763B1" w:rsidRPr="00AC4EB4" w:rsidRDefault="00B10A9F" w:rsidP="00B76237">
      <w:pPr>
        <w:pStyle w:val="FSNoteNumbered"/>
        <w:numPr>
          <w:ilvl w:val="0"/>
          <w:numId w:val="0"/>
        </w:numPr>
        <w:spacing w:after="120"/>
        <w:ind w:left="540"/>
        <w:rPr>
          <w:u w:val="none"/>
          <w:lang w:val="en-US"/>
        </w:rPr>
      </w:pPr>
      <w:r w:rsidRPr="00E329C3">
        <w:rPr>
          <w:rFonts w:hint="cs"/>
          <w:u w:val="none"/>
          <w:cs/>
        </w:rPr>
        <w:t>ณ</w:t>
      </w:r>
      <w:r w:rsidRPr="00E329C3">
        <w:rPr>
          <w:u w:val="none"/>
          <w:cs/>
        </w:rPr>
        <w:t xml:space="preserve"> </w:t>
      </w:r>
      <w:r w:rsidRPr="00E329C3">
        <w:rPr>
          <w:spacing w:val="2"/>
          <w:u w:val="none"/>
          <w:cs/>
        </w:rPr>
        <w:t>วันที่</w:t>
      </w:r>
      <w:r w:rsidR="00857BDF" w:rsidRPr="00E329C3">
        <w:rPr>
          <w:spacing w:val="2"/>
          <w:u w:val="none"/>
          <w:lang w:val="en-US"/>
        </w:rPr>
        <w:t xml:space="preserve"> </w:t>
      </w:r>
      <w:r w:rsidR="000E68FD" w:rsidRPr="00E329C3">
        <w:rPr>
          <w:rFonts w:asciiTheme="majorBidi" w:hAnsiTheme="majorBidi" w:cstheme="majorBidi"/>
          <w:u w:val="none"/>
          <w:lang w:val="en-US"/>
        </w:rPr>
        <w:t>30</w:t>
      </w:r>
      <w:r w:rsidR="00F322BB" w:rsidRPr="00E329C3">
        <w:rPr>
          <w:rFonts w:asciiTheme="majorBidi" w:hAnsiTheme="majorBidi" w:cstheme="majorBidi"/>
          <w:u w:val="none"/>
          <w:lang w:val="en-US"/>
        </w:rPr>
        <w:t xml:space="preserve"> </w:t>
      </w:r>
      <w:r w:rsidR="000E68FD" w:rsidRPr="00E329C3">
        <w:rPr>
          <w:rFonts w:asciiTheme="majorBidi" w:hAnsiTheme="majorBidi" w:cstheme="majorBidi" w:hint="cs"/>
          <w:u w:val="none"/>
          <w:cs/>
        </w:rPr>
        <w:t>มิถุนายน</w:t>
      </w:r>
      <w:r w:rsidR="000E68FD" w:rsidRPr="00E329C3">
        <w:rPr>
          <w:rFonts w:asciiTheme="majorBidi" w:hAnsiTheme="majorBidi"/>
          <w:u w:val="none"/>
          <w:cs/>
        </w:rPr>
        <w:t xml:space="preserve"> </w:t>
      </w:r>
      <w:r w:rsidR="009C36CC">
        <w:rPr>
          <w:rFonts w:hint="cs"/>
          <w:spacing w:val="2"/>
          <w:u w:val="none"/>
          <w:cs/>
        </w:rPr>
        <w:t>2563</w:t>
      </w:r>
      <w:r w:rsidR="000E68FD" w:rsidRPr="00E329C3">
        <w:rPr>
          <w:rFonts w:asciiTheme="majorBidi" w:hAnsiTheme="majorBidi"/>
          <w:u w:val="none"/>
          <w:cs/>
        </w:rPr>
        <w:t xml:space="preserve"> </w:t>
      </w:r>
      <w:r w:rsidR="00B76237" w:rsidRPr="00E329C3">
        <w:rPr>
          <w:rFonts w:asciiTheme="majorBidi" w:eastAsia="Cordia New" w:hAnsiTheme="majorBidi" w:cstheme="majorBidi"/>
          <w:u w:val="none"/>
          <w:cs/>
        </w:rPr>
        <w:t>เงินฝากสถาบันการเงินที่ครบกำหนดเกินกว่าสามเดือน</w:t>
      </w:r>
      <w:r w:rsidR="000763B1" w:rsidRPr="00E329C3">
        <w:rPr>
          <w:spacing w:val="-6"/>
          <w:u w:val="none"/>
          <w:cs/>
        </w:rPr>
        <w:t>จำนวน</w:t>
      </w:r>
      <w:r w:rsidR="002D0C97" w:rsidRPr="00E329C3">
        <w:rPr>
          <w:spacing w:val="-6"/>
          <w:u w:val="none"/>
          <w:cs/>
        </w:rPr>
        <w:t xml:space="preserve"> </w:t>
      </w:r>
      <w:r w:rsidR="009C36CC">
        <w:rPr>
          <w:rFonts w:hint="cs"/>
          <w:spacing w:val="-6"/>
          <w:u w:val="none"/>
          <w:cs/>
        </w:rPr>
        <w:t>125.6</w:t>
      </w:r>
      <w:r w:rsidR="00AD4E41" w:rsidRPr="00E329C3">
        <w:rPr>
          <w:rFonts w:hint="cs"/>
          <w:spacing w:val="-6"/>
          <w:u w:val="none"/>
          <w:cs/>
        </w:rPr>
        <w:t xml:space="preserve"> </w:t>
      </w:r>
      <w:r w:rsidR="004E1F3D" w:rsidRPr="00E329C3">
        <w:rPr>
          <w:rFonts w:hint="cs"/>
          <w:spacing w:val="-6"/>
          <w:u w:val="none"/>
          <w:cs/>
        </w:rPr>
        <w:t xml:space="preserve">ล้านบาท </w:t>
      </w:r>
      <w:r w:rsidR="000763B1" w:rsidRPr="00E329C3">
        <w:rPr>
          <w:u w:val="none"/>
          <w:cs/>
        </w:rPr>
        <w:t xml:space="preserve">ได้วางไว้เป็นเงินสำรองประกันภัยกับนายทะเบียนตามที่กล่าวไว้ในหมายเหตุ </w:t>
      </w:r>
      <w:r w:rsidR="009C36CC">
        <w:rPr>
          <w:rFonts w:hint="cs"/>
          <w:u w:val="none"/>
          <w:cs/>
        </w:rPr>
        <w:t>3</w:t>
      </w:r>
      <w:r w:rsidR="00AC4EB4">
        <w:rPr>
          <w:rFonts w:hint="cs"/>
          <w:u w:val="none"/>
          <w:cs/>
        </w:rPr>
        <w:t>1</w:t>
      </w:r>
      <w:r w:rsidR="00634295" w:rsidRPr="00E329C3">
        <w:rPr>
          <w:u w:val="none"/>
          <w:cs/>
        </w:rPr>
        <w:t xml:space="preserve"> </w:t>
      </w:r>
      <w:r w:rsidR="000763B1" w:rsidRPr="00E329C3">
        <w:rPr>
          <w:rFonts w:hint="cs"/>
          <w:u w:val="none"/>
          <w:cs/>
        </w:rPr>
        <w:t xml:space="preserve">และ </w:t>
      </w:r>
      <w:r w:rsidR="009C36CC">
        <w:rPr>
          <w:rFonts w:hint="cs"/>
          <w:u w:val="none"/>
          <w:cs/>
        </w:rPr>
        <w:t>3</w:t>
      </w:r>
      <w:r w:rsidR="00AC4EB4">
        <w:rPr>
          <w:rFonts w:hint="cs"/>
          <w:u w:val="none"/>
          <w:cs/>
        </w:rPr>
        <w:t>2</w:t>
      </w:r>
    </w:p>
    <w:p w14:paraId="1C7EEC6F" w14:textId="210CD4C5" w:rsidR="009946E2" w:rsidRDefault="00B10A9F" w:rsidP="009946E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28"/>
          <w:szCs w:val="28"/>
        </w:rPr>
      </w:pPr>
      <w:r w:rsidRPr="00E329C3">
        <w:rPr>
          <w:rFonts w:ascii="Angsana New" w:hAnsi="Angsana New" w:hint="cs"/>
          <w:sz w:val="28"/>
          <w:szCs w:val="28"/>
          <w:cs/>
        </w:rPr>
        <w:t>ณ</w:t>
      </w:r>
      <w:r w:rsidRPr="00E329C3">
        <w:rPr>
          <w:rFonts w:ascii="Angsana New" w:hAnsi="Angsana New"/>
          <w:sz w:val="28"/>
          <w:szCs w:val="28"/>
          <w:cs/>
        </w:rPr>
        <w:t xml:space="preserve"> </w:t>
      </w:r>
      <w:r w:rsidRPr="00E329C3">
        <w:rPr>
          <w:rFonts w:ascii="Angsana New" w:hAnsi="Angsana New"/>
          <w:spacing w:val="2"/>
          <w:sz w:val="28"/>
          <w:szCs w:val="28"/>
          <w:cs/>
        </w:rPr>
        <w:t xml:space="preserve">วันที่ </w:t>
      </w:r>
      <w:r w:rsidR="00F322BB" w:rsidRPr="00E329C3">
        <w:rPr>
          <w:rFonts w:ascii="Angsana New" w:hAnsi="Angsana New"/>
          <w:spacing w:val="2"/>
          <w:sz w:val="28"/>
          <w:szCs w:val="28"/>
        </w:rPr>
        <w:t xml:space="preserve">30 </w:t>
      </w:r>
      <w:r w:rsidR="00F322BB" w:rsidRPr="00E329C3">
        <w:rPr>
          <w:rFonts w:ascii="Angsana New" w:hAnsi="Angsana New"/>
          <w:spacing w:val="2"/>
          <w:sz w:val="28"/>
          <w:szCs w:val="28"/>
          <w:cs/>
        </w:rPr>
        <w:t xml:space="preserve">มิถุนายน </w:t>
      </w:r>
      <w:r w:rsidR="00F322BB" w:rsidRPr="00E329C3">
        <w:rPr>
          <w:rFonts w:ascii="Angsana New" w:hAnsi="Angsana New"/>
          <w:spacing w:val="2"/>
          <w:sz w:val="28"/>
          <w:szCs w:val="28"/>
        </w:rPr>
        <w:t xml:space="preserve">2563 </w:t>
      </w:r>
      <w:r w:rsidR="0081103C" w:rsidRPr="00E329C3">
        <w:rPr>
          <w:rFonts w:asciiTheme="majorBidi" w:hAnsiTheme="majorBidi" w:cstheme="majorBidi"/>
          <w:sz w:val="28"/>
          <w:szCs w:val="28"/>
          <w:cs/>
        </w:rPr>
        <w:t>เงินฝากสถาบันการเงินที่ครบกำหนดเกิน</w:t>
      </w:r>
      <w:r w:rsidR="00573053" w:rsidRPr="00E329C3">
        <w:rPr>
          <w:rFonts w:asciiTheme="majorBidi" w:hAnsiTheme="majorBidi" w:cstheme="majorBidi"/>
          <w:sz w:val="28"/>
          <w:szCs w:val="28"/>
          <w:cs/>
        </w:rPr>
        <w:t>กว่าสามเดือน</w:t>
      </w:r>
      <w:r w:rsidR="0081103C" w:rsidRPr="00E329C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50657" w:rsidRPr="00E329C3">
        <w:rPr>
          <w:rFonts w:ascii="Angsana New" w:hAnsi="Angsana New" w:hint="cs"/>
          <w:spacing w:val="-6"/>
          <w:sz w:val="28"/>
          <w:szCs w:val="28"/>
          <w:cs/>
        </w:rPr>
        <w:t xml:space="preserve">จำนวน </w:t>
      </w:r>
      <w:r w:rsidR="00573053" w:rsidRPr="00E329C3">
        <w:rPr>
          <w:rFonts w:ascii="Angsana New" w:hAnsi="Angsana New"/>
          <w:spacing w:val="-6"/>
          <w:sz w:val="28"/>
          <w:szCs w:val="28"/>
          <w:cs/>
        </w:rPr>
        <w:t xml:space="preserve">0.1 </w:t>
      </w:r>
      <w:r w:rsidR="00550657" w:rsidRPr="00E329C3">
        <w:rPr>
          <w:rFonts w:ascii="Angsana New" w:hAnsi="Angsana New" w:hint="cs"/>
          <w:spacing w:val="-6"/>
          <w:sz w:val="28"/>
          <w:szCs w:val="28"/>
          <w:cs/>
        </w:rPr>
        <w:t>ล้านบาท ได้ถูก</w:t>
      </w:r>
      <w:r w:rsidR="009946E2" w:rsidRPr="00E329C3">
        <w:rPr>
          <w:rFonts w:ascii="Angsana New" w:hAnsi="Angsana New"/>
          <w:spacing w:val="-6"/>
          <w:sz w:val="28"/>
          <w:szCs w:val="28"/>
          <w:cs/>
        </w:rPr>
        <w:t>จำนำเป็น</w:t>
      </w:r>
      <w:r w:rsidR="009946E2" w:rsidRPr="00E329C3">
        <w:rPr>
          <w:rFonts w:ascii="Angsana New" w:hAnsi="Angsana New"/>
          <w:sz w:val="28"/>
          <w:szCs w:val="28"/>
          <w:cs/>
        </w:rPr>
        <w:t>หลักทรัพย์ค้ำประกันวงเงินสินเชื่อกับธนาคาร</w:t>
      </w:r>
      <w:r w:rsidR="00550657" w:rsidRPr="00E329C3">
        <w:rPr>
          <w:rFonts w:ascii="Angsana New" w:hAnsi="Angsana New" w:hint="cs"/>
          <w:sz w:val="28"/>
          <w:szCs w:val="28"/>
          <w:cs/>
        </w:rPr>
        <w:t>ในประเทศ</w:t>
      </w:r>
      <w:r w:rsidR="009946E2" w:rsidRPr="00E329C3">
        <w:rPr>
          <w:rFonts w:ascii="Angsana New" w:hAnsi="Angsana New" w:hint="cs"/>
          <w:sz w:val="28"/>
          <w:szCs w:val="28"/>
          <w:cs/>
        </w:rPr>
        <w:t xml:space="preserve"> </w:t>
      </w:r>
      <w:r w:rsidR="007256A4" w:rsidRPr="00E329C3">
        <w:rPr>
          <w:rFonts w:ascii="Angsana New" w:hAnsi="Angsana New"/>
          <w:sz w:val="28"/>
          <w:szCs w:val="28"/>
          <w:cs/>
        </w:rPr>
        <w:t xml:space="preserve">ตามที่กล่าวไว้ในหมายเหตุ </w:t>
      </w:r>
      <w:r w:rsidR="00BA468B" w:rsidRPr="00E329C3">
        <w:rPr>
          <w:rFonts w:ascii="Angsana New" w:hAnsi="Angsana New"/>
          <w:sz w:val="28"/>
          <w:szCs w:val="28"/>
        </w:rPr>
        <w:t>3</w:t>
      </w:r>
      <w:r w:rsidR="002C631C">
        <w:rPr>
          <w:rFonts w:ascii="Angsana New" w:hAnsi="Angsana New"/>
          <w:sz w:val="28"/>
          <w:szCs w:val="28"/>
        </w:rPr>
        <w:t>4</w:t>
      </w:r>
      <w:r w:rsidR="007256A4" w:rsidRPr="00E329C3">
        <w:rPr>
          <w:rFonts w:ascii="Angsana New" w:hAnsi="Angsana New"/>
          <w:sz w:val="28"/>
          <w:szCs w:val="28"/>
        </w:rPr>
        <w:t xml:space="preserve"> </w:t>
      </w:r>
      <w:r w:rsidR="006D4B3F">
        <w:rPr>
          <w:rFonts w:ascii="Angsana New" w:hAnsi="Angsana New" w:hint="cs"/>
          <w:sz w:val="28"/>
          <w:szCs w:val="28"/>
          <w:cs/>
        </w:rPr>
        <w:t>จ</w:t>
      </w:r>
      <w:r w:rsidR="009946E2" w:rsidRPr="00E329C3">
        <w:rPr>
          <w:rFonts w:ascii="Angsana New" w:hAnsi="Angsana New" w:hint="cs"/>
          <w:sz w:val="28"/>
          <w:szCs w:val="28"/>
          <w:cs/>
        </w:rPr>
        <w:t>)</w:t>
      </w:r>
      <w:r w:rsidR="00857BDF" w:rsidRPr="00857BDF">
        <w:rPr>
          <w:rFonts w:ascii="Angsana New" w:hAnsi="Angsana New"/>
          <w:spacing w:val="-6"/>
          <w:sz w:val="28"/>
          <w:szCs w:val="28"/>
        </w:rPr>
        <w:t xml:space="preserve"> </w:t>
      </w:r>
    </w:p>
    <w:p w14:paraId="450AA811" w14:textId="77777777" w:rsidR="00E809E9" w:rsidRDefault="00E809E9" w:rsidP="00E809E9">
      <w:pPr>
        <w:pStyle w:val="FSNoteNumbered"/>
        <w:numPr>
          <w:ilvl w:val="0"/>
          <w:numId w:val="17"/>
        </w:numPr>
        <w:spacing w:after="120"/>
        <w:ind w:left="540" w:hanging="540"/>
        <w:rPr>
          <w:b/>
          <w:bCs/>
          <w:u w:val="none"/>
          <w:cs/>
        </w:rPr>
      </w:pPr>
      <w:r w:rsidRPr="00E809E9">
        <w:rPr>
          <w:b/>
          <w:bCs/>
          <w:u w:val="none"/>
          <w:cs/>
        </w:rPr>
        <w:t>สินทรัพย์ทางการเงินตราสารทุน</w:t>
      </w:r>
    </w:p>
    <w:tbl>
      <w:tblPr>
        <w:tblStyle w:val="TableGrid"/>
        <w:tblW w:w="912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620"/>
        <w:gridCol w:w="267"/>
        <w:gridCol w:w="1481"/>
      </w:tblGrid>
      <w:tr w:rsidR="00301BF8" w:rsidRPr="00E809E9" w14:paraId="40657654" w14:textId="77777777" w:rsidTr="00301BF8">
        <w:tc>
          <w:tcPr>
            <w:tcW w:w="5760" w:type="dxa"/>
          </w:tcPr>
          <w:p w14:paraId="20FBFE2F" w14:textId="77777777" w:rsidR="00301BF8" w:rsidRPr="00E809E9" w:rsidRDefault="00301BF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hideMark/>
          </w:tcPr>
          <w:p w14:paraId="6B98DC32" w14:textId="31856CEB" w:rsidR="00301BF8" w:rsidRPr="00E809E9" w:rsidRDefault="00301BF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nil"/>
              <w:left w:val="nil"/>
              <w:right w:val="nil"/>
            </w:tcBorders>
          </w:tcPr>
          <w:p w14:paraId="62446259" w14:textId="77777777" w:rsidR="00301BF8" w:rsidRPr="00E809E9" w:rsidRDefault="00301BF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EB0681" w14:textId="66B0378E" w:rsidR="00301BF8" w:rsidRPr="00E809E9" w:rsidRDefault="00301BF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301BF8" w:rsidRPr="00E809E9" w14:paraId="58480AA6" w14:textId="77777777" w:rsidTr="00301BF8">
        <w:trPr>
          <w:trHeight w:val="350"/>
        </w:trPr>
        <w:tc>
          <w:tcPr>
            <w:tcW w:w="5760" w:type="dxa"/>
          </w:tcPr>
          <w:p w14:paraId="0F794AD6" w14:textId="77777777" w:rsidR="00301BF8" w:rsidRPr="00E809E9" w:rsidRDefault="00301BF8" w:rsidP="00301BF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08E3D077" w14:textId="2C87FFC7" w:rsidR="00301BF8" w:rsidRPr="00E809E9" w:rsidRDefault="00301BF8" w:rsidP="00301BF8">
            <w:pPr>
              <w:spacing w:line="240" w:lineRule="auto"/>
              <w:ind w:left="-143" w:right="-1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26C121D9" w14:textId="77777777" w:rsidR="00301BF8" w:rsidRPr="00E809E9" w:rsidRDefault="00301BF8" w:rsidP="00301BF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A3C59A6" w14:textId="6A70F40B" w:rsidR="00301BF8" w:rsidRPr="00E809E9" w:rsidRDefault="00F322BB" w:rsidP="00301BF8">
            <w:pPr>
              <w:spacing w:line="240" w:lineRule="auto"/>
              <w:ind w:left="-65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301BF8" w:rsidRPr="00E809E9" w14:paraId="58868997" w14:textId="77777777" w:rsidTr="00301BF8">
        <w:tc>
          <w:tcPr>
            <w:tcW w:w="5760" w:type="dxa"/>
            <w:hideMark/>
          </w:tcPr>
          <w:p w14:paraId="5ECD57DF" w14:textId="26A52D32" w:rsidR="00301BF8" w:rsidRPr="00E809E9" w:rsidRDefault="00301BF8" w:rsidP="00301BF8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ตราสารทุนที่วัดมูลค่ายุติธรรมผ่านกำไรหรือขาดทุน</w:t>
            </w:r>
          </w:p>
        </w:tc>
        <w:tc>
          <w:tcPr>
            <w:tcW w:w="1620" w:type="dxa"/>
          </w:tcPr>
          <w:p w14:paraId="4D06A328" w14:textId="77777777" w:rsidR="00301BF8" w:rsidRPr="00E809E9" w:rsidRDefault="00301BF8" w:rsidP="00301BF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12AE14C5" w14:textId="77777777" w:rsidR="00301BF8" w:rsidRPr="00E809E9" w:rsidRDefault="00301BF8" w:rsidP="00301BF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</w:tcPr>
          <w:p w14:paraId="3B5F77DF" w14:textId="77777777" w:rsidR="00301BF8" w:rsidRPr="00AE2C89" w:rsidRDefault="00301BF8" w:rsidP="00301BF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44233" w:rsidRPr="00E809E9" w14:paraId="3DA2389D" w14:textId="77777777" w:rsidTr="00C44233">
        <w:tc>
          <w:tcPr>
            <w:tcW w:w="5760" w:type="dxa"/>
            <w:hideMark/>
          </w:tcPr>
          <w:p w14:paraId="3C594F0E" w14:textId="4D249337" w:rsidR="00C44233" w:rsidRPr="00E809E9" w:rsidRDefault="00C44233" w:rsidP="00C44233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ตราสารทุนในประเ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ทศ</w:t>
            </w:r>
          </w:p>
        </w:tc>
        <w:tc>
          <w:tcPr>
            <w:tcW w:w="1620" w:type="dxa"/>
          </w:tcPr>
          <w:p w14:paraId="6A1EC537" w14:textId="786C4D55" w:rsidR="00C44233" w:rsidRPr="00E809E9" w:rsidRDefault="00C44233" w:rsidP="00C4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3980C3A5" w14:textId="77777777" w:rsidR="00C44233" w:rsidRPr="00E809E9" w:rsidRDefault="00C44233" w:rsidP="00C4423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  <w:vAlign w:val="center"/>
          </w:tcPr>
          <w:p w14:paraId="1BDE63AA" w14:textId="19F8B611" w:rsidR="00C44233" w:rsidRPr="00E809E9" w:rsidRDefault="00C44233" w:rsidP="00C4423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35,117</w:t>
            </w:r>
          </w:p>
        </w:tc>
      </w:tr>
      <w:tr w:rsidR="00C44233" w:rsidRPr="00E809E9" w14:paraId="5CA1C631" w14:textId="77777777" w:rsidTr="00C44233">
        <w:tc>
          <w:tcPr>
            <w:tcW w:w="5760" w:type="dxa"/>
          </w:tcPr>
          <w:p w14:paraId="7844D8DF" w14:textId="453D1DEB" w:rsidR="00C44233" w:rsidRPr="00E809E9" w:rsidRDefault="00C44233" w:rsidP="00C44233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หน่วยลงทุนในประเทศ</w:t>
            </w:r>
          </w:p>
        </w:tc>
        <w:tc>
          <w:tcPr>
            <w:tcW w:w="1620" w:type="dxa"/>
          </w:tcPr>
          <w:p w14:paraId="0440C8D8" w14:textId="6DDFA020" w:rsidR="00C44233" w:rsidRDefault="00C44233" w:rsidP="00C4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4465B440" w14:textId="77777777" w:rsidR="00C44233" w:rsidRPr="00E809E9" w:rsidRDefault="00C44233" w:rsidP="00C4423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  <w:vAlign w:val="center"/>
          </w:tcPr>
          <w:p w14:paraId="0CC0D46B" w14:textId="756D57E2" w:rsidR="00C44233" w:rsidRPr="00E809E9" w:rsidRDefault="00C44233" w:rsidP="00C4423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17,778</w:t>
            </w:r>
          </w:p>
        </w:tc>
      </w:tr>
      <w:tr w:rsidR="00C44233" w:rsidRPr="00E809E9" w14:paraId="452BD84D" w14:textId="77777777" w:rsidTr="00C44233">
        <w:tc>
          <w:tcPr>
            <w:tcW w:w="5760" w:type="dxa"/>
          </w:tcPr>
          <w:p w14:paraId="2326E0E1" w14:textId="3A36F528" w:rsidR="00C44233" w:rsidRPr="00E809E9" w:rsidRDefault="00C44233" w:rsidP="00C44233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หน่วยลงทุนต่างประเทศ</w:t>
            </w:r>
          </w:p>
        </w:tc>
        <w:tc>
          <w:tcPr>
            <w:tcW w:w="1620" w:type="dxa"/>
          </w:tcPr>
          <w:p w14:paraId="258DE19F" w14:textId="370EDB58" w:rsidR="00C44233" w:rsidRPr="00E809E9" w:rsidRDefault="00C44233" w:rsidP="00C4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4F1547FC" w14:textId="77777777" w:rsidR="00C44233" w:rsidRPr="00E809E9" w:rsidRDefault="00C44233" w:rsidP="00C4423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  <w:vAlign w:val="center"/>
          </w:tcPr>
          <w:p w14:paraId="7E77635D" w14:textId="7ED1624C" w:rsidR="00C44233" w:rsidRPr="00E809E9" w:rsidRDefault="00C44233" w:rsidP="00C4423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31,489</w:t>
            </w:r>
          </w:p>
        </w:tc>
      </w:tr>
      <w:tr w:rsidR="00C44233" w:rsidRPr="00E809E9" w14:paraId="47EC9DAC" w14:textId="77777777" w:rsidTr="00C44233">
        <w:tc>
          <w:tcPr>
            <w:tcW w:w="5760" w:type="dxa"/>
            <w:hideMark/>
          </w:tcPr>
          <w:p w14:paraId="5E3D614E" w14:textId="77777777" w:rsidR="00C44233" w:rsidRPr="00C752C3" w:rsidRDefault="00C44233" w:rsidP="00C44233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75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รวมตราสารทุนที่วัดมูลค่ายุติธรรมผ่านกำไรหรือขาดทุน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4A020493" w14:textId="50019237" w:rsidR="00C44233" w:rsidRPr="00C752C3" w:rsidRDefault="00C44233" w:rsidP="00C4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4A764C40" w14:textId="77777777" w:rsidR="00C44233" w:rsidRPr="00C752C3" w:rsidRDefault="00C44233" w:rsidP="00C4423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7580CB7" w14:textId="41B4FEB6" w:rsidR="00C44233" w:rsidRPr="00C752C3" w:rsidRDefault="00C44233" w:rsidP="00C4423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84,384</w:t>
            </w:r>
          </w:p>
        </w:tc>
      </w:tr>
      <w:tr w:rsidR="00C44233" w:rsidRPr="00E809E9" w14:paraId="56D770F9" w14:textId="77777777" w:rsidTr="00301BF8">
        <w:tc>
          <w:tcPr>
            <w:tcW w:w="5760" w:type="dxa"/>
          </w:tcPr>
          <w:p w14:paraId="5B69BD7A" w14:textId="77777777" w:rsidR="00C44233" w:rsidRPr="00E809E9" w:rsidRDefault="00C44233" w:rsidP="00C4423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</w:tcPr>
          <w:p w14:paraId="71B70AA1" w14:textId="77777777" w:rsidR="00C44233" w:rsidRPr="00E809E9" w:rsidRDefault="00C44233" w:rsidP="00C4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161FA8C5" w14:textId="77777777" w:rsidR="00C44233" w:rsidRPr="00E809E9" w:rsidRDefault="00C44233" w:rsidP="00C4423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9A55B9" w14:textId="77777777" w:rsidR="00C44233" w:rsidRPr="00E809E9" w:rsidRDefault="00C44233" w:rsidP="00C4423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44233" w:rsidRPr="00E809E9" w14:paraId="59105715" w14:textId="77777777" w:rsidTr="00301BF8">
        <w:tc>
          <w:tcPr>
            <w:tcW w:w="5760" w:type="dxa"/>
            <w:hideMark/>
          </w:tcPr>
          <w:p w14:paraId="2215E756" w14:textId="29C39FEC" w:rsidR="00C44233" w:rsidRPr="00E809E9" w:rsidRDefault="00C44233" w:rsidP="00C44233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ตราสารทุนที่วัดมูลค่ายุติธรรมผ่านกำไรขาดทุนเบ็ดเสร็จอื่น </w:t>
            </w:r>
          </w:p>
        </w:tc>
        <w:tc>
          <w:tcPr>
            <w:tcW w:w="1620" w:type="dxa"/>
          </w:tcPr>
          <w:p w14:paraId="09B70786" w14:textId="77777777" w:rsidR="00C44233" w:rsidRPr="00E809E9" w:rsidRDefault="00C44233" w:rsidP="00C4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4DA8625E" w14:textId="77777777" w:rsidR="00C44233" w:rsidRPr="00E809E9" w:rsidRDefault="00C44233" w:rsidP="00C4423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</w:tcPr>
          <w:p w14:paraId="4FD27CF3" w14:textId="77777777" w:rsidR="00C44233" w:rsidRPr="00E809E9" w:rsidRDefault="00C44233" w:rsidP="00C4423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44233" w:rsidRPr="00E809E9" w14:paraId="5DA3098A" w14:textId="77777777" w:rsidTr="00F322BB">
        <w:tc>
          <w:tcPr>
            <w:tcW w:w="5760" w:type="dxa"/>
            <w:hideMark/>
          </w:tcPr>
          <w:p w14:paraId="62E9B48B" w14:textId="7822B331" w:rsidR="00C44233" w:rsidRPr="00E809E9" w:rsidRDefault="00C44233" w:rsidP="00C44233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ตราสารทุนในประเ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ทศ</w:t>
            </w:r>
          </w:p>
        </w:tc>
        <w:tc>
          <w:tcPr>
            <w:tcW w:w="1620" w:type="dxa"/>
          </w:tcPr>
          <w:p w14:paraId="75895F0A" w14:textId="67531A40" w:rsidR="00C44233" w:rsidRPr="00E809E9" w:rsidRDefault="00C44233" w:rsidP="00C4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32100682" w14:textId="77777777" w:rsidR="00C44233" w:rsidRPr="00E809E9" w:rsidRDefault="00C44233" w:rsidP="00C4423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</w:tcPr>
          <w:p w14:paraId="2BD67714" w14:textId="59E8A6DE" w:rsidR="00C44233" w:rsidRPr="00E809E9" w:rsidRDefault="00C44233" w:rsidP="00C4423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66,562</w:t>
            </w:r>
          </w:p>
        </w:tc>
      </w:tr>
      <w:tr w:rsidR="00C44233" w:rsidRPr="00E809E9" w14:paraId="0799BDAC" w14:textId="77777777" w:rsidTr="00301BF8">
        <w:tc>
          <w:tcPr>
            <w:tcW w:w="5760" w:type="dxa"/>
          </w:tcPr>
          <w:p w14:paraId="11AD0D96" w14:textId="703DADE8" w:rsidR="00C44233" w:rsidRDefault="00C44233" w:rsidP="00C44233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หน่วยลงทุนในประเทศ</w:t>
            </w:r>
          </w:p>
        </w:tc>
        <w:tc>
          <w:tcPr>
            <w:tcW w:w="1620" w:type="dxa"/>
          </w:tcPr>
          <w:p w14:paraId="36EEF282" w14:textId="7A22F405" w:rsidR="00C44233" w:rsidRDefault="00C44233" w:rsidP="00C4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07DA35DA" w14:textId="77777777" w:rsidR="00C44233" w:rsidRPr="00E809E9" w:rsidRDefault="00C44233" w:rsidP="00C4423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</w:tcPr>
          <w:p w14:paraId="5950B0C1" w14:textId="4D568417" w:rsidR="00C44233" w:rsidRPr="00E809E9" w:rsidRDefault="00C44233" w:rsidP="00C4423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101,382</w:t>
            </w:r>
          </w:p>
        </w:tc>
      </w:tr>
      <w:tr w:rsidR="00C44233" w:rsidRPr="00E809E9" w14:paraId="3416401D" w14:textId="77777777" w:rsidTr="00C44233">
        <w:tc>
          <w:tcPr>
            <w:tcW w:w="5760" w:type="dxa"/>
            <w:hideMark/>
          </w:tcPr>
          <w:p w14:paraId="428CEDE4" w14:textId="77777777" w:rsidR="00C44233" w:rsidRPr="00C752C3" w:rsidRDefault="00C44233" w:rsidP="00C44233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75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รวมตราสารทุนที่วัดมูลค่ายุติธรรมผ่านกำไรหรือขาดทุนเบ็ดเสร็จอื่น 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14CDF6A8" w14:textId="29F85DCD" w:rsidR="00C44233" w:rsidRPr="00C752C3" w:rsidRDefault="00C44233" w:rsidP="00C4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3C7C53A3" w14:textId="77777777" w:rsidR="00C44233" w:rsidRPr="00C752C3" w:rsidRDefault="00C44233" w:rsidP="00C4423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A16E6F" w14:textId="0B164059" w:rsidR="00C44233" w:rsidRPr="00C752C3" w:rsidRDefault="00C44233" w:rsidP="00C4423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167,944</w:t>
            </w:r>
          </w:p>
        </w:tc>
      </w:tr>
      <w:tr w:rsidR="00C44233" w:rsidRPr="00E809E9" w14:paraId="09B84948" w14:textId="77777777" w:rsidTr="00F322BB">
        <w:tc>
          <w:tcPr>
            <w:tcW w:w="5760" w:type="dxa"/>
            <w:hideMark/>
          </w:tcPr>
          <w:p w14:paraId="7F1B4837" w14:textId="47C3164D" w:rsidR="00C44233" w:rsidRPr="00E809E9" w:rsidRDefault="00C44233" w:rsidP="00C44233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40A175AF" w14:textId="38335039" w:rsidR="00C44233" w:rsidRPr="00A530B2" w:rsidRDefault="00C44233" w:rsidP="00C4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0D2C9BD6" w14:textId="77777777" w:rsidR="00C44233" w:rsidRPr="00A530B2" w:rsidRDefault="00C44233" w:rsidP="00C4423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3630B61" w14:textId="6FAF4F93" w:rsidR="00C44233" w:rsidRPr="00A530B2" w:rsidRDefault="00C44233" w:rsidP="00C4423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252,328</w:t>
            </w:r>
          </w:p>
        </w:tc>
      </w:tr>
    </w:tbl>
    <w:p w14:paraId="382FFEDD" w14:textId="77777777" w:rsidR="008B173D" w:rsidRDefault="008B173D" w:rsidP="008B173D">
      <w:pPr>
        <w:pStyle w:val="FSNoteNumbered"/>
        <w:numPr>
          <w:ilvl w:val="0"/>
          <w:numId w:val="0"/>
        </w:numPr>
        <w:spacing w:after="120"/>
        <w:ind w:left="540"/>
        <w:rPr>
          <w:b/>
          <w:bCs/>
          <w:u w:val="none"/>
          <w:cs/>
        </w:rPr>
      </w:pPr>
    </w:p>
    <w:p w14:paraId="245131C3" w14:textId="77777777" w:rsidR="008B173D" w:rsidRDefault="008B173D" w:rsidP="008B173D">
      <w:pPr>
        <w:rPr>
          <w:rFonts w:cs="Arial"/>
          <w:cs/>
          <w:lang w:val="th-TH"/>
        </w:rPr>
      </w:pPr>
    </w:p>
    <w:p w14:paraId="59EED8A2" w14:textId="77777777" w:rsidR="008B173D" w:rsidRDefault="008B173D" w:rsidP="008B173D">
      <w:pPr>
        <w:rPr>
          <w:rFonts w:cs="Arial"/>
          <w:cs/>
          <w:lang w:val="th-TH"/>
        </w:rPr>
      </w:pPr>
    </w:p>
    <w:p w14:paraId="3AF9B40A" w14:textId="77777777" w:rsidR="008B173D" w:rsidRDefault="008B173D" w:rsidP="008B173D">
      <w:pPr>
        <w:rPr>
          <w:rFonts w:cs="Arial"/>
          <w:cs/>
          <w:lang w:val="th-TH"/>
        </w:rPr>
      </w:pPr>
    </w:p>
    <w:p w14:paraId="187CC0C5" w14:textId="77777777" w:rsidR="008B173D" w:rsidRDefault="008B173D" w:rsidP="008B173D">
      <w:pPr>
        <w:rPr>
          <w:rFonts w:cs="Arial"/>
          <w:cs/>
          <w:lang w:val="th-TH"/>
        </w:rPr>
      </w:pPr>
    </w:p>
    <w:p w14:paraId="04FC16F1" w14:textId="77777777" w:rsidR="008B173D" w:rsidRDefault="008B173D" w:rsidP="008B173D">
      <w:pPr>
        <w:rPr>
          <w:rFonts w:cs="Arial"/>
          <w:cs/>
          <w:lang w:val="th-TH"/>
        </w:rPr>
      </w:pPr>
    </w:p>
    <w:p w14:paraId="5608D911" w14:textId="77777777" w:rsidR="008B173D" w:rsidRDefault="008B173D" w:rsidP="008B173D">
      <w:pPr>
        <w:rPr>
          <w:rFonts w:cs="Arial"/>
          <w:cs/>
          <w:lang w:val="th-TH"/>
        </w:rPr>
      </w:pPr>
    </w:p>
    <w:p w14:paraId="2C7C3FE3" w14:textId="77777777" w:rsidR="008B173D" w:rsidRDefault="008B173D" w:rsidP="008B173D">
      <w:pPr>
        <w:rPr>
          <w:rFonts w:cs="Arial"/>
          <w:cs/>
          <w:lang w:val="th-TH"/>
        </w:rPr>
      </w:pPr>
    </w:p>
    <w:p w14:paraId="35ABB1B8" w14:textId="77777777" w:rsidR="008B173D" w:rsidRDefault="008B173D" w:rsidP="008B173D">
      <w:pPr>
        <w:rPr>
          <w:rFonts w:cs="Arial"/>
          <w:cs/>
          <w:lang w:val="th-TH"/>
        </w:rPr>
      </w:pPr>
    </w:p>
    <w:p w14:paraId="16CDB9E9" w14:textId="77777777" w:rsidR="008B173D" w:rsidRPr="0034416D" w:rsidRDefault="008B173D" w:rsidP="008B173D">
      <w:pPr>
        <w:rPr>
          <w:rFonts w:cstheme="minorBidi"/>
          <w:cs/>
          <w:lang w:val="th-TH"/>
        </w:rPr>
      </w:pPr>
    </w:p>
    <w:p w14:paraId="6D61DFDB" w14:textId="77777777" w:rsidR="008B173D" w:rsidRDefault="008B173D" w:rsidP="008B173D">
      <w:pPr>
        <w:rPr>
          <w:rFonts w:cs="Arial"/>
          <w:cs/>
          <w:lang w:val="th-TH"/>
        </w:rPr>
      </w:pPr>
    </w:p>
    <w:p w14:paraId="1D0D5330" w14:textId="77777777" w:rsidR="00726C37" w:rsidRPr="007500FD" w:rsidRDefault="00726C37" w:rsidP="00726C37">
      <w:pPr>
        <w:pStyle w:val="FSNoteNumbered"/>
        <w:numPr>
          <w:ilvl w:val="0"/>
          <w:numId w:val="17"/>
        </w:numPr>
        <w:spacing w:after="120"/>
        <w:ind w:left="540" w:hanging="540"/>
        <w:rPr>
          <w:b/>
          <w:bCs/>
          <w:u w:val="none"/>
          <w:cs/>
        </w:rPr>
      </w:pPr>
      <w:r w:rsidRPr="00E739B7">
        <w:rPr>
          <w:b/>
          <w:bCs/>
          <w:u w:val="none"/>
          <w:cs/>
        </w:rPr>
        <w:lastRenderedPageBreak/>
        <w:t>เงินลงทุนในหลักทรัพย์</w:t>
      </w:r>
      <w:r w:rsidRPr="007500FD">
        <w:rPr>
          <w:b/>
          <w:bCs/>
          <w:u w:val="none"/>
          <w:cs/>
        </w:rPr>
        <w:t xml:space="preserve"> </w:t>
      </w:r>
    </w:p>
    <w:tbl>
      <w:tblPr>
        <w:tblW w:w="909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39"/>
        <w:gridCol w:w="1709"/>
        <w:gridCol w:w="270"/>
        <w:gridCol w:w="252"/>
        <w:gridCol w:w="540"/>
        <w:gridCol w:w="1439"/>
        <w:gridCol w:w="270"/>
        <w:gridCol w:w="1371"/>
      </w:tblGrid>
      <w:tr w:rsidR="00094E93" w:rsidRPr="007500FD" w14:paraId="6A27EF5B" w14:textId="77777777" w:rsidTr="002346AE">
        <w:trPr>
          <w:tblHeader/>
        </w:trPr>
        <w:tc>
          <w:tcPr>
            <w:tcW w:w="3240" w:type="dxa"/>
            <w:tcBorders>
              <w:right w:val="nil"/>
            </w:tcBorders>
          </w:tcPr>
          <w:p w14:paraId="233D1DE6" w14:textId="77777777" w:rsidR="00094E93" w:rsidRPr="007500FD" w:rsidRDefault="00094E93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B7ACD6" w14:textId="74117EC7" w:rsidR="00094E93" w:rsidRPr="007500FD" w:rsidRDefault="00094E93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46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46E9C68" w14:textId="77777777" w:rsidR="00094E93" w:rsidRPr="007500FD" w:rsidRDefault="00094E93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46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81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7AB0C2A3" w14:textId="5E398876" w:rsidR="00094E93" w:rsidRPr="007500FD" w:rsidRDefault="00094E93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46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7500FD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52118C" w:rsidRPr="007500FD" w14:paraId="68F25283" w14:textId="77777777" w:rsidTr="002346AE">
        <w:trPr>
          <w:tblHeader/>
        </w:trPr>
        <w:tc>
          <w:tcPr>
            <w:tcW w:w="3240" w:type="dxa"/>
          </w:tcPr>
          <w:p w14:paraId="191677E9" w14:textId="77777777" w:rsidR="0052118C" w:rsidRPr="007500FD" w:rsidRDefault="0052118C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9" w:type="dxa"/>
            <w:gridSpan w:val="3"/>
            <w:tcBorders>
              <w:top w:val="nil"/>
              <w:bottom w:val="nil"/>
            </w:tcBorders>
          </w:tcPr>
          <w:p w14:paraId="0E02F72B" w14:textId="5629414A" w:rsidR="0052118C" w:rsidRPr="007500FD" w:rsidRDefault="0052118C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</w:tcBorders>
          </w:tcPr>
          <w:p w14:paraId="22D0F813" w14:textId="77777777" w:rsidR="0052118C" w:rsidRPr="007500FD" w:rsidRDefault="0052118C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30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5C9C75F" w14:textId="6C9391E7" w:rsidR="0052118C" w:rsidRPr="007500FD" w:rsidRDefault="0052118C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809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809E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52118C" w:rsidRPr="007500FD" w14:paraId="56A8E73B" w14:textId="77777777" w:rsidTr="002346AE">
        <w:trPr>
          <w:tblHeader/>
        </w:trPr>
        <w:tc>
          <w:tcPr>
            <w:tcW w:w="3240" w:type="dxa"/>
          </w:tcPr>
          <w:p w14:paraId="335464FA" w14:textId="77777777" w:rsidR="0052118C" w:rsidRPr="007500FD" w:rsidRDefault="0052118C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vAlign w:val="bottom"/>
          </w:tcPr>
          <w:p w14:paraId="47B28830" w14:textId="1FD793C1" w:rsidR="0052118C" w:rsidRPr="007500FD" w:rsidRDefault="0052118C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1F6A36" w14:textId="77777777" w:rsidR="0052118C" w:rsidRPr="007500FD" w:rsidRDefault="0052118C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7B3A6C1C" w14:textId="77777777" w:rsidR="0052118C" w:rsidRPr="007500FD" w:rsidRDefault="0052118C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  <w:tcBorders>
              <w:bottom w:val="nil"/>
            </w:tcBorders>
          </w:tcPr>
          <w:p w14:paraId="0B526DDA" w14:textId="77777777" w:rsidR="0052118C" w:rsidRPr="007500FD" w:rsidRDefault="0052118C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44D0B73" w14:textId="77777777" w:rsidR="0052118C" w:rsidRPr="007500FD" w:rsidRDefault="0052118C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 /</w:t>
            </w:r>
          </w:p>
        </w:tc>
        <w:tc>
          <w:tcPr>
            <w:tcW w:w="270" w:type="dxa"/>
            <w:tcBorders>
              <w:bottom w:val="nil"/>
            </w:tcBorders>
          </w:tcPr>
          <w:p w14:paraId="4ABD3104" w14:textId="77777777" w:rsidR="0052118C" w:rsidRPr="007500FD" w:rsidRDefault="0052118C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570E3234" w14:textId="77777777" w:rsidR="0052118C" w:rsidRPr="007500FD" w:rsidRDefault="0052118C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118C" w:rsidRPr="007500FD" w14:paraId="27C386C6" w14:textId="77777777" w:rsidTr="002346AE">
        <w:trPr>
          <w:tblHeader/>
        </w:trPr>
        <w:tc>
          <w:tcPr>
            <w:tcW w:w="3240" w:type="dxa"/>
          </w:tcPr>
          <w:p w14:paraId="28BBA351" w14:textId="77777777" w:rsidR="0052118C" w:rsidRPr="007500FD" w:rsidRDefault="0052118C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vAlign w:val="bottom"/>
          </w:tcPr>
          <w:p w14:paraId="4796CF8F" w14:textId="7BFBDCA5" w:rsidR="0052118C" w:rsidRPr="007500FD" w:rsidRDefault="0052118C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99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A56C06" w14:textId="77777777" w:rsidR="0052118C" w:rsidRPr="007500FD" w:rsidRDefault="0052118C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082E2289" w14:textId="2C4C08D7" w:rsidR="0052118C" w:rsidRPr="007500FD" w:rsidRDefault="0052118C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  <w:tcBorders>
              <w:bottom w:val="nil"/>
            </w:tcBorders>
          </w:tcPr>
          <w:p w14:paraId="6CEF9B16" w14:textId="77777777" w:rsidR="0052118C" w:rsidRPr="007500FD" w:rsidRDefault="0052118C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1D9979" w14:textId="77777777" w:rsidR="0052118C" w:rsidRPr="007500FD" w:rsidRDefault="0052118C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99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  <w:p w14:paraId="6D9581CF" w14:textId="77777777" w:rsidR="0052118C" w:rsidRPr="007500FD" w:rsidRDefault="0052118C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99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70" w:type="dxa"/>
            <w:tcBorders>
              <w:bottom w:val="nil"/>
            </w:tcBorders>
          </w:tcPr>
          <w:p w14:paraId="1BA1CDA6" w14:textId="77777777" w:rsidR="0052118C" w:rsidRPr="007500FD" w:rsidRDefault="0052118C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95B1F11" w14:textId="77777777" w:rsidR="0052118C" w:rsidRPr="007500FD" w:rsidRDefault="0052118C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225B6" w:rsidRPr="007500FD" w14:paraId="4DE6324D" w14:textId="77777777" w:rsidTr="00B45DE8">
        <w:tc>
          <w:tcPr>
            <w:tcW w:w="3240" w:type="dxa"/>
          </w:tcPr>
          <w:p w14:paraId="0AE39709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5825E2A6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74E4DA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F7C6446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</w:tcPr>
          <w:p w14:paraId="421FAC8B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542B258A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64BFF32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</w:tcPr>
          <w:p w14:paraId="7C89CF64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0225B6" w:rsidRPr="007500FD" w14:paraId="53BF1A94" w14:textId="77777777" w:rsidTr="002346AE">
        <w:tc>
          <w:tcPr>
            <w:tcW w:w="3240" w:type="dxa"/>
            <w:tcBorders>
              <w:bottom w:val="nil"/>
            </w:tcBorders>
          </w:tcPr>
          <w:p w14:paraId="1324A14C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ตราสารทุนในความต้องการของตลาด</w:t>
            </w:r>
          </w:p>
        </w:tc>
        <w:tc>
          <w:tcPr>
            <w:tcW w:w="1710" w:type="dxa"/>
            <w:tcBorders>
              <w:bottom w:val="nil"/>
            </w:tcBorders>
          </w:tcPr>
          <w:p w14:paraId="7F4C949B" w14:textId="7E35BAB4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7EE00C2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409FF575" w14:textId="084C9D28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  <w:tcBorders>
              <w:bottom w:val="nil"/>
            </w:tcBorders>
          </w:tcPr>
          <w:p w14:paraId="53986152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17DA5C23" w14:textId="2EE5982A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270" w:type="dxa"/>
            <w:tcBorders>
              <w:bottom w:val="nil"/>
            </w:tcBorders>
          </w:tcPr>
          <w:p w14:paraId="2F0D59EC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nil"/>
            </w:tcBorders>
          </w:tcPr>
          <w:p w14:paraId="2E3F76D8" w14:textId="390B5DC6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0225B6" w:rsidRPr="007500FD" w14:paraId="4B40A859" w14:textId="77777777" w:rsidTr="002346AE">
        <w:tc>
          <w:tcPr>
            <w:tcW w:w="3240" w:type="dxa"/>
          </w:tcPr>
          <w:p w14:paraId="656B7EFF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67F3F7AB" w14:textId="7079340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5713EB4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47F423A" w14:textId="6E488DEA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</w:tcBorders>
          </w:tcPr>
          <w:p w14:paraId="111C85D0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E462EC5" w14:textId="0419466B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102,198</w:t>
            </w:r>
          </w:p>
        </w:tc>
        <w:tc>
          <w:tcPr>
            <w:tcW w:w="270" w:type="dxa"/>
            <w:tcBorders>
              <w:top w:val="nil"/>
            </w:tcBorders>
          </w:tcPr>
          <w:p w14:paraId="357CE381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13309E96" w14:textId="58AF2B9F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101,797</w:t>
            </w:r>
          </w:p>
        </w:tc>
      </w:tr>
      <w:tr w:rsidR="000225B6" w:rsidRPr="007500FD" w14:paraId="1C199252" w14:textId="77777777" w:rsidTr="002346AE">
        <w:tc>
          <w:tcPr>
            <w:tcW w:w="3240" w:type="dxa"/>
          </w:tcPr>
          <w:p w14:paraId="019F54DB" w14:textId="4F1E8C26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D592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58871698" w14:textId="77777777" w:rsidR="000225B6" w:rsidRPr="002664C8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7AB889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C06339D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</w:tcBorders>
          </w:tcPr>
          <w:p w14:paraId="44F6F1B1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0A2DD41" w14:textId="77777777" w:rsidR="000225B6" w:rsidRPr="007500FD" w:rsidDel="00753AD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30EEB2C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3E60A152" w14:textId="77777777" w:rsidR="000225B6" w:rsidRPr="007500FD" w:rsidDel="00753AD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0225B6" w:rsidRPr="007500FD" w14:paraId="18FB1CB1" w14:textId="77777777" w:rsidTr="002346AE">
        <w:tc>
          <w:tcPr>
            <w:tcW w:w="3240" w:type="dxa"/>
            <w:tcBorders>
              <w:bottom w:val="nil"/>
            </w:tcBorders>
          </w:tcPr>
          <w:p w14:paraId="1C0F0ADD" w14:textId="0A7A26DE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จากการปรับมูลค่าเงินลงทุน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0820872C" w14:textId="1BBC1F96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EE5004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B8089A9" w14:textId="74CDF1A4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</w:tcPr>
          <w:p w14:paraId="3D2DFAED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28002A8B" w14:textId="532947CE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(461)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6CE52C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</w:tcPr>
          <w:p w14:paraId="51A0982F" w14:textId="71B489E4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0225B6" w:rsidRPr="007500FD" w14:paraId="7D9D37E8" w14:textId="77777777" w:rsidTr="002346AE">
        <w:tc>
          <w:tcPr>
            <w:tcW w:w="3240" w:type="dxa"/>
            <w:tcBorders>
              <w:bottom w:val="nil"/>
            </w:tcBorders>
          </w:tcPr>
          <w:p w14:paraId="74886F11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รวมเงินลงทุนเผื่อขาย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3119C4EE" w14:textId="79923386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A4ABB6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C5C495E" w14:textId="1B146C7A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  <w:tcBorders>
              <w:bottom w:val="nil"/>
            </w:tcBorders>
          </w:tcPr>
          <w:p w14:paraId="7B779CB2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6C35B1D" w14:textId="361AEAC9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101,797</w:t>
            </w:r>
          </w:p>
        </w:tc>
        <w:tc>
          <w:tcPr>
            <w:tcW w:w="270" w:type="dxa"/>
            <w:tcBorders>
              <w:bottom w:val="nil"/>
            </w:tcBorders>
          </w:tcPr>
          <w:p w14:paraId="7F8B4A83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1DB681C6" w14:textId="41ADFDB5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101,797</w:t>
            </w:r>
          </w:p>
        </w:tc>
      </w:tr>
      <w:tr w:rsidR="000225B6" w:rsidRPr="007500FD" w14:paraId="1CD600C9" w14:textId="77777777" w:rsidTr="002346AE">
        <w:trPr>
          <w:trHeight w:val="213"/>
        </w:trPr>
        <w:tc>
          <w:tcPr>
            <w:tcW w:w="3240" w:type="dxa"/>
          </w:tcPr>
          <w:p w14:paraId="1376BB37" w14:textId="77777777" w:rsidR="000225B6" w:rsidRPr="00AE4FA3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vAlign w:val="bottom"/>
          </w:tcPr>
          <w:p w14:paraId="4CF8F13D" w14:textId="77777777" w:rsidR="000225B6" w:rsidRPr="00AE4FA3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4B9D36" w14:textId="77777777" w:rsidR="000225B6" w:rsidRPr="00AE4FA3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40DAD13F" w14:textId="77777777" w:rsidR="000225B6" w:rsidRPr="00AE4FA3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nil"/>
            </w:tcBorders>
          </w:tcPr>
          <w:p w14:paraId="259A334F" w14:textId="77777777" w:rsidR="000225B6" w:rsidRPr="00AE4FA3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27AF13E0" w14:textId="77777777" w:rsidR="000225B6" w:rsidRPr="00AE4FA3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29A385E" w14:textId="77777777" w:rsidR="000225B6" w:rsidRPr="00AE4FA3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  <w:vAlign w:val="bottom"/>
          </w:tcPr>
          <w:p w14:paraId="71712644" w14:textId="77777777" w:rsidR="000225B6" w:rsidRPr="00AE4FA3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0225B6" w:rsidRPr="007500FD" w14:paraId="22D5AA5F" w14:textId="77777777" w:rsidTr="002346AE">
        <w:tc>
          <w:tcPr>
            <w:tcW w:w="3240" w:type="dxa"/>
            <w:tcBorders>
              <w:top w:val="nil"/>
            </w:tcBorders>
          </w:tcPr>
          <w:p w14:paraId="58E8CFCC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เงินลงทุนที่จะถือจนครบกำหนด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7678A876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DE3B187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31E48DA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</w:tcPr>
          <w:p w14:paraId="6BDDD7F7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8B319D7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F3115D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0CEE08D6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0225B6" w:rsidRPr="007500FD" w14:paraId="4F0DAD10" w14:textId="77777777" w:rsidTr="002346AE">
        <w:tc>
          <w:tcPr>
            <w:tcW w:w="3240" w:type="dxa"/>
          </w:tcPr>
          <w:p w14:paraId="5463F57E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เงินฝากสถาบันการเงินที่ครบกำหนด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19CDD830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EB751E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BF8C4E8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</w:tcPr>
          <w:p w14:paraId="21A6DD49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9840DAB" w14:textId="77777777" w:rsidR="000225B6" w:rsidRPr="007500FD" w:rsidDel="00753AD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0D0BEB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618F3C6B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0225B6" w:rsidRPr="007500FD" w14:paraId="73C3A6E5" w14:textId="77777777" w:rsidTr="002346AE">
        <w:tc>
          <w:tcPr>
            <w:tcW w:w="3240" w:type="dxa"/>
            <w:tcBorders>
              <w:bottom w:val="nil"/>
            </w:tcBorders>
          </w:tcPr>
          <w:p w14:paraId="5AB510A2" w14:textId="77777777" w:rsidR="000225B6" w:rsidRPr="007500FD" w:rsidRDefault="000225B6" w:rsidP="00234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8" w:firstLine="36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เกินกว่าสามเดือน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6F4BFE2D" w14:textId="78CF8626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62F0B1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BB8A950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</w:tcPr>
          <w:p w14:paraId="56445B4C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176F4868" w14:textId="4AEAD6AE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195,837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39706F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6D9B2412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0225B6" w:rsidRPr="007500FD" w14:paraId="4EFEDE00" w14:textId="77777777" w:rsidTr="002346AE">
        <w:tc>
          <w:tcPr>
            <w:tcW w:w="3240" w:type="dxa"/>
            <w:tcBorders>
              <w:bottom w:val="nil"/>
            </w:tcBorders>
          </w:tcPr>
          <w:p w14:paraId="33E68FCF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รวมเงินลงทุนที่จะถือจนครบกำหนด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2F27D257" w14:textId="4C5A645A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BD1ACA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2B98049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</w:tcPr>
          <w:p w14:paraId="017B669C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61C2C56" w14:textId="2E3AA774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195,837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DDCBE4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24E3B762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0225B6" w:rsidRPr="00AE4FA3" w14:paraId="0BAE86B5" w14:textId="77777777" w:rsidTr="002346AE">
        <w:tc>
          <w:tcPr>
            <w:tcW w:w="3240" w:type="dxa"/>
          </w:tcPr>
          <w:p w14:paraId="22979712" w14:textId="77777777" w:rsidR="000225B6" w:rsidRPr="00AE4FA3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vAlign w:val="bottom"/>
          </w:tcPr>
          <w:p w14:paraId="2C8B44B0" w14:textId="77777777" w:rsidR="000225B6" w:rsidRPr="00AE4FA3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D6E1C9" w14:textId="77777777" w:rsidR="000225B6" w:rsidRPr="00AE4FA3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4FA0D1A8" w14:textId="77777777" w:rsidR="000225B6" w:rsidRPr="00AE4FA3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</w:rPr>
            </w:pPr>
          </w:p>
        </w:tc>
        <w:tc>
          <w:tcPr>
            <w:tcW w:w="540" w:type="dxa"/>
            <w:tcBorders>
              <w:bottom w:val="nil"/>
            </w:tcBorders>
          </w:tcPr>
          <w:p w14:paraId="6797FAC3" w14:textId="77777777" w:rsidR="000225B6" w:rsidRPr="00AE4FA3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4C7BF7C9" w14:textId="77777777" w:rsidR="000225B6" w:rsidRPr="00AE4FA3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ADDB7E8" w14:textId="77777777" w:rsidR="000225B6" w:rsidRPr="00AE4FA3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36E5099C" w14:textId="77777777" w:rsidR="000225B6" w:rsidRPr="00AE4FA3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</w:rPr>
            </w:pPr>
          </w:p>
        </w:tc>
      </w:tr>
      <w:tr w:rsidR="000225B6" w:rsidRPr="007500FD" w14:paraId="38560D48" w14:textId="77777777" w:rsidTr="002346AE">
        <w:tc>
          <w:tcPr>
            <w:tcW w:w="3240" w:type="dxa"/>
            <w:tcBorders>
              <w:top w:val="nil"/>
              <w:bottom w:val="nil"/>
            </w:tcBorders>
          </w:tcPr>
          <w:p w14:paraId="417289D9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เงินลงทุนทั่วไป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621F173B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DCB249F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548E112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</w:tcPr>
          <w:p w14:paraId="67EF4C4C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24EFADD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FAE8C6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56C0AA67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0225B6" w:rsidRPr="007500FD" w14:paraId="4FBF89E4" w14:textId="77777777" w:rsidTr="002346AE">
        <w:tc>
          <w:tcPr>
            <w:tcW w:w="3240" w:type="dxa"/>
          </w:tcPr>
          <w:p w14:paraId="58485128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</w:t>
            </w:r>
          </w:p>
          <w:p w14:paraId="695E48BD" w14:textId="5D0582BE" w:rsidR="000225B6" w:rsidRPr="007500FD" w:rsidRDefault="000225B6" w:rsidP="00234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34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</w:t>
            </w: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ของตลาด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6119795D" w14:textId="42C8B6F9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51C48C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0EDE795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</w:tcPr>
          <w:p w14:paraId="01DA05DE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6F65C579" w14:textId="1B36E99B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1,551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55ABBE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27AA6A5F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0225B6" w:rsidRPr="005067F3" w14:paraId="7675FF16" w14:textId="77777777" w:rsidTr="002346AE">
        <w:trPr>
          <w:trHeight w:val="225"/>
        </w:trPr>
        <w:tc>
          <w:tcPr>
            <w:tcW w:w="3240" w:type="dxa"/>
            <w:tcBorders>
              <w:bottom w:val="nil"/>
            </w:tcBorders>
          </w:tcPr>
          <w:p w14:paraId="24023EA3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0529C1D2" w14:textId="292045FA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DFD3728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6639D744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  <w:vAlign w:val="bottom"/>
          </w:tcPr>
          <w:p w14:paraId="54042E75" w14:textId="77777777" w:rsidR="000225B6" w:rsidRPr="007500FD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  <w:vAlign w:val="bottom"/>
          </w:tcPr>
          <w:p w14:paraId="3F7727C7" w14:textId="24AC9855" w:rsidR="000225B6" w:rsidRPr="001565C3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299,185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3DDF00" w14:textId="77777777" w:rsidR="000225B6" w:rsidRPr="001565C3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35A0D772" w14:textId="77777777" w:rsidR="000225B6" w:rsidRPr="001565C3" w:rsidRDefault="000225B6" w:rsidP="0002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</w:tbl>
    <w:p w14:paraId="3C53DE5E" w14:textId="62540E22" w:rsidR="00A44EAE" w:rsidRPr="004009B6" w:rsidRDefault="00A44EAE" w:rsidP="004009B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pacing w:val="-6"/>
          <w:sz w:val="28"/>
          <w:szCs w:val="28"/>
        </w:rPr>
      </w:pPr>
      <w:r w:rsidRPr="004009B6">
        <w:rPr>
          <w:rFonts w:ascii="Angsana New" w:hAnsi="Angsana New" w:hint="cs"/>
          <w:spacing w:val="-6"/>
          <w:sz w:val="28"/>
          <w:szCs w:val="28"/>
          <w:cs/>
        </w:rPr>
        <w:t xml:space="preserve">ตามที่กล่าวในหมายเหตุข้อ </w:t>
      </w:r>
      <w:r w:rsidRPr="004009B6">
        <w:rPr>
          <w:rFonts w:ascii="Angsana New" w:hAnsi="Angsana New"/>
          <w:spacing w:val="-6"/>
          <w:sz w:val="28"/>
          <w:szCs w:val="28"/>
        </w:rPr>
        <w:t>4</w:t>
      </w:r>
      <w:r w:rsidRPr="004009B6">
        <w:rPr>
          <w:rFonts w:ascii="Angsana New" w:hAnsi="Angsana New" w:hint="cs"/>
          <w:spacing w:val="-6"/>
          <w:sz w:val="28"/>
          <w:szCs w:val="28"/>
          <w:cs/>
        </w:rPr>
        <w:t xml:space="preserve"> ในระหว่างงวด บริษัทได้นำมาตรฐานการรายงานฉบับที่ </w:t>
      </w:r>
      <w:r w:rsidRPr="004009B6">
        <w:rPr>
          <w:rFonts w:ascii="Angsana New" w:hAnsi="Angsana New"/>
          <w:spacing w:val="-6"/>
          <w:sz w:val="28"/>
          <w:szCs w:val="28"/>
        </w:rPr>
        <w:t xml:space="preserve">9 </w:t>
      </w:r>
      <w:r w:rsidRPr="004009B6">
        <w:rPr>
          <w:rFonts w:ascii="Angsana New" w:hAnsi="Angsana New" w:hint="cs"/>
          <w:spacing w:val="-6"/>
          <w:sz w:val="28"/>
          <w:szCs w:val="28"/>
          <w:cs/>
        </w:rPr>
        <w:t>เรื่องเครื่องมือทางการเงิน และกลุ่ม</w:t>
      </w:r>
      <w:r w:rsidRPr="002346AE">
        <w:rPr>
          <w:rFonts w:ascii="Angsana New" w:hAnsi="Angsana New" w:hint="cs"/>
          <w:sz w:val="28"/>
          <w:szCs w:val="28"/>
          <w:cs/>
        </w:rPr>
        <w:t>มาตรฐานที่เกี่ยวข้องกับเครื่องมือทางการเงิน มาถือปฏิบัติเป็นครั้งแรก บริษัทจึงได้จัดประเภทรายการและวัดมูลค่าสินทรัพย์ทางการเงินใหม่ ผลกระทบ</w:t>
      </w:r>
      <w:r w:rsidR="004009B6" w:rsidRPr="002346AE">
        <w:rPr>
          <w:rFonts w:ascii="Angsana New" w:hAnsi="Angsana New" w:hint="cs"/>
          <w:sz w:val="28"/>
          <w:szCs w:val="28"/>
          <w:cs/>
        </w:rPr>
        <w:t>ที่</w:t>
      </w:r>
      <w:r w:rsidRPr="002346AE">
        <w:rPr>
          <w:rFonts w:ascii="Angsana New" w:hAnsi="Angsana New" w:hint="cs"/>
          <w:sz w:val="28"/>
          <w:szCs w:val="28"/>
          <w:cs/>
        </w:rPr>
        <w:t>มีต่อ</w:t>
      </w:r>
      <w:r w:rsidR="004009B6" w:rsidRPr="002346AE">
        <w:rPr>
          <w:rFonts w:ascii="Angsana New" w:hAnsi="Angsana New" w:hint="cs"/>
          <w:sz w:val="28"/>
          <w:szCs w:val="28"/>
          <w:cs/>
        </w:rPr>
        <w:t>การจัดประเภทรายการและ</w:t>
      </w:r>
      <w:r w:rsidR="000225B6" w:rsidRPr="002346AE">
        <w:rPr>
          <w:rFonts w:ascii="Angsana New" w:hAnsi="Angsana New" w:hint="cs"/>
          <w:sz w:val="28"/>
          <w:szCs w:val="28"/>
          <w:cs/>
        </w:rPr>
        <w:t>การ</w:t>
      </w:r>
      <w:r w:rsidR="004009B6" w:rsidRPr="002346AE">
        <w:rPr>
          <w:rFonts w:ascii="Angsana New" w:hAnsi="Angsana New" w:hint="cs"/>
          <w:sz w:val="28"/>
          <w:szCs w:val="28"/>
          <w:cs/>
        </w:rPr>
        <w:t xml:space="preserve">วัดมูลค่าได้แสดงไว้ในหมายเหตุข้อ </w:t>
      </w:r>
      <w:r w:rsidR="004009B6" w:rsidRPr="002346AE">
        <w:rPr>
          <w:rFonts w:ascii="Angsana New" w:hAnsi="Angsana New"/>
          <w:sz w:val="28"/>
          <w:szCs w:val="28"/>
        </w:rPr>
        <w:t>4.2</w:t>
      </w:r>
    </w:p>
    <w:p w14:paraId="27C7E48E" w14:textId="2C1CA8A3" w:rsidR="00726C37" w:rsidRPr="007500FD" w:rsidRDefault="00726C37" w:rsidP="009742E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firstLine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7500FD">
        <w:rPr>
          <w:rFonts w:ascii="Angsana New" w:hAnsi="Angsana New"/>
          <w:sz w:val="28"/>
          <w:szCs w:val="28"/>
          <w:cs/>
        </w:rPr>
        <w:t>เงินลงทุนที่จะถือจนครบกำหนด ณ วันที่</w:t>
      </w:r>
      <w:r w:rsidRPr="007500FD">
        <w:rPr>
          <w:rFonts w:ascii="Angsana New" w:hAnsi="Angsana New"/>
          <w:sz w:val="28"/>
          <w:szCs w:val="28"/>
        </w:rPr>
        <w:t xml:space="preserve"> 31 </w:t>
      </w:r>
      <w:r w:rsidRPr="007500FD">
        <w:rPr>
          <w:rFonts w:ascii="Angsana New" w:hAnsi="Angsana New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z w:val="28"/>
          <w:szCs w:val="28"/>
        </w:rPr>
        <w:t xml:space="preserve">2562 </w:t>
      </w:r>
      <w:r w:rsidRPr="007500FD">
        <w:rPr>
          <w:rFonts w:ascii="Angsana New" w:hAnsi="Angsana New"/>
          <w:sz w:val="28"/>
          <w:szCs w:val="28"/>
          <w:cs/>
        </w:rPr>
        <w:t>มีระยะเวลาครบกำหนด 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260"/>
        <w:gridCol w:w="270"/>
        <w:gridCol w:w="1170"/>
        <w:gridCol w:w="270"/>
        <w:gridCol w:w="1260"/>
        <w:gridCol w:w="270"/>
        <w:gridCol w:w="1350"/>
      </w:tblGrid>
      <w:tr w:rsidR="00726C37" w:rsidRPr="007500FD" w14:paraId="681BE4AC" w14:textId="77777777" w:rsidTr="00CA0120">
        <w:trPr>
          <w:cantSplit/>
        </w:trPr>
        <w:tc>
          <w:tcPr>
            <w:tcW w:w="3240" w:type="dxa"/>
          </w:tcPr>
          <w:p w14:paraId="3A97F547" w14:textId="77777777" w:rsidR="00726C37" w:rsidRPr="007500FD" w:rsidRDefault="00726C37" w:rsidP="0052118C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848" w:type="dxa"/>
            <w:gridSpan w:val="7"/>
            <w:tcBorders>
              <w:bottom w:val="single" w:sz="4" w:space="0" w:color="auto"/>
            </w:tcBorders>
          </w:tcPr>
          <w:p w14:paraId="72A96886" w14:textId="77777777" w:rsidR="00726C37" w:rsidRPr="007500FD" w:rsidRDefault="00726C37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</w:tr>
      <w:tr w:rsidR="00726C37" w:rsidRPr="007500FD" w14:paraId="0ED61AFF" w14:textId="77777777" w:rsidTr="00CA0120">
        <w:trPr>
          <w:cantSplit/>
        </w:trPr>
        <w:tc>
          <w:tcPr>
            <w:tcW w:w="3240" w:type="dxa"/>
          </w:tcPr>
          <w:p w14:paraId="11208E67" w14:textId="77777777" w:rsidR="00726C37" w:rsidRPr="007500FD" w:rsidRDefault="00726C37" w:rsidP="0052118C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848" w:type="dxa"/>
            <w:gridSpan w:val="7"/>
            <w:tcBorders>
              <w:bottom w:val="single" w:sz="4" w:space="0" w:color="auto"/>
            </w:tcBorders>
          </w:tcPr>
          <w:p w14:paraId="2903B8D2" w14:textId="77777777" w:rsidR="00726C37" w:rsidRPr="007500FD" w:rsidRDefault="00726C37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0FD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726C37" w:rsidRPr="007500FD" w14:paraId="1C418D4A" w14:textId="77777777" w:rsidTr="00CA0120">
        <w:trPr>
          <w:cantSplit/>
        </w:trPr>
        <w:tc>
          <w:tcPr>
            <w:tcW w:w="3240" w:type="dxa"/>
          </w:tcPr>
          <w:p w14:paraId="46D65FC9" w14:textId="77777777" w:rsidR="00726C37" w:rsidRPr="007500FD" w:rsidRDefault="00726C37" w:rsidP="0052118C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848" w:type="dxa"/>
            <w:gridSpan w:val="7"/>
            <w:tcBorders>
              <w:bottom w:val="single" w:sz="4" w:space="0" w:color="auto"/>
            </w:tcBorders>
          </w:tcPr>
          <w:p w14:paraId="29256FDF" w14:textId="73C05240" w:rsidR="00726C37" w:rsidRPr="007500FD" w:rsidRDefault="003A308E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809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809E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726C37" w:rsidRPr="007500FD" w14:paraId="6172C804" w14:textId="77777777" w:rsidTr="00CA0120">
        <w:trPr>
          <w:cantSplit/>
        </w:trPr>
        <w:tc>
          <w:tcPr>
            <w:tcW w:w="3240" w:type="dxa"/>
          </w:tcPr>
          <w:p w14:paraId="19D60A1B" w14:textId="77777777" w:rsidR="00726C37" w:rsidRPr="007500FD" w:rsidRDefault="00726C37" w:rsidP="0052118C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23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34E6674" w14:textId="77777777" w:rsidR="00726C37" w:rsidRPr="007500FD" w:rsidRDefault="00726C37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ครบกำหนดภายใน</w:t>
            </w:r>
          </w:p>
        </w:tc>
        <w:tc>
          <w:tcPr>
            <w:tcW w:w="270" w:type="dxa"/>
          </w:tcPr>
          <w:p w14:paraId="31BD5645" w14:textId="77777777" w:rsidR="00726C37" w:rsidRPr="007500FD" w:rsidRDefault="00726C37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7A35EA5" w14:textId="77777777" w:rsidR="00726C37" w:rsidRPr="007500FD" w:rsidRDefault="00726C37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6C37" w:rsidRPr="007500FD" w14:paraId="582B8DA9" w14:textId="77777777" w:rsidTr="00CA0120">
        <w:trPr>
          <w:cantSplit/>
        </w:trPr>
        <w:tc>
          <w:tcPr>
            <w:tcW w:w="3240" w:type="dxa"/>
          </w:tcPr>
          <w:p w14:paraId="0B7026C2" w14:textId="77777777" w:rsidR="00726C37" w:rsidRPr="007500FD" w:rsidRDefault="00726C37" w:rsidP="0052118C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88BAA21" w14:textId="77777777" w:rsidR="00726C37" w:rsidRPr="007500FD" w:rsidRDefault="00726C37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8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10AA308" w14:textId="77777777" w:rsidR="00726C37" w:rsidRPr="007500FD" w:rsidRDefault="00726C37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9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01D4B17" w14:textId="77777777" w:rsidR="00726C37" w:rsidRPr="007500FD" w:rsidRDefault="00726C37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9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</w:rPr>
              <w:t xml:space="preserve">1 - 5 </w:t>
            </w: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ED67B63" w14:textId="77777777" w:rsidR="00726C37" w:rsidRPr="007500FD" w:rsidRDefault="00726C37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autoSpaceDE w:val="0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5484A20" w14:textId="77777777" w:rsidR="00726C37" w:rsidRPr="007500FD" w:rsidRDefault="00726C37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เกิน</w:t>
            </w:r>
            <w:r w:rsidRPr="007500FD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</w:tcPr>
          <w:p w14:paraId="61507A33" w14:textId="77777777" w:rsidR="00726C37" w:rsidRPr="007500FD" w:rsidRDefault="00726C37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76CE8CA" w14:textId="77777777" w:rsidR="00726C37" w:rsidRPr="007500FD" w:rsidRDefault="00726C37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26C37" w:rsidRPr="007500FD" w14:paraId="67415364" w14:textId="77777777" w:rsidTr="00CA0120">
        <w:trPr>
          <w:cantSplit/>
        </w:trPr>
        <w:tc>
          <w:tcPr>
            <w:tcW w:w="3240" w:type="dxa"/>
          </w:tcPr>
          <w:p w14:paraId="19E6650A" w14:textId="77777777" w:rsidR="00726C37" w:rsidRPr="007500FD" w:rsidRDefault="00726C37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เงินฝากสถาบันการเงินที่ครบกำหนด</w:t>
            </w:r>
          </w:p>
        </w:tc>
        <w:tc>
          <w:tcPr>
            <w:tcW w:w="1260" w:type="dxa"/>
          </w:tcPr>
          <w:p w14:paraId="36BEDF8A" w14:textId="77777777" w:rsidR="00726C37" w:rsidRPr="007500FD" w:rsidRDefault="00726C37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927FBB" w14:textId="77777777" w:rsidR="00726C37" w:rsidRPr="007500FD" w:rsidRDefault="00726C37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63B1787" w14:textId="77777777" w:rsidR="00726C37" w:rsidRPr="007500FD" w:rsidRDefault="00726C37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0273C8" w14:textId="77777777" w:rsidR="00726C37" w:rsidRPr="007500FD" w:rsidRDefault="00726C37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95"/>
              </w:tabs>
              <w:autoSpaceDE w:val="0"/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D207C0D" w14:textId="77777777" w:rsidR="00726C37" w:rsidRPr="007500FD" w:rsidRDefault="00726C37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43C1A3" w14:textId="77777777" w:rsidR="00726C37" w:rsidRPr="007500FD" w:rsidRDefault="00726C37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C684590" w14:textId="77777777" w:rsidR="00726C37" w:rsidRPr="007500FD" w:rsidRDefault="00726C37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6C37" w:rsidRPr="007500FD" w14:paraId="321B1D15" w14:textId="77777777" w:rsidTr="00CA0120">
        <w:trPr>
          <w:cantSplit/>
        </w:trPr>
        <w:tc>
          <w:tcPr>
            <w:tcW w:w="3240" w:type="dxa"/>
          </w:tcPr>
          <w:p w14:paraId="5029185E" w14:textId="77777777" w:rsidR="00726C37" w:rsidRPr="007500FD" w:rsidRDefault="00726C37" w:rsidP="0052118C">
            <w:pPr>
              <w:overflowPunct w:val="0"/>
              <w:autoSpaceDE w:val="0"/>
              <w:autoSpaceDN w:val="0"/>
              <w:adjustRightInd w:val="0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เกินกว่าสามเดือน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3989D59" w14:textId="77777777" w:rsidR="00726C37" w:rsidRPr="007500FD" w:rsidRDefault="00726C37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195,837</w:t>
            </w:r>
          </w:p>
        </w:tc>
        <w:tc>
          <w:tcPr>
            <w:tcW w:w="270" w:type="dxa"/>
          </w:tcPr>
          <w:p w14:paraId="20D938F3" w14:textId="77777777" w:rsidR="00726C37" w:rsidRPr="007500FD" w:rsidRDefault="00726C37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86A7F0B" w14:textId="77777777" w:rsidR="00726C37" w:rsidRPr="007500FD" w:rsidRDefault="00726C37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898AEC0" w14:textId="77777777" w:rsidR="00726C37" w:rsidRPr="007500FD" w:rsidRDefault="00726C37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9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474C8DA" w14:textId="77777777" w:rsidR="00726C37" w:rsidRPr="007500FD" w:rsidRDefault="00726C37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F4A2984" w14:textId="77777777" w:rsidR="00726C37" w:rsidRPr="007500FD" w:rsidRDefault="00726C37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B276A04" w14:textId="77777777" w:rsidR="00726C37" w:rsidRPr="007500FD" w:rsidRDefault="00726C37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195,837</w:t>
            </w:r>
          </w:p>
        </w:tc>
      </w:tr>
      <w:tr w:rsidR="00726C37" w:rsidRPr="0087751B" w14:paraId="7154DE89" w14:textId="77777777" w:rsidTr="00CA0120">
        <w:trPr>
          <w:cantSplit/>
        </w:trPr>
        <w:tc>
          <w:tcPr>
            <w:tcW w:w="3240" w:type="dxa"/>
          </w:tcPr>
          <w:p w14:paraId="55376B65" w14:textId="77777777" w:rsidR="00726C37" w:rsidRPr="007500FD" w:rsidRDefault="00726C37" w:rsidP="0052118C">
            <w:pPr>
              <w:overflowPunct w:val="0"/>
              <w:autoSpaceDE w:val="0"/>
              <w:autoSpaceDN w:val="0"/>
              <w:adjustRightInd w:val="0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รวมเงินลงทุนที่จะถือจนครบกำหนด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1FE772" w14:textId="77777777" w:rsidR="00726C37" w:rsidRPr="007500FD" w:rsidRDefault="00726C37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195,837</w:t>
            </w:r>
          </w:p>
        </w:tc>
        <w:tc>
          <w:tcPr>
            <w:tcW w:w="270" w:type="dxa"/>
            <w:vAlign w:val="bottom"/>
          </w:tcPr>
          <w:p w14:paraId="44FECD84" w14:textId="77777777" w:rsidR="00726C37" w:rsidRPr="007500FD" w:rsidRDefault="00726C37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1F1744" w14:textId="77777777" w:rsidR="00726C37" w:rsidRPr="007500FD" w:rsidRDefault="00726C37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9CC9580" w14:textId="77777777" w:rsidR="00726C37" w:rsidRPr="007500FD" w:rsidRDefault="00726C37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9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90047A" w14:textId="77777777" w:rsidR="00726C37" w:rsidRPr="007500FD" w:rsidRDefault="00726C37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8087FE9" w14:textId="77777777" w:rsidR="00726C37" w:rsidRPr="007500FD" w:rsidRDefault="00726C37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1FBAFB" w14:textId="77777777" w:rsidR="00726C37" w:rsidRPr="007500FD" w:rsidRDefault="00726C37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195,837</w:t>
            </w:r>
          </w:p>
        </w:tc>
      </w:tr>
    </w:tbl>
    <w:p w14:paraId="18C5DA28" w14:textId="6CF69BAB" w:rsidR="00CA0120" w:rsidRPr="001F1BDE" w:rsidRDefault="00CA0120" w:rsidP="00CA012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bookmarkStart w:id="7" w:name="_Hlk38822196"/>
      <w:r w:rsidRPr="007500FD">
        <w:rPr>
          <w:rFonts w:ascii="Angsana New" w:hAnsi="Angsana New"/>
          <w:spacing w:val="-6"/>
          <w:sz w:val="28"/>
          <w:szCs w:val="28"/>
          <w:cs/>
        </w:rPr>
        <w:lastRenderedPageBreak/>
        <w:t xml:space="preserve">ณ </w:t>
      </w:r>
      <w:r>
        <w:rPr>
          <w:rFonts w:ascii="Angsana New" w:hAnsi="Angsana New"/>
          <w:spacing w:val="-6"/>
          <w:sz w:val="28"/>
          <w:szCs w:val="28"/>
        </w:rPr>
        <w:t xml:space="preserve"> </w:t>
      </w:r>
      <w:r w:rsidRPr="007500FD">
        <w:rPr>
          <w:rFonts w:ascii="Angsana New" w:hAnsi="Angsana New"/>
          <w:spacing w:val="-6"/>
          <w:sz w:val="28"/>
          <w:szCs w:val="28"/>
          <w:cs/>
        </w:rPr>
        <w:t xml:space="preserve">วันที่ </w:t>
      </w:r>
      <w:r w:rsidRPr="007500FD">
        <w:rPr>
          <w:rFonts w:ascii="Angsana New" w:hAnsi="Angsana New"/>
          <w:spacing w:val="-6"/>
          <w:sz w:val="28"/>
          <w:szCs w:val="28"/>
        </w:rPr>
        <w:t xml:space="preserve">31 </w:t>
      </w:r>
      <w:r w:rsidRPr="007500FD">
        <w:rPr>
          <w:rFonts w:ascii="Angsana New" w:hAnsi="Angsana New"/>
          <w:spacing w:val="-6"/>
          <w:sz w:val="28"/>
          <w:szCs w:val="28"/>
          <w:cs/>
        </w:rPr>
        <w:t xml:space="preserve">ธันวาคม </w:t>
      </w:r>
      <w:r w:rsidRPr="007500FD">
        <w:rPr>
          <w:rFonts w:ascii="Angsana New" w:hAnsi="Angsana New"/>
          <w:spacing w:val="-6"/>
          <w:sz w:val="28"/>
          <w:szCs w:val="28"/>
        </w:rPr>
        <w:t xml:space="preserve">2562 </w:t>
      </w:r>
      <w:r w:rsidRPr="007500FD">
        <w:rPr>
          <w:rFonts w:ascii="Angsana New" w:hAnsi="Angsana New"/>
          <w:spacing w:val="-6"/>
          <w:sz w:val="28"/>
          <w:szCs w:val="28"/>
          <w:cs/>
        </w:rPr>
        <w:t>เงินลงทุนที่จะถือจนครบกำหนด</w:t>
      </w:r>
      <w:r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7500FD">
        <w:rPr>
          <w:rFonts w:ascii="Angsana New" w:hAnsi="Angsana New"/>
          <w:spacing w:val="-6"/>
          <w:sz w:val="28"/>
          <w:szCs w:val="28"/>
          <w:cs/>
        </w:rPr>
        <w:t>จำนวน</w:t>
      </w:r>
      <w:r w:rsidRPr="008C2DBA">
        <w:rPr>
          <w:rFonts w:ascii="Angsana New" w:hAnsi="Angsana New"/>
          <w:spacing w:val="-6"/>
          <w:sz w:val="28"/>
          <w:szCs w:val="28"/>
        </w:rPr>
        <w:t xml:space="preserve"> </w:t>
      </w:r>
      <w:bookmarkStart w:id="8" w:name="_Hlk23501312"/>
      <w:r w:rsidRPr="008C2DBA">
        <w:rPr>
          <w:rFonts w:ascii="Angsana New" w:hAnsi="Angsana New"/>
          <w:spacing w:val="-6"/>
          <w:sz w:val="28"/>
          <w:szCs w:val="28"/>
        </w:rPr>
        <w:t>95.1</w:t>
      </w:r>
      <w:r w:rsidRPr="007500FD">
        <w:rPr>
          <w:rFonts w:ascii="Angsana New" w:hAnsi="Angsana New"/>
          <w:spacing w:val="-6"/>
          <w:sz w:val="28"/>
          <w:szCs w:val="28"/>
        </w:rPr>
        <w:t xml:space="preserve"> </w:t>
      </w:r>
      <w:bookmarkEnd w:id="8"/>
      <w:r w:rsidRPr="007500FD">
        <w:rPr>
          <w:rFonts w:ascii="Angsana New" w:hAnsi="Angsana New" w:hint="cs"/>
          <w:spacing w:val="-6"/>
          <w:sz w:val="28"/>
          <w:szCs w:val="28"/>
          <w:cs/>
        </w:rPr>
        <w:t xml:space="preserve">ล้านบาท </w:t>
      </w:r>
      <w:r w:rsidRPr="007500FD">
        <w:rPr>
          <w:rFonts w:ascii="Angsana New" w:hAnsi="Angsana New"/>
          <w:sz w:val="28"/>
          <w:szCs w:val="28"/>
          <w:cs/>
        </w:rPr>
        <w:t>ได้วางไว้เป็นเงินสำรองประกันภัยกับ</w:t>
      </w:r>
      <w:r>
        <w:rPr>
          <w:rFonts w:ascii="Angsana New" w:hAnsi="Angsana New"/>
          <w:sz w:val="28"/>
          <w:szCs w:val="28"/>
        </w:rPr>
        <w:br/>
      </w:r>
      <w:r w:rsidRPr="007500FD">
        <w:rPr>
          <w:rFonts w:ascii="Angsana New" w:hAnsi="Angsana New"/>
          <w:sz w:val="28"/>
          <w:szCs w:val="28"/>
          <w:cs/>
        </w:rPr>
        <w:t>นายทะเบียนตามที่กล่าวไว้ใ</w:t>
      </w:r>
      <w:r w:rsidRPr="00634295">
        <w:rPr>
          <w:rFonts w:ascii="Angsana New" w:hAnsi="Angsana New"/>
          <w:sz w:val="28"/>
          <w:szCs w:val="28"/>
          <w:cs/>
        </w:rPr>
        <w:t>นหมาย</w:t>
      </w:r>
      <w:r w:rsidRPr="001F1BDE">
        <w:rPr>
          <w:rFonts w:ascii="Angsana New" w:hAnsi="Angsana New"/>
          <w:sz w:val="28"/>
          <w:szCs w:val="28"/>
          <w:cs/>
        </w:rPr>
        <w:t xml:space="preserve">เหตุ </w:t>
      </w:r>
      <w:r w:rsidR="00644B3B" w:rsidRPr="001F1BDE">
        <w:rPr>
          <w:rFonts w:ascii="Angsana New" w:hAnsi="Angsana New"/>
          <w:sz w:val="28"/>
          <w:szCs w:val="28"/>
        </w:rPr>
        <w:t>3</w:t>
      </w:r>
      <w:r w:rsidR="002C631C">
        <w:rPr>
          <w:rFonts w:ascii="Angsana New" w:hAnsi="Angsana New"/>
          <w:sz w:val="28"/>
          <w:szCs w:val="28"/>
        </w:rPr>
        <w:t>1</w:t>
      </w:r>
      <w:r w:rsidRPr="001F1BDE">
        <w:rPr>
          <w:rFonts w:ascii="Angsana New" w:hAnsi="Angsana New"/>
          <w:sz w:val="28"/>
          <w:szCs w:val="28"/>
        </w:rPr>
        <w:t xml:space="preserve"> </w:t>
      </w:r>
      <w:r w:rsidRPr="001F1BDE">
        <w:rPr>
          <w:rFonts w:ascii="Angsana New" w:hAnsi="Angsana New" w:hint="cs"/>
          <w:sz w:val="28"/>
          <w:szCs w:val="28"/>
          <w:cs/>
        </w:rPr>
        <w:t xml:space="preserve">และ </w:t>
      </w:r>
      <w:r w:rsidR="00644B3B" w:rsidRPr="001F1BDE">
        <w:rPr>
          <w:rFonts w:ascii="Angsana New" w:hAnsi="Angsana New"/>
          <w:sz w:val="28"/>
          <w:szCs w:val="28"/>
        </w:rPr>
        <w:t>3</w:t>
      </w:r>
      <w:r w:rsidR="002C631C">
        <w:rPr>
          <w:rFonts w:ascii="Angsana New" w:hAnsi="Angsana New"/>
          <w:sz w:val="28"/>
          <w:szCs w:val="28"/>
        </w:rPr>
        <w:t>2</w:t>
      </w:r>
    </w:p>
    <w:p w14:paraId="794EF8AF" w14:textId="55AB5598" w:rsidR="00CA0120" w:rsidRPr="009946E2" w:rsidRDefault="00CA0120" w:rsidP="00CA012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28"/>
          <w:szCs w:val="28"/>
        </w:rPr>
      </w:pPr>
      <w:r w:rsidRPr="00CA4A81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Pr="00CA4A81">
        <w:rPr>
          <w:rFonts w:ascii="Angsana New" w:hAnsi="Angsana New"/>
          <w:spacing w:val="-2"/>
          <w:sz w:val="28"/>
          <w:szCs w:val="28"/>
        </w:rPr>
        <w:t xml:space="preserve">31 </w:t>
      </w:r>
      <w:r w:rsidRPr="00CA4A81">
        <w:rPr>
          <w:rFonts w:ascii="Angsana New" w:hAnsi="Angsana New" w:hint="cs"/>
          <w:spacing w:val="-2"/>
          <w:sz w:val="28"/>
          <w:szCs w:val="28"/>
          <w:cs/>
        </w:rPr>
        <w:t>ธันวาคม</w:t>
      </w:r>
      <w:r w:rsidRPr="00CA4A81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CA4A81">
        <w:rPr>
          <w:rFonts w:ascii="Angsana New" w:hAnsi="Angsana New"/>
          <w:spacing w:val="-2"/>
          <w:sz w:val="28"/>
          <w:szCs w:val="28"/>
        </w:rPr>
        <w:t>2562</w:t>
      </w:r>
      <w:r w:rsidRPr="00CA4A81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CA4A81">
        <w:rPr>
          <w:rFonts w:ascii="Angsana New" w:hAnsi="Angsana New"/>
          <w:spacing w:val="-2"/>
          <w:sz w:val="28"/>
          <w:szCs w:val="28"/>
          <w:cs/>
        </w:rPr>
        <w:t>เงินฝากประจำ</w:t>
      </w:r>
      <w:r w:rsidRPr="00CA4A81">
        <w:rPr>
          <w:rFonts w:ascii="Angsana New" w:hAnsi="Angsana New" w:hint="cs"/>
          <w:spacing w:val="-2"/>
          <w:sz w:val="28"/>
          <w:szCs w:val="28"/>
          <w:cs/>
        </w:rPr>
        <w:t xml:space="preserve">จำนวน </w:t>
      </w:r>
      <w:r w:rsidRPr="00CA4A81">
        <w:rPr>
          <w:rFonts w:ascii="Angsana New" w:hAnsi="Angsana New"/>
          <w:spacing w:val="-2"/>
          <w:sz w:val="28"/>
          <w:szCs w:val="28"/>
        </w:rPr>
        <w:t xml:space="preserve">0.1 </w:t>
      </w:r>
      <w:r w:rsidRPr="00CA4A81">
        <w:rPr>
          <w:rFonts w:ascii="Angsana New" w:hAnsi="Angsana New" w:hint="cs"/>
          <w:spacing w:val="-2"/>
          <w:sz w:val="28"/>
          <w:szCs w:val="28"/>
          <w:cs/>
        </w:rPr>
        <w:t>ล้านบาท ได้ถูก</w:t>
      </w:r>
      <w:r w:rsidRPr="00CA4A81">
        <w:rPr>
          <w:rFonts w:ascii="Angsana New" w:hAnsi="Angsana New"/>
          <w:spacing w:val="-2"/>
          <w:sz w:val="28"/>
          <w:szCs w:val="28"/>
          <w:cs/>
        </w:rPr>
        <w:t>จำนำเป็นหลักทรัพย์ค้ำประกันวงเงินสินเชื่อกับธนาคาร</w:t>
      </w:r>
      <w:r w:rsidRPr="001F1BDE">
        <w:rPr>
          <w:rFonts w:ascii="Angsana New" w:hAnsi="Angsana New" w:hint="cs"/>
          <w:spacing w:val="-6"/>
          <w:sz w:val="28"/>
          <w:szCs w:val="28"/>
          <w:cs/>
        </w:rPr>
        <w:t xml:space="preserve">ในประเทศ </w:t>
      </w:r>
      <w:r w:rsidRPr="001F1BDE">
        <w:rPr>
          <w:rFonts w:ascii="Angsana New" w:hAnsi="Angsana New"/>
          <w:spacing w:val="-6"/>
          <w:sz w:val="28"/>
          <w:szCs w:val="28"/>
          <w:cs/>
        </w:rPr>
        <w:t xml:space="preserve">ตามที่กล่าวไว้ในหมายเหตุ </w:t>
      </w:r>
      <w:r w:rsidRPr="001F1BDE">
        <w:rPr>
          <w:rFonts w:ascii="Angsana New" w:hAnsi="Angsana New"/>
          <w:spacing w:val="-6"/>
          <w:sz w:val="28"/>
          <w:szCs w:val="28"/>
        </w:rPr>
        <w:t>3</w:t>
      </w:r>
      <w:r w:rsidR="002C631C">
        <w:rPr>
          <w:rFonts w:ascii="Angsana New" w:hAnsi="Angsana New"/>
          <w:spacing w:val="-6"/>
          <w:sz w:val="28"/>
          <w:szCs w:val="28"/>
        </w:rPr>
        <w:t>4</w:t>
      </w:r>
      <w:r w:rsidRPr="001F1BDE">
        <w:rPr>
          <w:rFonts w:ascii="Angsana New" w:hAnsi="Angsana New"/>
          <w:spacing w:val="-6"/>
          <w:sz w:val="28"/>
          <w:szCs w:val="28"/>
        </w:rPr>
        <w:t xml:space="preserve"> </w:t>
      </w:r>
      <w:r w:rsidR="006D4B3F">
        <w:rPr>
          <w:rFonts w:ascii="Angsana New" w:hAnsi="Angsana New" w:hint="cs"/>
          <w:spacing w:val="-6"/>
          <w:sz w:val="28"/>
          <w:szCs w:val="28"/>
          <w:cs/>
        </w:rPr>
        <w:t>จ</w:t>
      </w:r>
      <w:r w:rsidRPr="001F1BDE">
        <w:rPr>
          <w:rFonts w:ascii="Angsana New" w:hAnsi="Angsana New" w:hint="cs"/>
          <w:spacing w:val="-6"/>
          <w:sz w:val="28"/>
          <w:szCs w:val="28"/>
          <w:cs/>
        </w:rPr>
        <w:t>)</w:t>
      </w:r>
    </w:p>
    <w:bookmarkEnd w:id="7"/>
    <w:p w14:paraId="755C8325" w14:textId="69F01439" w:rsidR="00C44233" w:rsidRDefault="00C44233" w:rsidP="00447BFE">
      <w:pPr>
        <w:pStyle w:val="FSNoteNumbered"/>
        <w:numPr>
          <w:ilvl w:val="0"/>
          <w:numId w:val="17"/>
        </w:numPr>
        <w:spacing w:after="120"/>
        <w:ind w:left="540" w:hanging="540"/>
        <w:rPr>
          <w:b/>
          <w:bCs/>
          <w:u w:val="none"/>
          <w:cs/>
        </w:rPr>
      </w:pPr>
      <w:r w:rsidRPr="00C44233">
        <w:rPr>
          <w:b/>
          <w:bCs/>
          <w:u w:val="none"/>
          <w:cs/>
        </w:rPr>
        <w:t>เงินให้กู้ยืม</w:t>
      </w:r>
    </w:p>
    <w:p w14:paraId="04BFE641" w14:textId="51EF6F83" w:rsidR="00447BFE" w:rsidRPr="00447BFE" w:rsidRDefault="00447BFE" w:rsidP="00447BF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447BFE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Pr="00447BFE">
        <w:rPr>
          <w:rFonts w:ascii="Angsana New" w:hAnsi="Angsana New"/>
          <w:spacing w:val="-2"/>
          <w:sz w:val="28"/>
          <w:szCs w:val="28"/>
        </w:rPr>
        <w:t>30</w:t>
      </w:r>
      <w:r w:rsidRPr="00447BFE">
        <w:rPr>
          <w:rFonts w:ascii="Angsana New" w:hAnsi="Angsana New"/>
          <w:spacing w:val="-2"/>
          <w:sz w:val="28"/>
          <w:szCs w:val="28"/>
          <w:cs/>
        </w:rPr>
        <w:t xml:space="preserve"> มิถุนายน </w:t>
      </w:r>
      <w:r w:rsidRPr="00447BFE">
        <w:rPr>
          <w:rFonts w:ascii="Angsana New" w:hAnsi="Angsana New"/>
          <w:spacing w:val="-2"/>
          <w:sz w:val="28"/>
          <w:szCs w:val="28"/>
        </w:rPr>
        <w:t xml:space="preserve">2563 </w:t>
      </w:r>
      <w:r w:rsidRPr="00447BFE">
        <w:rPr>
          <w:rFonts w:ascii="Angsana New" w:hAnsi="Angsana New"/>
          <w:spacing w:val="-2"/>
          <w:sz w:val="28"/>
          <w:szCs w:val="28"/>
          <w:cs/>
        </w:rPr>
        <w:t>มูลค่าของเงินให้กู้ยืมจำแนกตามการวิเคราะห์ลำดับชั้นความเสี่ยงด้านเครดิต 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270"/>
        <w:gridCol w:w="1530"/>
        <w:gridCol w:w="270"/>
        <w:gridCol w:w="1350"/>
      </w:tblGrid>
      <w:tr w:rsidR="00447BFE" w14:paraId="70C90416" w14:textId="77777777" w:rsidTr="00447BFE">
        <w:tc>
          <w:tcPr>
            <w:tcW w:w="5670" w:type="dxa"/>
          </w:tcPr>
          <w:p w14:paraId="3A1F0A63" w14:textId="77777777" w:rsidR="00447BFE" w:rsidRDefault="00447BFE">
            <w:pPr>
              <w:tabs>
                <w:tab w:val="left" w:pos="1440"/>
              </w:tabs>
              <w:spacing w:line="240" w:lineRule="auto"/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DE3B8D" w14:textId="77777777" w:rsidR="00447BFE" w:rsidRDefault="00447BFE">
            <w:pPr>
              <w:tabs>
                <w:tab w:val="clear" w:pos="4678"/>
                <w:tab w:val="left" w:pos="1440"/>
              </w:tabs>
              <w:spacing w:line="240" w:lineRule="auto"/>
              <w:ind w:right="40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9F63EC" w14:textId="667FC3CA" w:rsidR="00447BFE" w:rsidRDefault="00447BFE">
            <w:pPr>
              <w:tabs>
                <w:tab w:val="left" w:pos="14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447BFE" w14:paraId="4A39E161" w14:textId="77777777" w:rsidTr="00447BFE">
        <w:tc>
          <w:tcPr>
            <w:tcW w:w="5670" w:type="dxa"/>
          </w:tcPr>
          <w:p w14:paraId="6AAEB866" w14:textId="77777777" w:rsidR="00447BFE" w:rsidRDefault="00447BFE">
            <w:pPr>
              <w:tabs>
                <w:tab w:val="left" w:pos="1440"/>
              </w:tabs>
              <w:spacing w:line="240" w:lineRule="auto"/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E51D5C" w14:textId="77777777" w:rsidR="00447BFE" w:rsidRDefault="00447BFE">
            <w:pPr>
              <w:tabs>
                <w:tab w:val="clear" w:pos="4678"/>
                <w:tab w:val="left" w:pos="1440"/>
              </w:tabs>
              <w:spacing w:line="240" w:lineRule="auto"/>
              <w:ind w:right="4094"/>
              <w:jc w:val="center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A43960" w14:textId="1E174CB0" w:rsidR="00447BFE" w:rsidRDefault="00447BFE">
            <w:pPr>
              <w:tabs>
                <w:tab w:val="left" w:pos="14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7BFE">
              <w:rPr>
                <w:rFonts w:ascii="Angsana New" w:hAnsi="Angsana New"/>
                <w:spacing w:val="-2"/>
                <w:sz w:val="28"/>
                <w:szCs w:val="28"/>
              </w:rPr>
              <w:t>30</w:t>
            </w:r>
            <w:r w:rsidRPr="00447BFE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มิถุนายน </w:t>
            </w:r>
            <w:r w:rsidRPr="00447BFE">
              <w:rPr>
                <w:rFonts w:ascii="Angsana New" w:hAnsi="Angsana New"/>
                <w:spacing w:val="-2"/>
                <w:sz w:val="28"/>
                <w:szCs w:val="28"/>
              </w:rPr>
              <w:t>2563</w:t>
            </w:r>
          </w:p>
        </w:tc>
      </w:tr>
      <w:tr w:rsidR="00447BFE" w14:paraId="1847B173" w14:textId="77777777" w:rsidTr="00447BFE"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882759" w14:textId="1B3BBA85" w:rsidR="00447BFE" w:rsidRDefault="00447BFE" w:rsidP="00447BFE">
            <w:pPr>
              <w:tabs>
                <w:tab w:val="left" w:pos="1440"/>
              </w:tabs>
              <w:spacing w:line="240" w:lineRule="auto"/>
              <w:ind w:left="-108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7BFE">
              <w:rPr>
                <w:rFonts w:asciiTheme="majorBidi" w:hAnsiTheme="majorBidi"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270" w:type="dxa"/>
            <w:vAlign w:val="bottom"/>
          </w:tcPr>
          <w:p w14:paraId="675A4464" w14:textId="77777777" w:rsidR="00447BFE" w:rsidRDefault="00447BFE" w:rsidP="00447BFE">
            <w:pPr>
              <w:tabs>
                <w:tab w:val="clear" w:pos="4678"/>
                <w:tab w:val="left" w:pos="1440"/>
              </w:tabs>
              <w:spacing w:line="240" w:lineRule="auto"/>
              <w:ind w:right="40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FE9FFA" w14:textId="00885113" w:rsidR="00447BFE" w:rsidRDefault="00447BFE" w:rsidP="00447BFE">
            <w:pPr>
              <w:tabs>
                <w:tab w:val="left" w:pos="14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7BFE">
              <w:rPr>
                <w:rFonts w:asciiTheme="majorBidi" w:hAnsiTheme="majorBidi"/>
                <w:sz w:val="28"/>
                <w:szCs w:val="28"/>
                <w:cs/>
              </w:rPr>
              <w:t>ทรัพย์สินจำนองเป็นประกัน</w:t>
            </w:r>
          </w:p>
        </w:tc>
        <w:tc>
          <w:tcPr>
            <w:tcW w:w="270" w:type="dxa"/>
            <w:vAlign w:val="bottom"/>
          </w:tcPr>
          <w:p w14:paraId="1F4BDFA9" w14:textId="77777777" w:rsidR="00447BFE" w:rsidRDefault="00447BFE" w:rsidP="00447BFE">
            <w:pPr>
              <w:tabs>
                <w:tab w:val="left" w:pos="14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D025D2" w14:textId="07F9E5C1" w:rsidR="00447BFE" w:rsidRDefault="00447BFE" w:rsidP="00447BFE">
            <w:pPr>
              <w:tabs>
                <w:tab w:val="left" w:pos="14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7BFE">
              <w:rPr>
                <w:rFonts w:asciiTheme="majorBidi" w:hAnsiTheme="majorBidi"/>
                <w:sz w:val="28"/>
                <w:szCs w:val="28"/>
                <w:cs/>
              </w:rPr>
              <w:t>รวม</w:t>
            </w:r>
          </w:p>
        </w:tc>
      </w:tr>
      <w:tr w:rsidR="00447BFE" w14:paraId="0E63C205" w14:textId="77777777" w:rsidTr="00447BFE">
        <w:trPr>
          <w:trHeight w:val="389"/>
        </w:trPr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9701367" w14:textId="2733F42D" w:rsidR="00447BFE" w:rsidRDefault="00447BFE">
            <w:pPr>
              <w:spacing w:line="240" w:lineRule="auto"/>
              <w:ind w:left="162" w:hanging="180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447BFE">
              <w:rPr>
                <w:rFonts w:asciiTheme="majorBidi" w:hAnsiTheme="majorBidi"/>
                <w:sz w:val="28"/>
                <w:szCs w:val="28"/>
                <w:cs/>
              </w:rPr>
              <w:t xml:space="preserve">ชั้นที่ </w:t>
            </w:r>
            <w:r w:rsidRPr="00447BF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–</w:t>
            </w:r>
            <w:r w:rsidRPr="00447BF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47BFE">
              <w:rPr>
                <w:rFonts w:asciiTheme="majorBidi" w:hAnsiTheme="majorBidi"/>
                <w:sz w:val="28"/>
                <w:szCs w:val="28"/>
                <w:cs/>
              </w:rPr>
              <w:t>เงินให้กู้ยืมที่ไม่มีการเพิ่มขึ้นอย่างมีนัยสำคัญของความเสี่ยง</w:t>
            </w:r>
          </w:p>
          <w:p w14:paraId="116F392F" w14:textId="300F480D" w:rsidR="00447BFE" w:rsidRDefault="00447BFE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500F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</w:t>
            </w:r>
            <w:r w:rsidRPr="00447BFE">
              <w:rPr>
                <w:rFonts w:asciiTheme="majorBidi" w:hAnsiTheme="majorBidi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70" w:type="dxa"/>
          </w:tcPr>
          <w:p w14:paraId="72F18096" w14:textId="77777777" w:rsidR="00447BFE" w:rsidRDefault="00447BF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094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DEE365" w14:textId="77777777" w:rsidR="00447BFE" w:rsidRDefault="00447BF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22,000</w:t>
            </w:r>
          </w:p>
        </w:tc>
        <w:tc>
          <w:tcPr>
            <w:tcW w:w="270" w:type="dxa"/>
          </w:tcPr>
          <w:p w14:paraId="42C6588E" w14:textId="77777777" w:rsidR="00447BFE" w:rsidRDefault="00447BF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61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4028A3" w14:textId="77777777" w:rsidR="00447BFE" w:rsidRDefault="00447BF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22,000</w:t>
            </w:r>
          </w:p>
        </w:tc>
      </w:tr>
      <w:tr w:rsidR="00447BFE" w14:paraId="3DF905BD" w14:textId="77777777" w:rsidTr="00447BFE">
        <w:trPr>
          <w:trHeight w:val="389"/>
        </w:trPr>
        <w:tc>
          <w:tcPr>
            <w:tcW w:w="5670" w:type="dxa"/>
            <w:vAlign w:val="bottom"/>
            <w:hideMark/>
          </w:tcPr>
          <w:p w14:paraId="2416F443" w14:textId="53BC5487" w:rsidR="00447BFE" w:rsidRDefault="00447BFE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7BFE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1FA57BE5" w14:textId="77777777" w:rsidR="00447BFE" w:rsidRDefault="00447BF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094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A8EB398" w14:textId="77777777" w:rsidR="00447BFE" w:rsidRDefault="00447BF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22,000</w:t>
            </w:r>
          </w:p>
        </w:tc>
        <w:tc>
          <w:tcPr>
            <w:tcW w:w="270" w:type="dxa"/>
          </w:tcPr>
          <w:p w14:paraId="3F8C98EC" w14:textId="77777777" w:rsidR="00447BFE" w:rsidRDefault="0044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FD37340" w14:textId="77777777" w:rsidR="00447BFE" w:rsidRDefault="0044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278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22,000</w:t>
            </w:r>
          </w:p>
        </w:tc>
      </w:tr>
    </w:tbl>
    <w:p w14:paraId="292708C5" w14:textId="24016EC8" w:rsidR="00447BFE" w:rsidRPr="00B4510B" w:rsidRDefault="00447BFE" w:rsidP="00447BF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>เงินให้กู้ยืม</w:t>
      </w:r>
      <w:r w:rsidR="008420D3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8420D3">
        <w:rPr>
          <w:rFonts w:ascii="Angsana New" w:hAnsi="Angsana New"/>
          <w:sz w:val="28"/>
          <w:szCs w:val="28"/>
        </w:rPr>
        <w:t xml:space="preserve">22.0 </w:t>
      </w:r>
      <w:r w:rsidR="008420D3">
        <w:rPr>
          <w:rFonts w:ascii="Angsana New" w:hAnsi="Angsana New" w:hint="cs"/>
          <w:sz w:val="28"/>
          <w:szCs w:val="28"/>
          <w:cs/>
        </w:rPr>
        <w:t>ล้านบาท</w:t>
      </w:r>
      <w:r w:rsidR="008420D3">
        <w:rPr>
          <w:rFonts w:ascii="Angsana New" w:hAnsi="Angsana New"/>
          <w:sz w:val="28"/>
          <w:szCs w:val="28"/>
        </w:rPr>
        <w:t xml:space="preserve"> </w:t>
      </w:r>
      <w:r w:rsidR="006D4B3F">
        <w:rPr>
          <w:rFonts w:ascii="Angsana New" w:hAnsi="Angsana New" w:hint="cs"/>
          <w:sz w:val="28"/>
          <w:szCs w:val="28"/>
          <w:cs/>
        </w:rPr>
        <w:t>เป็นเงินให้กู้ยืม</w:t>
      </w:r>
      <w:r>
        <w:rPr>
          <w:rFonts w:ascii="Angsana New" w:hAnsi="Angsana New" w:hint="cs"/>
          <w:sz w:val="28"/>
          <w:szCs w:val="28"/>
          <w:cs/>
        </w:rPr>
        <w:t>แก่บุคคล</w:t>
      </w:r>
      <w:r w:rsidR="00B4510B">
        <w:rPr>
          <w:rFonts w:ascii="Angsana New" w:hAnsi="Angsana New" w:hint="cs"/>
          <w:sz w:val="28"/>
          <w:szCs w:val="28"/>
          <w:cs/>
        </w:rPr>
        <w:t>อื่นรายหนึ่ง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5678B1">
        <w:rPr>
          <w:rFonts w:ascii="Angsana New" w:hAnsi="Angsana New"/>
          <w:spacing w:val="-4"/>
          <w:sz w:val="28"/>
          <w:szCs w:val="28"/>
          <w:cs/>
        </w:rPr>
        <w:t>อัตราดอกเบี้ยร้อยละ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8</w:t>
      </w:r>
      <w:r>
        <w:rPr>
          <w:rFonts w:ascii="Angsana New" w:hAnsi="Angsana New" w:hint="cs"/>
          <w:sz w:val="28"/>
          <w:szCs w:val="28"/>
          <w:cs/>
        </w:rPr>
        <w:t xml:space="preserve"> ต่อปี </w:t>
      </w:r>
      <w:r w:rsidR="003E7E5F">
        <w:rPr>
          <w:rFonts w:ascii="Angsana New" w:hAnsi="Angsana New" w:hint="cs"/>
          <w:sz w:val="28"/>
          <w:szCs w:val="28"/>
          <w:cs/>
        </w:rPr>
        <w:t xml:space="preserve">กำหนดชำระดอกเบี้ยเป็นรายเดือนตั้งแต่เดือนกรกฎาคม </w:t>
      </w:r>
      <w:r w:rsidR="003E7E5F">
        <w:rPr>
          <w:rFonts w:ascii="Angsana New" w:hAnsi="Angsana New"/>
          <w:sz w:val="28"/>
          <w:szCs w:val="28"/>
        </w:rPr>
        <w:t xml:space="preserve">2563 </w:t>
      </w:r>
      <w:r w:rsidR="00B81FF0">
        <w:rPr>
          <w:rFonts w:ascii="Angsana New" w:hAnsi="Angsana New" w:hint="cs"/>
          <w:sz w:val="28"/>
          <w:szCs w:val="28"/>
          <w:cs/>
        </w:rPr>
        <w:t>เงินกู้ยืมดังกล่าวมีกำ</w:t>
      </w:r>
      <w:r w:rsidR="002E2CE5" w:rsidRPr="00317F1C">
        <w:rPr>
          <w:rFonts w:ascii="Angsana New" w:hAnsi="Angsana New"/>
          <w:sz w:val="28"/>
          <w:szCs w:val="28"/>
          <w:cs/>
        </w:rPr>
        <w:t xml:space="preserve">หนดจ่ายชำระคืนภายใน </w:t>
      </w:r>
      <w:r w:rsidR="002E2CE5" w:rsidRPr="00317F1C">
        <w:rPr>
          <w:rFonts w:ascii="Angsana New" w:hAnsi="Angsana New"/>
          <w:sz w:val="28"/>
          <w:szCs w:val="28"/>
        </w:rPr>
        <w:t>1</w:t>
      </w:r>
      <w:r w:rsidR="002E2CE5" w:rsidRPr="00317F1C">
        <w:rPr>
          <w:rFonts w:ascii="Angsana New" w:hAnsi="Angsana New"/>
          <w:sz w:val="28"/>
          <w:szCs w:val="28"/>
          <w:cs/>
        </w:rPr>
        <w:t xml:space="preserve"> ปีนับตั้งแต่วันที่ทำสัญญา</w:t>
      </w:r>
      <w:r w:rsidR="00B81FF0">
        <w:rPr>
          <w:rFonts w:ascii="Angsana New" w:hAnsi="Angsana New" w:hint="cs"/>
          <w:sz w:val="28"/>
          <w:szCs w:val="28"/>
          <w:cs/>
        </w:rPr>
        <w:t>และ</w:t>
      </w:r>
      <w:r w:rsidR="003E7E5F">
        <w:rPr>
          <w:rFonts w:ascii="Angsana New" w:hAnsi="Angsana New" w:hint="cs"/>
          <w:sz w:val="28"/>
          <w:szCs w:val="28"/>
          <w:cs/>
        </w:rPr>
        <w:t>มีการจดจำนองอสังหาริมทรัพย์</w:t>
      </w:r>
      <w:r w:rsidR="00B81FF0">
        <w:rPr>
          <w:rFonts w:ascii="Angsana New" w:hAnsi="Angsana New" w:hint="cs"/>
          <w:sz w:val="28"/>
          <w:szCs w:val="28"/>
          <w:cs/>
        </w:rPr>
        <w:t>เป็นประกัน</w:t>
      </w:r>
    </w:p>
    <w:p w14:paraId="3CB686E9" w14:textId="1A8F234E" w:rsidR="000218DE" w:rsidRDefault="00AF3B4A" w:rsidP="00CA0120">
      <w:pPr>
        <w:pStyle w:val="FSNoteNumbered"/>
        <w:numPr>
          <w:ilvl w:val="0"/>
          <w:numId w:val="17"/>
        </w:numPr>
        <w:spacing w:after="120"/>
        <w:ind w:left="540" w:hanging="540"/>
        <w:rPr>
          <w:b/>
          <w:bCs/>
          <w:u w:val="none"/>
          <w:cs/>
        </w:rPr>
      </w:pPr>
      <w:r w:rsidRPr="00A45626">
        <w:rPr>
          <w:b/>
          <w:bCs/>
          <w:u w:val="none"/>
          <w:cs/>
        </w:rPr>
        <w:t>ที่ดิน อาคาร</w:t>
      </w:r>
      <w:r w:rsidR="00AE2C89">
        <w:rPr>
          <w:rFonts w:hint="cs"/>
          <w:b/>
          <w:bCs/>
          <w:u w:val="none"/>
          <w:cs/>
        </w:rPr>
        <w:t xml:space="preserve"> </w:t>
      </w:r>
      <w:r w:rsidRPr="00A45626">
        <w:rPr>
          <w:b/>
          <w:bCs/>
          <w:u w:val="none"/>
          <w:cs/>
        </w:rPr>
        <w:t>และอุปกรณ์</w:t>
      </w:r>
      <w:r w:rsidRPr="00824832">
        <w:rPr>
          <w:b/>
          <w:bCs/>
          <w:u w:val="none"/>
          <w:cs/>
        </w:rPr>
        <w:t xml:space="preserve"> </w:t>
      </w:r>
    </w:p>
    <w:tbl>
      <w:tblPr>
        <w:tblW w:w="9990" w:type="dxa"/>
        <w:tblBorders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720"/>
        <w:gridCol w:w="180"/>
        <w:gridCol w:w="810"/>
        <w:gridCol w:w="180"/>
        <w:gridCol w:w="900"/>
        <w:gridCol w:w="180"/>
        <w:gridCol w:w="900"/>
        <w:gridCol w:w="180"/>
        <w:gridCol w:w="900"/>
        <w:gridCol w:w="180"/>
        <w:gridCol w:w="810"/>
        <w:gridCol w:w="180"/>
        <w:gridCol w:w="810"/>
        <w:gridCol w:w="180"/>
        <w:gridCol w:w="810"/>
      </w:tblGrid>
      <w:tr w:rsidR="00D07336" w:rsidRPr="00D07336" w14:paraId="01CC8C90" w14:textId="77777777" w:rsidTr="002E2CE5">
        <w:trPr>
          <w:cantSplit/>
          <w:tblHeader/>
        </w:trPr>
        <w:tc>
          <w:tcPr>
            <w:tcW w:w="2070" w:type="dxa"/>
          </w:tcPr>
          <w:p w14:paraId="0D5DCF43" w14:textId="77777777" w:rsidR="00D07336" w:rsidRPr="00D07336" w:rsidRDefault="00D07336" w:rsidP="0027122A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0" w:type="dxa"/>
            <w:gridSpan w:val="15"/>
          </w:tcPr>
          <w:p w14:paraId="62E4E25A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336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D07336" w:rsidRPr="00D07336" w14:paraId="4A8AE35F" w14:textId="77777777" w:rsidTr="002E2CE5">
        <w:trPr>
          <w:cantSplit/>
          <w:tblHeader/>
        </w:trPr>
        <w:tc>
          <w:tcPr>
            <w:tcW w:w="2070" w:type="dxa"/>
          </w:tcPr>
          <w:p w14:paraId="1F391913" w14:textId="77777777" w:rsidR="00D07336" w:rsidRPr="00D07336" w:rsidRDefault="00D07336" w:rsidP="0027122A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nil"/>
            </w:tcBorders>
          </w:tcPr>
          <w:p w14:paraId="6C83C08C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</w:tcPr>
          <w:p w14:paraId="157EB91E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  <w:vAlign w:val="bottom"/>
          </w:tcPr>
          <w:p w14:paraId="399069EC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14:paraId="743C5B26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14:paraId="4A81A788" w14:textId="77777777" w:rsidR="00D07336" w:rsidRPr="00D07336" w:rsidRDefault="00D07336" w:rsidP="0027122A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733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อาคาร</w:t>
            </w: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</w:tcPr>
          <w:p w14:paraId="6B04E771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14:paraId="362FCE7E" w14:textId="77777777" w:rsidR="00D07336" w:rsidRPr="00D07336" w:rsidRDefault="00D07336" w:rsidP="0027122A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733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เครื่องตกแต่ง</w:t>
            </w: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14:paraId="631175BD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14:paraId="2FDEB5D1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14:paraId="0DF1EAD2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  <w:vAlign w:val="bottom"/>
          </w:tcPr>
          <w:p w14:paraId="14CA303E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</w:tcPr>
          <w:p w14:paraId="2BA9659C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1CABD629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14:paraId="07439720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4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  <w:vAlign w:val="bottom"/>
          </w:tcPr>
          <w:p w14:paraId="47094AE4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07336" w:rsidRPr="00D07336" w14:paraId="53ADC053" w14:textId="77777777" w:rsidTr="002E2CE5">
        <w:trPr>
          <w:cantSplit/>
          <w:tblHeader/>
        </w:trPr>
        <w:tc>
          <w:tcPr>
            <w:tcW w:w="2070" w:type="dxa"/>
          </w:tcPr>
          <w:p w14:paraId="4D41857C" w14:textId="77777777" w:rsidR="00D07336" w:rsidRPr="00D07336" w:rsidRDefault="00D07336" w:rsidP="0027122A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65AAB4F2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0EC8C04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14:paraId="6DC46911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336">
              <w:rPr>
                <w:rFonts w:asciiTheme="majorBidi" w:hAnsiTheme="majorBidi" w:cstheme="majorBidi"/>
                <w:sz w:val="24"/>
                <w:szCs w:val="24"/>
                <w:cs/>
              </w:rPr>
              <w:t>ส่วน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2FF956F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4214784C" w14:textId="77777777" w:rsidR="00D07336" w:rsidRPr="00D07336" w:rsidRDefault="00D07336" w:rsidP="0027122A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733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และ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657E58F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150E72A6" w14:textId="77777777" w:rsidR="00D07336" w:rsidRPr="00D07336" w:rsidRDefault="00D07336" w:rsidP="0027122A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733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ติดตั้งและ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650F9A8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4B869A71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5DFB6EC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14:paraId="7279355A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F00B1B0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8AD674E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F610848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14:paraId="0887900C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34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07336" w:rsidRPr="00D07336" w14:paraId="2B610056" w14:textId="77777777" w:rsidTr="002E2CE5">
        <w:trPr>
          <w:cantSplit/>
          <w:tblHeader/>
        </w:trPr>
        <w:tc>
          <w:tcPr>
            <w:tcW w:w="2070" w:type="dxa"/>
          </w:tcPr>
          <w:p w14:paraId="4BB8112F" w14:textId="77777777" w:rsidR="00D07336" w:rsidRPr="00D07336" w:rsidRDefault="00D07336" w:rsidP="0027122A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6F781A87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D9EA0CE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14:paraId="798BF119" w14:textId="77777777" w:rsidR="00D07336" w:rsidRPr="00D07336" w:rsidRDefault="00D07336" w:rsidP="0027122A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733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ปรับปรุง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8AD4C70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7B5A1E01" w14:textId="77777777" w:rsidR="00D07336" w:rsidRPr="00D07336" w:rsidRDefault="00D07336" w:rsidP="00D07336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733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ส่วนปรับปรุง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B3E0AD8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2632CB53" w14:textId="77777777" w:rsidR="00D07336" w:rsidRPr="00D07336" w:rsidRDefault="00D07336" w:rsidP="0027122A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733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เครื่องใช้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5AEF43D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23DC8DC5" w14:textId="77777777" w:rsidR="00D07336" w:rsidRPr="00D07336" w:rsidRDefault="00D07336" w:rsidP="0027122A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F378E97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14:paraId="71661064" w14:textId="77777777" w:rsidR="00D07336" w:rsidRPr="00D07336" w:rsidRDefault="00D07336" w:rsidP="0027122A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38FCEDA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EFF6B37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336">
              <w:rPr>
                <w:rFonts w:asciiTheme="majorBidi" w:hAnsiTheme="majorBidi" w:cstheme="majorBidi"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7C11E15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14:paraId="26ABE445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07336" w:rsidRPr="00D07336" w14:paraId="0BF0FEB6" w14:textId="77777777" w:rsidTr="002E2CE5">
        <w:trPr>
          <w:cantSplit/>
          <w:tblHeader/>
        </w:trPr>
        <w:tc>
          <w:tcPr>
            <w:tcW w:w="2070" w:type="dxa"/>
          </w:tcPr>
          <w:p w14:paraId="4356B1D8" w14:textId="77777777" w:rsidR="00D07336" w:rsidRPr="00D07336" w:rsidRDefault="00D07336" w:rsidP="0027122A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  <w:vAlign w:val="bottom"/>
          </w:tcPr>
          <w:p w14:paraId="6FF173B2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336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CF077C4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vAlign w:val="bottom"/>
          </w:tcPr>
          <w:p w14:paraId="502F56AB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336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31CCE5D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4325A35F" w14:textId="77777777" w:rsidR="00D07336" w:rsidRPr="00D07336" w:rsidRDefault="00D07336" w:rsidP="00D07336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733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อาคาร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5F94855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1758B009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336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06603DD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24AF10C6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336">
              <w:rPr>
                <w:rFonts w:asciiTheme="majorBidi" w:hAnsiTheme="majorBidi" w:cstheme="majorBidi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B234D73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vAlign w:val="bottom"/>
          </w:tcPr>
          <w:p w14:paraId="445F2698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336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1586BC4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082AE9D1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336">
              <w:rPr>
                <w:rFonts w:asciiTheme="majorBidi" w:hAnsiTheme="majorBidi" w:cstheme="majorBidi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71589F76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vAlign w:val="bottom"/>
          </w:tcPr>
          <w:p w14:paraId="6FEA55F8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33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D07336" w:rsidRPr="00D07336" w14:paraId="145121F6" w14:textId="77777777" w:rsidTr="002E2CE5">
        <w:trPr>
          <w:cantSplit/>
        </w:trPr>
        <w:tc>
          <w:tcPr>
            <w:tcW w:w="2070" w:type="dxa"/>
            <w:vAlign w:val="bottom"/>
          </w:tcPr>
          <w:p w14:paraId="37684A15" w14:textId="77777777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07336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720" w:type="dxa"/>
          </w:tcPr>
          <w:p w14:paraId="36EEE9C9" w14:textId="6418F609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68B9BEA" w14:textId="77777777" w:rsidR="00D07336" w:rsidRPr="00D07336" w:rsidRDefault="00D07336" w:rsidP="0027122A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4E915F5" w14:textId="01A64E5D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CFC2973" w14:textId="77777777" w:rsidR="00D07336" w:rsidRPr="00D07336" w:rsidRDefault="00D07336" w:rsidP="0027122A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0CF0BA1" w14:textId="432871E6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1FDD3DD" w14:textId="77777777" w:rsidR="00D07336" w:rsidRPr="00D07336" w:rsidRDefault="00D07336" w:rsidP="0027122A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1B59DDA" w14:textId="4AA8A756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F75827E" w14:textId="77777777" w:rsidR="00D07336" w:rsidRPr="00D07336" w:rsidRDefault="00D07336" w:rsidP="0027122A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A1C14DC" w14:textId="51732D96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25903C6" w14:textId="77777777" w:rsidR="00D07336" w:rsidRPr="00D07336" w:rsidRDefault="00D07336" w:rsidP="0027122A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BF2CA8C" w14:textId="69D953DD" w:rsidR="00D07336" w:rsidRPr="00D07336" w:rsidRDefault="00D07336" w:rsidP="0027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C515460" w14:textId="77777777" w:rsidR="00D07336" w:rsidRPr="00D07336" w:rsidRDefault="00D07336" w:rsidP="0027122A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71E8F7D" w14:textId="1BC82FAA" w:rsidR="00D07336" w:rsidRPr="00D07336" w:rsidRDefault="00D07336" w:rsidP="00F5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A73731E" w14:textId="77777777" w:rsidR="00D07336" w:rsidRPr="00D07336" w:rsidRDefault="00D07336" w:rsidP="0027122A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A143565" w14:textId="65B9964F" w:rsidR="00D07336" w:rsidRPr="00D07336" w:rsidRDefault="00D07336" w:rsidP="00D0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D0278" w:rsidRPr="00D07336" w14:paraId="6A1D4205" w14:textId="77777777" w:rsidTr="002E2CE5">
        <w:trPr>
          <w:cantSplit/>
        </w:trPr>
        <w:tc>
          <w:tcPr>
            <w:tcW w:w="2070" w:type="dxa"/>
            <w:vAlign w:val="bottom"/>
          </w:tcPr>
          <w:p w14:paraId="07908BAC" w14:textId="3CD03DD9" w:rsidR="008D0278" w:rsidRPr="00D07336" w:rsidRDefault="00CA4A81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="008D0278" w:rsidRPr="00D0733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8D0278" w:rsidRPr="00D0733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D0278" w:rsidRPr="00D0733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="008D0278" w:rsidRPr="00D0733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</w:t>
            </w:r>
            <w:r w:rsidR="008D0278" w:rsidRPr="00D07336">
              <w:rPr>
                <w:rFonts w:asciiTheme="majorBidi" w:hAnsiTheme="majorBidi" w:cstheme="majorBidi"/>
                <w:sz w:val="24"/>
                <w:szCs w:val="24"/>
              </w:rPr>
              <w:t>63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B0CE4" w14:textId="59F5C3E6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67,637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A64A4" w14:textId="77777777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3AAF1" w14:textId="123F50DB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19E58" w14:textId="77777777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451B1" w14:textId="0090CFA0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13,878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0E9DDC" w14:textId="77777777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AE15B" w14:textId="3193C92F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4,190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43121" w14:textId="77777777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4DAD5C" w14:textId="63B2930F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1,729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06B40" w14:textId="77777777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1F655E" w14:textId="7A900B53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3,008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380AF4C" w14:textId="77777777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AD1E308" w14:textId="00865AF3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4,466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F7D73" w14:textId="77777777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C92EB" w14:textId="06A2A342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07336">
              <w:rPr>
                <w:rFonts w:asciiTheme="majorBidi" w:eastAsia="Cordia New" w:hAnsiTheme="majorBidi" w:cstheme="majorBidi"/>
                <w:sz w:val="24"/>
                <w:szCs w:val="24"/>
              </w:rPr>
              <w:t>94,913</w:t>
            </w:r>
          </w:p>
        </w:tc>
      </w:tr>
      <w:tr w:rsidR="008D0278" w:rsidRPr="00D07336" w14:paraId="07398520" w14:textId="77777777" w:rsidTr="002E2CE5">
        <w:trPr>
          <w:cantSplit/>
        </w:trPr>
        <w:tc>
          <w:tcPr>
            <w:tcW w:w="2070" w:type="dxa"/>
            <w:vAlign w:val="bottom"/>
          </w:tcPr>
          <w:p w14:paraId="71C76DD2" w14:textId="77777777" w:rsidR="002E2CE5" w:rsidRDefault="008D0278" w:rsidP="008D0278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07336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รายการปรับปรุงจากการนำ</w:t>
            </w:r>
          </w:p>
          <w:p w14:paraId="11C4480A" w14:textId="77777777" w:rsidR="002E2CE5" w:rsidRDefault="002E2CE5" w:rsidP="008D0278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0733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="008D0278" w:rsidRPr="00D07336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มาตรฐาน</w:t>
            </w:r>
            <w:r w:rsidRPr="00D07336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การรายงาน</w:t>
            </w:r>
          </w:p>
          <w:p w14:paraId="02FB58D3" w14:textId="6DF25694" w:rsidR="008D0278" w:rsidRPr="00D07336" w:rsidRDefault="002E2CE5" w:rsidP="008D0278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0733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ทางการเงิน</w:t>
            </w:r>
            <w:r w:rsidR="008D0278" w:rsidRPr="00D0733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ฉบับที่ </w:t>
            </w:r>
            <w:r w:rsidR="008D0278" w:rsidRPr="00D07336">
              <w:rPr>
                <w:rFonts w:asciiTheme="majorBidi" w:hAnsiTheme="majorBidi" w:cstheme="majorBidi"/>
                <w:sz w:val="24"/>
                <w:szCs w:val="24"/>
              </w:rPr>
              <w:t xml:space="preserve">16 </w:t>
            </w:r>
            <w:r w:rsidR="008D0278" w:rsidRPr="00D07336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มาใช้</w:t>
            </w:r>
          </w:p>
          <w:p w14:paraId="50C6499E" w14:textId="77777777" w:rsidR="008D0278" w:rsidRPr="00D07336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07336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D0733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D07336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D0733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มกราคม </w:t>
            </w:r>
            <w:r w:rsidRPr="00D07336">
              <w:rPr>
                <w:rFonts w:asciiTheme="majorBidi" w:hAnsiTheme="majorBidi" w:cstheme="majorBidi"/>
                <w:sz w:val="24"/>
                <w:szCs w:val="24"/>
              </w:rPr>
              <w:t xml:space="preserve">2563 </w:t>
            </w:r>
            <w:r w:rsidRPr="00D0733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</w:p>
          <w:p w14:paraId="4A4C629B" w14:textId="15CC81BE" w:rsidR="008D0278" w:rsidRPr="00D07336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33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Pr="00D07336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Pr="00D0733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หมายเหตุ </w:t>
            </w:r>
            <w:r w:rsidRPr="00D07336">
              <w:rPr>
                <w:rFonts w:asciiTheme="majorBidi" w:hAnsiTheme="majorBidi" w:cstheme="majorBidi"/>
                <w:sz w:val="24"/>
                <w:szCs w:val="24"/>
              </w:rPr>
              <w:t>4.2.</w:t>
            </w:r>
            <w:r w:rsidR="00CA4A8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D07336">
              <w:rPr>
                <w:rFonts w:asciiTheme="majorBidi" w:hAnsiTheme="majorBidi" w:cstheme="majorBidi" w:hint="cs"/>
                <w:sz w:val="24"/>
                <w:szCs w:val="24"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FA8D3" w14:textId="349D4918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CA2A9" w14:textId="77777777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E8F88C" w14:textId="4554272A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3F3D1" w14:textId="77777777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D746B" w14:textId="73B965B9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7D807" w14:textId="77777777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7765B" w14:textId="18D5CE9F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E47DF8" w14:textId="77777777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13EC8" w14:textId="6D42EB60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22E29" w14:textId="77777777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01BAE1" w14:textId="07575221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(3,008)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B175E" w14:textId="77777777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C2B84" w14:textId="7575B88D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E53E7" w14:textId="77777777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57C98" w14:textId="6E8120DE" w:rsidR="008D0278" w:rsidRPr="00D07336" w:rsidRDefault="008D0278" w:rsidP="008D027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(3,008)</w:t>
            </w:r>
          </w:p>
        </w:tc>
      </w:tr>
      <w:tr w:rsidR="00C44233" w:rsidRPr="00D07336" w14:paraId="6291B205" w14:textId="77777777" w:rsidTr="002E2CE5">
        <w:trPr>
          <w:cantSplit/>
          <w:trHeight w:val="333"/>
        </w:trPr>
        <w:tc>
          <w:tcPr>
            <w:tcW w:w="2070" w:type="dxa"/>
            <w:vAlign w:val="bottom"/>
          </w:tcPr>
          <w:p w14:paraId="7F7AB55F" w14:textId="6AC0744B" w:rsidR="00C44233" w:rsidRPr="00D07336" w:rsidRDefault="00C44233" w:rsidP="00C4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ซื้อ</w:t>
            </w:r>
            <w:r w:rsidRPr="00D07336">
              <w:rPr>
                <w:rFonts w:asciiTheme="majorBidi" w:hAnsiTheme="majorBidi" w:cstheme="majorBidi"/>
                <w:sz w:val="24"/>
                <w:szCs w:val="24"/>
                <w:cs/>
              </w:rPr>
              <w:t>เพิ่ม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CEB82" w14:textId="2AF20F86" w:rsidR="00C44233" w:rsidRPr="00D07336" w:rsidRDefault="00C44233" w:rsidP="00C4423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3A694" w14:textId="77777777" w:rsidR="00C44233" w:rsidRPr="00D07336" w:rsidRDefault="00C44233" w:rsidP="00C4423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A5920" w14:textId="234A5263" w:rsidR="00C44233" w:rsidRPr="00D07336" w:rsidRDefault="00C44233" w:rsidP="00C4423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A06E7" w14:textId="77777777" w:rsidR="00C44233" w:rsidRPr="00D07336" w:rsidRDefault="00C44233" w:rsidP="00C4423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7A383" w14:textId="7547571C" w:rsidR="00C44233" w:rsidRPr="00D07336" w:rsidRDefault="00C44233" w:rsidP="00C4423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89908" w14:textId="77777777" w:rsidR="00C44233" w:rsidRPr="00D07336" w:rsidRDefault="00C44233" w:rsidP="00C4423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3837A" w14:textId="4CE5C163" w:rsidR="00C44233" w:rsidRPr="00D07336" w:rsidRDefault="00C44233" w:rsidP="00C4423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974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7A24F" w14:textId="77777777" w:rsidR="00C44233" w:rsidRPr="00D07336" w:rsidRDefault="00C44233" w:rsidP="00C4423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A7303" w14:textId="2538C251" w:rsidR="00C44233" w:rsidRPr="00D07336" w:rsidRDefault="00C44233" w:rsidP="00C4423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B0A69" w14:textId="77777777" w:rsidR="00C44233" w:rsidRPr="00D07336" w:rsidRDefault="00C44233" w:rsidP="00C4423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B538F" w14:textId="0D835E9E" w:rsidR="00C44233" w:rsidRPr="00D07336" w:rsidRDefault="00C44233" w:rsidP="00C4423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160B3" w14:textId="77777777" w:rsidR="00C44233" w:rsidRPr="00D07336" w:rsidRDefault="00C44233" w:rsidP="00C4423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7A55E" w14:textId="03D187ED" w:rsidR="00C44233" w:rsidRPr="00D07336" w:rsidRDefault="00C44233" w:rsidP="00C4423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FE82F" w14:textId="77777777" w:rsidR="00C44233" w:rsidRPr="00D07336" w:rsidRDefault="00C44233" w:rsidP="00C4423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B0F2B" w14:textId="18584F3D" w:rsidR="00C44233" w:rsidRPr="00D07336" w:rsidRDefault="00C44233" w:rsidP="00C4423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1,189</w:t>
            </w:r>
          </w:p>
        </w:tc>
      </w:tr>
      <w:tr w:rsidR="00C44233" w:rsidRPr="00D07336" w14:paraId="1E77CA5F" w14:textId="77777777" w:rsidTr="002E2CE5">
        <w:trPr>
          <w:cantSplit/>
          <w:trHeight w:val="333"/>
        </w:trPr>
        <w:tc>
          <w:tcPr>
            <w:tcW w:w="2070" w:type="dxa"/>
            <w:vAlign w:val="bottom"/>
          </w:tcPr>
          <w:p w14:paraId="7A41E57B" w14:textId="78CCD753" w:rsidR="00C44233" w:rsidRPr="00D07336" w:rsidRDefault="00C44233" w:rsidP="00C4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D9339" w14:textId="0EE49D39" w:rsidR="00C44233" w:rsidRPr="00D07336" w:rsidRDefault="00C44233" w:rsidP="00C4423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5CF25" w14:textId="77777777" w:rsidR="00C44233" w:rsidRPr="00D07336" w:rsidRDefault="00C44233" w:rsidP="00C4423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88553" w14:textId="737040D0" w:rsidR="00C44233" w:rsidRPr="00D07336" w:rsidRDefault="00C44233" w:rsidP="00C4423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F948D" w14:textId="77777777" w:rsidR="00C44233" w:rsidRPr="00D07336" w:rsidRDefault="00C44233" w:rsidP="00C4423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29F11" w14:textId="347352BD" w:rsidR="00C44233" w:rsidRPr="00D07336" w:rsidRDefault="00C44233" w:rsidP="00C4423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D31B5" w14:textId="77777777" w:rsidR="00C44233" w:rsidRPr="00D07336" w:rsidRDefault="00C44233" w:rsidP="00C4423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8C120" w14:textId="4739FB25" w:rsidR="00C44233" w:rsidRPr="00D07336" w:rsidRDefault="00C44233" w:rsidP="00C4423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4,466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5B056" w14:textId="77777777" w:rsidR="00C44233" w:rsidRPr="00D07336" w:rsidRDefault="00C44233" w:rsidP="00C4423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A8032" w14:textId="16649628" w:rsidR="00C44233" w:rsidRPr="00D07336" w:rsidRDefault="00C44233" w:rsidP="00C4423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4FDC4" w14:textId="77777777" w:rsidR="00C44233" w:rsidRPr="00D07336" w:rsidRDefault="00C44233" w:rsidP="00C4423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82EEF" w14:textId="2BE13C99" w:rsidR="00C44233" w:rsidRPr="00D07336" w:rsidRDefault="00C44233" w:rsidP="00C4423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D3B6C" w14:textId="77777777" w:rsidR="00C44233" w:rsidRPr="00D07336" w:rsidRDefault="00C44233" w:rsidP="00C4423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D8BB4" w14:textId="7ADE78AB" w:rsidR="00C44233" w:rsidRPr="00D07336" w:rsidRDefault="00C44233" w:rsidP="00C4423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(4,466)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56C27" w14:textId="77777777" w:rsidR="00C44233" w:rsidRPr="00D07336" w:rsidRDefault="00C44233" w:rsidP="00C4423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3065D" w14:textId="43C83613" w:rsidR="00C44233" w:rsidRPr="00D07336" w:rsidRDefault="00C44233" w:rsidP="00C4423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44233" w:rsidRPr="00D07336" w14:paraId="1EACB7EE" w14:textId="77777777" w:rsidTr="002E2CE5">
        <w:trPr>
          <w:cantSplit/>
          <w:trHeight w:val="333"/>
        </w:trPr>
        <w:tc>
          <w:tcPr>
            <w:tcW w:w="2070" w:type="dxa"/>
            <w:vAlign w:val="bottom"/>
          </w:tcPr>
          <w:p w14:paraId="7B36AA99" w14:textId="6318DCD5" w:rsidR="00C44233" w:rsidRDefault="00C44233" w:rsidP="00C4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รายการปรับปรุง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BAEA8" w14:textId="72CF5DC7" w:rsidR="00C44233" w:rsidRDefault="00C44233" w:rsidP="00C4423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865A2" w14:textId="77777777" w:rsidR="00C44233" w:rsidRPr="00D07336" w:rsidRDefault="00C44233" w:rsidP="00C4423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FC268" w14:textId="184D8432" w:rsidR="00C44233" w:rsidRDefault="00C44233" w:rsidP="00C4423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1DF5A" w14:textId="77777777" w:rsidR="00C44233" w:rsidRPr="00D07336" w:rsidRDefault="00C44233" w:rsidP="00C4423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27C28" w14:textId="70D53107" w:rsidR="00C44233" w:rsidRDefault="00C44233" w:rsidP="00C4423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917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1B2C5" w14:textId="77777777" w:rsidR="00C44233" w:rsidRPr="00D07336" w:rsidRDefault="00C44233" w:rsidP="00C4423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3F7CE" w14:textId="3DC6C298" w:rsidR="00C44233" w:rsidRDefault="00C44233" w:rsidP="00C4423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63936" w14:textId="77777777" w:rsidR="00C44233" w:rsidRPr="00D07336" w:rsidRDefault="00C44233" w:rsidP="00C4423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DB26D" w14:textId="0D240E2C" w:rsidR="00C44233" w:rsidRDefault="00C44233" w:rsidP="00C4423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2F28A" w14:textId="77777777" w:rsidR="00C44233" w:rsidRPr="00D07336" w:rsidRDefault="00C44233" w:rsidP="00C4423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F640A" w14:textId="3B40765E" w:rsidR="00C44233" w:rsidRDefault="00C44233" w:rsidP="00C4423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D8730" w14:textId="77777777" w:rsidR="00C44233" w:rsidRPr="00D07336" w:rsidRDefault="00C44233" w:rsidP="00C4423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7EEB8" w14:textId="3309B975" w:rsidR="00C44233" w:rsidRDefault="00C44233" w:rsidP="00C4423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DB7BF" w14:textId="77777777" w:rsidR="00C44233" w:rsidRPr="00D07336" w:rsidRDefault="00C44233" w:rsidP="00C4423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F0F59" w14:textId="171C9805" w:rsidR="00C44233" w:rsidRDefault="00C44233" w:rsidP="00C4423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917</w:t>
            </w:r>
          </w:p>
        </w:tc>
      </w:tr>
      <w:tr w:rsidR="00C44233" w:rsidRPr="00D07336" w14:paraId="022727C2" w14:textId="77777777" w:rsidTr="002E2CE5">
        <w:trPr>
          <w:cantSplit/>
          <w:trHeight w:val="351"/>
        </w:trPr>
        <w:tc>
          <w:tcPr>
            <w:tcW w:w="2070" w:type="dxa"/>
            <w:vAlign w:val="bottom"/>
          </w:tcPr>
          <w:p w14:paraId="0A675C03" w14:textId="77777777" w:rsidR="00C44233" w:rsidRPr="00D07336" w:rsidRDefault="00C44233" w:rsidP="00C4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07336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ค่าเสื่อมราคาสำหรับงวด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418BAC" w14:textId="308AD918" w:rsidR="00C44233" w:rsidRPr="00D07336" w:rsidRDefault="00C44233" w:rsidP="00C4423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8223E" w14:textId="77777777" w:rsidR="00C44233" w:rsidRPr="00D07336" w:rsidRDefault="00C44233" w:rsidP="00C4423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669FC9" w14:textId="59B74502" w:rsidR="00C44233" w:rsidRPr="00D07336" w:rsidRDefault="00C44233" w:rsidP="00C4423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C8DDB" w14:textId="77777777" w:rsidR="00C44233" w:rsidRPr="00D07336" w:rsidRDefault="00C44233" w:rsidP="00C4423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AAC7FF" w14:textId="66DF4F04" w:rsidR="00C44233" w:rsidRPr="00D07336" w:rsidRDefault="00C44233" w:rsidP="00C4423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(296)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77FBE" w14:textId="77777777" w:rsidR="00C44233" w:rsidRPr="00D07336" w:rsidRDefault="00C44233" w:rsidP="00C4423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7C6A67" w14:textId="1FE73EDF" w:rsidR="00C44233" w:rsidRPr="00D07336" w:rsidRDefault="00C44233" w:rsidP="00C4423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(1,234)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AA4BE" w14:textId="77777777" w:rsidR="00C44233" w:rsidRPr="00D07336" w:rsidRDefault="00C44233" w:rsidP="00C4423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5EF71F" w14:textId="0563B281" w:rsidR="00C44233" w:rsidRPr="00D07336" w:rsidRDefault="00C44233" w:rsidP="00C4423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(254)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B41E5" w14:textId="77777777" w:rsidR="00C44233" w:rsidRPr="00D07336" w:rsidRDefault="00C44233" w:rsidP="00C4423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5BBBBE" w14:textId="5CC3A8E6" w:rsidR="00C44233" w:rsidRPr="00D07336" w:rsidRDefault="00C44233" w:rsidP="00C4423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E41CA" w14:textId="77777777" w:rsidR="00C44233" w:rsidRPr="00D07336" w:rsidRDefault="00C44233" w:rsidP="00C4423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6EAD16" w14:textId="59335592" w:rsidR="00C44233" w:rsidRPr="00D07336" w:rsidRDefault="00C44233" w:rsidP="00C4423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30281" w14:textId="77777777" w:rsidR="00C44233" w:rsidRPr="00D07336" w:rsidRDefault="00C44233" w:rsidP="00C4423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B3DCB8" w14:textId="2166AFF6" w:rsidR="00C44233" w:rsidRPr="00D07336" w:rsidRDefault="00C44233" w:rsidP="00C4423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(1,785)</w:t>
            </w:r>
          </w:p>
        </w:tc>
      </w:tr>
      <w:tr w:rsidR="00C44233" w:rsidRPr="00D07336" w14:paraId="08BD20F9" w14:textId="77777777" w:rsidTr="002E2CE5">
        <w:trPr>
          <w:cantSplit/>
        </w:trPr>
        <w:tc>
          <w:tcPr>
            <w:tcW w:w="2070" w:type="dxa"/>
            <w:tcBorders>
              <w:top w:val="nil"/>
              <w:bottom w:val="nil"/>
            </w:tcBorders>
            <w:vAlign w:val="bottom"/>
          </w:tcPr>
          <w:p w14:paraId="332CF7B2" w14:textId="77777777" w:rsidR="00C44233" w:rsidRPr="00D07336" w:rsidRDefault="00C44233" w:rsidP="00C4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733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746AD" w14:textId="5EE03C3E" w:rsidR="00C44233" w:rsidRPr="00D07336" w:rsidRDefault="00C44233" w:rsidP="00C4423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F319E" w14:textId="77777777" w:rsidR="00C44233" w:rsidRPr="00D07336" w:rsidRDefault="00C44233" w:rsidP="00C4423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F3AEA" w14:textId="70E6BCA7" w:rsidR="00C44233" w:rsidRPr="00D07336" w:rsidRDefault="00C44233" w:rsidP="00C4423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3E58D" w14:textId="77777777" w:rsidR="00C44233" w:rsidRPr="00D07336" w:rsidRDefault="00C44233" w:rsidP="00C4423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9F639" w14:textId="5C66DADA" w:rsidR="00C44233" w:rsidRPr="00D07336" w:rsidRDefault="00C44233" w:rsidP="00C4423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A7E069" w14:textId="77777777" w:rsidR="00C44233" w:rsidRPr="00D07336" w:rsidRDefault="00C44233" w:rsidP="00C4423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8C2F5" w14:textId="77777777" w:rsidR="00C44233" w:rsidRPr="00D07336" w:rsidRDefault="00C44233" w:rsidP="00C4423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C0E4A" w14:textId="77777777" w:rsidR="00C44233" w:rsidRPr="00D07336" w:rsidRDefault="00C44233" w:rsidP="00C4423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D0C32" w14:textId="60CABAA3" w:rsidR="00C44233" w:rsidRPr="00D07336" w:rsidRDefault="00C44233" w:rsidP="00C4423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98F71" w14:textId="77777777" w:rsidR="00C44233" w:rsidRPr="00D07336" w:rsidRDefault="00C44233" w:rsidP="00C4423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09B26" w14:textId="25DE6B65" w:rsidR="00C44233" w:rsidRPr="00D07336" w:rsidRDefault="00C44233" w:rsidP="00C4423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CC404" w14:textId="77777777" w:rsidR="00C44233" w:rsidRPr="00D07336" w:rsidRDefault="00C44233" w:rsidP="00C4423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18A4AB" w14:textId="77777777" w:rsidR="00C44233" w:rsidRPr="00D07336" w:rsidRDefault="00C44233" w:rsidP="00C4423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721E71" w14:textId="77777777" w:rsidR="00C44233" w:rsidRPr="00D07336" w:rsidRDefault="00C44233" w:rsidP="00C4423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6CB95" w14:textId="68F54ED7" w:rsidR="00C44233" w:rsidRPr="00D07336" w:rsidRDefault="00C44233" w:rsidP="00C4423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C44233" w:rsidRPr="00D07336" w14:paraId="457DBFF4" w14:textId="77777777" w:rsidTr="002E2CE5">
        <w:trPr>
          <w:cantSplit/>
          <w:trHeight w:val="378"/>
        </w:trPr>
        <w:tc>
          <w:tcPr>
            <w:tcW w:w="2070" w:type="dxa"/>
            <w:tcBorders>
              <w:top w:val="nil"/>
              <w:bottom w:val="nil"/>
            </w:tcBorders>
            <w:vAlign w:val="bottom"/>
          </w:tcPr>
          <w:p w14:paraId="5AA69E16" w14:textId="209424C2" w:rsidR="00C44233" w:rsidRPr="00D07336" w:rsidRDefault="00C44233" w:rsidP="00C4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</w:t>
            </w:r>
            <w:r w:rsidRPr="00D0733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F322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30 </w:t>
            </w:r>
            <w:r w:rsidRPr="00F322BB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มิถุนายน </w:t>
            </w:r>
            <w:r w:rsidRPr="00F322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72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50BA395" w14:textId="28DA6B0E" w:rsidR="00C44233" w:rsidRPr="00D07336" w:rsidRDefault="00C44233" w:rsidP="00C44233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67,637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F730D" w14:textId="77777777" w:rsidR="00C44233" w:rsidRPr="00D07336" w:rsidRDefault="00C44233" w:rsidP="00C44233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C3DB774" w14:textId="5E49D12D" w:rsidR="00C44233" w:rsidRPr="00D07336" w:rsidRDefault="00C44233" w:rsidP="00C44233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3AF0B" w14:textId="77777777" w:rsidR="00C44233" w:rsidRPr="00D07336" w:rsidRDefault="00C44233" w:rsidP="00C44233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64EDA91" w14:textId="50EA8410" w:rsidR="00C44233" w:rsidRPr="00D07336" w:rsidRDefault="00C44233" w:rsidP="00C44233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14,499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3AE8B" w14:textId="77777777" w:rsidR="00C44233" w:rsidRPr="00D07336" w:rsidRDefault="00C44233" w:rsidP="00C44233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5EBB103" w14:textId="4FD9360C" w:rsidR="00C44233" w:rsidRPr="00D07336" w:rsidRDefault="00C44233" w:rsidP="00C44233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8,396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28181" w14:textId="77777777" w:rsidR="00C44233" w:rsidRPr="00D07336" w:rsidRDefault="00C44233" w:rsidP="00C44233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B5EFB4B" w14:textId="5AFB5B33" w:rsidR="00C44233" w:rsidRPr="00D07336" w:rsidRDefault="00C44233" w:rsidP="00C44233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1,690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B4662" w14:textId="77777777" w:rsidR="00C44233" w:rsidRPr="00D07336" w:rsidRDefault="00C44233" w:rsidP="00C44233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8280B25" w14:textId="77E6A27E" w:rsidR="00C44233" w:rsidRPr="00D07336" w:rsidRDefault="00C44233" w:rsidP="00C44233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079DC" w14:textId="77777777" w:rsidR="00C44233" w:rsidRPr="00D07336" w:rsidRDefault="00C44233" w:rsidP="00C44233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B8FCAA8" w14:textId="65F4BC59" w:rsidR="00C44233" w:rsidRPr="00D07336" w:rsidRDefault="00C44233" w:rsidP="00C44233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E71C9" w14:textId="77777777" w:rsidR="00C44233" w:rsidRPr="00D07336" w:rsidRDefault="00C44233" w:rsidP="00C44233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040154B" w14:textId="78EA96D8" w:rsidR="00C44233" w:rsidRPr="00D07336" w:rsidRDefault="00C44233" w:rsidP="00C44233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92,226</w:t>
            </w:r>
          </w:p>
        </w:tc>
      </w:tr>
    </w:tbl>
    <w:p w14:paraId="49608C97" w14:textId="6D53D4BA" w:rsidR="009B35CC" w:rsidRPr="00824832" w:rsidRDefault="009B35CC" w:rsidP="00C01A9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 w:rsidRPr="00824832">
        <w:rPr>
          <w:rFonts w:ascii="Angsana New" w:hAnsi="Angsana New"/>
          <w:sz w:val="28"/>
          <w:szCs w:val="28"/>
          <w:cs/>
        </w:rPr>
        <w:lastRenderedPageBreak/>
        <w:t xml:space="preserve">ณ </w:t>
      </w:r>
      <w:r w:rsidR="005C32D7" w:rsidRPr="00A63075">
        <w:rPr>
          <w:rFonts w:ascii="Angsana New" w:hAnsi="Angsana New"/>
          <w:sz w:val="28"/>
          <w:szCs w:val="28"/>
          <w:cs/>
        </w:rPr>
        <w:t xml:space="preserve">วันที่ </w:t>
      </w:r>
      <w:r w:rsidR="00F322BB" w:rsidRPr="00F322BB">
        <w:rPr>
          <w:rFonts w:ascii="Angsana New" w:hAnsi="Angsana New"/>
          <w:sz w:val="28"/>
          <w:szCs w:val="28"/>
        </w:rPr>
        <w:t xml:space="preserve">30 </w:t>
      </w:r>
      <w:r w:rsidR="00F322BB" w:rsidRPr="00F322BB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F322BB" w:rsidRPr="00F322BB">
        <w:rPr>
          <w:rFonts w:ascii="Angsana New" w:hAnsi="Angsana New"/>
          <w:sz w:val="28"/>
          <w:szCs w:val="28"/>
        </w:rPr>
        <w:t>2563</w:t>
      </w:r>
      <w:r w:rsidR="00F322BB">
        <w:rPr>
          <w:rFonts w:ascii="Angsana New" w:hAnsi="Angsana New"/>
          <w:sz w:val="28"/>
          <w:szCs w:val="28"/>
        </w:rPr>
        <w:t xml:space="preserve"> </w:t>
      </w:r>
      <w:r w:rsidR="005C32D7" w:rsidRPr="00A63075">
        <w:rPr>
          <w:rFonts w:ascii="Angsana New" w:hAnsi="Angsana New"/>
          <w:sz w:val="28"/>
          <w:szCs w:val="28"/>
          <w:cs/>
        </w:rPr>
        <w:t xml:space="preserve">และวันที่ </w:t>
      </w:r>
      <w:r w:rsidR="005C32D7" w:rsidRPr="00A63075">
        <w:rPr>
          <w:rFonts w:ascii="Angsana New" w:hAnsi="Angsana New"/>
          <w:sz w:val="28"/>
          <w:szCs w:val="28"/>
        </w:rPr>
        <w:t xml:space="preserve">31 </w:t>
      </w:r>
      <w:r w:rsidR="005C32D7" w:rsidRPr="00A63075">
        <w:rPr>
          <w:rFonts w:ascii="Angsana New" w:hAnsi="Angsana New"/>
          <w:sz w:val="28"/>
          <w:szCs w:val="28"/>
          <w:cs/>
        </w:rPr>
        <w:t xml:space="preserve">ธันวาคม </w:t>
      </w:r>
      <w:r w:rsidR="005C32D7" w:rsidRPr="00A63075">
        <w:rPr>
          <w:rFonts w:ascii="Angsana New" w:hAnsi="Angsana New"/>
          <w:sz w:val="28"/>
          <w:szCs w:val="28"/>
        </w:rPr>
        <w:t>256</w:t>
      </w:r>
      <w:r w:rsidR="005C32D7">
        <w:rPr>
          <w:rFonts w:ascii="Angsana New" w:hAnsi="Angsana New"/>
          <w:sz w:val="28"/>
          <w:szCs w:val="28"/>
        </w:rPr>
        <w:t>2</w:t>
      </w:r>
      <w:r w:rsidR="005C32D7" w:rsidRPr="00A63075">
        <w:rPr>
          <w:rFonts w:ascii="Angsana New" w:hAnsi="Angsana New"/>
          <w:sz w:val="28"/>
          <w:szCs w:val="28"/>
        </w:rPr>
        <w:t xml:space="preserve"> </w:t>
      </w:r>
      <w:r w:rsidR="00CE4B67">
        <w:rPr>
          <w:rFonts w:ascii="Angsana New" w:hAnsi="Angsana New" w:hint="cs"/>
          <w:sz w:val="28"/>
          <w:szCs w:val="28"/>
          <w:cs/>
        </w:rPr>
        <w:t>สินทรัพย์ถาวรบางรายการซึ่งมีรายละเอียดดังต่อไปนี้</w:t>
      </w:r>
    </w:p>
    <w:p w14:paraId="17FE4A7C" w14:textId="1F6F5894" w:rsidR="003755DB" w:rsidRPr="00C44233" w:rsidRDefault="00113ADE" w:rsidP="00206E70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7" w:hanging="450"/>
        <w:jc w:val="thaiDistribute"/>
        <w:rPr>
          <w:rFonts w:asciiTheme="majorBidi" w:hAnsiTheme="majorBidi" w:cstheme="majorBidi"/>
          <w:sz w:val="28"/>
          <w:szCs w:val="28"/>
        </w:rPr>
      </w:pPr>
      <w:bookmarkStart w:id="9" w:name="_Hlk38822385"/>
      <w:r w:rsidRPr="00824832">
        <w:rPr>
          <w:rFonts w:asciiTheme="majorBidi" w:hAnsiTheme="majorBidi" w:cstheme="majorBidi"/>
          <w:sz w:val="28"/>
          <w:szCs w:val="28"/>
          <w:cs/>
        </w:rPr>
        <w:t>มูลค่าต้นทุน</w:t>
      </w:r>
      <w:r w:rsidR="00AE2C89">
        <w:rPr>
          <w:rFonts w:asciiTheme="majorBidi" w:hAnsiTheme="majorBidi" w:cstheme="majorBidi" w:hint="cs"/>
          <w:sz w:val="28"/>
          <w:szCs w:val="28"/>
          <w:cs/>
        </w:rPr>
        <w:t>ของอาคารและ</w:t>
      </w:r>
      <w:r w:rsidR="00AE2C89" w:rsidRPr="00C44233">
        <w:rPr>
          <w:rFonts w:asciiTheme="majorBidi" w:hAnsiTheme="majorBidi" w:cstheme="majorBidi" w:hint="cs"/>
          <w:sz w:val="28"/>
          <w:szCs w:val="28"/>
          <w:cs/>
        </w:rPr>
        <w:t>อุปกรณ์</w:t>
      </w:r>
      <w:r w:rsidRPr="00C44233">
        <w:rPr>
          <w:rFonts w:asciiTheme="majorBidi" w:hAnsiTheme="majorBidi" w:cstheme="majorBidi"/>
          <w:sz w:val="28"/>
          <w:szCs w:val="28"/>
          <w:cs/>
        </w:rPr>
        <w:t>จำนวน</w:t>
      </w:r>
      <w:r w:rsidR="00F00D2F" w:rsidRPr="00C4423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824765">
        <w:rPr>
          <w:rFonts w:asciiTheme="majorBidi" w:hAnsiTheme="majorBidi" w:cstheme="majorBidi"/>
          <w:sz w:val="28"/>
          <w:szCs w:val="28"/>
        </w:rPr>
        <w:t>54</w:t>
      </w:r>
      <w:r w:rsidR="00F00D2F" w:rsidRPr="00C44233">
        <w:rPr>
          <w:rFonts w:asciiTheme="majorBidi" w:hAnsiTheme="majorBidi" w:cstheme="majorBidi"/>
          <w:sz w:val="28"/>
          <w:szCs w:val="28"/>
        </w:rPr>
        <w:t>.0</w:t>
      </w:r>
      <w:r w:rsidR="000B67BB" w:rsidRPr="00C4423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C44233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C44233">
        <w:rPr>
          <w:rFonts w:asciiTheme="majorBidi" w:hAnsiTheme="majorBidi" w:cstheme="majorBidi"/>
          <w:sz w:val="28"/>
          <w:szCs w:val="28"/>
        </w:rPr>
        <w:t xml:space="preserve"> </w:t>
      </w:r>
      <w:r w:rsidRPr="00C44233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824765">
        <w:rPr>
          <w:rFonts w:asciiTheme="majorBidi" w:hAnsiTheme="majorBidi" w:cstheme="majorBidi"/>
          <w:sz w:val="28"/>
          <w:szCs w:val="28"/>
        </w:rPr>
        <w:t>53.9</w:t>
      </w:r>
      <w:r w:rsidR="005C32D7" w:rsidRPr="00C44233">
        <w:rPr>
          <w:rFonts w:asciiTheme="majorBidi" w:hAnsiTheme="majorBidi" w:cstheme="majorBidi"/>
          <w:sz w:val="28"/>
          <w:szCs w:val="28"/>
        </w:rPr>
        <w:t xml:space="preserve"> </w:t>
      </w:r>
      <w:r w:rsidRPr="00C44233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C44233">
        <w:rPr>
          <w:rFonts w:asciiTheme="majorBidi" w:hAnsiTheme="majorBidi" w:cstheme="majorBidi"/>
          <w:sz w:val="28"/>
          <w:szCs w:val="28"/>
        </w:rPr>
        <w:t xml:space="preserve"> </w:t>
      </w:r>
      <w:r w:rsidRPr="00C44233">
        <w:rPr>
          <w:rFonts w:asciiTheme="majorBidi" w:hAnsiTheme="majorBidi" w:cstheme="majorBidi"/>
          <w:sz w:val="28"/>
          <w:szCs w:val="28"/>
          <w:cs/>
        </w:rPr>
        <w:t xml:space="preserve">ตามลำดับ </w:t>
      </w:r>
      <w:r w:rsidR="00957DDA" w:rsidRPr="00C44233">
        <w:rPr>
          <w:rFonts w:asciiTheme="majorBidi" w:hAnsiTheme="majorBidi" w:cstheme="majorBidi"/>
          <w:sz w:val="28"/>
          <w:szCs w:val="28"/>
          <w:cs/>
        </w:rPr>
        <w:t>ได้ตัดค่าเสื่อมราคาเต็มจำนวนแล้วแต่บริษัทยังสามารถใช้ประโยชน์จากสินทรัพย์เหล่านั้น</w:t>
      </w:r>
      <w:r w:rsidR="00957DDA" w:rsidRPr="00C44233">
        <w:rPr>
          <w:rFonts w:asciiTheme="majorBidi" w:hAnsiTheme="majorBidi" w:cstheme="majorBidi"/>
          <w:sz w:val="28"/>
          <w:szCs w:val="28"/>
          <w:cs/>
          <w:lang w:val="th-TH"/>
        </w:rPr>
        <w:t>ได้</w:t>
      </w:r>
      <w:r w:rsidR="005236D2" w:rsidRPr="00C44233">
        <w:rPr>
          <w:rFonts w:asciiTheme="majorBidi" w:hAnsiTheme="majorBidi" w:cstheme="majorBidi"/>
          <w:sz w:val="28"/>
          <w:szCs w:val="28"/>
          <w:cs/>
          <w:lang w:val="th-TH"/>
        </w:rPr>
        <w:tab/>
      </w:r>
    </w:p>
    <w:p w14:paraId="117C316B" w14:textId="0A1EC95F" w:rsidR="00833FD3" w:rsidRDefault="00113ADE" w:rsidP="00206E70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7" w:hanging="450"/>
        <w:jc w:val="thaiDistribute"/>
        <w:rPr>
          <w:rFonts w:asciiTheme="majorBidi" w:hAnsiTheme="majorBidi" w:cstheme="majorBidi"/>
          <w:sz w:val="28"/>
          <w:szCs w:val="28"/>
        </w:rPr>
      </w:pPr>
      <w:r w:rsidRPr="00C44233">
        <w:rPr>
          <w:rFonts w:asciiTheme="majorBidi" w:hAnsiTheme="majorBidi" w:cstheme="majorBidi"/>
          <w:sz w:val="28"/>
          <w:szCs w:val="28"/>
          <w:cs/>
        </w:rPr>
        <w:t>มูลค่าสุทธิตามบัญชี</w:t>
      </w:r>
      <w:r w:rsidR="007837A5" w:rsidRPr="00C44233">
        <w:rPr>
          <w:rFonts w:asciiTheme="majorBidi" w:hAnsiTheme="majorBidi" w:cstheme="majorBidi" w:hint="cs"/>
          <w:sz w:val="28"/>
          <w:szCs w:val="28"/>
          <w:cs/>
        </w:rPr>
        <w:t>ของที่ดิน</w:t>
      </w:r>
      <w:r w:rsidR="001716EA" w:rsidRPr="00C44233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7837A5" w:rsidRPr="00C44233">
        <w:rPr>
          <w:rFonts w:asciiTheme="majorBidi" w:hAnsiTheme="majorBidi" w:cstheme="majorBidi" w:hint="cs"/>
          <w:sz w:val="28"/>
          <w:szCs w:val="28"/>
          <w:cs/>
        </w:rPr>
        <w:t>อาคาร</w:t>
      </w:r>
      <w:r w:rsidRPr="00C44233">
        <w:rPr>
          <w:rFonts w:asciiTheme="majorBidi" w:hAnsiTheme="majorBidi" w:cstheme="majorBidi"/>
          <w:sz w:val="28"/>
          <w:szCs w:val="28"/>
          <w:cs/>
        </w:rPr>
        <w:t>จำนวน</w:t>
      </w:r>
      <w:r w:rsidR="00F00D2F" w:rsidRPr="00C44233">
        <w:rPr>
          <w:rFonts w:asciiTheme="majorBidi" w:hAnsiTheme="majorBidi" w:cstheme="majorBidi"/>
          <w:sz w:val="28"/>
          <w:szCs w:val="28"/>
        </w:rPr>
        <w:t xml:space="preserve"> 35.3</w:t>
      </w:r>
      <w:r w:rsidR="00110DFA" w:rsidRPr="00C44233">
        <w:rPr>
          <w:rFonts w:asciiTheme="majorBidi" w:hAnsiTheme="majorBidi" w:cstheme="majorBidi"/>
          <w:sz w:val="28"/>
          <w:szCs w:val="28"/>
        </w:rPr>
        <w:t xml:space="preserve"> </w:t>
      </w:r>
      <w:r w:rsidRPr="00C44233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C44233">
        <w:rPr>
          <w:rFonts w:asciiTheme="majorBidi" w:hAnsiTheme="majorBidi" w:cstheme="majorBidi"/>
          <w:sz w:val="28"/>
          <w:szCs w:val="28"/>
        </w:rPr>
        <w:t xml:space="preserve"> </w:t>
      </w:r>
      <w:r w:rsidR="000B67BB" w:rsidRPr="00C44233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bookmarkStart w:id="10" w:name="_Hlk23501405"/>
      <w:r w:rsidR="005C32D7" w:rsidRPr="00C44233">
        <w:rPr>
          <w:rFonts w:asciiTheme="majorBidi" w:hAnsiTheme="majorBidi" w:cstheme="majorBidi"/>
          <w:sz w:val="28"/>
          <w:szCs w:val="28"/>
        </w:rPr>
        <w:t xml:space="preserve">34.7 </w:t>
      </w:r>
      <w:bookmarkEnd w:id="10"/>
      <w:r w:rsidR="000B67BB" w:rsidRPr="00C44233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="005678B1" w:rsidRPr="00C44233">
        <w:rPr>
          <w:rFonts w:asciiTheme="majorBidi" w:hAnsiTheme="majorBidi" w:cstheme="majorBidi"/>
          <w:sz w:val="28"/>
          <w:szCs w:val="28"/>
          <w:cs/>
        </w:rPr>
        <w:t xml:space="preserve"> ตามลำดับ</w:t>
      </w:r>
      <w:r w:rsidR="005678B1" w:rsidRPr="00C44233">
        <w:rPr>
          <w:rFonts w:asciiTheme="majorBidi" w:hAnsiTheme="majorBidi" w:cstheme="majorBidi"/>
          <w:sz w:val="28"/>
          <w:szCs w:val="28"/>
        </w:rPr>
        <w:t xml:space="preserve"> </w:t>
      </w:r>
      <w:r w:rsidR="00957DDA" w:rsidRPr="00C44233">
        <w:rPr>
          <w:rFonts w:asciiTheme="majorBidi" w:hAnsiTheme="majorBidi" w:cstheme="majorBidi"/>
          <w:sz w:val="28"/>
          <w:szCs w:val="28"/>
          <w:cs/>
        </w:rPr>
        <w:t>ได้ถูกจดจำนอง/จำนำเป็นหลักทรัพย์ค้ำประกันวงเงินสินเชื่อกับธนาคารในประเทศ ตามที่</w:t>
      </w:r>
      <w:r w:rsidR="00957DDA" w:rsidRPr="00824832">
        <w:rPr>
          <w:rFonts w:asciiTheme="majorBidi" w:hAnsiTheme="majorBidi" w:cstheme="majorBidi"/>
          <w:sz w:val="28"/>
          <w:szCs w:val="28"/>
          <w:cs/>
        </w:rPr>
        <w:t>กล่าวไว้ใ</w:t>
      </w:r>
      <w:r w:rsidR="00957DDA" w:rsidRPr="00946CDF">
        <w:rPr>
          <w:rFonts w:asciiTheme="majorBidi" w:hAnsiTheme="majorBidi" w:cstheme="majorBidi"/>
          <w:sz w:val="28"/>
          <w:szCs w:val="28"/>
          <w:cs/>
        </w:rPr>
        <w:t>น</w:t>
      </w:r>
      <w:r w:rsidR="00957DDA" w:rsidRPr="001F1BDE">
        <w:rPr>
          <w:rFonts w:asciiTheme="majorBidi" w:hAnsiTheme="majorBidi" w:cstheme="majorBidi"/>
          <w:sz w:val="28"/>
          <w:szCs w:val="28"/>
          <w:cs/>
        </w:rPr>
        <w:t xml:space="preserve">หมายเหตุ </w:t>
      </w:r>
      <w:r w:rsidR="00BA468B" w:rsidRPr="001F1BDE">
        <w:rPr>
          <w:rFonts w:asciiTheme="majorBidi" w:hAnsiTheme="majorBidi" w:cstheme="majorBidi"/>
          <w:sz w:val="28"/>
          <w:szCs w:val="28"/>
        </w:rPr>
        <w:t>3</w:t>
      </w:r>
      <w:r w:rsidR="002C631C">
        <w:rPr>
          <w:rFonts w:asciiTheme="majorBidi" w:hAnsiTheme="majorBidi" w:cstheme="majorBidi"/>
          <w:sz w:val="28"/>
          <w:szCs w:val="28"/>
        </w:rPr>
        <w:t>4</w:t>
      </w:r>
      <w:r w:rsidR="00E564FB" w:rsidRPr="001F1BD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2010C">
        <w:rPr>
          <w:rFonts w:asciiTheme="majorBidi" w:hAnsiTheme="majorBidi" w:cstheme="majorBidi" w:hint="cs"/>
          <w:sz w:val="28"/>
          <w:szCs w:val="28"/>
          <w:cs/>
        </w:rPr>
        <w:t>จ</w:t>
      </w:r>
      <w:r w:rsidR="00E564FB" w:rsidRPr="001F1BDE">
        <w:rPr>
          <w:rFonts w:asciiTheme="majorBidi" w:hAnsiTheme="majorBidi" w:cstheme="majorBidi" w:hint="cs"/>
          <w:sz w:val="28"/>
          <w:szCs w:val="28"/>
          <w:cs/>
        </w:rPr>
        <w:t>)</w:t>
      </w:r>
    </w:p>
    <w:bookmarkEnd w:id="9"/>
    <w:p w14:paraId="64809C74" w14:textId="0CBAA8FC" w:rsidR="00FB5340" w:rsidRPr="00B31737" w:rsidRDefault="000E3D8D" w:rsidP="00B3173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31737">
        <w:rPr>
          <w:rFonts w:ascii="Angsana New" w:hAnsi="Angsana New"/>
          <w:sz w:val="28"/>
          <w:szCs w:val="28"/>
          <w:cs/>
        </w:rPr>
        <w:t>บริษัท</w:t>
      </w:r>
      <w:r w:rsidR="00EC4E0A" w:rsidRPr="00B31737">
        <w:rPr>
          <w:rFonts w:ascii="Angsana New" w:hAnsi="Angsana New"/>
          <w:sz w:val="28"/>
          <w:szCs w:val="28"/>
          <w:cs/>
        </w:rPr>
        <w:t>ได้จัดให้มีการประเมินราคาที่ดิน</w:t>
      </w:r>
      <w:r w:rsidR="00EC4E0A" w:rsidRPr="00B31737">
        <w:rPr>
          <w:rFonts w:ascii="Angsana New" w:hAnsi="Angsana New" w:hint="cs"/>
          <w:sz w:val="28"/>
          <w:szCs w:val="28"/>
          <w:cs/>
        </w:rPr>
        <w:t>และ</w:t>
      </w:r>
      <w:r w:rsidRPr="00B31737">
        <w:rPr>
          <w:rFonts w:ascii="Angsana New" w:hAnsi="Angsana New"/>
          <w:sz w:val="28"/>
          <w:szCs w:val="28"/>
          <w:cs/>
        </w:rPr>
        <w:t xml:space="preserve">อาคารตามรายงานของผู้ประเมินราคาอิสระในปี </w:t>
      </w:r>
      <w:r w:rsidR="002D5C09" w:rsidRPr="00B31737">
        <w:rPr>
          <w:rFonts w:ascii="Angsana New" w:hAnsi="Angsana New"/>
          <w:sz w:val="28"/>
          <w:szCs w:val="28"/>
        </w:rPr>
        <w:t>2562</w:t>
      </w:r>
      <w:r w:rsidRPr="00B31737">
        <w:rPr>
          <w:rFonts w:ascii="Angsana New" w:hAnsi="Angsana New"/>
          <w:sz w:val="28"/>
          <w:szCs w:val="28"/>
        </w:rPr>
        <w:t xml:space="preserve"> </w:t>
      </w:r>
      <w:r w:rsidR="00535FC2" w:rsidRPr="00B31737">
        <w:rPr>
          <w:rFonts w:ascii="Angsana New" w:hAnsi="Angsana New"/>
          <w:sz w:val="28"/>
          <w:szCs w:val="28"/>
          <w:cs/>
        </w:rPr>
        <w:t>ซึ</w:t>
      </w:r>
      <w:r w:rsidR="00535FC2" w:rsidRPr="00B31737">
        <w:rPr>
          <w:rFonts w:ascii="Angsana New" w:hAnsi="Angsana New" w:hint="cs"/>
          <w:sz w:val="28"/>
          <w:szCs w:val="28"/>
          <w:cs/>
        </w:rPr>
        <w:t>่</w:t>
      </w:r>
      <w:r w:rsidRPr="00B31737">
        <w:rPr>
          <w:rFonts w:ascii="Angsana New" w:hAnsi="Angsana New"/>
          <w:sz w:val="28"/>
          <w:szCs w:val="28"/>
          <w:cs/>
        </w:rPr>
        <w:t>งใช้</w:t>
      </w:r>
      <w:r w:rsidR="00386AB2">
        <w:rPr>
          <w:rFonts w:ascii="Angsana New" w:hAnsi="Angsana New" w:hint="cs"/>
          <w:sz w:val="28"/>
          <w:szCs w:val="28"/>
          <w:cs/>
        </w:rPr>
        <w:t>วิธีต้นทุนและ</w:t>
      </w:r>
      <w:r w:rsidRPr="00B31737">
        <w:rPr>
          <w:rFonts w:ascii="Angsana New" w:hAnsi="Angsana New"/>
          <w:sz w:val="28"/>
          <w:szCs w:val="28"/>
          <w:cs/>
        </w:rPr>
        <w:t>วิธีพิจารณา</w:t>
      </w:r>
      <w:r w:rsidR="00EC4E0A" w:rsidRPr="00B31737">
        <w:rPr>
          <w:rFonts w:ascii="Angsana New" w:hAnsi="Angsana New" w:hint="cs"/>
          <w:sz w:val="28"/>
          <w:szCs w:val="28"/>
          <w:cs/>
        </w:rPr>
        <w:t>จากมูลค่าตลาดของสิน</w:t>
      </w:r>
      <w:r w:rsidR="00BB1B9C">
        <w:rPr>
          <w:rFonts w:ascii="Angsana New" w:hAnsi="Angsana New" w:hint="cs"/>
          <w:sz w:val="28"/>
          <w:szCs w:val="28"/>
          <w:cs/>
        </w:rPr>
        <w:t>ทรัพย์</w:t>
      </w:r>
      <w:r w:rsidR="00EC4E0A" w:rsidRPr="00B31737">
        <w:rPr>
          <w:rFonts w:ascii="Angsana New" w:hAnsi="Angsana New" w:hint="cs"/>
          <w:sz w:val="28"/>
          <w:szCs w:val="28"/>
          <w:cs/>
        </w:rPr>
        <w:t>เปรียบเทียบกับราคาตามบัญชีของสินทรัพย์ ณ วันที่</w:t>
      </w:r>
      <w:r w:rsidR="00EC4E0A" w:rsidRPr="00B31737">
        <w:rPr>
          <w:rFonts w:ascii="Angsana New" w:hAnsi="Angsana New"/>
          <w:sz w:val="28"/>
          <w:szCs w:val="28"/>
        </w:rPr>
        <w:t xml:space="preserve"> 30 </w:t>
      </w:r>
      <w:r w:rsidR="000C203B" w:rsidRPr="00B31737">
        <w:rPr>
          <w:rFonts w:ascii="Angsana New" w:hAnsi="Angsana New" w:hint="cs"/>
          <w:sz w:val="28"/>
          <w:szCs w:val="28"/>
          <w:cs/>
        </w:rPr>
        <w:t>มิถุนายน</w:t>
      </w:r>
      <w:r w:rsidR="00EC4E0A" w:rsidRPr="00B31737">
        <w:rPr>
          <w:rFonts w:ascii="Angsana New" w:hAnsi="Angsana New" w:hint="cs"/>
          <w:sz w:val="28"/>
          <w:szCs w:val="28"/>
          <w:cs/>
        </w:rPr>
        <w:t xml:space="preserve"> </w:t>
      </w:r>
      <w:r w:rsidR="00EC4E0A" w:rsidRPr="00B31737">
        <w:rPr>
          <w:rFonts w:ascii="Angsana New" w:hAnsi="Angsana New"/>
          <w:sz w:val="28"/>
          <w:szCs w:val="28"/>
        </w:rPr>
        <w:t>2562</w:t>
      </w:r>
    </w:p>
    <w:p w14:paraId="58B40442" w14:textId="20A608AC" w:rsidR="005C32D7" w:rsidRDefault="005C32D7" w:rsidP="005120B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C5C8B">
        <w:rPr>
          <w:rFonts w:ascii="Angsana New" w:hAnsi="Angsana New"/>
          <w:sz w:val="28"/>
          <w:szCs w:val="28"/>
          <w:cs/>
        </w:rPr>
        <w:t>ค่าเสื่อมราคาขอ</w:t>
      </w:r>
      <w:r w:rsidR="00BB1B9C">
        <w:rPr>
          <w:rFonts w:ascii="Angsana New" w:hAnsi="Angsana New" w:hint="cs"/>
          <w:sz w:val="28"/>
          <w:szCs w:val="28"/>
          <w:cs/>
        </w:rPr>
        <w:t>งส่วนเกินทุน</w:t>
      </w:r>
      <w:r w:rsidRPr="004C5C8B">
        <w:rPr>
          <w:rFonts w:ascii="Angsana New" w:hAnsi="Angsana New"/>
          <w:sz w:val="28"/>
          <w:szCs w:val="28"/>
          <w:cs/>
        </w:rPr>
        <w:t>จ</w:t>
      </w:r>
      <w:r w:rsidR="00F322BB">
        <w:rPr>
          <w:rFonts w:ascii="Angsana New" w:hAnsi="Angsana New"/>
          <w:sz w:val="28"/>
          <w:szCs w:val="28"/>
          <w:cs/>
        </w:rPr>
        <w:t>ากการตีราคาสินทรัพย์สำหรับงวด</w:t>
      </w:r>
      <w:r w:rsidR="00F322BB">
        <w:rPr>
          <w:rFonts w:ascii="Angsana New" w:hAnsi="Angsana New" w:hint="cs"/>
          <w:sz w:val="28"/>
          <w:szCs w:val="28"/>
          <w:cs/>
        </w:rPr>
        <w:t>หก</w:t>
      </w:r>
      <w:r w:rsidRPr="004C5C8B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F322BB" w:rsidRPr="00B31737">
        <w:rPr>
          <w:rFonts w:ascii="Angsana New" w:hAnsi="Angsana New"/>
          <w:sz w:val="28"/>
          <w:szCs w:val="28"/>
        </w:rPr>
        <w:t xml:space="preserve">30 </w:t>
      </w:r>
      <w:r w:rsidR="00F322BB" w:rsidRPr="00B31737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Pr="004C5C8B">
        <w:rPr>
          <w:rFonts w:ascii="Angsana New" w:hAnsi="Angsana New"/>
          <w:sz w:val="28"/>
          <w:szCs w:val="28"/>
        </w:rPr>
        <w:t xml:space="preserve">2563 </w:t>
      </w:r>
      <w:r w:rsidRPr="004C5C8B">
        <w:rPr>
          <w:rFonts w:ascii="Angsana New" w:hAnsi="Angsana New"/>
          <w:sz w:val="28"/>
          <w:szCs w:val="28"/>
          <w:cs/>
        </w:rPr>
        <w:t xml:space="preserve">และ </w:t>
      </w:r>
      <w:r w:rsidRPr="004C5C8B">
        <w:rPr>
          <w:rFonts w:ascii="Angsana New" w:hAnsi="Angsana New"/>
          <w:sz w:val="28"/>
          <w:szCs w:val="28"/>
        </w:rPr>
        <w:t>2562</w:t>
      </w:r>
      <w:r w:rsidRPr="004C5C8B">
        <w:rPr>
          <w:rFonts w:ascii="Angsana New" w:hAnsi="Angsana New"/>
          <w:sz w:val="28"/>
          <w:szCs w:val="28"/>
          <w:cs/>
        </w:rPr>
        <w:t xml:space="preserve"> จำนวน </w:t>
      </w:r>
      <w:r w:rsidR="004C5C8B" w:rsidRPr="004C5C8B">
        <w:rPr>
          <w:rFonts w:ascii="Angsana New" w:hAnsi="Angsana New"/>
          <w:sz w:val="28"/>
          <w:szCs w:val="28"/>
        </w:rPr>
        <w:t xml:space="preserve"> </w:t>
      </w:r>
      <w:r w:rsidR="00824765">
        <w:rPr>
          <w:rFonts w:ascii="Angsana New" w:hAnsi="Angsana New"/>
          <w:sz w:val="28"/>
          <w:szCs w:val="28"/>
        </w:rPr>
        <w:t>0.2</w:t>
      </w:r>
      <w:r w:rsidR="00C44233" w:rsidRPr="00C44233">
        <w:rPr>
          <w:rFonts w:ascii="Angsana New" w:hAnsi="Angsana New" w:hint="cs"/>
          <w:sz w:val="28"/>
          <w:szCs w:val="28"/>
          <w:cs/>
        </w:rPr>
        <w:t xml:space="preserve"> </w:t>
      </w:r>
      <w:r w:rsidRPr="00C44233">
        <w:rPr>
          <w:rFonts w:ascii="Angsana New" w:hAnsi="Angsana New"/>
          <w:sz w:val="28"/>
          <w:szCs w:val="28"/>
          <w:cs/>
        </w:rPr>
        <w:t>ล้านบาท</w:t>
      </w:r>
      <w:r w:rsidRPr="004C5C8B">
        <w:rPr>
          <w:rFonts w:ascii="Angsana New" w:hAnsi="Angsana New"/>
          <w:sz w:val="28"/>
          <w:szCs w:val="28"/>
        </w:rPr>
        <w:t xml:space="preserve"> </w:t>
      </w:r>
      <w:r w:rsidRPr="004C5C8B">
        <w:rPr>
          <w:rFonts w:ascii="Angsana New" w:hAnsi="Angsana New"/>
          <w:sz w:val="28"/>
          <w:szCs w:val="28"/>
          <w:cs/>
        </w:rPr>
        <w:t>และ</w:t>
      </w:r>
      <w:r w:rsidRPr="005C32D7">
        <w:rPr>
          <w:rFonts w:ascii="Angsana New" w:hAnsi="Angsana New"/>
          <w:sz w:val="28"/>
          <w:szCs w:val="28"/>
          <w:cs/>
        </w:rPr>
        <w:t xml:space="preserve"> </w:t>
      </w:r>
      <w:r w:rsidRPr="005C32D7">
        <w:rPr>
          <w:rFonts w:ascii="Angsana New" w:hAnsi="Angsana New"/>
          <w:sz w:val="28"/>
          <w:szCs w:val="28"/>
        </w:rPr>
        <w:t>0.</w:t>
      </w:r>
      <w:r w:rsidR="00F322BB">
        <w:rPr>
          <w:rFonts w:ascii="Angsana New" w:hAnsi="Angsana New"/>
          <w:sz w:val="28"/>
          <w:szCs w:val="28"/>
        </w:rPr>
        <w:t>6</w:t>
      </w:r>
      <w:r w:rsidRPr="005C32D7">
        <w:rPr>
          <w:rFonts w:ascii="Angsana New" w:hAnsi="Angsana New"/>
          <w:sz w:val="28"/>
          <w:szCs w:val="28"/>
          <w:cs/>
        </w:rPr>
        <w:t xml:space="preserve"> ล้านบาท ตามลำดับ</w:t>
      </w:r>
      <w:r w:rsidRPr="005C32D7">
        <w:rPr>
          <w:rFonts w:ascii="Angsana New" w:hAnsi="Angsana New"/>
          <w:sz w:val="28"/>
          <w:szCs w:val="28"/>
        </w:rPr>
        <w:t xml:space="preserve"> </w:t>
      </w:r>
      <w:r w:rsidRPr="005C32D7">
        <w:rPr>
          <w:rFonts w:ascii="Angsana New" w:hAnsi="Angsana New"/>
          <w:sz w:val="28"/>
          <w:szCs w:val="28"/>
          <w:cs/>
        </w:rPr>
        <w:t>ได้โอนไปยังขาดทุนสะสม</w:t>
      </w:r>
    </w:p>
    <w:p w14:paraId="4B6BC4EC" w14:textId="5948C152" w:rsidR="00E33EBF" w:rsidRDefault="00E33EBF" w:rsidP="000D10C2">
      <w:pPr>
        <w:pStyle w:val="FSNoteNumbered"/>
        <w:numPr>
          <w:ilvl w:val="0"/>
          <w:numId w:val="17"/>
        </w:numPr>
        <w:spacing w:before="120" w:after="120"/>
        <w:ind w:left="547" w:hanging="547"/>
        <w:rPr>
          <w:b/>
          <w:bCs/>
          <w:u w:val="none"/>
          <w:cs/>
        </w:rPr>
      </w:pPr>
      <w:r>
        <w:rPr>
          <w:rFonts w:hint="cs"/>
          <w:b/>
          <w:bCs/>
          <w:u w:val="none"/>
          <w:cs/>
        </w:rPr>
        <w:t>สินทรัพย์สิทธิการใช้</w:t>
      </w:r>
    </w:p>
    <w:tbl>
      <w:tblPr>
        <w:tblW w:w="9090" w:type="dxa"/>
        <w:tblInd w:w="450" w:type="dxa"/>
        <w:tblBorders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530"/>
        <w:gridCol w:w="180"/>
        <w:gridCol w:w="1530"/>
        <w:gridCol w:w="180"/>
        <w:gridCol w:w="1530"/>
      </w:tblGrid>
      <w:tr w:rsidR="009B3260" w:rsidRPr="0052118C" w14:paraId="7557CEC6" w14:textId="5BC14990" w:rsidTr="00F322BB">
        <w:trPr>
          <w:cantSplit/>
        </w:trPr>
        <w:tc>
          <w:tcPr>
            <w:tcW w:w="4140" w:type="dxa"/>
            <w:vAlign w:val="bottom"/>
          </w:tcPr>
          <w:p w14:paraId="3F25375A" w14:textId="77777777" w:rsidR="009B3260" w:rsidRPr="0052118C" w:rsidRDefault="009B3260" w:rsidP="00301BF8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5"/>
            <w:tcBorders>
              <w:top w:val="nil"/>
              <w:bottom w:val="single" w:sz="4" w:space="0" w:color="auto"/>
            </w:tcBorders>
            <w:vAlign w:val="bottom"/>
          </w:tcPr>
          <w:p w14:paraId="212FF7B9" w14:textId="4A0F70DC" w:rsidR="009B3260" w:rsidRPr="0052118C" w:rsidRDefault="009B3260" w:rsidP="00301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18C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9B3260" w:rsidRPr="0052118C" w14:paraId="388776B4" w14:textId="77777777" w:rsidTr="00B45DE8">
        <w:trPr>
          <w:cantSplit/>
        </w:trPr>
        <w:tc>
          <w:tcPr>
            <w:tcW w:w="4140" w:type="dxa"/>
            <w:vAlign w:val="bottom"/>
          </w:tcPr>
          <w:p w14:paraId="16B8247C" w14:textId="77777777" w:rsidR="009B3260" w:rsidRPr="0052118C" w:rsidRDefault="009B3260" w:rsidP="00301BF8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79002A" w14:textId="43CDF0BD" w:rsidR="009B3260" w:rsidRDefault="009B3260" w:rsidP="009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/>
                <w:sz w:val="28"/>
                <w:szCs w:val="28"/>
              </w:rPr>
            </w:pPr>
            <w:r w:rsidRPr="009B3260">
              <w:rPr>
                <w:rFonts w:asciiTheme="majorBidi" w:eastAsia="Cordia New" w:hAnsiTheme="majorBidi"/>
                <w:sz w:val="28"/>
                <w:szCs w:val="28"/>
                <w:cs/>
              </w:rPr>
              <w:t>อาคารและ</w:t>
            </w:r>
          </w:p>
          <w:p w14:paraId="315C5734" w14:textId="6E084803" w:rsidR="009B3260" w:rsidRDefault="009B3260" w:rsidP="009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B3260">
              <w:rPr>
                <w:rFonts w:asciiTheme="majorBidi" w:eastAsia="Cordia New" w:hAnsiTheme="majorBidi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E8A3B89" w14:textId="77777777" w:rsidR="009B3260" w:rsidRDefault="009B3260" w:rsidP="009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1AC1D9" w14:textId="7A8141F3" w:rsidR="009B3260" w:rsidRDefault="009B3260" w:rsidP="009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B3260">
              <w:rPr>
                <w:rFonts w:asciiTheme="majorBidi" w:eastAsia="Cordia New" w:hAnsi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58B7BD3" w14:textId="77777777" w:rsidR="009B3260" w:rsidRDefault="009B3260" w:rsidP="009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1A06E6" w14:textId="3215F818" w:rsidR="009B3260" w:rsidRDefault="009B3260" w:rsidP="009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B3260">
              <w:rPr>
                <w:rFonts w:asciiTheme="majorBidi" w:eastAsia="Cordia New" w:hAnsiTheme="majorBidi"/>
                <w:sz w:val="28"/>
                <w:szCs w:val="28"/>
                <w:cs/>
              </w:rPr>
              <w:t>รวม</w:t>
            </w:r>
          </w:p>
        </w:tc>
      </w:tr>
      <w:tr w:rsidR="008D0278" w:rsidRPr="0052118C" w14:paraId="3017F313" w14:textId="483F48F3" w:rsidTr="00F322BB">
        <w:trPr>
          <w:cantSplit/>
        </w:trPr>
        <w:tc>
          <w:tcPr>
            <w:tcW w:w="4140" w:type="dxa"/>
            <w:vAlign w:val="bottom"/>
          </w:tcPr>
          <w:p w14:paraId="44A4686E" w14:textId="77777777" w:rsidR="008D0278" w:rsidRPr="0052118C" w:rsidRDefault="008D0278" w:rsidP="008D0278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118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มูลค่าตามบัญชีสุทธิ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211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2118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211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5211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</w:t>
            </w:r>
            <w:r w:rsidRPr="0052118C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2473061" w14:textId="638256FE" w:rsidR="008D0278" w:rsidRPr="0052118C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</w:tcPr>
          <w:p w14:paraId="1EF799C8" w14:textId="77777777" w:rsidR="008D0278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417331B" w14:textId="13642C94" w:rsidR="008D0278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</w:tcPr>
          <w:p w14:paraId="46F51515" w14:textId="77777777" w:rsidR="008D0278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14:paraId="3EDE7CD3" w14:textId="24BAD72C" w:rsidR="008D0278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8D0278" w:rsidRPr="0052118C" w14:paraId="5B148911" w14:textId="78678FBA" w:rsidTr="00F322BB">
        <w:trPr>
          <w:cantSplit/>
        </w:trPr>
        <w:tc>
          <w:tcPr>
            <w:tcW w:w="4140" w:type="dxa"/>
          </w:tcPr>
          <w:p w14:paraId="0E72C252" w14:textId="77777777" w:rsidR="008D0278" w:rsidRDefault="008D0278" w:rsidP="008D0278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A0120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รายการปรับปรุงจากการนำมาตรฐานการรายงาน</w:t>
            </w:r>
          </w:p>
          <w:p w14:paraId="3C8AE060" w14:textId="0723E8AD" w:rsidR="008D0278" w:rsidRDefault="008D0278" w:rsidP="008D0278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CA012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ทางการเงินฉบับที่ </w:t>
            </w:r>
            <w:r w:rsidRPr="00CA0120">
              <w:rPr>
                <w:rFonts w:asciiTheme="majorBidi" w:hAnsiTheme="majorBidi" w:cstheme="majorBidi"/>
                <w:sz w:val="28"/>
                <w:szCs w:val="28"/>
              </w:rPr>
              <w:t xml:space="preserve">16 </w:t>
            </w:r>
            <w:r w:rsidRPr="00CA0120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มาใช้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A0120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วันที่</w:t>
            </w:r>
          </w:p>
          <w:p w14:paraId="7EC36AA1" w14:textId="07A1DDC3" w:rsidR="008D0278" w:rsidRPr="0052118C" w:rsidRDefault="008D0278" w:rsidP="008D0278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C55FA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55FA3" w:rsidRPr="00CA012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55FA3" w:rsidRPr="00CA012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มกราคม </w:t>
            </w:r>
            <w:r w:rsidR="00C55FA3" w:rsidRPr="00CA01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55FA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55FA3" w:rsidRPr="00CA012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A0120">
              <w:rPr>
                <w:rFonts w:asciiTheme="majorBidi" w:hAnsiTheme="majorBidi" w:cstheme="majorBidi" w:hint="cs"/>
                <w:sz w:val="28"/>
                <w:szCs w:val="28"/>
              </w:rPr>
              <w:t>(</w:t>
            </w:r>
            <w:r w:rsidRPr="00CA012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หมายเหตุ </w:t>
            </w:r>
            <w:r w:rsidRPr="00CA012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.2.2</w:t>
            </w:r>
            <w:r w:rsidRPr="00CA0120">
              <w:rPr>
                <w:rFonts w:asciiTheme="majorBidi" w:hAnsiTheme="majorBidi" w:cstheme="majorBidi" w:hint="cs"/>
                <w:sz w:val="28"/>
                <w:szCs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29DE955B" w14:textId="03FA71A1" w:rsidR="008D0278" w:rsidRPr="0052118C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9,064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16141D62" w14:textId="77777777" w:rsidR="008D0278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9274B51" w14:textId="4535FB68" w:rsidR="008D0278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3,008</w:t>
            </w:r>
          </w:p>
        </w:tc>
        <w:tc>
          <w:tcPr>
            <w:tcW w:w="180" w:type="dxa"/>
            <w:tcBorders>
              <w:bottom w:val="nil"/>
            </w:tcBorders>
          </w:tcPr>
          <w:p w14:paraId="24772D95" w14:textId="77777777" w:rsidR="008D0278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3801D40C" w14:textId="25EB912F" w:rsidR="008D0278" w:rsidRDefault="008D0278" w:rsidP="008D0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12,072</w:t>
            </w:r>
          </w:p>
        </w:tc>
      </w:tr>
      <w:tr w:rsidR="00C44233" w:rsidRPr="0052118C" w14:paraId="7916A8C4" w14:textId="3930A567" w:rsidTr="00C44233">
        <w:trPr>
          <w:cantSplit/>
        </w:trPr>
        <w:tc>
          <w:tcPr>
            <w:tcW w:w="4140" w:type="dxa"/>
          </w:tcPr>
          <w:p w14:paraId="54C6E0E4" w14:textId="77777777" w:rsidR="00C44233" w:rsidRPr="0052118C" w:rsidRDefault="00C44233" w:rsidP="00C44233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118C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CAE62F1" w14:textId="2C398B84" w:rsidR="00C44233" w:rsidRPr="0052118C" w:rsidRDefault="00C44233" w:rsidP="00C4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(1,846)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932F28E" w14:textId="77777777" w:rsidR="00C44233" w:rsidRDefault="00C44233" w:rsidP="00C4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1170130" w14:textId="36AA1B8C" w:rsidR="00C44233" w:rsidRDefault="00C44233" w:rsidP="00C4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(362)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E8CDF9F" w14:textId="77777777" w:rsidR="00C44233" w:rsidRDefault="00C44233" w:rsidP="00C4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46407B" w14:textId="36EFA679" w:rsidR="00C44233" w:rsidRDefault="00C44233" w:rsidP="00C4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(2,208)</w:t>
            </w:r>
          </w:p>
        </w:tc>
      </w:tr>
      <w:tr w:rsidR="00C44233" w:rsidRPr="0052118C" w14:paraId="4DEB3BA7" w14:textId="14245CEB" w:rsidTr="00C44233">
        <w:trPr>
          <w:cantSplit/>
          <w:trHeight w:val="345"/>
        </w:trPr>
        <w:tc>
          <w:tcPr>
            <w:tcW w:w="4140" w:type="dxa"/>
            <w:tcBorders>
              <w:top w:val="nil"/>
              <w:bottom w:val="nil"/>
            </w:tcBorders>
          </w:tcPr>
          <w:p w14:paraId="755552B9" w14:textId="22BEF803" w:rsidR="00C44233" w:rsidRPr="0052118C" w:rsidRDefault="00C44233" w:rsidP="00C44233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11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211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322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F322B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F322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537638" w14:textId="7591895E" w:rsidR="00C44233" w:rsidRPr="00492F02" w:rsidRDefault="00C44233" w:rsidP="00C4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7,218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B80615B" w14:textId="77777777" w:rsidR="00C44233" w:rsidRDefault="00C44233" w:rsidP="00C4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3C7D9C" w14:textId="71F5198F" w:rsidR="00C44233" w:rsidRDefault="00C44233" w:rsidP="00C4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2,646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834AC2E" w14:textId="77777777" w:rsidR="00C44233" w:rsidRDefault="00C44233" w:rsidP="00C4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0D599E" w14:textId="26838447" w:rsidR="00C44233" w:rsidRDefault="00C44233" w:rsidP="00C44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9,864</w:t>
            </w:r>
          </w:p>
        </w:tc>
      </w:tr>
    </w:tbl>
    <w:p w14:paraId="6B3B6979" w14:textId="1F68EBAB" w:rsidR="00385545" w:rsidRDefault="002C3D36" w:rsidP="00385545">
      <w:pPr>
        <w:pStyle w:val="FSNoteNumbered"/>
        <w:numPr>
          <w:ilvl w:val="0"/>
          <w:numId w:val="0"/>
        </w:numPr>
        <w:spacing w:after="120"/>
        <w:ind w:left="547"/>
        <w:rPr>
          <w:spacing w:val="2"/>
          <w:u w:val="none"/>
          <w:cs/>
        </w:rPr>
      </w:pPr>
      <w:r w:rsidRPr="002C3D36">
        <w:rPr>
          <w:spacing w:val="4"/>
          <w:u w:val="none"/>
          <w:cs/>
        </w:rPr>
        <w:t>สำหรับงวด</w:t>
      </w:r>
      <w:r w:rsidR="00F322BB">
        <w:rPr>
          <w:rFonts w:hint="cs"/>
          <w:spacing w:val="4"/>
          <w:u w:val="none"/>
          <w:cs/>
        </w:rPr>
        <w:t>หก</w:t>
      </w:r>
      <w:r w:rsidRPr="002C3D36">
        <w:rPr>
          <w:spacing w:val="4"/>
          <w:u w:val="none"/>
          <w:cs/>
        </w:rPr>
        <w:t>เดือนสิ้นส</w:t>
      </w:r>
      <w:r w:rsidRPr="002C3D36">
        <w:rPr>
          <w:rFonts w:hint="cs"/>
          <w:spacing w:val="4"/>
          <w:u w:val="none"/>
          <w:cs/>
        </w:rPr>
        <w:t>ุ</w:t>
      </w:r>
      <w:r w:rsidRPr="002C3D36">
        <w:rPr>
          <w:spacing w:val="4"/>
          <w:u w:val="none"/>
          <w:cs/>
        </w:rPr>
        <w:t>ดวันที่</w:t>
      </w:r>
      <w:r w:rsidR="001716EA">
        <w:rPr>
          <w:spacing w:val="4"/>
          <w:u w:val="none"/>
          <w:lang w:val="en-US"/>
        </w:rPr>
        <w:t xml:space="preserve"> </w:t>
      </w:r>
      <w:r w:rsidR="00F322BB" w:rsidRPr="00F322BB">
        <w:rPr>
          <w:spacing w:val="4"/>
          <w:u w:val="none"/>
          <w:lang w:val="en-US"/>
        </w:rPr>
        <w:t xml:space="preserve">30 </w:t>
      </w:r>
      <w:r w:rsidR="00F322BB" w:rsidRPr="00F322BB">
        <w:rPr>
          <w:spacing w:val="4"/>
          <w:u w:val="none"/>
          <w:cs/>
          <w:lang w:val="en-US"/>
        </w:rPr>
        <w:t xml:space="preserve">มิถุนายน </w:t>
      </w:r>
      <w:r w:rsidR="00F322BB" w:rsidRPr="00F322BB">
        <w:rPr>
          <w:spacing w:val="4"/>
          <w:u w:val="none"/>
          <w:lang w:val="en-US"/>
        </w:rPr>
        <w:t xml:space="preserve">2563 </w:t>
      </w:r>
      <w:r w:rsidRPr="002C3D36">
        <w:rPr>
          <w:spacing w:val="4"/>
          <w:u w:val="none"/>
          <w:cs/>
        </w:rPr>
        <w:t>ค่าเช่าที่เกิดจากสัญญาเช่าที่ไม่ได้ถูกรับรู้เป็นสินทรัพย์ประกอบด้วย</w:t>
      </w:r>
      <w:r w:rsidRPr="002C3D36">
        <w:rPr>
          <w:spacing w:val="2"/>
          <w:u w:val="none"/>
          <w:cs/>
        </w:rPr>
        <w:t>ค่าเช่าจากสัญญาเช่าระยะ</w:t>
      </w:r>
      <w:r w:rsidRPr="00C44233">
        <w:rPr>
          <w:spacing w:val="2"/>
          <w:u w:val="none"/>
          <w:cs/>
        </w:rPr>
        <w:t>สั้นจำนวน</w:t>
      </w:r>
      <w:r w:rsidR="001716EA" w:rsidRPr="00C44233">
        <w:rPr>
          <w:rFonts w:hint="cs"/>
          <w:spacing w:val="2"/>
          <w:u w:val="none"/>
          <w:cs/>
        </w:rPr>
        <w:t xml:space="preserve"> </w:t>
      </w:r>
      <w:r w:rsidR="00824765">
        <w:rPr>
          <w:rFonts w:hint="cs"/>
          <w:spacing w:val="2"/>
          <w:u w:val="none"/>
          <w:cs/>
        </w:rPr>
        <w:t>1.0</w:t>
      </w:r>
      <w:r w:rsidR="00C44233" w:rsidRPr="00C44233">
        <w:rPr>
          <w:rFonts w:hint="cs"/>
          <w:spacing w:val="2"/>
          <w:u w:val="none"/>
          <w:cs/>
        </w:rPr>
        <w:t xml:space="preserve"> </w:t>
      </w:r>
      <w:r w:rsidR="00615453" w:rsidRPr="00C44233">
        <w:rPr>
          <w:rFonts w:hint="cs"/>
          <w:spacing w:val="2"/>
          <w:u w:val="none"/>
          <w:cs/>
        </w:rPr>
        <w:t xml:space="preserve">ล้านบาท </w:t>
      </w:r>
      <w:r w:rsidRPr="00C44233">
        <w:rPr>
          <w:spacing w:val="2"/>
          <w:u w:val="none"/>
          <w:cs/>
        </w:rPr>
        <w:t>และค่าเช่าจากสัญญาเช่าซึ่งสินทรัพย์มีมูลค่าต่ำจำนวน</w:t>
      </w:r>
      <w:r w:rsidR="001716EA" w:rsidRPr="00C44233">
        <w:rPr>
          <w:rFonts w:hint="cs"/>
          <w:spacing w:val="2"/>
          <w:u w:val="none"/>
          <w:cs/>
        </w:rPr>
        <w:t xml:space="preserve"> </w:t>
      </w:r>
      <w:r w:rsidR="00824765">
        <w:rPr>
          <w:rFonts w:hint="cs"/>
          <w:spacing w:val="2"/>
          <w:u w:val="none"/>
          <w:cs/>
        </w:rPr>
        <w:t>0.2</w:t>
      </w:r>
      <w:r w:rsidR="00C44233" w:rsidRPr="00C44233">
        <w:rPr>
          <w:rFonts w:hint="cs"/>
          <w:spacing w:val="2"/>
          <w:u w:val="none"/>
          <w:cs/>
        </w:rPr>
        <w:t xml:space="preserve"> </w:t>
      </w:r>
      <w:r w:rsidRPr="00C44233">
        <w:rPr>
          <w:spacing w:val="2"/>
          <w:u w:val="none"/>
          <w:cs/>
        </w:rPr>
        <w:t>ล้านบาท</w:t>
      </w:r>
    </w:p>
    <w:p w14:paraId="0459399C" w14:textId="71C9E231" w:rsidR="00824765" w:rsidRDefault="00824765" w:rsidP="00824765">
      <w:pPr>
        <w:pStyle w:val="FSNoteNumbered"/>
        <w:numPr>
          <w:ilvl w:val="0"/>
          <w:numId w:val="0"/>
        </w:numPr>
        <w:spacing w:before="120" w:after="120"/>
        <w:ind w:left="547"/>
        <w:rPr>
          <w:b/>
          <w:bCs/>
          <w:u w:val="none"/>
          <w:cs/>
        </w:rPr>
      </w:pPr>
    </w:p>
    <w:p w14:paraId="68F76D6E" w14:textId="772E0A12" w:rsidR="00AC4EB4" w:rsidRDefault="00AC4EB4" w:rsidP="00AC4EB4">
      <w:pPr>
        <w:rPr>
          <w:rFonts w:cs="Arial"/>
          <w:cs/>
          <w:lang w:val="th-TH"/>
        </w:rPr>
      </w:pPr>
    </w:p>
    <w:p w14:paraId="3C455112" w14:textId="4A43F52F" w:rsidR="00AC4EB4" w:rsidRDefault="00AC4EB4" w:rsidP="00AC4EB4">
      <w:pPr>
        <w:rPr>
          <w:rFonts w:cs="Arial"/>
          <w:cs/>
          <w:lang w:val="th-TH"/>
        </w:rPr>
      </w:pPr>
    </w:p>
    <w:p w14:paraId="2C21D727" w14:textId="2947CD29" w:rsidR="00AC4EB4" w:rsidRDefault="00AC4EB4" w:rsidP="00AC4EB4">
      <w:pPr>
        <w:rPr>
          <w:rFonts w:cs="Arial"/>
          <w:cs/>
          <w:lang w:val="th-TH"/>
        </w:rPr>
      </w:pPr>
    </w:p>
    <w:p w14:paraId="42965724" w14:textId="1C99D13A" w:rsidR="00AC4EB4" w:rsidRDefault="00AC4EB4" w:rsidP="00AC4EB4">
      <w:pPr>
        <w:rPr>
          <w:rFonts w:cs="Arial"/>
          <w:cs/>
          <w:lang w:val="th-TH"/>
        </w:rPr>
      </w:pPr>
    </w:p>
    <w:p w14:paraId="53FC6D0B" w14:textId="15F02A12" w:rsidR="00AC4EB4" w:rsidRDefault="00AC4EB4" w:rsidP="00AC4EB4">
      <w:pPr>
        <w:rPr>
          <w:rFonts w:cs="Arial"/>
          <w:cs/>
          <w:lang w:val="th-TH"/>
        </w:rPr>
      </w:pPr>
    </w:p>
    <w:p w14:paraId="398ABDAB" w14:textId="1A9B2DC1" w:rsidR="00AC4EB4" w:rsidRDefault="00AC4EB4" w:rsidP="00AC4EB4">
      <w:pPr>
        <w:rPr>
          <w:rFonts w:cs="Arial"/>
          <w:cs/>
          <w:lang w:val="th-TH"/>
        </w:rPr>
      </w:pPr>
    </w:p>
    <w:p w14:paraId="4E36F66A" w14:textId="2D982E47" w:rsidR="00AC4EB4" w:rsidRDefault="00AC4EB4" w:rsidP="00AC4EB4">
      <w:pPr>
        <w:rPr>
          <w:rFonts w:cs="Arial"/>
          <w:cs/>
          <w:lang w:val="th-TH"/>
        </w:rPr>
      </w:pPr>
    </w:p>
    <w:p w14:paraId="4234379A" w14:textId="6845F8AB" w:rsidR="00AC4EB4" w:rsidRDefault="00AC4EB4" w:rsidP="00AC4EB4">
      <w:pPr>
        <w:rPr>
          <w:rFonts w:cs="Arial"/>
          <w:cs/>
          <w:lang w:val="th-TH"/>
        </w:rPr>
      </w:pPr>
    </w:p>
    <w:p w14:paraId="5F619D46" w14:textId="3EDB6883" w:rsidR="00AC4EB4" w:rsidRDefault="00AC4EB4" w:rsidP="00AC4EB4">
      <w:pPr>
        <w:rPr>
          <w:rFonts w:cs="Arial"/>
          <w:cs/>
          <w:lang w:val="th-TH"/>
        </w:rPr>
      </w:pPr>
    </w:p>
    <w:p w14:paraId="02453A84" w14:textId="34E29406" w:rsidR="00AC4EB4" w:rsidRDefault="00AC4EB4" w:rsidP="00AC4EB4">
      <w:pPr>
        <w:rPr>
          <w:rFonts w:cs="Arial"/>
          <w:cs/>
          <w:lang w:val="th-TH"/>
        </w:rPr>
      </w:pPr>
    </w:p>
    <w:p w14:paraId="73557B40" w14:textId="77777777" w:rsidR="00AC4EB4" w:rsidRPr="00AC4EB4" w:rsidRDefault="00AC4EB4" w:rsidP="00AC4EB4"/>
    <w:p w14:paraId="7B048E0B" w14:textId="77777777" w:rsidR="00824765" w:rsidRDefault="00824765" w:rsidP="00824765">
      <w:pPr>
        <w:rPr>
          <w:rFonts w:cs="Arial"/>
          <w:cs/>
          <w:lang w:val="th-TH"/>
        </w:rPr>
      </w:pPr>
    </w:p>
    <w:p w14:paraId="78CA3CB8" w14:textId="77777777" w:rsidR="00824765" w:rsidRDefault="00824765" w:rsidP="00824765">
      <w:pPr>
        <w:rPr>
          <w:rFonts w:cs="Arial"/>
          <w:cs/>
          <w:lang w:val="th-TH"/>
        </w:rPr>
      </w:pPr>
    </w:p>
    <w:p w14:paraId="01886173" w14:textId="77777777" w:rsidR="00824765" w:rsidRDefault="00824765" w:rsidP="00824765">
      <w:pPr>
        <w:rPr>
          <w:rFonts w:cs="Arial"/>
          <w:cs/>
          <w:lang w:val="th-TH"/>
        </w:rPr>
      </w:pPr>
    </w:p>
    <w:p w14:paraId="680F1CF7" w14:textId="77777777" w:rsidR="00824765" w:rsidRPr="00824765" w:rsidRDefault="00824765" w:rsidP="00824765">
      <w:pPr>
        <w:rPr>
          <w:rFonts w:cs="Arial"/>
          <w:cs/>
          <w:lang w:val="th-TH"/>
        </w:rPr>
      </w:pPr>
    </w:p>
    <w:p w14:paraId="1C8F59EF" w14:textId="3005AEFA" w:rsidR="009964D9" w:rsidRPr="00337CBE" w:rsidRDefault="007D0B63" w:rsidP="000D10C2">
      <w:pPr>
        <w:pStyle w:val="FSNoteNumbered"/>
        <w:numPr>
          <w:ilvl w:val="0"/>
          <w:numId w:val="17"/>
        </w:numPr>
        <w:spacing w:before="120" w:after="120"/>
        <w:ind w:left="547" w:hanging="547"/>
        <w:rPr>
          <w:b/>
          <w:bCs/>
          <w:u w:val="none"/>
          <w:cs/>
        </w:rPr>
      </w:pPr>
      <w:r w:rsidRPr="00337CBE">
        <w:rPr>
          <w:b/>
          <w:bCs/>
          <w:u w:val="none"/>
          <w:cs/>
        </w:rPr>
        <w:lastRenderedPageBreak/>
        <w:t>สินทรัพย์อื่น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0"/>
        <w:gridCol w:w="1440"/>
        <w:gridCol w:w="270"/>
        <w:gridCol w:w="1440"/>
      </w:tblGrid>
      <w:tr w:rsidR="00717871" w:rsidRPr="00317F1C" w14:paraId="5593C6D4" w14:textId="77777777" w:rsidTr="000912D6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4279D6E7" w14:textId="77777777" w:rsidR="009964D9" w:rsidRPr="00317F1C" w:rsidRDefault="009964D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3634C8" w14:textId="77777777" w:rsidR="009964D9" w:rsidRPr="00317F1C" w:rsidRDefault="005E40F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317F1C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พัน</w:t>
            </w:r>
            <w:r w:rsidR="009964D9" w:rsidRPr="00317F1C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F322BB" w:rsidRPr="00317F1C" w14:paraId="01882630" w14:textId="77777777" w:rsidTr="000912D6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213F9B9E" w14:textId="77777777" w:rsidR="00F322BB" w:rsidRPr="00317F1C" w:rsidRDefault="00F322BB" w:rsidP="00F32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41C5C1" w14:textId="2453B1A5" w:rsidR="00F322BB" w:rsidRPr="00317F1C" w:rsidRDefault="00F322BB" w:rsidP="00F32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4C5049" w14:textId="77777777" w:rsidR="00F322BB" w:rsidRPr="00317F1C" w:rsidRDefault="00F322BB" w:rsidP="00F32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B0CBD3" w14:textId="6EF24060" w:rsidR="00F322BB" w:rsidRPr="00317F1C" w:rsidRDefault="00F322BB" w:rsidP="00F32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3C3038" w:rsidRPr="00317F1C" w14:paraId="1AB0865B" w14:textId="77777777" w:rsidTr="00416403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5F2DAC51" w14:textId="77777777" w:rsidR="003C3038" w:rsidRPr="00317F1C" w:rsidRDefault="003C3038" w:rsidP="003C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  <w:r w:rsidRPr="00317F1C">
              <w:rPr>
                <w:rFonts w:asciiTheme="majorBidi" w:hAnsiTheme="majorBidi" w:cstheme="majorBidi"/>
                <w:sz w:val="28"/>
                <w:szCs w:val="28"/>
                <w:cs/>
              </w:rPr>
              <w:t>ภาษีมูลค่าเพิ่มรอขอคืน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38980F" w14:textId="3212E7AC" w:rsidR="003C3038" w:rsidRPr="00317F1C" w:rsidRDefault="003C3038" w:rsidP="003C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72A8">
              <w:rPr>
                <w:rFonts w:asciiTheme="majorBidi" w:hAnsiTheme="majorBidi" w:cstheme="majorBidi"/>
                <w:sz w:val="28"/>
                <w:szCs w:val="28"/>
              </w:rPr>
              <w:t xml:space="preserve">31,041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2E6DAF" w14:textId="77777777" w:rsidR="003C3038" w:rsidRPr="00317F1C" w:rsidRDefault="003C3038" w:rsidP="003C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32C4B1" w14:textId="28BDBB27" w:rsidR="003C3038" w:rsidRPr="00317F1C" w:rsidRDefault="003C3038" w:rsidP="003C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37,788</w:t>
            </w:r>
          </w:p>
        </w:tc>
      </w:tr>
      <w:tr w:rsidR="003C3038" w:rsidRPr="00317F1C" w14:paraId="31DEE928" w14:textId="77777777" w:rsidTr="00416403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2AF6349E" w14:textId="015FE623" w:rsidR="003C3038" w:rsidRPr="00317F1C" w:rsidRDefault="003C3038" w:rsidP="003C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2"/>
                <w:sz w:val="28"/>
                <w:szCs w:val="28"/>
                <w:cs/>
              </w:rPr>
              <w:t>ลูกหนี้ค่าซื้อสินทรัพย์ถาวร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4D6A43" w14:textId="5180499E" w:rsidR="003C3038" w:rsidRDefault="003C3038" w:rsidP="003C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72A8">
              <w:rPr>
                <w:rFonts w:asciiTheme="majorBidi" w:hAnsiTheme="majorBidi" w:cstheme="majorBidi"/>
                <w:sz w:val="28"/>
                <w:szCs w:val="28"/>
              </w:rPr>
              <w:t xml:space="preserve">60,000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F27684" w14:textId="77777777" w:rsidR="003C3038" w:rsidRPr="00317F1C" w:rsidRDefault="003C3038" w:rsidP="003C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B96831" w14:textId="4828C9B5" w:rsidR="003C3038" w:rsidRPr="00317F1C" w:rsidRDefault="003C3038" w:rsidP="003C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90,000</w:t>
            </w:r>
          </w:p>
        </w:tc>
      </w:tr>
      <w:tr w:rsidR="003C3038" w:rsidRPr="00317F1C" w14:paraId="1182DF6A" w14:textId="77777777" w:rsidTr="00416403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9E377" w14:textId="64C18E6B" w:rsidR="003C3038" w:rsidRPr="00317F1C" w:rsidRDefault="003C3038" w:rsidP="003C3038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B833EE" w14:textId="0FB27E70" w:rsidR="003C3038" w:rsidRDefault="003C3038" w:rsidP="003C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350</w:t>
            </w:r>
            <w:r w:rsidRPr="002D72A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AD1A48" w14:textId="77777777" w:rsidR="003C3038" w:rsidRPr="00317F1C" w:rsidRDefault="003C3038" w:rsidP="003C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D640DB" w14:textId="16C04F56" w:rsidR="003C3038" w:rsidRPr="00317F1C" w:rsidRDefault="003C3038" w:rsidP="003C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19,401</w:t>
            </w:r>
          </w:p>
        </w:tc>
      </w:tr>
      <w:tr w:rsidR="003C3038" w:rsidRPr="00317F1C" w14:paraId="3D4DDDC0" w14:textId="77777777" w:rsidTr="00416403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D8748" w14:textId="70817F73" w:rsidR="003C3038" w:rsidRPr="00317F1C" w:rsidRDefault="003C3038" w:rsidP="003C3038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CBA8C6" w14:textId="70A41F34" w:rsidR="003C3038" w:rsidRDefault="003C3038" w:rsidP="003C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16A90B" w14:textId="77777777" w:rsidR="003C3038" w:rsidRPr="00317F1C" w:rsidRDefault="003C3038" w:rsidP="003C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5FE12B" w14:textId="6E9121B9" w:rsidR="003C3038" w:rsidRPr="00317F1C" w:rsidRDefault="003C3038" w:rsidP="003C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23,994</w:t>
            </w:r>
          </w:p>
        </w:tc>
      </w:tr>
      <w:tr w:rsidR="003C3038" w:rsidRPr="00317F1C" w14:paraId="310BB448" w14:textId="77777777" w:rsidTr="00416403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6A2EB" w14:textId="46A5E329" w:rsidR="003C3038" w:rsidRDefault="003C3038" w:rsidP="003C3038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7F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ลูกหนี้อื่น </w:t>
            </w:r>
            <w:r w:rsidRPr="00317F1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317F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D4F15B" w14:textId="43B64985" w:rsidR="003C3038" w:rsidRDefault="003C3038" w:rsidP="003C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7,296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3BFDAF" w14:textId="77777777" w:rsidR="003C3038" w:rsidRPr="00317F1C" w:rsidRDefault="003C3038" w:rsidP="003C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80034F" w14:textId="2B96BF17" w:rsidR="003C3038" w:rsidRDefault="003C3038" w:rsidP="003C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6,301</w:t>
            </w:r>
          </w:p>
        </w:tc>
      </w:tr>
      <w:tr w:rsidR="003C3038" w:rsidRPr="00317F1C" w14:paraId="614A99A2" w14:textId="77777777" w:rsidTr="00416403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2917F" w14:textId="77777777" w:rsidR="003C3038" w:rsidRPr="00317F1C" w:rsidRDefault="003C3038" w:rsidP="003C3038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7F1C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447294" w14:textId="06E6BDC5" w:rsidR="003C3038" w:rsidRPr="00317F1C" w:rsidRDefault="003C3038" w:rsidP="003C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22,157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EC6F82" w14:textId="77777777" w:rsidR="003C3038" w:rsidRPr="00317F1C" w:rsidRDefault="003C3038" w:rsidP="003C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7E9C9A" w14:textId="4D553EDB" w:rsidR="003C3038" w:rsidRPr="00317F1C" w:rsidRDefault="003C3038" w:rsidP="003C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21,445</w:t>
            </w:r>
          </w:p>
        </w:tc>
      </w:tr>
      <w:tr w:rsidR="003C3038" w:rsidRPr="005067F3" w14:paraId="372D6A46" w14:textId="77777777" w:rsidTr="008D0278">
        <w:trPr>
          <w:trHeight w:val="39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4C5F4" w14:textId="44BBED2E" w:rsidR="003C3038" w:rsidRPr="00317F1C" w:rsidRDefault="003C3038" w:rsidP="003C3038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F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5ADCE9" w14:textId="5D17A0AF" w:rsidR="003C3038" w:rsidRPr="00317F1C" w:rsidRDefault="003C3038" w:rsidP="003C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121,793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D9A41F" w14:textId="77777777" w:rsidR="003C3038" w:rsidRPr="00317F1C" w:rsidRDefault="003C3038" w:rsidP="003C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7A0C0E" w14:textId="3CF12549" w:rsidR="003C3038" w:rsidRPr="006342B5" w:rsidRDefault="003C3038" w:rsidP="003C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198,929</w:t>
            </w:r>
          </w:p>
        </w:tc>
      </w:tr>
    </w:tbl>
    <w:p w14:paraId="2F376403" w14:textId="467DA38D" w:rsidR="00824765" w:rsidRPr="00534671" w:rsidRDefault="008420FD" w:rsidP="0082476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bookmarkStart w:id="11" w:name="_Hlk38822534"/>
      <w:r w:rsidRPr="00615453">
        <w:rPr>
          <w:rFonts w:ascii="Angsana New" w:hAnsi="Angsana New"/>
          <w:sz w:val="28"/>
          <w:szCs w:val="28"/>
          <w:cs/>
        </w:rPr>
        <w:t>ณ วันที่</w:t>
      </w:r>
      <w:r w:rsidR="00910CB4" w:rsidRPr="00615453">
        <w:rPr>
          <w:rFonts w:ascii="Angsana New" w:hAnsi="Angsana New" w:hint="cs"/>
          <w:sz w:val="28"/>
          <w:szCs w:val="28"/>
          <w:cs/>
        </w:rPr>
        <w:t xml:space="preserve"> </w:t>
      </w:r>
      <w:r w:rsidR="00F322BB" w:rsidRPr="00615453">
        <w:rPr>
          <w:rFonts w:ascii="Angsana New" w:hAnsi="Angsana New"/>
          <w:sz w:val="28"/>
          <w:szCs w:val="28"/>
        </w:rPr>
        <w:t xml:space="preserve">30 </w:t>
      </w:r>
      <w:r w:rsidR="00F322BB" w:rsidRPr="00615453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F322BB" w:rsidRPr="00615453">
        <w:rPr>
          <w:rFonts w:ascii="Angsana New" w:hAnsi="Angsana New"/>
          <w:sz w:val="28"/>
          <w:szCs w:val="28"/>
        </w:rPr>
        <w:t xml:space="preserve">2563 </w:t>
      </w:r>
      <w:r w:rsidR="00824765">
        <w:rPr>
          <w:rFonts w:ascii="Angsana New" w:hAnsi="Angsana New" w:hint="cs"/>
          <w:sz w:val="28"/>
          <w:szCs w:val="28"/>
          <w:cs/>
        </w:rPr>
        <w:t>ลูกหนี้ค่าซื้อสินทรัพย์ถาวร</w:t>
      </w:r>
      <w:r w:rsidRPr="00615453">
        <w:rPr>
          <w:rFonts w:ascii="Angsana New" w:hAnsi="Angsana New"/>
          <w:sz w:val="28"/>
          <w:szCs w:val="28"/>
          <w:cs/>
        </w:rPr>
        <w:t>จำนวน</w:t>
      </w:r>
      <w:r w:rsidR="00845D7A" w:rsidRPr="00615453">
        <w:rPr>
          <w:rFonts w:ascii="Angsana New" w:hAnsi="Angsana New"/>
          <w:sz w:val="28"/>
          <w:szCs w:val="28"/>
        </w:rPr>
        <w:t xml:space="preserve"> 60</w:t>
      </w:r>
      <w:r w:rsidR="002C3D36" w:rsidRPr="00615453">
        <w:rPr>
          <w:rFonts w:ascii="Angsana New" w:hAnsi="Angsana New"/>
          <w:sz w:val="28"/>
          <w:szCs w:val="28"/>
        </w:rPr>
        <w:t>.0</w:t>
      </w:r>
      <w:r w:rsidRPr="00615453">
        <w:rPr>
          <w:rFonts w:ascii="Angsana New" w:hAnsi="Angsana New"/>
          <w:sz w:val="28"/>
          <w:szCs w:val="28"/>
          <w:cs/>
        </w:rPr>
        <w:t xml:space="preserve"> ล้านบาท เป็นลูกหนี้ค้างชำระจากการขาย</w:t>
      </w:r>
      <w:r w:rsidR="00910CB4" w:rsidRPr="00615453">
        <w:rPr>
          <w:rFonts w:ascii="Angsana New" w:hAnsi="Angsana New" w:hint="cs"/>
          <w:sz w:val="28"/>
          <w:szCs w:val="28"/>
          <w:cs/>
        </w:rPr>
        <w:t>ที่ดินและ</w:t>
      </w:r>
      <w:r w:rsidRPr="00292AAF">
        <w:rPr>
          <w:rFonts w:ascii="Angsana New" w:hAnsi="Angsana New"/>
          <w:spacing w:val="-4"/>
          <w:sz w:val="28"/>
          <w:szCs w:val="28"/>
          <w:cs/>
        </w:rPr>
        <w:t>อาคารสำนักงาน</w:t>
      </w:r>
      <w:r w:rsidR="00292AAF" w:rsidRPr="00292AAF">
        <w:rPr>
          <w:rFonts w:ascii="Angsana New" w:hAnsi="Angsana New" w:hint="cs"/>
          <w:spacing w:val="-4"/>
          <w:sz w:val="28"/>
          <w:szCs w:val="28"/>
          <w:cs/>
        </w:rPr>
        <w:t>ซึ่ง</w:t>
      </w:r>
      <w:r w:rsidR="00824765" w:rsidRPr="00292AAF">
        <w:rPr>
          <w:rFonts w:ascii="Angsana New" w:hAnsi="Angsana New" w:hint="cs"/>
          <w:spacing w:val="-4"/>
          <w:sz w:val="28"/>
          <w:szCs w:val="28"/>
          <w:cs/>
        </w:rPr>
        <w:t>บริษัทยังคงมีบุริมสิทธิเหนือที่ดินดังกล่าวจนกว่าจะได้รับชำระค่าที่ดินครบทั้งจำนวน ยอดหนี้ส่วนที่</w:t>
      </w:r>
      <w:r w:rsidR="00824765">
        <w:rPr>
          <w:rFonts w:ascii="Angsana New" w:hAnsi="Angsana New" w:hint="cs"/>
          <w:sz w:val="28"/>
          <w:szCs w:val="28"/>
          <w:cs/>
        </w:rPr>
        <w:t>เหลือ</w:t>
      </w:r>
      <w:r w:rsidR="00824765" w:rsidRPr="001E78F9">
        <w:rPr>
          <w:rFonts w:ascii="Angsana New" w:hAnsi="Angsana New" w:hint="cs"/>
          <w:spacing w:val="6"/>
          <w:sz w:val="28"/>
          <w:szCs w:val="28"/>
          <w:cs/>
        </w:rPr>
        <w:t xml:space="preserve">มีกำหนดจ่ายชำระในวันที่ </w:t>
      </w:r>
      <w:r w:rsidR="00824765" w:rsidRPr="001E78F9">
        <w:rPr>
          <w:rFonts w:ascii="Angsana New" w:hAnsi="Angsana New"/>
          <w:spacing w:val="6"/>
          <w:sz w:val="28"/>
          <w:szCs w:val="28"/>
        </w:rPr>
        <w:t>25</w:t>
      </w:r>
      <w:r w:rsidR="00824765" w:rsidRPr="001E78F9">
        <w:rPr>
          <w:rFonts w:ascii="Angsana New" w:hAnsi="Angsana New" w:hint="cs"/>
          <w:spacing w:val="6"/>
          <w:sz w:val="28"/>
          <w:szCs w:val="28"/>
          <w:cs/>
        </w:rPr>
        <w:t xml:space="preserve"> กรกฎาคม และ </w:t>
      </w:r>
      <w:r w:rsidR="00824765" w:rsidRPr="001E78F9">
        <w:rPr>
          <w:rFonts w:ascii="Angsana New" w:hAnsi="Angsana New"/>
          <w:spacing w:val="6"/>
          <w:sz w:val="28"/>
          <w:szCs w:val="28"/>
        </w:rPr>
        <w:t xml:space="preserve">25 </w:t>
      </w:r>
      <w:r w:rsidR="00292AAF" w:rsidRPr="001E78F9">
        <w:rPr>
          <w:rFonts w:ascii="Angsana New" w:hAnsi="Angsana New" w:hint="cs"/>
          <w:spacing w:val="6"/>
          <w:sz w:val="28"/>
          <w:szCs w:val="28"/>
          <w:cs/>
        </w:rPr>
        <w:t>ตุลาคม</w:t>
      </w:r>
      <w:r w:rsidR="00824765" w:rsidRPr="001E78F9">
        <w:rPr>
          <w:rFonts w:ascii="Angsana New" w:hAnsi="Angsana New" w:hint="cs"/>
          <w:spacing w:val="6"/>
          <w:sz w:val="28"/>
          <w:szCs w:val="28"/>
          <w:cs/>
        </w:rPr>
        <w:t xml:space="preserve"> </w:t>
      </w:r>
      <w:r w:rsidR="00824765" w:rsidRPr="001E78F9">
        <w:rPr>
          <w:rFonts w:ascii="Angsana New" w:hAnsi="Angsana New"/>
          <w:spacing w:val="6"/>
          <w:sz w:val="28"/>
          <w:szCs w:val="28"/>
        </w:rPr>
        <w:t xml:space="preserve">2563 </w:t>
      </w:r>
      <w:r w:rsidR="00824765" w:rsidRPr="001E78F9">
        <w:rPr>
          <w:rFonts w:ascii="Angsana New" w:hAnsi="Angsana New" w:hint="cs"/>
          <w:spacing w:val="6"/>
          <w:sz w:val="28"/>
          <w:szCs w:val="28"/>
          <w:cs/>
        </w:rPr>
        <w:t xml:space="preserve">อย่างไรก็ตาม </w:t>
      </w:r>
      <w:r w:rsidR="00B83817" w:rsidRPr="001E78F9">
        <w:rPr>
          <w:rFonts w:ascii="Angsana New" w:hAnsi="Angsana New" w:hint="cs"/>
          <w:spacing w:val="6"/>
          <w:sz w:val="28"/>
          <w:szCs w:val="28"/>
          <w:cs/>
        </w:rPr>
        <w:t>บริษัทได้รับหนังสือขอเลื่อนการชำระค่า</w:t>
      </w:r>
      <w:r w:rsidR="00B83817">
        <w:rPr>
          <w:rFonts w:ascii="Angsana New" w:hAnsi="Angsana New" w:hint="cs"/>
          <w:sz w:val="28"/>
          <w:szCs w:val="28"/>
          <w:cs/>
        </w:rPr>
        <w:t>งวดที่จะครบกำหนดใน</w:t>
      </w:r>
      <w:r w:rsidR="00824765" w:rsidRPr="00292AAF">
        <w:rPr>
          <w:rFonts w:ascii="Angsana New" w:hAnsi="Angsana New" w:hint="cs"/>
          <w:spacing w:val="-4"/>
          <w:sz w:val="28"/>
          <w:szCs w:val="28"/>
          <w:cs/>
        </w:rPr>
        <w:t xml:space="preserve">วันที่ </w:t>
      </w:r>
      <w:r w:rsidR="00824765" w:rsidRPr="00292AAF">
        <w:rPr>
          <w:rFonts w:ascii="Angsana New" w:hAnsi="Angsana New"/>
          <w:spacing w:val="-4"/>
          <w:sz w:val="28"/>
          <w:szCs w:val="28"/>
        </w:rPr>
        <w:t xml:space="preserve">25 </w:t>
      </w:r>
      <w:r w:rsidR="00824765" w:rsidRPr="00292AAF">
        <w:rPr>
          <w:rFonts w:ascii="Angsana New" w:hAnsi="Angsana New" w:hint="cs"/>
          <w:spacing w:val="-4"/>
          <w:sz w:val="28"/>
          <w:szCs w:val="28"/>
          <w:cs/>
        </w:rPr>
        <w:t xml:space="preserve">กรกฎาคม </w:t>
      </w:r>
      <w:r w:rsidR="00824765" w:rsidRPr="00292AAF">
        <w:rPr>
          <w:rFonts w:ascii="Angsana New" w:hAnsi="Angsana New"/>
          <w:spacing w:val="-4"/>
          <w:sz w:val="28"/>
          <w:szCs w:val="28"/>
        </w:rPr>
        <w:t xml:space="preserve">2563 </w:t>
      </w:r>
      <w:r w:rsidR="00824765" w:rsidRPr="00292AAF">
        <w:rPr>
          <w:rFonts w:ascii="Angsana New" w:hAnsi="Angsana New" w:hint="cs"/>
          <w:spacing w:val="-4"/>
          <w:sz w:val="28"/>
          <w:szCs w:val="28"/>
          <w:cs/>
        </w:rPr>
        <w:t>โดยผู้</w:t>
      </w:r>
      <w:r w:rsidR="00824765" w:rsidRPr="004F55F9">
        <w:rPr>
          <w:rFonts w:ascii="Angsana New" w:hAnsi="Angsana New" w:hint="cs"/>
          <w:sz w:val="28"/>
          <w:szCs w:val="28"/>
          <w:cs/>
        </w:rPr>
        <w:t>ซื้อยินยอม</w:t>
      </w:r>
      <w:r w:rsidR="00824765">
        <w:rPr>
          <w:rFonts w:ascii="Angsana New" w:hAnsi="Angsana New" w:hint="cs"/>
          <w:sz w:val="28"/>
          <w:szCs w:val="28"/>
          <w:cs/>
        </w:rPr>
        <w:t>จ่าย</w:t>
      </w:r>
      <w:r w:rsidR="00824765" w:rsidRPr="004F55F9">
        <w:rPr>
          <w:rFonts w:ascii="Angsana New" w:hAnsi="Angsana New" w:hint="cs"/>
          <w:sz w:val="28"/>
          <w:szCs w:val="28"/>
          <w:cs/>
        </w:rPr>
        <w:t xml:space="preserve">ชำระดอกเบี้ยจากการผิดนัดชำระในอัตราร้อยละ </w:t>
      </w:r>
      <w:r w:rsidR="00824765" w:rsidRPr="004F55F9">
        <w:rPr>
          <w:rFonts w:ascii="Angsana New" w:hAnsi="Angsana New"/>
          <w:sz w:val="28"/>
          <w:szCs w:val="28"/>
        </w:rPr>
        <w:t>15</w:t>
      </w:r>
      <w:r w:rsidR="00824765" w:rsidRPr="004F55F9">
        <w:rPr>
          <w:rFonts w:ascii="Angsana New" w:hAnsi="Angsana New" w:hint="cs"/>
          <w:sz w:val="28"/>
          <w:szCs w:val="28"/>
          <w:cs/>
        </w:rPr>
        <w:t xml:space="preserve"> ต่อปี ตาม</w:t>
      </w:r>
      <w:r w:rsidR="001E78F9">
        <w:rPr>
          <w:rFonts w:ascii="Angsana New" w:hAnsi="Angsana New" w:hint="cs"/>
          <w:sz w:val="28"/>
          <w:szCs w:val="28"/>
          <w:cs/>
        </w:rPr>
        <w:t>ที่ระบุใน</w:t>
      </w:r>
      <w:r w:rsidR="00824765" w:rsidRPr="004F55F9">
        <w:rPr>
          <w:rFonts w:ascii="Angsana New" w:hAnsi="Angsana New" w:hint="cs"/>
          <w:sz w:val="28"/>
          <w:szCs w:val="28"/>
          <w:cs/>
        </w:rPr>
        <w:t>สัญญา</w:t>
      </w:r>
    </w:p>
    <w:p w14:paraId="472CC072" w14:textId="01540BAF" w:rsidR="00976D25" w:rsidRDefault="00910CB4" w:rsidP="008420F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CB4252">
        <w:rPr>
          <w:rFonts w:ascii="Angsana New" w:hAnsi="Angsana New"/>
          <w:sz w:val="28"/>
          <w:szCs w:val="28"/>
          <w:cs/>
        </w:rPr>
        <w:t>ณ วันที่</w:t>
      </w:r>
      <w:r w:rsidRPr="00CB4252">
        <w:rPr>
          <w:rFonts w:ascii="Angsana New" w:hAnsi="Angsana New" w:hint="cs"/>
          <w:sz w:val="28"/>
          <w:szCs w:val="28"/>
          <w:cs/>
        </w:rPr>
        <w:t xml:space="preserve"> </w:t>
      </w:r>
      <w:r w:rsidR="00F322BB" w:rsidRPr="00CB4252">
        <w:rPr>
          <w:rFonts w:ascii="Angsana New" w:hAnsi="Angsana New"/>
          <w:sz w:val="28"/>
          <w:szCs w:val="28"/>
        </w:rPr>
        <w:t xml:space="preserve">30 </w:t>
      </w:r>
      <w:r w:rsidR="00F322BB" w:rsidRPr="00CB4252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F322BB" w:rsidRPr="00CB4252">
        <w:rPr>
          <w:rFonts w:ascii="Angsana New" w:hAnsi="Angsana New"/>
          <w:sz w:val="28"/>
          <w:szCs w:val="28"/>
        </w:rPr>
        <w:t>2563</w:t>
      </w:r>
      <w:r w:rsidR="005A32D9" w:rsidRPr="00CB4252">
        <w:rPr>
          <w:rFonts w:ascii="Angsana New" w:hAnsi="Angsana New"/>
          <w:sz w:val="28"/>
          <w:szCs w:val="28"/>
        </w:rPr>
        <w:t xml:space="preserve"> </w:t>
      </w:r>
      <w:r w:rsidR="003C3038" w:rsidRPr="00CB4252">
        <w:rPr>
          <w:rFonts w:ascii="Angsana New" w:hAnsi="Angsana New" w:hint="cs"/>
          <w:sz w:val="28"/>
          <w:szCs w:val="28"/>
          <w:cs/>
        </w:rPr>
        <w:t>บริษัท</w:t>
      </w:r>
      <w:r w:rsidR="00292AAF" w:rsidRPr="00CB4252">
        <w:rPr>
          <w:rFonts w:ascii="Angsana New" w:hAnsi="Angsana New" w:hint="cs"/>
          <w:sz w:val="28"/>
          <w:szCs w:val="28"/>
          <w:cs/>
        </w:rPr>
        <w:t>ได้รับคืน</w:t>
      </w:r>
      <w:r w:rsidR="00B70271" w:rsidRPr="00CB4252">
        <w:rPr>
          <w:rFonts w:ascii="Angsana New" w:hAnsi="Angsana New" w:hint="cs"/>
          <w:sz w:val="28"/>
          <w:szCs w:val="28"/>
          <w:cs/>
        </w:rPr>
        <w:t>เงินทดรองจ่าย</w:t>
      </w:r>
      <w:r w:rsidR="008420FD" w:rsidRPr="00CB4252">
        <w:rPr>
          <w:rFonts w:ascii="Angsana New" w:hAnsi="Angsana New"/>
          <w:sz w:val="28"/>
          <w:szCs w:val="28"/>
          <w:cs/>
        </w:rPr>
        <w:t>จำนวน</w:t>
      </w:r>
      <w:r w:rsidR="008B1824" w:rsidRPr="00CB4252">
        <w:rPr>
          <w:rFonts w:ascii="Angsana New" w:hAnsi="Angsana New"/>
          <w:sz w:val="28"/>
          <w:szCs w:val="28"/>
        </w:rPr>
        <w:t xml:space="preserve"> </w:t>
      </w:r>
      <w:r w:rsidR="003C3038" w:rsidRPr="00CB4252">
        <w:rPr>
          <w:rFonts w:ascii="Angsana New" w:hAnsi="Angsana New"/>
          <w:sz w:val="28"/>
          <w:szCs w:val="28"/>
        </w:rPr>
        <w:t xml:space="preserve">19.8 </w:t>
      </w:r>
      <w:r w:rsidR="008420FD" w:rsidRPr="00CB4252">
        <w:rPr>
          <w:rFonts w:ascii="Angsana New" w:hAnsi="Angsana New"/>
          <w:sz w:val="28"/>
          <w:szCs w:val="28"/>
          <w:cs/>
        </w:rPr>
        <w:t>ล้านบาท</w:t>
      </w:r>
      <w:r w:rsidR="00292AAF" w:rsidRPr="00CB4252">
        <w:rPr>
          <w:rFonts w:ascii="Angsana New" w:hAnsi="Angsana New" w:hint="cs"/>
          <w:sz w:val="28"/>
          <w:szCs w:val="28"/>
          <w:cs/>
        </w:rPr>
        <w:t xml:space="preserve"> ซึ่ง</w:t>
      </w:r>
      <w:r w:rsidR="008420FD" w:rsidRPr="00CB4252">
        <w:rPr>
          <w:rFonts w:ascii="Angsana New" w:hAnsi="Angsana New"/>
          <w:sz w:val="28"/>
          <w:szCs w:val="28"/>
          <w:cs/>
        </w:rPr>
        <w:t xml:space="preserve">ใช้ในการศึกษาโครงการขยาย พัฒนารูปแบบ และการปฏิบัติงานของสาขา </w:t>
      </w:r>
      <w:r w:rsidR="000D10C2" w:rsidRPr="00CB4252">
        <w:rPr>
          <w:rFonts w:ascii="Angsana New" w:hAnsi="Angsana New" w:hint="cs"/>
          <w:sz w:val="28"/>
          <w:szCs w:val="28"/>
          <w:cs/>
        </w:rPr>
        <w:t>ปัจจุบันผู้จัดการโครงการ</w:t>
      </w:r>
      <w:r w:rsidR="001E78F9" w:rsidRPr="00CB4252">
        <w:rPr>
          <w:rFonts w:ascii="Angsana New" w:hAnsi="Angsana New" w:hint="cs"/>
          <w:sz w:val="28"/>
          <w:szCs w:val="28"/>
          <w:cs/>
        </w:rPr>
        <w:t>ได้ปิดโครงการและจัดทำรายงานสรุปผลและข้อเสนอแนะเพื่อ</w:t>
      </w:r>
      <w:r w:rsidR="00CB4252" w:rsidRPr="00CB4252">
        <w:rPr>
          <w:rFonts w:ascii="Angsana New" w:hAnsi="Angsana New" w:hint="cs"/>
          <w:sz w:val="28"/>
          <w:szCs w:val="28"/>
          <w:cs/>
        </w:rPr>
        <w:t>ส่งให้บริษัทดำเนินการต่อไปแล้ว</w:t>
      </w:r>
    </w:p>
    <w:bookmarkEnd w:id="11"/>
    <w:p w14:paraId="2CDE483E" w14:textId="77777777" w:rsidR="00E253F0" w:rsidRPr="00642E15" w:rsidRDefault="00E253F0" w:rsidP="00734378">
      <w:pPr>
        <w:pStyle w:val="FSNoteNumbered"/>
        <w:numPr>
          <w:ilvl w:val="0"/>
          <w:numId w:val="17"/>
        </w:numPr>
        <w:spacing w:before="120" w:after="120"/>
        <w:ind w:left="547" w:hanging="547"/>
        <w:rPr>
          <w:b/>
          <w:bCs/>
          <w:u w:val="none"/>
          <w:cs/>
        </w:rPr>
      </w:pPr>
      <w:r w:rsidRPr="00642E15">
        <w:rPr>
          <w:b/>
          <w:bCs/>
          <w:u w:val="none"/>
          <w:cs/>
        </w:rPr>
        <w:t>หนี้สินจากสัญญาประกันภัย</w:t>
      </w:r>
    </w:p>
    <w:tbl>
      <w:tblPr>
        <w:tblW w:w="907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20"/>
        <w:gridCol w:w="1530"/>
        <w:gridCol w:w="270"/>
        <w:gridCol w:w="1440"/>
        <w:gridCol w:w="270"/>
        <w:gridCol w:w="1242"/>
      </w:tblGrid>
      <w:tr w:rsidR="00717871" w:rsidRPr="00680864" w14:paraId="391745C5" w14:textId="77777777" w:rsidTr="0083094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6862ADE" w14:textId="77777777" w:rsidR="002558B8" w:rsidRPr="0068086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52" w:type="dxa"/>
            <w:gridSpan w:val="5"/>
            <w:tcBorders>
              <w:top w:val="nil"/>
              <w:left w:val="nil"/>
              <w:right w:val="nil"/>
            </w:tcBorders>
          </w:tcPr>
          <w:p w14:paraId="44277744" w14:textId="77777777" w:rsidR="002558B8" w:rsidRPr="00680864" w:rsidRDefault="005E40F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DD01C7"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535FC2" w:rsidRPr="00680864" w14:paraId="016C1FED" w14:textId="77777777" w:rsidTr="0083094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CDC56C8" w14:textId="77777777" w:rsidR="00535FC2" w:rsidRPr="00680864" w:rsidRDefault="00535FC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52" w:type="dxa"/>
            <w:gridSpan w:val="5"/>
            <w:tcBorders>
              <w:top w:val="nil"/>
              <w:left w:val="nil"/>
              <w:right w:val="nil"/>
            </w:tcBorders>
          </w:tcPr>
          <w:p w14:paraId="3BFA03AF" w14:textId="7B58AE64" w:rsidR="00535FC2" w:rsidRPr="00680864" w:rsidRDefault="00F322BB" w:rsidP="00535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22B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322BB">
              <w:rPr>
                <w:rFonts w:asciiTheme="majorBidi" w:hAnsiTheme="majorBidi"/>
                <w:sz w:val="28"/>
                <w:szCs w:val="28"/>
                <w:cs/>
              </w:rPr>
              <w:t xml:space="preserve">มิถุนายน </w:t>
            </w:r>
            <w:r w:rsidRPr="00F322B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6342B5" w:rsidRPr="00680864" w14:paraId="0FAB9BB1" w14:textId="77777777" w:rsidTr="0083094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C118849" w14:textId="77777777" w:rsidR="002558B8" w:rsidRPr="0068086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63369" w14:textId="77777777" w:rsidR="002558B8" w:rsidRPr="0068086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F0EC8" w14:textId="77777777" w:rsidR="002558B8" w:rsidRPr="0068086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709B1" w14:textId="77777777" w:rsidR="002558B8" w:rsidRPr="0068086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หนี้สินส่วนที่เอา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B88AA" w14:textId="77777777" w:rsidR="002558B8" w:rsidRPr="0068086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6D8E4" w14:textId="77777777" w:rsidR="002558B8" w:rsidRPr="0068086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42B5" w:rsidRPr="00680864" w14:paraId="30EC7301" w14:textId="77777777" w:rsidTr="0083094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5808841" w14:textId="77777777" w:rsidR="002558B8" w:rsidRPr="0068086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7ECDE" w14:textId="77777777" w:rsidR="002558B8" w:rsidRPr="0068086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6F6E3" w14:textId="77777777" w:rsidR="002558B8" w:rsidRPr="0068086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A2E38" w14:textId="77777777" w:rsidR="002558B8" w:rsidRPr="0068086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ประกันต่อ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BE653" w14:textId="77777777" w:rsidR="002558B8" w:rsidRPr="0068086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FB8AB" w14:textId="77777777" w:rsidR="002558B8" w:rsidRPr="0068086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42B5" w:rsidRPr="00680864" w14:paraId="06E0626A" w14:textId="77777777" w:rsidTr="0083094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A04C301" w14:textId="77777777" w:rsidR="002558B8" w:rsidRPr="0068086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23B9EECF" w14:textId="77777777" w:rsidR="002558B8" w:rsidRPr="0068086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B2EFA" w14:textId="77777777" w:rsidR="002558B8" w:rsidRPr="0068086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B15F400" w14:textId="76371250" w:rsidR="002558B8" w:rsidRPr="005578BD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946C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="006573E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946CD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E9344" w14:textId="77777777" w:rsidR="002558B8" w:rsidRPr="0068086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vAlign w:val="bottom"/>
          </w:tcPr>
          <w:p w14:paraId="1FA48DCB" w14:textId="77777777" w:rsidR="002558B8" w:rsidRPr="0068086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535FC2" w:rsidRPr="00680864" w14:paraId="4364F5A0" w14:textId="77777777" w:rsidTr="002E2CE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C42CA" w14:textId="77777777" w:rsidR="00535FC2" w:rsidRPr="00680864" w:rsidRDefault="00535FC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0B27C2" w14:textId="77777777" w:rsidR="00535FC2" w:rsidRPr="00680864" w:rsidRDefault="00535FC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01184A" w14:textId="77777777" w:rsidR="00535FC2" w:rsidRPr="00680864" w:rsidRDefault="00535FC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0DAE6C" w14:textId="77777777" w:rsidR="00535FC2" w:rsidRPr="00680864" w:rsidRDefault="00535FC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E9090C" w14:textId="77777777" w:rsidR="00535FC2" w:rsidRPr="00680864" w:rsidRDefault="00535FC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0D0AD2" w14:textId="77777777" w:rsidR="00535FC2" w:rsidRPr="00680864" w:rsidRDefault="00535FC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71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E2CE5" w:rsidRPr="00680864" w14:paraId="3F4DA551" w14:textId="77777777" w:rsidTr="00EA2E5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32FE514" w14:textId="789FE872" w:rsidR="002E2CE5" w:rsidRPr="00680864" w:rsidRDefault="002E2CE5" w:rsidP="002E2CE5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ค่าสินไหมทดแทนที่เกิดขึ้น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ได้รับรายงานแล้ว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F73DD99" w14:textId="562E62FA" w:rsidR="002E2CE5" w:rsidRPr="00680864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200,822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090C4E" w14:textId="77777777" w:rsidR="002E2CE5" w:rsidRPr="00680864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29B804" w14:textId="4C9802F0" w:rsidR="002E2CE5" w:rsidRPr="00680864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(97,064)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856DAF" w14:textId="77777777" w:rsidR="002E2CE5" w:rsidRPr="00680864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DB2B6" w14:textId="7EB57D29" w:rsidR="002E2CE5" w:rsidRPr="00680864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103,758</w:t>
            </w:r>
          </w:p>
        </w:tc>
      </w:tr>
      <w:tr w:rsidR="002E2CE5" w:rsidRPr="00680864" w14:paraId="3FBFDDE3" w14:textId="77777777" w:rsidTr="00EA2E5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ADB6037" w14:textId="77777777" w:rsidR="002E2CE5" w:rsidRDefault="002E2CE5" w:rsidP="002E2CE5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68086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ค่าสินไหมทดแทนที่เกิดขึ้นแต่ยังไม่ได้รับ</w:t>
            </w:r>
          </w:p>
          <w:p w14:paraId="20CBECEB" w14:textId="657E3527" w:rsidR="002E2CE5" w:rsidRPr="00680864" w:rsidRDefault="002E2CE5" w:rsidP="002E2CE5">
            <w:pPr>
              <w:tabs>
                <w:tab w:val="clear" w:pos="227"/>
                <w:tab w:val="left" w:pos="77"/>
              </w:tabs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รายงาน</w:t>
            </w:r>
            <w:r w:rsidRPr="00680864">
              <w:rPr>
                <w:rFonts w:asciiTheme="majorBidi" w:hAnsiTheme="majorBidi" w:cstheme="majorBidi"/>
                <w:sz w:val="28"/>
                <w:szCs w:val="28"/>
              </w:rPr>
              <w:t xml:space="preserve"> (IBNR)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4CBAB4" w14:textId="138F9525" w:rsidR="002E2CE5" w:rsidRPr="00680864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56,745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3623B" w14:textId="77777777" w:rsidR="002E2CE5" w:rsidRPr="00680864" w:rsidRDefault="002E2CE5" w:rsidP="002E2CE5">
            <w:pPr>
              <w:tabs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FC5F48" w14:textId="06595AAD" w:rsidR="002E2CE5" w:rsidRPr="00680864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(13,124)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00BB9" w14:textId="77777777" w:rsidR="002E2CE5" w:rsidRPr="00680864" w:rsidRDefault="002E2CE5" w:rsidP="002E2CE5">
            <w:pPr>
              <w:tabs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2E8563" w14:textId="2CF85519" w:rsidR="002E2CE5" w:rsidRPr="00680864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43,621</w:t>
            </w:r>
          </w:p>
        </w:tc>
      </w:tr>
      <w:tr w:rsidR="002E2CE5" w:rsidRPr="00680864" w14:paraId="17670A37" w14:textId="77777777" w:rsidTr="00EA2E5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02CC6" w14:textId="77777777" w:rsidR="002E2CE5" w:rsidRPr="00680864" w:rsidRDefault="002E2CE5" w:rsidP="002E2CE5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B28392" w14:textId="4DE5670A" w:rsidR="002E2CE5" w:rsidRPr="00680864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257,567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6E3122" w14:textId="77777777" w:rsidR="002E2CE5" w:rsidRPr="00680864" w:rsidRDefault="002E2CE5" w:rsidP="002E2CE5">
            <w:pPr>
              <w:tabs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5FCEED" w14:textId="74AEC4FE" w:rsidR="002E2CE5" w:rsidRPr="00680864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(110,188)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923150" w14:textId="77777777" w:rsidR="002E2CE5" w:rsidRPr="00680864" w:rsidRDefault="002E2CE5" w:rsidP="002E2CE5">
            <w:pPr>
              <w:tabs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7AB462" w14:textId="6FC846B9" w:rsidR="002E2CE5" w:rsidRPr="00680864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147,379</w:t>
            </w:r>
          </w:p>
        </w:tc>
      </w:tr>
      <w:tr w:rsidR="002E2CE5" w:rsidRPr="00680864" w14:paraId="700BF980" w14:textId="77777777" w:rsidTr="002E2CE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6FFA822" w14:textId="77777777" w:rsidR="002E2CE5" w:rsidRPr="00680864" w:rsidRDefault="002E2CE5" w:rsidP="002E2CE5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E21D7B" w14:textId="714E0A2F" w:rsidR="002E2CE5" w:rsidRPr="00680864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393,769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91DE90" w14:textId="77777777" w:rsidR="002E2CE5" w:rsidRPr="00680864" w:rsidRDefault="002E2CE5" w:rsidP="002E2CE5">
            <w:pPr>
              <w:tabs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13FCED" w14:textId="59E9AB54" w:rsidR="002E2CE5" w:rsidRPr="00680864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(172,367)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DAD5EE" w14:textId="77777777" w:rsidR="002E2CE5" w:rsidRPr="00680864" w:rsidRDefault="002E2CE5" w:rsidP="002E2CE5">
            <w:pPr>
              <w:tabs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4DF063" w14:textId="745E91E6" w:rsidR="002E2CE5" w:rsidRPr="00680864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221,402</w:t>
            </w:r>
          </w:p>
        </w:tc>
      </w:tr>
      <w:tr w:rsidR="002E2CE5" w:rsidRPr="001E5DF6" w14:paraId="74610ED5" w14:textId="77777777" w:rsidTr="002E2CE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FA727" w14:textId="77777777" w:rsidR="002E2CE5" w:rsidRPr="00680864" w:rsidRDefault="002E2CE5" w:rsidP="002E2CE5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6C3C30" w14:textId="6B102355" w:rsidR="002E2CE5" w:rsidRPr="00680864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651,336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4DE00B" w14:textId="77777777" w:rsidR="002E2CE5" w:rsidRPr="00680864" w:rsidRDefault="002E2CE5" w:rsidP="002E2CE5">
            <w:pPr>
              <w:tabs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98E155" w14:textId="65285A9B" w:rsidR="002E2CE5" w:rsidRPr="00680864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(282,555)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0963D4" w14:textId="77777777" w:rsidR="002E2CE5" w:rsidRPr="00680864" w:rsidRDefault="002E2CE5" w:rsidP="002E2CE5">
            <w:pPr>
              <w:tabs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478FB6" w14:textId="5828C758" w:rsidR="002E2CE5" w:rsidRPr="00680864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368,781</w:t>
            </w:r>
          </w:p>
        </w:tc>
      </w:tr>
    </w:tbl>
    <w:p w14:paraId="4B0A98B8" w14:textId="0952FD06" w:rsidR="0001772A" w:rsidRDefault="0001772A"/>
    <w:p w14:paraId="2D00699D" w14:textId="7E1B0DE5" w:rsidR="0001772A" w:rsidRDefault="0001772A"/>
    <w:p w14:paraId="6EF109CB" w14:textId="77777777" w:rsidR="00292AAF" w:rsidRDefault="00292AAF"/>
    <w:p w14:paraId="543279F0" w14:textId="77777777" w:rsidR="0001772A" w:rsidRDefault="0001772A"/>
    <w:tbl>
      <w:tblPr>
        <w:tblW w:w="907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20"/>
        <w:gridCol w:w="1530"/>
        <w:gridCol w:w="270"/>
        <w:gridCol w:w="1440"/>
        <w:gridCol w:w="270"/>
        <w:gridCol w:w="1242"/>
      </w:tblGrid>
      <w:tr w:rsidR="004C62CB" w:rsidRPr="005067F3" w14:paraId="54A0056B" w14:textId="77777777" w:rsidTr="0083094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ACD87A0" w14:textId="7777777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lastRenderedPageBreak/>
              <w:tab/>
            </w:r>
          </w:p>
        </w:tc>
        <w:tc>
          <w:tcPr>
            <w:tcW w:w="4752" w:type="dxa"/>
            <w:gridSpan w:val="5"/>
            <w:tcBorders>
              <w:top w:val="nil"/>
              <w:left w:val="nil"/>
              <w:right w:val="nil"/>
            </w:tcBorders>
          </w:tcPr>
          <w:p w14:paraId="39D8FE49" w14:textId="7777777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4C62CB" w:rsidRPr="005067F3" w14:paraId="7463AFCA" w14:textId="77777777" w:rsidTr="0083094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9FCBDFA" w14:textId="7777777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52" w:type="dxa"/>
            <w:gridSpan w:val="5"/>
            <w:tcBorders>
              <w:top w:val="nil"/>
              <w:left w:val="nil"/>
              <w:right w:val="nil"/>
            </w:tcBorders>
          </w:tcPr>
          <w:p w14:paraId="1010ED13" w14:textId="3145DDBD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4C62CB" w:rsidRPr="005067F3" w14:paraId="698ED494" w14:textId="77777777" w:rsidTr="0083094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F5BD9EF" w14:textId="7777777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481E9" w14:textId="7777777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8AA8D" w14:textId="7777777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3B412" w14:textId="7777777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หนี้สินส่วนที่เอา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FF001" w14:textId="7777777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72B8F" w14:textId="7777777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C62CB" w:rsidRPr="005067F3" w14:paraId="1B004DD1" w14:textId="77777777" w:rsidTr="0083094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77E247C" w14:textId="7777777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A600C" w14:textId="7777777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36C47" w14:textId="7777777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D90F2" w14:textId="7777777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ประกันต่อ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E73BF" w14:textId="7777777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B4C71" w14:textId="7777777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C62CB" w:rsidRPr="005067F3" w14:paraId="5DDF9B4F" w14:textId="77777777" w:rsidTr="0083094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5B5F854" w14:textId="7777777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6104B190" w14:textId="7777777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CD5AE" w14:textId="7777777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93E2B0F" w14:textId="11683723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6C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946CD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6B6C9" w14:textId="7777777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vAlign w:val="bottom"/>
          </w:tcPr>
          <w:p w14:paraId="299F4325" w14:textId="7777777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4C62CB" w:rsidRPr="005067F3" w14:paraId="4173A126" w14:textId="77777777" w:rsidTr="0083094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620BB" w14:textId="77777777" w:rsidR="004C62CB" w:rsidRPr="005067F3" w:rsidRDefault="004C62CB" w:rsidP="004C62CB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1328984" w14:textId="7777777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D24FCA" w14:textId="7777777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4BD31F" w14:textId="7777777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EF24D3" w14:textId="7777777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4564A751" w14:textId="7777777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C62CB" w:rsidRPr="005067F3" w14:paraId="1488CB4B" w14:textId="77777777" w:rsidTr="0083094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BF9F6AA" w14:textId="50C64638" w:rsidR="004C62CB" w:rsidRPr="005067F3" w:rsidRDefault="004C62CB" w:rsidP="004C62CB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ค่าสินไหมทดแทนที่เกิดขึ้น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ได้รับรายงานแล้ว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F7892A8" w14:textId="50515C71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554B">
              <w:rPr>
                <w:rFonts w:asciiTheme="majorBidi" w:hAnsiTheme="majorBidi" w:cstheme="majorBidi"/>
                <w:sz w:val="28"/>
                <w:szCs w:val="28"/>
              </w:rPr>
              <w:t>165,830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9EE1AB" w14:textId="7777777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441E29" w14:textId="2497EAD9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1554B">
              <w:rPr>
                <w:rFonts w:asciiTheme="majorBidi" w:hAnsiTheme="majorBidi" w:cstheme="majorBidi"/>
                <w:sz w:val="28"/>
                <w:szCs w:val="28"/>
              </w:rPr>
              <w:t>84,198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45D7D9" w14:textId="7777777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66836" w14:textId="2D3753D5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554B">
              <w:rPr>
                <w:rFonts w:asciiTheme="majorBidi" w:hAnsiTheme="majorBidi" w:cstheme="majorBidi"/>
                <w:sz w:val="28"/>
                <w:szCs w:val="28"/>
              </w:rPr>
              <w:t>81,63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4C62CB" w:rsidRPr="005067F3" w14:paraId="758CE2B9" w14:textId="77777777" w:rsidTr="0083094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A7BAFD8" w14:textId="77777777" w:rsidR="00830940" w:rsidRDefault="004C62CB" w:rsidP="004C62CB">
            <w:pPr>
              <w:tabs>
                <w:tab w:val="clear" w:pos="4451"/>
                <w:tab w:val="left" w:pos="4370"/>
              </w:tabs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ค่าสินไหมทดแทนที่เกิดขึ้นแต่ยังไม่ได้รับ</w:t>
            </w:r>
          </w:p>
          <w:p w14:paraId="5EEBB078" w14:textId="35C9FDCC" w:rsidR="004C62CB" w:rsidRPr="005067F3" w:rsidRDefault="00830940" w:rsidP="000F1CB9">
            <w:pPr>
              <w:tabs>
                <w:tab w:val="clear" w:pos="227"/>
                <w:tab w:val="clear" w:pos="4451"/>
                <w:tab w:val="left" w:pos="167"/>
                <w:tab w:val="left" w:pos="4370"/>
              </w:tabs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="004C62CB"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รายงาน</w:t>
            </w:r>
            <w:r w:rsidR="004C62CB"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(IBNR)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B2374C" w14:textId="77777777" w:rsidR="00E16A1A" w:rsidRDefault="00E16A1A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2DDDC97" w14:textId="0C27248F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554B">
              <w:rPr>
                <w:rFonts w:asciiTheme="majorBidi" w:hAnsiTheme="majorBidi" w:cstheme="majorBidi"/>
                <w:sz w:val="28"/>
                <w:szCs w:val="28"/>
              </w:rPr>
              <w:t>58,822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43D08" w14:textId="7777777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86543D" w14:textId="6DDC97FC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1554B">
              <w:rPr>
                <w:rFonts w:asciiTheme="majorBidi" w:hAnsiTheme="majorBidi" w:cstheme="majorBidi"/>
                <w:sz w:val="28"/>
                <w:szCs w:val="28"/>
              </w:rPr>
              <w:t>19,303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A9D6C" w14:textId="7777777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561C6B" w14:textId="4CB59803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554B">
              <w:rPr>
                <w:rFonts w:asciiTheme="majorBidi" w:hAnsiTheme="majorBidi" w:cstheme="majorBidi"/>
                <w:sz w:val="28"/>
                <w:szCs w:val="28"/>
              </w:rPr>
              <w:t>39,519</w:t>
            </w:r>
          </w:p>
        </w:tc>
      </w:tr>
      <w:tr w:rsidR="004C62CB" w:rsidRPr="005067F3" w14:paraId="276057D4" w14:textId="77777777" w:rsidTr="0083094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8E2D9B4" w14:textId="77777777" w:rsidR="004C62CB" w:rsidRPr="005067F3" w:rsidRDefault="004C62CB" w:rsidP="004C62CB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C6AA06" w14:textId="1A8FA1DA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554B">
              <w:rPr>
                <w:rFonts w:asciiTheme="majorBidi" w:hAnsiTheme="majorBidi" w:cstheme="majorBidi"/>
                <w:sz w:val="28"/>
                <w:szCs w:val="28"/>
              </w:rPr>
              <w:t>224,652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75AE00" w14:textId="7777777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A11FB9" w14:textId="3E48B85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1554B">
              <w:rPr>
                <w:rFonts w:asciiTheme="majorBidi" w:hAnsiTheme="majorBidi" w:cstheme="majorBidi"/>
                <w:sz w:val="28"/>
                <w:szCs w:val="28"/>
              </w:rPr>
              <w:t>103,501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4AE16F" w14:textId="7777777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74860" w14:textId="2ABD4F5D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554B">
              <w:rPr>
                <w:rFonts w:asciiTheme="majorBidi" w:hAnsiTheme="majorBidi" w:cstheme="majorBidi"/>
                <w:sz w:val="28"/>
                <w:szCs w:val="28"/>
              </w:rPr>
              <w:t>121,15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4C62CB" w:rsidRPr="005067F3" w14:paraId="0FE4BAA6" w14:textId="77777777" w:rsidTr="0083094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6162866" w14:textId="77777777" w:rsidR="004C62CB" w:rsidRPr="005067F3" w:rsidRDefault="004C62CB" w:rsidP="004C62CB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18965E" w14:textId="2D3C3F5F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554B">
              <w:rPr>
                <w:rFonts w:asciiTheme="majorBidi" w:hAnsiTheme="majorBidi" w:cstheme="majorBidi"/>
                <w:sz w:val="28"/>
                <w:szCs w:val="28"/>
              </w:rPr>
              <w:t>320,681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4D484C" w14:textId="7777777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DB75A2" w14:textId="7836CCAD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(106,063)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3CA283" w14:textId="77777777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33738D" w14:textId="49709B93" w:rsidR="004C62CB" w:rsidRPr="005067F3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554B">
              <w:rPr>
                <w:rFonts w:asciiTheme="majorBidi" w:hAnsiTheme="majorBidi" w:cstheme="majorBidi"/>
                <w:sz w:val="28"/>
                <w:szCs w:val="28"/>
              </w:rPr>
              <w:t>214,61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4C62CB" w:rsidRPr="005067F3" w14:paraId="50872955" w14:textId="77777777" w:rsidTr="0083094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91E49" w14:textId="77777777" w:rsidR="004C62CB" w:rsidRPr="00287A7B" w:rsidRDefault="004C62CB" w:rsidP="004C62CB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7A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6BC843" w14:textId="16341E5C" w:rsidR="004C62CB" w:rsidRPr="006342B5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554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545,333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EE81D7" w14:textId="77777777" w:rsidR="004C62CB" w:rsidRPr="006342B5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F7E43A" w14:textId="301F302A" w:rsidR="004C62CB" w:rsidRPr="006342B5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(209,564)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FB7E15" w14:textId="77777777" w:rsidR="004C62CB" w:rsidRPr="006342B5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020AC85" w14:textId="658147FF" w:rsidR="004C62CB" w:rsidRPr="006342B5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554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335,76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</w:tr>
    </w:tbl>
    <w:p w14:paraId="5CE889C2" w14:textId="77777777" w:rsidR="00B81FF0" w:rsidRPr="00B81FF0" w:rsidRDefault="00B81FF0" w:rsidP="00B81FF0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before="240" w:after="120" w:line="36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6C497280" w14:textId="5FFF36DC" w:rsidR="009B41EA" w:rsidRPr="003F7464" w:rsidRDefault="00F26ADA" w:rsidP="00B81FF0">
      <w:pPr>
        <w:pStyle w:val="ListParagraph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before="240" w:after="120" w:line="360" w:lineRule="auto"/>
        <w:ind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3F7464">
        <w:rPr>
          <w:rFonts w:asciiTheme="majorBidi" w:hAnsiTheme="majorBidi" w:cstheme="majorBidi"/>
          <w:b/>
          <w:bCs/>
          <w:sz w:val="28"/>
          <w:szCs w:val="28"/>
          <w:cs/>
        </w:rPr>
        <w:t>สำรองประกันภัยสำหรับสัญญาประกันภัยระยะสั้น</w:t>
      </w:r>
    </w:p>
    <w:p w14:paraId="58BA836C" w14:textId="77777777" w:rsidR="00F26ADA" w:rsidRPr="00B276C7" w:rsidRDefault="00F26ADA" w:rsidP="006E432E">
      <w:pPr>
        <w:pStyle w:val="ListParagraph"/>
        <w:numPr>
          <w:ilvl w:val="2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before="240" w:after="120" w:line="240" w:lineRule="auto"/>
        <w:ind w:left="720"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B276C7">
        <w:rPr>
          <w:rFonts w:asciiTheme="majorBidi" w:hAnsiTheme="majorBidi" w:cstheme="majorBidi"/>
          <w:b/>
          <w:bCs/>
          <w:sz w:val="28"/>
          <w:szCs w:val="28"/>
          <w:cs/>
        </w:rPr>
        <w:t>สำรองค่าสินไหมทดแทน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0"/>
        <w:gridCol w:w="1530"/>
        <w:gridCol w:w="270"/>
        <w:gridCol w:w="1530"/>
      </w:tblGrid>
      <w:tr w:rsidR="00717871" w:rsidRPr="00824832" w14:paraId="6B18476B" w14:textId="77777777" w:rsidTr="00C752C3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650A7DF" w14:textId="77777777" w:rsidR="00F26ADA" w:rsidRPr="00824832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right w:val="nil"/>
            </w:tcBorders>
          </w:tcPr>
          <w:p w14:paraId="5F44BD1F" w14:textId="77777777" w:rsidR="00F26ADA" w:rsidRPr="00824832" w:rsidRDefault="005E40F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F26ADA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F322BB" w:rsidRPr="00824832" w14:paraId="52D16C0B" w14:textId="77777777" w:rsidTr="004C62CB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D78C910" w14:textId="77777777" w:rsidR="00F322BB" w:rsidRPr="00824832" w:rsidRDefault="00F322BB" w:rsidP="00F32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C62196" w14:textId="70693D1A" w:rsidR="00F322BB" w:rsidRPr="00824832" w:rsidRDefault="00F322BB" w:rsidP="00F32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0348DD" w14:textId="77777777" w:rsidR="00F322BB" w:rsidRPr="00824832" w:rsidRDefault="00F322BB" w:rsidP="00F32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0F2A2B" w14:textId="7A558463" w:rsidR="00F322BB" w:rsidRPr="00824832" w:rsidRDefault="00F322BB" w:rsidP="00F32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F322BB" w:rsidRPr="00824832" w14:paraId="674A02F9" w14:textId="77777777" w:rsidTr="002E2CE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72AB338" w14:textId="02E11476" w:rsidR="00F322BB" w:rsidRPr="00824832" w:rsidRDefault="00F322BB" w:rsidP="00F322BB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2A4149" w14:textId="1990D185" w:rsidR="00F322BB" w:rsidRPr="00916E53" w:rsidRDefault="00F322BB" w:rsidP="00F32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E53">
              <w:rPr>
                <w:rFonts w:asciiTheme="majorBidi" w:hAnsiTheme="majorBidi" w:cstheme="majorBidi"/>
                <w:sz w:val="28"/>
                <w:szCs w:val="28"/>
              </w:rPr>
              <w:t>224,65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177479" w14:textId="77777777" w:rsidR="00F322BB" w:rsidRPr="00824832" w:rsidRDefault="00F322BB" w:rsidP="00F32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DC0F75" w14:textId="38DE9F93" w:rsidR="00F322BB" w:rsidRPr="00824832" w:rsidRDefault="00F322BB" w:rsidP="00F32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78BD">
              <w:rPr>
                <w:rFonts w:asciiTheme="majorBidi" w:hAnsiTheme="majorBidi" w:cstheme="majorBidi"/>
                <w:sz w:val="28"/>
                <w:szCs w:val="28"/>
              </w:rPr>
              <w:t>353,268</w:t>
            </w:r>
          </w:p>
        </w:tc>
      </w:tr>
      <w:tr w:rsidR="002E2CE5" w:rsidRPr="00824832" w14:paraId="4A78417F" w14:textId="77777777" w:rsidTr="002E2CE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D60F3E2" w14:textId="716AD78F" w:rsidR="002E2CE5" w:rsidRPr="00824832" w:rsidRDefault="002E2CE5" w:rsidP="002E2CE5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ค่าสินไหมทดแทนที่เกิดขึ้นระหว่าง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B78EE62" w14:textId="4E7DC087" w:rsidR="002E2CE5" w:rsidRPr="00824832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158,527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5DF1CD" w14:textId="77777777" w:rsidR="002E2CE5" w:rsidRPr="00824832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4123B44" w14:textId="1CC4A9BC" w:rsidR="002E2CE5" w:rsidRPr="00824832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6C87">
              <w:rPr>
                <w:rFonts w:asciiTheme="majorBidi" w:hAnsiTheme="majorBidi" w:cstheme="majorBidi"/>
                <w:sz w:val="28"/>
                <w:szCs w:val="28"/>
              </w:rPr>
              <w:t>234,705</w:t>
            </w:r>
          </w:p>
        </w:tc>
      </w:tr>
      <w:tr w:rsidR="002E2CE5" w:rsidRPr="00824832" w14:paraId="284A68EA" w14:textId="77777777" w:rsidTr="002E2CE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2757BE8" w14:textId="00C5350D" w:rsidR="002E2CE5" w:rsidRPr="00824832" w:rsidRDefault="002E2CE5" w:rsidP="002E2CE5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การเปลี่ยนแปลงประมาณการสินไหมทดแทนที่เกิดขึ้นใน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01F33CB" w14:textId="77777777" w:rsidR="002E2CE5" w:rsidRPr="00824832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12DBA5" w14:textId="77777777" w:rsidR="002E2CE5" w:rsidRPr="00824832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6814540" w14:textId="77777777" w:rsidR="002E2CE5" w:rsidRPr="00824832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E2CE5" w:rsidRPr="00824832" w14:paraId="1E4977BC" w14:textId="77777777" w:rsidTr="002E2CE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9A7A97B" w14:textId="77777777" w:rsidR="002E2CE5" w:rsidRPr="00824832" w:rsidRDefault="002E2CE5" w:rsidP="002E2CE5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ind w:firstLine="25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ข้อสมมติในการคำนวณสำรองค่าสินไหมทดแทน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01DB0AC" w14:textId="494FE764" w:rsidR="002E2CE5" w:rsidRPr="00824832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(2,077)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0F79EB" w14:textId="77777777" w:rsidR="002E2CE5" w:rsidRPr="00824832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2C5187E" w14:textId="2C2A812F" w:rsidR="002E2CE5" w:rsidRPr="00824832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B6C87">
              <w:rPr>
                <w:rFonts w:asciiTheme="majorBidi" w:hAnsiTheme="majorBidi" w:cstheme="majorBidi"/>
                <w:sz w:val="28"/>
                <w:szCs w:val="28"/>
              </w:rPr>
              <w:t>29,816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E2CE5" w:rsidRPr="00824832" w14:paraId="57F1A935" w14:textId="77777777" w:rsidTr="002E2CE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3833899" w14:textId="3C925AFD" w:rsidR="002E2CE5" w:rsidRPr="00824832" w:rsidRDefault="002E2CE5" w:rsidP="002E2CE5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ค่าสินไหมทดแทนจ่ายระหว่าง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1EFC21" w14:textId="196CB3D5" w:rsidR="002E2CE5" w:rsidRPr="00824832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(123,535)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BB60D2" w14:textId="77777777" w:rsidR="002E2CE5" w:rsidRPr="00824832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7E222B" w14:textId="3ADFFB83" w:rsidR="002E2CE5" w:rsidRPr="00824832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B6C87">
              <w:rPr>
                <w:rFonts w:asciiTheme="majorBidi" w:hAnsiTheme="majorBidi" w:cstheme="majorBidi"/>
                <w:sz w:val="28"/>
                <w:szCs w:val="28"/>
              </w:rPr>
              <w:t>333,505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E2CE5" w:rsidRPr="00824832" w14:paraId="3C084676" w14:textId="77777777" w:rsidTr="002E2CE5">
        <w:trPr>
          <w:trHeight w:val="368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CF52B12" w14:textId="740A8859" w:rsidR="002E2CE5" w:rsidRPr="00824832" w:rsidRDefault="002E2CE5" w:rsidP="002E2CE5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</w:t>
            </w:r>
            <w:r w:rsidRPr="00E03D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คงเหลือปลาย</w:t>
            </w:r>
            <w:r w:rsidRPr="00E03DA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  <w:r w:rsidRPr="00E03D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Pr="00E03DA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82430F" w14:textId="7A3BB74F" w:rsidR="002E2CE5" w:rsidRPr="00824832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257,567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3511E" w14:textId="77777777" w:rsidR="002E2CE5" w:rsidRPr="00824832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5BCE5A" w14:textId="224ECF20" w:rsidR="002E2CE5" w:rsidRPr="00824832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6C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224,652</w:t>
            </w:r>
          </w:p>
        </w:tc>
      </w:tr>
    </w:tbl>
    <w:p w14:paraId="2483E8C6" w14:textId="77777777" w:rsidR="00F26ADA" w:rsidRPr="00B276C7" w:rsidRDefault="00F26ADA" w:rsidP="006E432E">
      <w:pPr>
        <w:pStyle w:val="ListParagraph"/>
        <w:numPr>
          <w:ilvl w:val="2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before="240" w:after="120" w:line="240" w:lineRule="auto"/>
        <w:ind w:left="907" w:right="403" w:hanging="907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B276C7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สำรองเบี้ยประกันภัยที่ยังไม่ถือเป็นรายได้ 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0"/>
        <w:gridCol w:w="1530"/>
        <w:gridCol w:w="270"/>
        <w:gridCol w:w="1530"/>
      </w:tblGrid>
      <w:tr w:rsidR="00717871" w:rsidRPr="00824832" w14:paraId="133B2F80" w14:textId="77777777" w:rsidTr="00C752C3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385A77A" w14:textId="77777777" w:rsidR="00F26ADA" w:rsidRPr="00824832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right w:val="nil"/>
            </w:tcBorders>
          </w:tcPr>
          <w:p w14:paraId="6976F252" w14:textId="77777777" w:rsidR="00F26ADA" w:rsidRPr="00824832" w:rsidRDefault="005E40F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F26ADA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F322BB" w:rsidRPr="00824832" w14:paraId="0205F0D8" w14:textId="77777777" w:rsidTr="002E2CE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099F0B4" w14:textId="77777777" w:rsidR="00F322BB" w:rsidRPr="00824832" w:rsidRDefault="00F322BB" w:rsidP="00F32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B413DE" w14:textId="32963AE9" w:rsidR="00F322BB" w:rsidRPr="00824832" w:rsidRDefault="00F322BB" w:rsidP="00F32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6AE364" w14:textId="77777777" w:rsidR="00F322BB" w:rsidRPr="00824832" w:rsidRDefault="00F322BB" w:rsidP="00F32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A278EC" w14:textId="35320B6A" w:rsidR="00F322BB" w:rsidRPr="00824832" w:rsidRDefault="00F322BB" w:rsidP="00F32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2E2CE5" w:rsidRPr="00824832" w14:paraId="39E41AFD" w14:textId="77777777" w:rsidTr="002E2CE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8F552A7" w14:textId="675E67DD" w:rsidR="002E2CE5" w:rsidRPr="00824832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70B5C0" w14:textId="27B6B7D4" w:rsidR="002E2CE5" w:rsidRPr="00916E53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320,681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F95281" w14:textId="77777777" w:rsidR="002E2CE5" w:rsidRPr="00824832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DEEAD8" w14:textId="1352209D" w:rsidR="002E2CE5" w:rsidRPr="00824832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4318">
              <w:rPr>
                <w:rFonts w:asciiTheme="majorBidi" w:hAnsiTheme="majorBidi" w:cstheme="majorBidi"/>
                <w:sz w:val="28"/>
                <w:szCs w:val="28"/>
              </w:rPr>
              <w:t>192,949</w:t>
            </w:r>
          </w:p>
        </w:tc>
      </w:tr>
      <w:tr w:rsidR="002E2CE5" w:rsidRPr="00824832" w14:paraId="78771F23" w14:textId="77777777" w:rsidTr="002E2CE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EEC306D" w14:textId="4D77AACB" w:rsidR="002E2CE5" w:rsidRPr="00824832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60AC19B" w14:textId="27B6F8F7" w:rsidR="002E2CE5" w:rsidRPr="00824832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378,724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B22277" w14:textId="77777777" w:rsidR="002E2CE5" w:rsidRPr="00824832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DE0E9D3" w14:textId="70286119" w:rsidR="002E2CE5" w:rsidRPr="00824832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507,287</w:t>
            </w:r>
          </w:p>
        </w:tc>
      </w:tr>
      <w:tr w:rsidR="002E2CE5" w:rsidRPr="00824832" w14:paraId="1FB88A99" w14:textId="77777777" w:rsidTr="002E2CE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CF2799B" w14:textId="07FB1B86" w:rsidR="002E2CE5" w:rsidRPr="00824832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เบี้ยประกันภัยที่ถือเป็นรายได้ใน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2FD466" w14:textId="3179D101" w:rsidR="002E2CE5" w:rsidRPr="00824832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(305,636)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F42386" w14:textId="77777777" w:rsidR="002E2CE5" w:rsidRPr="00824832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0396AF" w14:textId="77014FDA" w:rsidR="002E2CE5" w:rsidRPr="00824832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(379,555)</w:t>
            </w:r>
          </w:p>
        </w:tc>
      </w:tr>
      <w:tr w:rsidR="002E2CE5" w:rsidRPr="00824832" w14:paraId="49B6A3A7" w14:textId="77777777" w:rsidTr="002E2CE5">
        <w:trPr>
          <w:trHeight w:val="368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5A9CCF4" w14:textId="203295F2" w:rsidR="002E2CE5" w:rsidRPr="00824832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ยอดคงเหลือปลาย</w:t>
            </w:r>
            <w:r w:rsidRPr="00E03DA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  <w:r w:rsidRPr="00E03D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Pr="00E03DA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28570C" w14:textId="2953F2D3" w:rsidR="002E2CE5" w:rsidRPr="00824832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393,769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A06038" w14:textId="77777777" w:rsidR="002E2CE5" w:rsidRPr="00824832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981DA9" w14:textId="21ED5B19" w:rsidR="002E2CE5" w:rsidRPr="00824832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320,681</w:t>
            </w:r>
          </w:p>
        </w:tc>
      </w:tr>
    </w:tbl>
    <w:p w14:paraId="36A4DA5C" w14:textId="77777777" w:rsidR="00824765" w:rsidRDefault="00824765" w:rsidP="00824765">
      <w:pPr>
        <w:pStyle w:val="FSNoteNumbered"/>
        <w:numPr>
          <w:ilvl w:val="0"/>
          <w:numId w:val="0"/>
        </w:numPr>
        <w:spacing w:before="120" w:after="120"/>
        <w:ind w:left="547"/>
        <w:rPr>
          <w:b/>
          <w:bCs/>
          <w:u w:val="none"/>
          <w:cs/>
        </w:rPr>
      </w:pPr>
    </w:p>
    <w:p w14:paraId="6D59CE24" w14:textId="77777777" w:rsidR="00824765" w:rsidRDefault="00824765" w:rsidP="00824765">
      <w:pPr>
        <w:rPr>
          <w:rFonts w:cs="Arial"/>
          <w:cs/>
          <w:lang w:val="th-TH"/>
        </w:rPr>
      </w:pPr>
    </w:p>
    <w:p w14:paraId="2946294D" w14:textId="77777777" w:rsidR="00824765" w:rsidRDefault="00824765" w:rsidP="00824765">
      <w:pPr>
        <w:rPr>
          <w:rFonts w:cs="Arial"/>
          <w:cs/>
          <w:lang w:val="th-TH"/>
        </w:rPr>
      </w:pPr>
    </w:p>
    <w:p w14:paraId="03AB29F2" w14:textId="77777777" w:rsidR="00824765" w:rsidRDefault="00824765" w:rsidP="00824765">
      <w:pPr>
        <w:rPr>
          <w:rFonts w:cs="Arial"/>
          <w:cs/>
          <w:lang w:val="th-TH"/>
        </w:rPr>
      </w:pPr>
    </w:p>
    <w:p w14:paraId="5874DA84" w14:textId="77777777" w:rsidR="00824765" w:rsidRPr="00824765" w:rsidRDefault="00824765" w:rsidP="00824765">
      <w:pPr>
        <w:rPr>
          <w:rFonts w:cs="Arial"/>
          <w:cs/>
          <w:lang w:val="th-TH"/>
        </w:rPr>
      </w:pPr>
    </w:p>
    <w:p w14:paraId="56A3F88F" w14:textId="0C163A18" w:rsidR="00F26ADA" w:rsidRPr="008B5A70" w:rsidRDefault="00F26ADA" w:rsidP="002E2CE5">
      <w:pPr>
        <w:pStyle w:val="FSNoteNumbered"/>
        <w:numPr>
          <w:ilvl w:val="0"/>
          <w:numId w:val="17"/>
        </w:numPr>
        <w:spacing w:before="120" w:after="120"/>
        <w:ind w:left="547" w:hanging="547"/>
        <w:rPr>
          <w:b/>
          <w:bCs/>
          <w:u w:val="none"/>
          <w:cs/>
        </w:rPr>
      </w:pPr>
      <w:r w:rsidRPr="008B5A70">
        <w:rPr>
          <w:b/>
          <w:bCs/>
          <w:u w:val="none"/>
          <w:cs/>
        </w:rPr>
        <w:lastRenderedPageBreak/>
        <w:t>เจ้าหนี้บริษัทประกันภัยต่อ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0"/>
        <w:gridCol w:w="1530"/>
        <w:gridCol w:w="270"/>
        <w:gridCol w:w="1530"/>
      </w:tblGrid>
      <w:tr w:rsidR="00717871" w:rsidRPr="00824832" w14:paraId="1719BE15" w14:textId="77777777" w:rsidTr="002E2CE5">
        <w:trPr>
          <w:trHeight w:val="387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B83760A" w14:textId="77777777" w:rsidR="00F26ADA" w:rsidRPr="00824832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right w:val="nil"/>
            </w:tcBorders>
          </w:tcPr>
          <w:p w14:paraId="2D5453A5" w14:textId="77777777" w:rsidR="00F26ADA" w:rsidRPr="00824832" w:rsidRDefault="005E40F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F26ADA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F322BB" w:rsidRPr="00824832" w14:paraId="52DC400B" w14:textId="77777777" w:rsidTr="002E2CE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19DD6A3" w14:textId="77777777" w:rsidR="00F322BB" w:rsidRPr="00824832" w:rsidRDefault="00F322BB" w:rsidP="00F32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400F18" w14:textId="653F8B6F" w:rsidR="00F322BB" w:rsidRPr="00824832" w:rsidRDefault="00F322BB" w:rsidP="00F32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8FEA6E" w14:textId="77777777" w:rsidR="00F322BB" w:rsidRPr="00824832" w:rsidRDefault="00F322BB" w:rsidP="00F32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214836" w14:textId="79AD0961" w:rsidR="00F322BB" w:rsidRPr="00824832" w:rsidRDefault="00F322BB" w:rsidP="00F32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2E2CE5" w:rsidRPr="00824832" w14:paraId="6B51D0E0" w14:textId="77777777" w:rsidTr="002E2CE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1CCB9" w14:textId="77777777" w:rsidR="002E2CE5" w:rsidRPr="00824832" w:rsidRDefault="002E2CE5" w:rsidP="002E2CE5">
            <w:pPr>
              <w:overflowPunct w:val="0"/>
              <w:autoSpaceDE w:val="0"/>
              <w:autoSpaceDN w:val="0"/>
              <w:adjustRightInd w:val="0"/>
              <w:ind w:left="-13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เงินถือไว้จากการประกันภัยต่อ</w:t>
            </w:r>
            <w:r w:rsidRPr="00824832">
              <w:rPr>
                <w:rFonts w:asciiTheme="majorBidi" w:hAnsiTheme="majorBidi" w:cstheme="majorBidi"/>
                <w:sz w:val="28"/>
                <w:szCs w:val="28"/>
              </w:rPr>
              <w:softHyphen/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267B02D" w14:textId="238D5F0E" w:rsidR="002E2CE5" w:rsidRPr="00824832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150,646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DE4F17" w14:textId="77777777" w:rsidR="002E2CE5" w:rsidRPr="00824832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18D0DA9" w14:textId="49175E03" w:rsidR="002E2CE5" w:rsidRPr="00824832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100,617</w:t>
            </w:r>
          </w:p>
        </w:tc>
      </w:tr>
      <w:tr w:rsidR="002E2CE5" w:rsidRPr="00824832" w14:paraId="7F7DFE6A" w14:textId="77777777" w:rsidTr="002E2CE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72254" w14:textId="77777777" w:rsidR="002E2CE5" w:rsidRPr="00824832" w:rsidRDefault="002E2CE5" w:rsidP="002E2CE5">
            <w:pPr>
              <w:overflowPunct w:val="0"/>
              <w:autoSpaceDE w:val="0"/>
              <w:autoSpaceDN w:val="0"/>
              <w:adjustRightInd w:val="0"/>
              <w:ind w:left="-13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E7CBB38" w14:textId="01846C6A" w:rsidR="002E2CE5" w:rsidRPr="00824832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79,509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2730DA" w14:textId="77777777" w:rsidR="002E2CE5" w:rsidRPr="00824832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48A0F69" w14:textId="51FA5C84" w:rsidR="002E2CE5" w:rsidRPr="00824832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277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86,703</w:t>
            </w:r>
          </w:p>
        </w:tc>
      </w:tr>
      <w:tr w:rsidR="002E2CE5" w:rsidRPr="00824832" w14:paraId="2DE4CCB3" w14:textId="77777777" w:rsidTr="002D139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62F75" w14:textId="77777777" w:rsidR="002E2CE5" w:rsidRPr="00824832" w:rsidRDefault="002E2CE5" w:rsidP="002E2CE5">
            <w:pPr>
              <w:overflowPunct w:val="0"/>
              <w:autoSpaceDE w:val="0"/>
              <w:autoSpaceDN w:val="0"/>
              <w:adjustRightInd w:val="0"/>
              <w:ind w:lef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A75439" w14:textId="503FC731" w:rsidR="002E2CE5" w:rsidRPr="00824832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230,155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56FBCE" w14:textId="77777777" w:rsidR="002E2CE5" w:rsidRPr="00824832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14:paraId="7106D34B" w14:textId="2C2034EF" w:rsidR="002E2CE5" w:rsidRPr="00824832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187,320</w:t>
            </w:r>
          </w:p>
        </w:tc>
      </w:tr>
    </w:tbl>
    <w:p w14:paraId="3D8DAA99" w14:textId="77777777" w:rsidR="00FB6885" w:rsidRPr="00824832" w:rsidRDefault="00FB6885" w:rsidP="00FB6885">
      <w:pPr>
        <w:pStyle w:val="FSNoteNumbered"/>
        <w:numPr>
          <w:ilvl w:val="0"/>
          <w:numId w:val="0"/>
        </w:numPr>
        <w:spacing w:before="0" w:after="120"/>
        <w:ind w:left="446"/>
        <w:rPr>
          <w:rFonts w:asciiTheme="majorBidi" w:hAnsiTheme="majorBidi"/>
          <w:sz w:val="2"/>
          <w:szCs w:val="2"/>
          <w:u w:val="none"/>
          <w:cs/>
        </w:rPr>
      </w:pPr>
    </w:p>
    <w:p w14:paraId="666EB035" w14:textId="2E071420" w:rsidR="004524F0" w:rsidRPr="00AA38EB" w:rsidRDefault="00824765" w:rsidP="002E2CE5">
      <w:pPr>
        <w:pStyle w:val="FSNoteNumbered"/>
        <w:numPr>
          <w:ilvl w:val="0"/>
          <w:numId w:val="17"/>
        </w:numPr>
        <w:spacing w:before="120" w:after="120"/>
        <w:ind w:left="547" w:hanging="547"/>
        <w:rPr>
          <w:b/>
          <w:bCs/>
          <w:u w:val="none"/>
          <w:cs/>
        </w:rPr>
      </w:pPr>
      <w:r>
        <w:rPr>
          <w:rFonts w:hint="cs"/>
          <w:b/>
          <w:bCs/>
          <w:u w:val="none"/>
          <w:cs/>
        </w:rPr>
        <w:t>สินทรัพย์</w:t>
      </w:r>
      <w:r w:rsidR="004524F0" w:rsidRPr="00AA38EB">
        <w:rPr>
          <w:rFonts w:hint="cs"/>
          <w:b/>
          <w:bCs/>
          <w:u w:val="none"/>
          <w:cs/>
        </w:rPr>
        <w:t>ตราสารอนุพันธ์</w:t>
      </w:r>
    </w:p>
    <w:p w14:paraId="420ED7A9" w14:textId="03B726C8" w:rsidR="004C62CB" w:rsidRDefault="004C62CB" w:rsidP="002E2CE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C62CB">
        <w:rPr>
          <w:rFonts w:ascii="Angsana New" w:hAnsi="Angsana New"/>
          <w:sz w:val="28"/>
          <w:szCs w:val="28"/>
          <w:cs/>
        </w:rPr>
        <w:t>ตราสารอนุพันธ์ที่ไม่ได้นำการบัญชีป้องกันความเสี่ยงมาปฏิบัติใช้</w:t>
      </w:r>
    </w:p>
    <w:tbl>
      <w:tblPr>
        <w:tblW w:w="908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270"/>
        <w:gridCol w:w="1170"/>
        <w:gridCol w:w="268"/>
        <w:gridCol w:w="1288"/>
        <w:gridCol w:w="241"/>
        <w:gridCol w:w="1441"/>
        <w:gridCol w:w="270"/>
        <w:gridCol w:w="1618"/>
      </w:tblGrid>
      <w:tr w:rsidR="004C62CB" w:rsidRPr="00680864" w14:paraId="46F7AF07" w14:textId="77777777" w:rsidTr="002E2CE5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D317A21" w14:textId="77777777" w:rsidR="004C62CB" w:rsidRPr="00680864" w:rsidRDefault="004C62CB" w:rsidP="00037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55EAE1" w14:textId="77777777" w:rsidR="004C62CB" w:rsidRPr="00680864" w:rsidRDefault="004C62CB" w:rsidP="00037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99B69A8" w14:textId="2A3585AC" w:rsidR="004C62CB" w:rsidRPr="00680864" w:rsidRDefault="004C62CB" w:rsidP="00037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2810CC46" w14:textId="77777777" w:rsidR="004C62CB" w:rsidRPr="00824832" w:rsidRDefault="004C62CB" w:rsidP="00037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58" w:type="dxa"/>
            <w:gridSpan w:val="5"/>
            <w:tcBorders>
              <w:top w:val="nil"/>
              <w:left w:val="nil"/>
              <w:right w:val="nil"/>
            </w:tcBorders>
          </w:tcPr>
          <w:p w14:paraId="7A310E1F" w14:textId="1ABB8CAF" w:rsidR="004C62CB" w:rsidRPr="00680864" w:rsidRDefault="004C62CB" w:rsidP="00037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4C62CB" w:rsidRPr="00680864" w14:paraId="3769391A" w14:textId="77777777" w:rsidTr="002E2CE5"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5B1197" w14:textId="27C71A02" w:rsidR="004C62CB" w:rsidRPr="00680864" w:rsidRDefault="004C62CB" w:rsidP="00FB3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24F0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E5EB9" w14:textId="7EE9A83A" w:rsidR="004C62CB" w:rsidRPr="00680864" w:rsidRDefault="004C62CB" w:rsidP="00FB3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61E4CD" w14:textId="64E7BFB7" w:rsidR="004C62CB" w:rsidRPr="00680864" w:rsidRDefault="004C62CB" w:rsidP="00FB3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62CB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จำนวนสัญญา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76F7CA60" w14:textId="77777777" w:rsidR="004C62CB" w:rsidRPr="00680864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4C1E2F" w14:textId="77777777" w:rsidR="004C62CB" w:rsidRPr="004C62CB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62CB">
              <w:rPr>
                <w:rFonts w:asciiTheme="majorBidi" w:hAnsiTheme="majorBidi"/>
                <w:sz w:val="28"/>
                <w:szCs w:val="28"/>
                <w:cs/>
              </w:rPr>
              <w:t>จำนวนเงิน</w:t>
            </w:r>
          </w:p>
          <w:p w14:paraId="34935B13" w14:textId="752EA9A4" w:rsidR="004C62CB" w:rsidRPr="00680864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62CB">
              <w:rPr>
                <w:rFonts w:asciiTheme="majorBidi" w:hAnsiTheme="majorBidi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9B023" w14:textId="77777777" w:rsidR="004C62CB" w:rsidRPr="00680864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CAFA0E" w14:textId="77777777" w:rsidR="004C62CB" w:rsidRPr="004C62CB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62CB">
              <w:rPr>
                <w:rFonts w:asciiTheme="majorBidi" w:hAnsiTheme="majorBidi"/>
                <w:sz w:val="28"/>
                <w:szCs w:val="28"/>
                <w:cs/>
              </w:rPr>
              <w:t>มูลค่ายุติธรรม</w:t>
            </w:r>
          </w:p>
          <w:p w14:paraId="3886E616" w14:textId="10E7A3CF" w:rsidR="004C62CB" w:rsidRPr="00680864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62CB">
              <w:rPr>
                <w:rFonts w:asciiTheme="majorBidi" w:hAnsiTheme="majorBidi"/>
                <w:sz w:val="28"/>
                <w:szCs w:val="28"/>
                <w:cs/>
              </w:rPr>
              <w:t>ของสัญญา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5BCC0" w14:textId="77777777" w:rsidR="004C62CB" w:rsidRPr="00680864" w:rsidRDefault="004C62CB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271352" w14:textId="3160E4EC" w:rsidR="004C62CB" w:rsidRPr="004C62CB" w:rsidRDefault="00824765" w:rsidP="004C6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กำไร</w:t>
            </w:r>
            <w:r w:rsidR="004C62CB" w:rsidRPr="004C62CB">
              <w:rPr>
                <w:rFonts w:asciiTheme="majorBidi" w:hAnsiTheme="majorBidi"/>
                <w:sz w:val="28"/>
                <w:szCs w:val="28"/>
                <w:cs/>
              </w:rPr>
              <w:t>จาก</w:t>
            </w:r>
          </w:p>
          <w:p w14:paraId="6A96D4A9" w14:textId="10D648DE" w:rsidR="004C62CB" w:rsidRPr="00680864" w:rsidRDefault="004C62CB" w:rsidP="00FB3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62CB">
              <w:rPr>
                <w:rFonts w:asciiTheme="majorBidi" w:hAnsiTheme="majorBidi"/>
                <w:sz w:val="28"/>
                <w:szCs w:val="28"/>
                <w:cs/>
              </w:rPr>
              <w:t>มูลค่ายุติธรรมของตราสารอนุพันธ์</w:t>
            </w:r>
          </w:p>
        </w:tc>
      </w:tr>
      <w:tr w:rsidR="004C62CB" w:rsidRPr="00680864" w14:paraId="5F30A841" w14:textId="77777777" w:rsidTr="002E2CE5"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629F0F" w14:textId="77777777" w:rsidR="00830940" w:rsidRDefault="004C62CB" w:rsidP="002E2CE5">
            <w:pPr>
              <w:ind w:left="252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4524F0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</w:t>
            </w:r>
          </w:p>
          <w:p w14:paraId="782DF287" w14:textId="4E4F3294" w:rsidR="004C62CB" w:rsidRPr="00680864" w:rsidRDefault="002E2CE5" w:rsidP="002E2CE5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4C62CB" w:rsidRPr="004524F0">
              <w:rPr>
                <w:rFonts w:asciiTheme="majorBidi" w:hAnsiTheme="majorBidi" w:cstheme="majorBidi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717C11" w14:textId="77777777" w:rsidR="004C62CB" w:rsidRPr="00680864" w:rsidRDefault="004C62CB" w:rsidP="00037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C06EE3" w14:textId="39C994D8" w:rsidR="004C62CB" w:rsidRPr="00680864" w:rsidRDefault="002E2CE5" w:rsidP="00681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1410DA41" w14:textId="77777777" w:rsidR="004C62CB" w:rsidRPr="00680864" w:rsidRDefault="004C62CB" w:rsidP="00037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6AEF81" w14:textId="6E148526" w:rsidR="004C62CB" w:rsidRPr="00680864" w:rsidRDefault="002E2CE5" w:rsidP="00FB3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2CE5">
              <w:rPr>
                <w:rFonts w:asciiTheme="majorBidi" w:hAnsiTheme="majorBidi" w:cstheme="majorBidi"/>
                <w:sz w:val="28"/>
                <w:szCs w:val="28"/>
              </w:rPr>
              <w:t>39,955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2F710" w14:textId="77777777" w:rsidR="004C62CB" w:rsidRPr="00680864" w:rsidRDefault="004C62CB" w:rsidP="00FB3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7CFA6D" w14:textId="47CF8490" w:rsidR="004C62CB" w:rsidRPr="00680864" w:rsidRDefault="002E2CE5" w:rsidP="00FB3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2CE5">
              <w:rPr>
                <w:rFonts w:asciiTheme="majorBidi" w:hAnsiTheme="majorBidi" w:cstheme="majorBidi"/>
                <w:sz w:val="28"/>
                <w:szCs w:val="28"/>
              </w:rPr>
              <w:t>38,547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00ABA" w14:textId="77777777" w:rsidR="004C62CB" w:rsidRPr="00680864" w:rsidRDefault="004C62CB" w:rsidP="00FB3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C86752" w14:textId="544DA37B" w:rsidR="004C62CB" w:rsidRPr="00680864" w:rsidRDefault="002E2CE5" w:rsidP="00FB3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2CE5">
              <w:rPr>
                <w:rFonts w:asciiTheme="majorBidi" w:hAnsiTheme="majorBidi" w:cstheme="majorBidi"/>
                <w:sz w:val="28"/>
                <w:szCs w:val="28"/>
              </w:rPr>
              <w:t>1,408</w:t>
            </w:r>
          </w:p>
        </w:tc>
      </w:tr>
    </w:tbl>
    <w:p w14:paraId="4834B5BC" w14:textId="10A5721B" w:rsidR="005704D7" w:rsidRPr="00AC4C3D" w:rsidRDefault="005704D7" w:rsidP="002E2CE5">
      <w:pPr>
        <w:pStyle w:val="FSNoteNumbered"/>
        <w:numPr>
          <w:ilvl w:val="0"/>
          <w:numId w:val="17"/>
        </w:numPr>
        <w:spacing w:before="120" w:after="120"/>
        <w:ind w:left="547" w:hanging="547"/>
        <w:rPr>
          <w:b/>
          <w:bCs/>
          <w:u w:val="none"/>
          <w:cs/>
        </w:rPr>
      </w:pPr>
      <w:r w:rsidRPr="00AC4C3D">
        <w:rPr>
          <w:b/>
          <w:bCs/>
          <w:u w:val="none"/>
          <w:cs/>
        </w:rPr>
        <w:t xml:space="preserve">ภาษีเงินได้รอการตัดบัญชี </w:t>
      </w:r>
    </w:p>
    <w:p w14:paraId="292CC93C" w14:textId="40E86DBD" w:rsidR="000C0E90" w:rsidRDefault="004C0A49" w:rsidP="002E2CE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4832">
        <w:rPr>
          <w:rFonts w:ascii="Angsana New" w:hAnsi="Angsana New"/>
          <w:sz w:val="28"/>
          <w:szCs w:val="28"/>
          <w:cs/>
        </w:rPr>
        <w:t>รายได้</w:t>
      </w:r>
      <w:r w:rsidR="00830940">
        <w:rPr>
          <w:rFonts w:ascii="Angsana New" w:hAnsi="Angsana New" w:hint="cs"/>
          <w:sz w:val="28"/>
          <w:szCs w:val="28"/>
          <w:cs/>
        </w:rPr>
        <w:t xml:space="preserve"> (ค่าใช้จ่าย) </w:t>
      </w:r>
      <w:r w:rsidR="000125B2" w:rsidRPr="00824832">
        <w:rPr>
          <w:rFonts w:ascii="Angsana New" w:hAnsi="Angsana New"/>
          <w:sz w:val="28"/>
          <w:szCs w:val="28"/>
          <w:cs/>
        </w:rPr>
        <w:t>ภาษีเงินได้สำหรับ</w:t>
      </w:r>
      <w:r w:rsidR="00E00F45" w:rsidRPr="009B3085">
        <w:rPr>
          <w:rFonts w:ascii="Angsana New" w:hAnsi="Angsana New"/>
          <w:sz w:val="28"/>
          <w:szCs w:val="28"/>
          <w:cs/>
        </w:rPr>
        <w:t>งวด</w:t>
      </w:r>
      <w:r w:rsidR="00F52BAE" w:rsidRPr="00F52BAE">
        <w:rPr>
          <w:rFonts w:ascii="Angsana New" w:hAnsi="Angsana New"/>
          <w:sz w:val="28"/>
          <w:szCs w:val="28"/>
          <w:cs/>
        </w:rPr>
        <w:t>ส</w:t>
      </w:r>
      <w:r w:rsidR="00F52BAE">
        <w:rPr>
          <w:rFonts w:ascii="Angsana New" w:hAnsi="Angsana New"/>
          <w:sz w:val="28"/>
          <w:szCs w:val="28"/>
          <w:cs/>
        </w:rPr>
        <w:t xml:space="preserve">ามเดือนและหกเดือนสิ้นสุดวันที่ </w:t>
      </w:r>
      <w:r w:rsidR="00F52BAE">
        <w:rPr>
          <w:rFonts w:ascii="Angsana New" w:hAnsi="Angsana New"/>
          <w:sz w:val="28"/>
          <w:szCs w:val="28"/>
        </w:rPr>
        <w:t>30</w:t>
      </w:r>
      <w:r w:rsidR="00F52BAE" w:rsidRPr="00F52BAE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F52BAE">
        <w:rPr>
          <w:rFonts w:ascii="Angsana New" w:hAnsi="Angsana New"/>
          <w:sz w:val="28"/>
          <w:szCs w:val="28"/>
        </w:rPr>
        <w:t>2563</w:t>
      </w:r>
      <w:r w:rsidR="00E00F45">
        <w:rPr>
          <w:rFonts w:ascii="Angsana New" w:hAnsi="Angsana New"/>
          <w:sz w:val="28"/>
          <w:szCs w:val="28"/>
        </w:rPr>
        <w:t xml:space="preserve"> </w:t>
      </w:r>
      <w:r w:rsidR="00E00F45" w:rsidRPr="009B3085">
        <w:rPr>
          <w:rFonts w:ascii="Angsana New" w:hAnsi="Angsana New"/>
          <w:sz w:val="28"/>
          <w:szCs w:val="28"/>
          <w:cs/>
        </w:rPr>
        <w:t xml:space="preserve">และ </w:t>
      </w:r>
      <w:r w:rsidR="00E00F45">
        <w:rPr>
          <w:rFonts w:ascii="Angsana New" w:hAnsi="Angsana New"/>
          <w:sz w:val="28"/>
          <w:szCs w:val="28"/>
        </w:rPr>
        <w:t>2562</w:t>
      </w:r>
      <w:r w:rsidR="00E00F45">
        <w:rPr>
          <w:rFonts w:ascii="Angsana New" w:hAnsi="Angsana New" w:hint="cs"/>
          <w:sz w:val="28"/>
          <w:szCs w:val="28"/>
          <w:cs/>
        </w:rPr>
        <w:t xml:space="preserve"> </w:t>
      </w:r>
      <w:r w:rsidR="000C0E90" w:rsidRPr="00824832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0"/>
        <w:gridCol w:w="1170"/>
        <w:gridCol w:w="270"/>
        <w:gridCol w:w="1170"/>
        <w:gridCol w:w="270"/>
        <w:gridCol w:w="1170"/>
        <w:gridCol w:w="270"/>
        <w:gridCol w:w="1170"/>
      </w:tblGrid>
      <w:tr w:rsidR="00F52BAE" w:rsidRPr="00824832" w14:paraId="0F378371" w14:textId="77777777" w:rsidTr="002E2CE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138B8C7" w14:textId="77777777" w:rsidR="00F52BAE" w:rsidRPr="00824832" w:rsidRDefault="00F52BAE" w:rsidP="0052118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37BC16" w14:textId="77777777" w:rsidR="00F52BAE" w:rsidRPr="00824832" w:rsidRDefault="00F52BAE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F52BAE" w:rsidRPr="00824832" w14:paraId="23731567" w14:textId="77777777" w:rsidTr="002E2CE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FBA4BA8" w14:textId="77777777" w:rsidR="00F52BAE" w:rsidRPr="00824832" w:rsidRDefault="00F52BAE" w:rsidP="00F52BA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2AA44F" w14:textId="03993F06" w:rsidR="00F52BAE" w:rsidRPr="00824832" w:rsidRDefault="00F52BAE" w:rsidP="00F5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5177">
              <w:rPr>
                <w:rFonts w:asciiTheme="majorBidi" w:hAnsiTheme="majorBidi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สาม</w:t>
            </w:r>
            <w:r w:rsidRPr="00565177">
              <w:rPr>
                <w:rFonts w:asciiTheme="majorBidi" w:hAnsiTheme="majorBidi"/>
                <w:sz w:val="28"/>
                <w:szCs w:val="28"/>
                <w:cs/>
              </w:rPr>
              <w:t>เดือน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0551A3">
              <w:rPr>
                <w:rFonts w:asciiTheme="majorBidi" w:hAnsiTheme="majorBidi"/>
                <w:sz w:val="28"/>
                <w:szCs w:val="28"/>
                <w:cs/>
              </w:rPr>
              <w:t xml:space="preserve">สิ้นสุดวันที่ </w:t>
            </w:r>
            <w:r w:rsidRPr="000551A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551A3">
              <w:rPr>
                <w:rFonts w:asciiTheme="majorBidi" w:hAnsi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EE2E36" w14:textId="77777777" w:rsidR="00F52BAE" w:rsidRPr="00824832" w:rsidRDefault="00F52BAE" w:rsidP="00F5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4905E0" w14:textId="29136FEB" w:rsidR="00F52BAE" w:rsidRPr="00824832" w:rsidRDefault="00F52BAE" w:rsidP="00F5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5177">
              <w:rPr>
                <w:rFonts w:asciiTheme="majorBidi" w:hAnsiTheme="majorBidi"/>
                <w:sz w:val="28"/>
                <w:szCs w:val="28"/>
                <w:cs/>
              </w:rPr>
              <w:t>สำหรับงวดหกเดือน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0551A3">
              <w:rPr>
                <w:rFonts w:asciiTheme="majorBidi" w:hAnsiTheme="majorBidi"/>
                <w:sz w:val="28"/>
                <w:szCs w:val="28"/>
                <w:cs/>
              </w:rPr>
              <w:t xml:space="preserve">สิ้นสุดวันที่ </w:t>
            </w:r>
            <w:r w:rsidRPr="000551A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551A3">
              <w:rPr>
                <w:rFonts w:asciiTheme="majorBidi" w:hAnsiTheme="majorBidi"/>
                <w:sz w:val="28"/>
                <w:szCs w:val="28"/>
                <w:cs/>
              </w:rPr>
              <w:t>มิถุนายน</w:t>
            </w:r>
          </w:p>
        </w:tc>
      </w:tr>
      <w:tr w:rsidR="00F52BAE" w:rsidRPr="00824832" w14:paraId="3BE18942" w14:textId="77777777" w:rsidTr="002E2CE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CC791CB" w14:textId="77777777" w:rsidR="00F52BAE" w:rsidRPr="00824832" w:rsidRDefault="00F52BAE" w:rsidP="00F52BA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30BF42" w14:textId="647AEAA3" w:rsidR="00F52BAE" w:rsidRPr="00824832" w:rsidRDefault="00F52BAE" w:rsidP="00F5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262EC0" w14:textId="77777777" w:rsidR="00F52BAE" w:rsidRPr="00824832" w:rsidRDefault="00F52BAE" w:rsidP="00F5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DC6B8C" w14:textId="5A885245" w:rsidR="00F52BAE" w:rsidRPr="00824832" w:rsidRDefault="00F52BAE" w:rsidP="00F5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168DA3" w14:textId="77777777" w:rsidR="00F52BAE" w:rsidRPr="00824832" w:rsidRDefault="00F52BAE" w:rsidP="00F5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446D65" w14:textId="0778EA3E" w:rsidR="00F52BAE" w:rsidRPr="00824832" w:rsidRDefault="00F52BAE" w:rsidP="00F5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25AAF6" w14:textId="77777777" w:rsidR="00F52BAE" w:rsidRPr="00824832" w:rsidRDefault="00F52BAE" w:rsidP="00F5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1C6F2A" w14:textId="44BEFD01" w:rsidR="00F52BAE" w:rsidRPr="00824832" w:rsidRDefault="00F52BAE" w:rsidP="00F5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824765" w:rsidRPr="00824832" w14:paraId="5CCD04A9" w14:textId="77777777" w:rsidTr="00416403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108DEA6" w14:textId="77777777" w:rsidR="00824765" w:rsidRPr="00824832" w:rsidRDefault="00824765" w:rsidP="0082476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ภาษีเงินได้ปีปัจจุบัน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242B3" w14:textId="7DA06A5C" w:rsidR="00824765" w:rsidRPr="00824832" w:rsidRDefault="00824765" w:rsidP="0082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D58FF1" w14:textId="77777777" w:rsidR="00824765" w:rsidRPr="00824832" w:rsidRDefault="00824765" w:rsidP="0082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FCBE6" w14:textId="3611CEE7" w:rsidR="00824765" w:rsidRPr="00824832" w:rsidRDefault="00824765" w:rsidP="0082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3DE4A3" w14:textId="77777777" w:rsidR="00824765" w:rsidRPr="00824832" w:rsidRDefault="00824765" w:rsidP="0082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5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90FE4" w14:textId="6BAB9BC5" w:rsidR="00824765" w:rsidRPr="00824832" w:rsidRDefault="00824765" w:rsidP="0082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636D07" w14:textId="77777777" w:rsidR="00824765" w:rsidRPr="00824832" w:rsidRDefault="00824765" w:rsidP="0082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A7F28" w14:textId="7FD6AD2D" w:rsidR="00824765" w:rsidRPr="00824832" w:rsidRDefault="00824765" w:rsidP="0082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824765" w:rsidRPr="00824832" w14:paraId="0D418517" w14:textId="77777777" w:rsidTr="002E2CE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038AD26" w14:textId="77777777" w:rsidR="00824765" w:rsidRPr="00824832" w:rsidRDefault="00824765" w:rsidP="0082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5757E8" w14:textId="0E1D482E" w:rsidR="00824765" w:rsidRPr="00824832" w:rsidRDefault="00824765" w:rsidP="0082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765">
              <w:rPr>
                <w:rFonts w:asciiTheme="majorBidi" w:hAnsiTheme="majorBidi" w:cstheme="majorBidi"/>
                <w:sz w:val="28"/>
                <w:szCs w:val="28"/>
              </w:rPr>
              <w:t>(5,979)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D4359A" w14:textId="77777777" w:rsidR="00824765" w:rsidRPr="00824832" w:rsidRDefault="00824765" w:rsidP="0082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91204" w14:textId="643B333B" w:rsidR="00824765" w:rsidRPr="00824832" w:rsidRDefault="00824765" w:rsidP="0082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130,517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D4D85A" w14:textId="77777777" w:rsidR="00824765" w:rsidRPr="00824832" w:rsidRDefault="00824765" w:rsidP="0082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5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7CD7AD" w14:textId="3183B41A" w:rsidR="00824765" w:rsidRPr="0001257D" w:rsidRDefault="00824765" w:rsidP="0082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(13,856)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6ADFA9" w14:textId="77777777" w:rsidR="00824765" w:rsidRPr="00824832" w:rsidRDefault="00824765" w:rsidP="0082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35219" w14:textId="4F1975EF" w:rsidR="00824765" w:rsidRPr="00824832" w:rsidRDefault="00824765" w:rsidP="0082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130,574</w:t>
            </w:r>
          </w:p>
        </w:tc>
      </w:tr>
      <w:tr w:rsidR="00824765" w:rsidRPr="00824832" w14:paraId="6ECCE07E" w14:textId="77777777" w:rsidTr="002E2CE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59B8E83" w14:textId="4FF28B8B" w:rsidR="00824765" w:rsidRPr="00824832" w:rsidRDefault="00824765" w:rsidP="0082476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(ค่าใช้จ่าย) </w:t>
            </w: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B6F22F" w14:textId="1466D0D3" w:rsidR="00824765" w:rsidRPr="00824832" w:rsidRDefault="00824765" w:rsidP="0082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(5,979)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75D091" w14:textId="77777777" w:rsidR="00824765" w:rsidRPr="00824832" w:rsidRDefault="00824765" w:rsidP="0082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6CEF5D7" w14:textId="4E294AEE" w:rsidR="00824765" w:rsidRPr="00824832" w:rsidRDefault="00824765" w:rsidP="0082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130,517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B9DE32" w14:textId="77777777" w:rsidR="00824765" w:rsidRPr="00824832" w:rsidRDefault="00824765" w:rsidP="00824765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8DFAA2" w14:textId="24A113B4" w:rsidR="00824765" w:rsidRPr="00DA7B7F" w:rsidRDefault="00824765" w:rsidP="0082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3A52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(13,856)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D4E3DC" w14:textId="77777777" w:rsidR="00824765" w:rsidRPr="00824832" w:rsidRDefault="00824765" w:rsidP="0082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8361B95" w14:textId="65E110C4" w:rsidR="00824765" w:rsidRPr="00824832" w:rsidRDefault="00824765" w:rsidP="0082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130,574</w:t>
            </w:r>
          </w:p>
        </w:tc>
      </w:tr>
    </w:tbl>
    <w:p w14:paraId="4DFADF0C" w14:textId="77777777" w:rsidR="00824765" w:rsidRDefault="00824765" w:rsidP="00196A5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pacing w:val="-4"/>
          <w:sz w:val="28"/>
          <w:szCs w:val="28"/>
        </w:rPr>
      </w:pPr>
    </w:p>
    <w:p w14:paraId="2C4BAA40" w14:textId="77777777" w:rsidR="00824765" w:rsidRDefault="00824765" w:rsidP="00196A5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pacing w:val="-4"/>
          <w:sz w:val="28"/>
          <w:szCs w:val="28"/>
        </w:rPr>
      </w:pPr>
    </w:p>
    <w:p w14:paraId="6DCF1963" w14:textId="77777777" w:rsidR="00824765" w:rsidRDefault="00824765" w:rsidP="00196A5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pacing w:val="-4"/>
          <w:sz w:val="28"/>
          <w:szCs w:val="28"/>
        </w:rPr>
      </w:pPr>
    </w:p>
    <w:p w14:paraId="429DD097" w14:textId="77777777" w:rsidR="00824765" w:rsidRDefault="00824765" w:rsidP="00196A5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pacing w:val="-4"/>
          <w:sz w:val="28"/>
          <w:szCs w:val="28"/>
        </w:rPr>
      </w:pPr>
    </w:p>
    <w:p w14:paraId="3D0DD763" w14:textId="77777777" w:rsidR="00824765" w:rsidRDefault="00824765" w:rsidP="00196A5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pacing w:val="-4"/>
          <w:sz w:val="28"/>
          <w:szCs w:val="28"/>
        </w:rPr>
      </w:pPr>
    </w:p>
    <w:p w14:paraId="570CC482" w14:textId="77777777" w:rsidR="00824765" w:rsidRDefault="00824765" w:rsidP="00196A5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pacing w:val="-4"/>
          <w:sz w:val="28"/>
          <w:szCs w:val="28"/>
        </w:rPr>
      </w:pPr>
    </w:p>
    <w:p w14:paraId="1FDB9D60" w14:textId="77777777" w:rsidR="00824765" w:rsidRDefault="00824765" w:rsidP="00196A5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pacing w:val="-4"/>
          <w:sz w:val="28"/>
          <w:szCs w:val="28"/>
        </w:rPr>
      </w:pPr>
    </w:p>
    <w:p w14:paraId="47311FCD" w14:textId="77777777" w:rsidR="00824765" w:rsidRDefault="00824765" w:rsidP="00196A5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pacing w:val="-4"/>
          <w:sz w:val="28"/>
          <w:szCs w:val="28"/>
        </w:rPr>
      </w:pPr>
    </w:p>
    <w:p w14:paraId="4DB87B05" w14:textId="5920D542" w:rsidR="00B67966" w:rsidRDefault="00B67966" w:rsidP="00196A5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615453">
        <w:rPr>
          <w:rFonts w:ascii="Angsana New" w:hAnsi="Angsana New"/>
          <w:spacing w:val="-4"/>
          <w:sz w:val="28"/>
          <w:szCs w:val="28"/>
          <w:cs/>
        </w:rPr>
        <w:lastRenderedPageBreak/>
        <w:t>รายการกระทบยอดจำนว</w:t>
      </w:r>
      <w:r w:rsidR="00841AF8" w:rsidRPr="00615453">
        <w:rPr>
          <w:rFonts w:ascii="Angsana New" w:hAnsi="Angsana New"/>
          <w:spacing w:val="-4"/>
          <w:sz w:val="28"/>
          <w:szCs w:val="28"/>
          <w:cs/>
        </w:rPr>
        <w:t>นเงินระหว่างรายได้</w:t>
      </w:r>
      <w:r w:rsidR="00CA414E" w:rsidRPr="00615453">
        <w:rPr>
          <w:rFonts w:ascii="Angsana New" w:hAnsi="Angsana New" w:hint="cs"/>
          <w:spacing w:val="-4"/>
          <w:sz w:val="28"/>
          <w:szCs w:val="28"/>
          <w:cs/>
        </w:rPr>
        <w:t xml:space="preserve"> (ค่าใช้จ่าย) </w:t>
      </w:r>
      <w:r w:rsidRPr="00615453">
        <w:rPr>
          <w:rFonts w:ascii="Angsana New" w:hAnsi="Angsana New"/>
          <w:spacing w:val="-4"/>
          <w:sz w:val="28"/>
          <w:szCs w:val="28"/>
          <w:cs/>
        </w:rPr>
        <w:t>ภาษีเงินได้กับผลคูณของขาดทุนทางบัญชีโดยใช้อัตราภาษีสำหรับ</w:t>
      </w:r>
      <w:r w:rsidR="005E47F8" w:rsidRPr="009B3085">
        <w:rPr>
          <w:rFonts w:ascii="Angsana New" w:hAnsi="Angsana New"/>
          <w:sz w:val="28"/>
          <w:szCs w:val="28"/>
          <w:cs/>
        </w:rPr>
        <w:t>งวด</w:t>
      </w:r>
      <w:r w:rsidR="00270F4C" w:rsidRPr="00F52BAE">
        <w:rPr>
          <w:rFonts w:ascii="Angsana New" w:hAnsi="Angsana New"/>
          <w:sz w:val="28"/>
          <w:szCs w:val="28"/>
          <w:cs/>
        </w:rPr>
        <w:t>ส</w:t>
      </w:r>
      <w:r w:rsidR="00270F4C">
        <w:rPr>
          <w:rFonts w:ascii="Angsana New" w:hAnsi="Angsana New"/>
          <w:sz w:val="28"/>
          <w:szCs w:val="28"/>
          <w:cs/>
        </w:rPr>
        <w:t xml:space="preserve">ามเดือนและหกเดือนสิ้นสุดวันที่ </w:t>
      </w:r>
      <w:r w:rsidR="00270F4C">
        <w:rPr>
          <w:rFonts w:ascii="Angsana New" w:hAnsi="Angsana New"/>
          <w:sz w:val="28"/>
          <w:szCs w:val="28"/>
        </w:rPr>
        <w:t>30</w:t>
      </w:r>
      <w:r w:rsidR="00270F4C" w:rsidRPr="00F52BAE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270F4C">
        <w:rPr>
          <w:rFonts w:ascii="Angsana New" w:hAnsi="Angsana New"/>
          <w:sz w:val="28"/>
          <w:szCs w:val="28"/>
        </w:rPr>
        <w:t xml:space="preserve">2563 </w:t>
      </w:r>
      <w:r w:rsidR="00270F4C" w:rsidRPr="009B3085">
        <w:rPr>
          <w:rFonts w:ascii="Angsana New" w:hAnsi="Angsana New"/>
          <w:sz w:val="28"/>
          <w:szCs w:val="28"/>
          <w:cs/>
        </w:rPr>
        <w:t xml:space="preserve">และ </w:t>
      </w:r>
      <w:r w:rsidR="00270F4C">
        <w:rPr>
          <w:rFonts w:ascii="Angsana New" w:hAnsi="Angsana New"/>
          <w:sz w:val="28"/>
          <w:szCs w:val="28"/>
        </w:rPr>
        <w:t xml:space="preserve">2562 </w:t>
      </w:r>
      <w:r w:rsidRPr="003058B7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565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075"/>
        <w:gridCol w:w="1170"/>
        <w:gridCol w:w="270"/>
        <w:gridCol w:w="1170"/>
        <w:gridCol w:w="270"/>
        <w:gridCol w:w="1170"/>
        <w:gridCol w:w="270"/>
        <w:gridCol w:w="1170"/>
      </w:tblGrid>
      <w:tr w:rsidR="00270F4C" w:rsidRPr="009A74C1" w14:paraId="2517AE97" w14:textId="77777777" w:rsidTr="00270F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23585D2A" w14:textId="77777777" w:rsidR="00270F4C" w:rsidRPr="00EB4DDB" w:rsidRDefault="00270F4C" w:rsidP="00270F4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FAD706" w14:textId="77777777" w:rsidR="00270F4C" w:rsidRPr="00EB4DDB" w:rsidRDefault="00270F4C" w:rsidP="00270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left" w:pos="-3402"/>
                <w:tab w:val="left" w:pos="-3261"/>
                <w:tab w:val="left" w:pos="-3119"/>
                <w:tab w:val="left" w:pos="1206"/>
                <w:tab w:val="left" w:pos="2482"/>
                <w:tab w:val="center" w:pos="2821"/>
              </w:tabs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EB4DDB"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270F4C" w:rsidRPr="009A74C1" w14:paraId="26CE691E" w14:textId="77777777" w:rsidTr="00270F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18918D2E" w14:textId="77777777" w:rsidR="00270F4C" w:rsidRPr="00EB4DDB" w:rsidRDefault="00270F4C" w:rsidP="00270F4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E1EBA3" w14:textId="77777777" w:rsidR="00270F4C" w:rsidRPr="00EB4DDB" w:rsidRDefault="00270F4C" w:rsidP="00270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left" w:pos="-3402"/>
                <w:tab w:val="left" w:pos="-3261"/>
                <w:tab w:val="left" w:pos="-3119"/>
                <w:tab w:val="left" w:pos="1206"/>
                <w:tab w:val="left" w:pos="2482"/>
                <w:tab w:val="center" w:pos="282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4DDB">
              <w:rPr>
                <w:rFonts w:asciiTheme="majorBidi" w:hAnsiTheme="majorBidi"/>
                <w:sz w:val="28"/>
                <w:szCs w:val="28"/>
                <w:cs/>
              </w:rPr>
              <w:t>สำหรับงวดสามเดือน</w:t>
            </w:r>
            <w:r w:rsidRPr="00EB4DDB">
              <w:rPr>
                <w:rFonts w:asciiTheme="majorBidi" w:hAnsiTheme="majorBidi"/>
                <w:sz w:val="28"/>
                <w:szCs w:val="28"/>
                <w:cs/>
              </w:rPr>
              <w:br/>
              <w:t>สิ้นสุดวันที่</w:t>
            </w:r>
            <w:r w:rsidRPr="00EB4DDB">
              <w:rPr>
                <w:rFonts w:asciiTheme="majorBidi" w:hAnsiTheme="majorBidi"/>
                <w:sz w:val="28"/>
                <w:szCs w:val="28"/>
              </w:rPr>
              <w:t xml:space="preserve"> 30 </w:t>
            </w:r>
            <w:r w:rsidRPr="00EB4DDB">
              <w:rPr>
                <w:rFonts w:asciiTheme="majorBidi" w:hAnsi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19A275" w14:textId="77777777" w:rsidR="00270F4C" w:rsidRPr="00EB4DDB" w:rsidRDefault="00270F4C" w:rsidP="00270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left" w:pos="-3402"/>
                <w:tab w:val="left" w:pos="-3261"/>
                <w:tab w:val="left" w:pos="-3119"/>
                <w:tab w:val="left" w:pos="1206"/>
                <w:tab w:val="left" w:pos="2482"/>
                <w:tab w:val="center" w:pos="282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7A3EF8" w14:textId="77777777" w:rsidR="00270F4C" w:rsidRPr="00EB4DDB" w:rsidRDefault="00270F4C" w:rsidP="00270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left" w:pos="-3402"/>
                <w:tab w:val="left" w:pos="-3261"/>
                <w:tab w:val="left" w:pos="-3119"/>
                <w:tab w:val="left" w:pos="1206"/>
                <w:tab w:val="left" w:pos="2482"/>
                <w:tab w:val="center" w:pos="2821"/>
              </w:tabs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EB4DDB">
              <w:rPr>
                <w:rFonts w:asciiTheme="majorBidi" w:hAnsiTheme="majorBidi"/>
                <w:sz w:val="28"/>
                <w:szCs w:val="28"/>
                <w:cs/>
              </w:rPr>
              <w:t>สำหรับงวด</w:t>
            </w:r>
            <w:r w:rsidRPr="00EB4DDB">
              <w:rPr>
                <w:rFonts w:asciiTheme="majorBidi" w:hAnsiTheme="majorBidi" w:hint="cs"/>
                <w:sz w:val="28"/>
                <w:szCs w:val="28"/>
                <w:cs/>
              </w:rPr>
              <w:t>หกเ</w:t>
            </w:r>
            <w:r w:rsidRPr="00EB4DDB">
              <w:rPr>
                <w:rFonts w:asciiTheme="majorBidi" w:hAnsiTheme="majorBidi"/>
                <w:sz w:val="28"/>
                <w:szCs w:val="28"/>
                <w:cs/>
              </w:rPr>
              <w:t>ดือน</w:t>
            </w:r>
            <w:r w:rsidRPr="00EB4DDB">
              <w:rPr>
                <w:rFonts w:asciiTheme="majorBidi" w:hAnsiTheme="majorBidi"/>
                <w:sz w:val="28"/>
                <w:szCs w:val="28"/>
                <w:cs/>
              </w:rPr>
              <w:br/>
              <w:t>สิ้นสุดวันที่</w:t>
            </w:r>
            <w:r w:rsidRPr="00EB4DDB">
              <w:rPr>
                <w:rFonts w:asciiTheme="majorBidi" w:hAnsiTheme="majorBidi"/>
                <w:sz w:val="28"/>
                <w:szCs w:val="28"/>
              </w:rPr>
              <w:t xml:space="preserve"> 30 </w:t>
            </w:r>
            <w:r w:rsidRPr="00EB4DDB">
              <w:rPr>
                <w:rFonts w:asciiTheme="majorBidi" w:hAnsiTheme="majorBidi"/>
                <w:sz w:val="28"/>
                <w:szCs w:val="28"/>
                <w:cs/>
              </w:rPr>
              <w:t>มิถุนายน</w:t>
            </w:r>
          </w:p>
        </w:tc>
      </w:tr>
      <w:tr w:rsidR="00270F4C" w:rsidRPr="009A74C1" w14:paraId="75B1D7A1" w14:textId="77777777" w:rsidTr="00270F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57A36024" w14:textId="77777777" w:rsidR="00270F4C" w:rsidRPr="00EB4DDB" w:rsidRDefault="00270F4C" w:rsidP="00270F4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AC376B" w14:textId="43267DEF" w:rsidR="00270F4C" w:rsidRPr="00EB4DDB" w:rsidRDefault="00270F4C" w:rsidP="00270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D6E4C1" w14:textId="77777777" w:rsidR="00270F4C" w:rsidRPr="00EB4DDB" w:rsidRDefault="00270F4C" w:rsidP="00270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1294A1" w14:textId="5BFDBBE9" w:rsidR="00270F4C" w:rsidRPr="00EB4DDB" w:rsidRDefault="00270F4C" w:rsidP="00270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B4DD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DCE07E" w14:textId="77777777" w:rsidR="00270F4C" w:rsidRPr="00EB4DDB" w:rsidRDefault="00270F4C" w:rsidP="00270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9D334A" w14:textId="7E69FD47" w:rsidR="00270F4C" w:rsidRPr="00EB4DDB" w:rsidRDefault="00270F4C" w:rsidP="00270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C57EEA" w14:textId="77777777" w:rsidR="00270F4C" w:rsidRPr="009A74C1" w:rsidRDefault="00270F4C" w:rsidP="00270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A2B976" w14:textId="1DAC5F3C" w:rsidR="00270F4C" w:rsidRPr="009A74C1" w:rsidRDefault="00270F4C" w:rsidP="00270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  <w:r w:rsidRPr="00EB4DD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2562</w:t>
            </w:r>
          </w:p>
        </w:tc>
      </w:tr>
      <w:tr w:rsidR="002E2CE5" w:rsidRPr="009A74C1" w14:paraId="6124CA8C" w14:textId="77777777" w:rsidTr="00270F4C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42AA2DAE" w14:textId="77777777" w:rsidR="002E2CE5" w:rsidRPr="00EB4DDB" w:rsidRDefault="002E2CE5" w:rsidP="002E2CE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B4DDB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ขาดทุนก่อนภาษี</w:t>
            </w:r>
            <w:r w:rsidRPr="00EB4DD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เงินได้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A73F29" w14:textId="40DF1CB6" w:rsidR="002E2CE5" w:rsidRPr="00EB4DDB" w:rsidRDefault="002E2CE5" w:rsidP="002E2CE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(32,659)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2EBE4B" w14:textId="77777777" w:rsidR="002E2CE5" w:rsidRPr="00EB4DDB" w:rsidRDefault="002E2CE5" w:rsidP="002E2CE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471824" w14:textId="24DE2D76" w:rsidR="002E2CE5" w:rsidRPr="00EB4DDB" w:rsidRDefault="002E2CE5" w:rsidP="002E2CE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4DDB">
              <w:rPr>
                <w:rFonts w:asciiTheme="majorBidi" w:hAnsiTheme="majorBidi" w:cstheme="majorBidi"/>
                <w:sz w:val="28"/>
                <w:szCs w:val="28"/>
              </w:rPr>
              <w:t>(76,419)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75EF34" w14:textId="77777777" w:rsidR="002E2CE5" w:rsidRPr="00EB4DDB" w:rsidRDefault="002E2CE5" w:rsidP="002E2CE5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66545D" w14:textId="1BFB3718" w:rsidR="002E2CE5" w:rsidRPr="00EB4DDB" w:rsidRDefault="002E2CE5" w:rsidP="002E2CE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(91,467)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BF4FA6" w14:textId="77777777" w:rsidR="002E2CE5" w:rsidRPr="00D632E6" w:rsidRDefault="002E2CE5" w:rsidP="002E2CE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5F614E" w14:textId="197EB5B1" w:rsidR="002E2CE5" w:rsidRPr="00D632E6" w:rsidRDefault="002E2CE5" w:rsidP="002E2CE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4DDB">
              <w:rPr>
                <w:rFonts w:asciiTheme="majorBidi" w:hAnsiTheme="majorBidi" w:cstheme="majorBidi"/>
                <w:sz w:val="28"/>
                <w:szCs w:val="28"/>
              </w:rPr>
              <w:t>(91,438)</w:t>
            </w:r>
          </w:p>
        </w:tc>
      </w:tr>
      <w:tr w:rsidR="002E2CE5" w:rsidRPr="009A74C1" w14:paraId="36A8560C" w14:textId="77777777" w:rsidTr="002E2CE5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5B7B3533" w14:textId="77777777" w:rsidR="002E2CE5" w:rsidRPr="00197AB4" w:rsidRDefault="002E2CE5" w:rsidP="002E2CE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0B4C54A" w14:textId="77777777" w:rsidR="002E2CE5" w:rsidRPr="009A74C1" w:rsidRDefault="002E2CE5" w:rsidP="002E2CE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01609A" w14:textId="77777777" w:rsidR="002E2CE5" w:rsidRPr="009A74C1" w:rsidRDefault="002E2CE5" w:rsidP="002E2CE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1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9E3E10B" w14:textId="77777777" w:rsidR="002E2CE5" w:rsidRPr="009A74C1" w:rsidRDefault="002E2CE5" w:rsidP="002E2CE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8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3D2874" w14:textId="77777777" w:rsidR="002E2CE5" w:rsidRPr="009A74C1" w:rsidRDefault="002E2CE5" w:rsidP="002E2CE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8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345D298" w14:textId="77777777" w:rsidR="002E2CE5" w:rsidRPr="009A74C1" w:rsidRDefault="002E2CE5" w:rsidP="002E2CE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ACCCA3" w14:textId="77777777" w:rsidR="002E2CE5" w:rsidRPr="009A74C1" w:rsidRDefault="002E2CE5" w:rsidP="002E2CE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1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83364A2" w14:textId="77777777" w:rsidR="002E2CE5" w:rsidRPr="009A74C1" w:rsidRDefault="002E2CE5" w:rsidP="002E2CE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8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2E2CE5" w:rsidRPr="009A74C1" w14:paraId="59D89BF8" w14:textId="77777777" w:rsidTr="002E2CE5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72F9D0DD" w14:textId="77777777" w:rsidR="002E2CE5" w:rsidRPr="00197AB4" w:rsidRDefault="002E2CE5" w:rsidP="002E2CE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97A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ภาษีเงินได้คำนวณในอัตราร้อยละ </w:t>
            </w:r>
            <w:r w:rsidRPr="00197AB4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4CEAB90" w14:textId="4A5D5446" w:rsidR="002E2CE5" w:rsidRPr="00D0567B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6,531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98A820" w14:textId="77777777" w:rsidR="002E2CE5" w:rsidRPr="00D0567B" w:rsidRDefault="002E2CE5" w:rsidP="002E2CE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6B45B" w14:textId="08CC3D6E" w:rsidR="002E2CE5" w:rsidRPr="00954328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15,284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F1F401" w14:textId="77777777" w:rsidR="002E2CE5" w:rsidRPr="00D0567B" w:rsidRDefault="002E2CE5" w:rsidP="002E2CE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72AA866" w14:textId="680844D5" w:rsidR="002E2CE5" w:rsidRPr="007D700A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18,293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B2953" w14:textId="77777777" w:rsidR="002E2CE5" w:rsidRPr="007D700A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BD0794" w14:textId="66CC6CA7" w:rsidR="002E2CE5" w:rsidRPr="007D700A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18,288</w:t>
            </w:r>
          </w:p>
        </w:tc>
      </w:tr>
      <w:tr w:rsidR="002E2CE5" w:rsidRPr="009A74C1" w14:paraId="3E8B81A2" w14:textId="77777777" w:rsidTr="002E2CE5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65E465D0" w14:textId="77777777" w:rsidR="002E2CE5" w:rsidRPr="00197AB4" w:rsidRDefault="002E2CE5" w:rsidP="002E2CE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97AB4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ผลกระทบทางภาษีของรายได้ที่ได้รับยกเว้นและ</w:t>
            </w:r>
            <w:r w:rsidRPr="00197AB4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  <w:p w14:paraId="0622CBE9" w14:textId="77777777" w:rsidR="002E2CE5" w:rsidRPr="00197AB4" w:rsidRDefault="002E2CE5" w:rsidP="002E2CE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97AB4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197AB4">
              <w:rPr>
                <w:rFonts w:asciiTheme="majorBidi" w:hAnsiTheme="majorBidi"/>
                <w:sz w:val="28"/>
                <w:szCs w:val="28"/>
                <w:cs/>
              </w:rPr>
              <w:t>ค่าใช้จ่ายที่ไม่สามารถนำมาหักได้ทางภาษี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559F8" w14:textId="7976E4C8" w:rsidR="002E2CE5" w:rsidRPr="00D0567B" w:rsidRDefault="002E2CE5" w:rsidP="002E2CE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89855F" w14:textId="77777777" w:rsidR="002E2CE5" w:rsidRPr="00D0567B" w:rsidRDefault="002E2CE5" w:rsidP="002E2CE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E2DCE" w14:textId="00B1745C" w:rsidR="002E2CE5" w:rsidRPr="00954328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(485)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01CB1" w14:textId="77777777" w:rsidR="002E2CE5" w:rsidRPr="00D0567B" w:rsidRDefault="002E2CE5" w:rsidP="002E2CE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98F96" w14:textId="20457C38" w:rsidR="002E2CE5" w:rsidRPr="00A36901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(166)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64CCD" w14:textId="77777777" w:rsidR="002E2CE5" w:rsidRPr="007D700A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D301D" w14:textId="4ED52816" w:rsidR="002E2CE5" w:rsidRPr="007D700A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(306)</w:t>
            </w:r>
          </w:p>
        </w:tc>
      </w:tr>
      <w:tr w:rsidR="002E2CE5" w:rsidRPr="009A74C1" w14:paraId="0CA471AC" w14:textId="77777777" w:rsidTr="002E2CE5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08F8E711" w14:textId="6E5E4D08" w:rsidR="002E2CE5" w:rsidRPr="00197AB4" w:rsidRDefault="002E2CE5" w:rsidP="002E2CE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7AB4">
              <w:rPr>
                <w:rFonts w:asciiTheme="majorBidi" w:hAnsiTheme="majorBidi"/>
                <w:sz w:val="28"/>
                <w:szCs w:val="28"/>
                <w:cs/>
              </w:rPr>
              <w:t>ภาษีเงินได้รอการตัดบัญชีที่รับรู้ในงวด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52807" w14:textId="6133C750" w:rsidR="002E2CE5" w:rsidRPr="00D0567B" w:rsidRDefault="002E2CE5" w:rsidP="002E2CE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(5,979)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D7EDD" w14:textId="77777777" w:rsidR="002E2CE5" w:rsidRPr="00D0567B" w:rsidRDefault="002E2CE5" w:rsidP="002E2CE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8DAD3" w14:textId="7C9024D4" w:rsidR="002E2CE5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94,260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F91C3" w14:textId="77777777" w:rsidR="002E2CE5" w:rsidRPr="00D0567B" w:rsidRDefault="002E2CE5" w:rsidP="002E2CE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7E01F" w14:textId="24BB25D8" w:rsidR="002E2CE5" w:rsidRPr="00A36901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(13,856)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BDEFE4" w14:textId="77777777" w:rsidR="002E2CE5" w:rsidRPr="007D700A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89D3A" w14:textId="718F147F" w:rsidR="002E2CE5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94,260</w:t>
            </w:r>
          </w:p>
        </w:tc>
      </w:tr>
      <w:tr w:rsidR="002E2CE5" w:rsidRPr="009A74C1" w14:paraId="290DCEA7" w14:textId="77777777" w:rsidTr="002E2CE5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1BA989EC" w14:textId="77777777" w:rsidR="002E2CE5" w:rsidRPr="00197AB4" w:rsidRDefault="002E2CE5" w:rsidP="002E2CE5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197AB4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ผลขาดทุนทางภาษีที่รับรู้เป็น</w:t>
            </w:r>
            <w:r w:rsidRPr="00197AB4">
              <w:rPr>
                <w:rFonts w:asciiTheme="majorBidi" w:hAnsiTheme="majorBidi"/>
                <w:sz w:val="28"/>
                <w:szCs w:val="28"/>
                <w:cs/>
              </w:rPr>
              <w:t>สินทรัพย์ภาษีเงินได้</w:t>
            </w:r>
          </w:p>
          <w:p w14:paraId="521CE7EE" w14:textId="77777777" w:rsidR="002E2CE5" w:rsidRPr="00197AB4" w:rsidRDefault="002E2CE5" w:rsidP="002E2CE5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97AB4">
              <w:rPr>
                <w:rFonts w:asciiTheme="majorBidi" w:hAnsiTheme="majorBidi"/>
                <w:sz w:val="28"/>
                <w:szCs w:val="28"/>
              </w:rPr>
              <w:t xml:space="preserve">     </w:t>
            </w:r>
            <w:r w:rsidRPr="00197AB4">
              <w:rPr>
                <w:rFonts w:asciiTheme="majorBidi" w:hAnsiTheme="majorBidi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A78B4" w14:textId="1A722F3E" w:rsidR="002E2CE5" w:rsidRPr="00D0567B" w:rsidRDefault="002E2CE5" w:rsidP="002E2CE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F56E73" w14:textId="77777777" w:rsidR="002E2CE5" w:rsidRPr="00D0567B" w:rsidRDefault="002E2CE5" w:rsidP="002E2CE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B228B" w14:textId="313EF340" w:rsidR="002E2CE5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36,314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91680" w14:textId="77777777" w:rsidR="002E2CE5" w:rsidRPr="00D0567B" w:rsidRDefault="002E2CE5" w:rsidP="002E2CE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0E47A" w14:textId="3AA79D78" w:rsidR="002E2CE5" w:rsidRPr="00A36901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9C3BC" w14:textId="77777777" w:rsidR="002E2CE5" w:rsidRPr="007D700A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96CB9A" w14:textId="6C4CCB44" w:rsidR="002E2CE5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36,314</w:t>
            </w:r>
          </w:p>
        </w:tc>
      </w:tr>
      <w:tr w:rsidR="002E2CE5" w:rsidRPr="009A74C1" w14:paraId="4020F284" w14:textId="77777777" w:rsidTr="002E2CE5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7BE895CB" w14:textId="7705CDA3" w:rsidR="002E2CE5" w:rsidRPr="00197AB4" w:rsidRDefault="002E2CE5" w:rsidP="002E2CE5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7AB4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ขาดทุนสะสมทางภาษีที่ไม่ได้รับรู้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7804A" w14:textId="298B1592" w:rsidR="002E2CE5" w:rsidRPr="00D0567B" w:rsidRDefault="002E2CE5" w:rsidP="002E2CE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(6,396)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14DF5" w14:textId="77777777" w:rsidR="002E2CE5" w:rsidRPr="00D0567B" w:rsidRDefault="002E2CE5" w:rsidP="002E2CE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876E3" w14:textId="7A60163C" w:rsidR="002E2CE5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270F4C">
              <w:rPr>
                <w:rFonts w:asciiTheme="majorBidi" w:eastAsia="Cordia New" w:hAnsiTheme="majorBidi" w:cstheme="majorBidi"/>
                <w:sz w:val="28"/>
                <w:szCs w:val="28"/>
              </w:rPr>
              <w:t>(2,878)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5B5DC" w14:textId="77777777" w:rsidR="002E2CE5" w:rsidRPr="00D0567B" w:rsidRDefault="002E2CE5" w:rsidP="002E2CE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E9920" w14:textId="4B50E1CE" w:rsidR="002E2CE5" w:rsidRPr="00A36901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(18,127)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56985" w14:textId="77777777" w:rsidR="002E2CE5" w:rsidRPr="007D700A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2DE7C3" w14:textId="6715169A" w:rsidR="002E2CE5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270F4C">
              <w:rPr>
                <w:rFonts w:asciiTheme="majorBidi" w:eastAsia="Cordia New" w:hAnsiTheme="majorBidi" w:cstheme="majorBidi"/>
                <w:sz w:val="28"/>
                <w:szCs w:val="28"/>
              </w:rPr>
              <w:t>(17,982)</w:t>
            </w:r>
          </w:p>
        </w:tc>
      </w:tr>
      <w:tr w:rsidR="002E2CE5" w:rsidRPr="009A74C1" w14:paraId="0537F782" w14:textId="77777777" w:rsidTr="002E2CE5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11BDB250" w14:textId="77777777" w:rsidR="002E2CE5" w:rsidRPr="00197AB4" w:rsidRDefault="002E2CE5" w:rsidP="002E2CE5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</w:tabs>
              <w:ind w:left="425" w:hanging="42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7AB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สินทรัพย์ภาษีเงินได้รอการตัดบัญชีที่ไม่รับรู้เพิ่มขึ้น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6E7224" w14:textId="57C756C8" w:rsidR="002E2CE5" w:rsidRPr="00D0567B" w:rsidRDefault="002E2CE5" w:rsidP="002E2CE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DA911" w14:textId="77777777" w:rsidR="002E2CE5" w:rsidRPr="00D0567B" w:rsidRDefault="002E2CE5" w:rsidP="002E2CE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BD0C9" w14:textId="33C36AB7" w:rsidR="002E2CE5" w:rsidRPr="00954328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(11,978)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5802B" w14:textId="77777777" w:rsidR="002E2CE5" w:rsidRPr="00D0567B" w:rsidRDefault="002E2CE5" w:rsidP="002E2CE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02C098" w14:textId="78F3742C" w:rsidR="002E2CE5" w:rsidRPr="00A36901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3724C" w14:textId="77777777" w:rsidR="002E2CE5" w:rsidRPr="007D700A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47061" w14:textId="113FDBF8" w:rsidR="002E2CE5" w:rsidRPr="007D700A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2E2CE5" w:rsidRPr="005067F3" w14:paraId="4B00EB5B" w14:textId="77777777" w:rsidTr="002E2CE5">
        <w:trPr>
          <w:trHeight w:val="389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709E6999" w14:textId="61B8B107" w:rsidR="002E2CE5" w:rsidRPr="00DC2147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21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  <w:r w:rsidR="006F18E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(ค</w:t>
            </w:r>
            <w:r w:rsidR="00905AB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่</w:t>
            </w:r>
            <w:r w:rsidR="006F18E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าใช้จ่าย) </w:t>
            </w:r>
            <w:r w:rsidRPr="00DC21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461662" w14:textId="15592135" w:rsidR="002E2CE5" w:rsidRPr="00713B32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(5,979)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D57490" w14:textId="77777777" w:rsidR="002E2CE5" w:rsidRPr="00713B32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E56C50" w14:textId="3C35CD05" w:rsidR="002E2CE5" w:rsidRPr="007D700A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130,517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791527" w14:textId="77777777" w:rsidR="002E2CE5" w:rsidRPr="00CC37A7" w:rsidRDefault="002E2CE5" w:rsidP="002E2CE5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2D35B5" w14:textId="2EBCC21B" w:rsidR="002E2CE5" w:rsidRPr="00713B32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(13,856)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7257F7" w14:textId="77777777" w:rsidR="002E2CE5" w:rsidRPr="00713B32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A57832" w14:textId="7C260389" w:rsidR="002E2CE5" w:rsidRPr="007D700A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130,574</w:t>
            </w:r>
          </w:p>
        </w:tc>
      </w:tr>
    </w:tbl>
    <w:p w14:paraId="3B5817E2" w14:textId="77777777" w:rsidR="00824765" w:rsidRDefault="00824765" w:rsidP="00196A5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D990993" w14:textId="77777777" w:rsidR="00824765" w:rsidRDefault="00824765" w:rsidP="00196A5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3112964" w14:textId="77777777" w:rsidR="00824765" w:rsidRDefault="00824765" w:rsidP="00196A5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46DA4C4" w14:textId="77777777" w:rsidR="00824765" w:rsidRDefault="00824765" w:rsidP="00196A5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6D56B8F5" w14:textId="77777777" w:rsidR="00824765" w:rsidRDefault="00824765" w:rsidP="00196A5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3029354" w14:textId="77777777" w:rsidR="00824765" w:rsidRDefault="00824765" w:rsidP="00196A5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04DACEF7" w14:textId="77777777" w:rsidR="00824765" w:rsidRDefault="00824765" w:rsidP="00196A5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59429E37" w14:textId="77777777" w:rsidR="00824765" w:rsidRDefault="00824765" w:rsidP="00196A5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6BBC7E91" w14:textId="77777777" w:rsidR="00824765" w:rsidRDefault="00824765" w:rsidP="00196A5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95071AB" w14:textId="77777777" w:rsidR="00824765" w:rsidRDefault="00824765" w:rsidP="00196A5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5E2583A9" w14:textId="77777777" w:rsidR="00824765" w:rsidRDefault="00824765" w:rsidP="00196A5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6038E2BA" w14:textId="77777777" w:rsidR="00824765" w:rsidRDefault="00824765" w:rsidP="00196A5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015EEED6" w14:textId="77777777" w:rsidR="00824765" w:rsidRDefault="00824765" w:rsidP="00196A5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1FD457C" w14:textId="77777777" w:rsidR="00824765" w:rsidRDefault="00824765" w:rsidP="00196A5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AE5420B" w14:textId="2A2C3973" w:rsidR="005704D7" w:rsidRPr="00E4284A" w:rsidRDefault="005704D7" w:rsidP="00196A5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4284A">
        <w:rPr>
          <w:rFonts w:ascii="Angsana New" w:hAnsi="Angsana New"/>
          <w:sz w:val="28"/>
          <w:szCs w:val="28"/>
          <w:cs/>
        </w:rPr>
        <w:lastRenderedPageBreak/>
        <w:t>รายละเอียดขอ</w:t>
      </w:r>
      <w:bookmarkStart w:id="12" w:name="OLE_LINK1"/>
      <w:bookmarkStart w:id="13" w:name="OLE_LINK2"/>
      <w:r w:rsidR="00FA06B2">
        <w:rPr>
          <w:rFonts w:ascii="Angsana New" w:hAnsi="Angsana New" w:hint="cs"/>
          <w:sz w:val="28"/>
          <w:szCs w:val="28"/>
          <w:cs/>
        </w:rPr>
        <w:t>ง</w:t>
      </w:r>
      <w:r w:rsidR="00A01DA6">
        <w:rPr>
          <w:rFonts w:ascii="Angsana New" w:hAnsi="Angsana New" w:hint="cs"/>
          <w:sz w:val="28"/>
          <w:szCs w:val="28"/>
          <w:cs/>
        </w:rPr>
        <w:t>สินทรัพย์และ</w:t>
      </w:r>
      <w:r w:rsidRPr="00E4284A">
        <w:rPr>
          <w:rFonts w:ascii="Angsana New" w:hAnsi="Angsana New"/>
          <w:sz w:val="28"/>
          <w:szCs w:val="28"/>
          <w:cs/>
        </w:rPr>
        <w:t>หนี้สินภาษีเงินได้รอการตัดบัญชี</w:t>
      </w:r>
      <w:bookmarkEnd w:id="12"/>
      <w:bookmarkEnd w:id="13"/>
      <w:r w:rsidR="00943DB5" w:rsidRPr="00E4284A">
        <w:rPr>
          <w:rFonts w:ascii="Angsana New" w:hAnsi="Angsana New"/>
          <w:sz w:val="28"/>
          <w:szCs w:val="28"/>
          <w:cs/>
        </w:rPr>
        <w:t xml:space="preserve"> ณ</w:t>
      </w:r>
      <w:r w:rsidR="00615453">
        <w:rPr>
          <w:rFonts w:ascii="Angsana New" w:hAnsi="Angsana New" w:hint="cs"/>
          <w:sz w:val="28"/>
          <w:szCs w:val="28"/>
          <w:cs/>
        </w:rPr>
        <w:t xml:space="preserve"> วันที่</w:t>
      </w:r>
      <w:r w:rsidR="002B5A95" w:rsidRPr="00E4284A">
        <w:rPr>
          <w:rFonts w:ascii="Angsana New" w:hAnsi="Angsana New"/>
          <w:sz w:val="28"/>
          <w:szCs w:val="28"/>
          <w:cs/>
        </w:rPr>
        <w:t xml:space="preserve"> </w:t>
      </w:r>
      <w:r w:rsidR="00197AB4">
        <w:rPr>
          <w:rFonts w:ascii="Angsana New" w:hAnsi="Angsana New"/>
          <w:sz w:val="28"/>
          <w:szCs w:val="28"/>
        </w:rPr>
        <w:t>30</w:t>
      </w:r>
      <w:r w:rsidR="00197AB4" w:rsidRPr="00F52BAE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FA06B2">
        <w:rPr>
          <w:rFonts w:ascii="Angsana New" w:hAnsi="Angsana New"/>
          <w:sz w:val="28"/>
          <w:szCs w:val="28"/>
        </w:rPr>
        <w:t>2563</w:t>
      </w:r>
      <w:r w:rsidR="00FA06B2">
        <w:rPr>
          <w:rFonts w:ascii="Angsana New" w:hAnsi="Angsana New" w:hint="cs"/>
          <w:sz w:val="28"/>
          <w:szCs w:val="28"/>
          <w:cs/>
        </w:rPr>
        <w:t xml:space="preserve"> และวันที่ </w:t>
      </w:r>
      <w:r w:rsidR="002B5A95" w:rsidRPr="00E4284A">
        <w:rPr>
          <w:rFonts w:ascii="Angsana New" w:hAnsi="Angsana New"/>
          <w:sz w:val="28"/>
          <w:szCs w:val="28"/>
        </w:rPr>
        <w:t>31</w:t>
      </w:r>
      <w:r w:rsidRPr="00E4284A">
        <w:rPr>
          <w:rFonts w:ascii="Angsana New" w:hAnsi="Angsana New"/>
          <w:sz w:val="28"/>
          <w:szCs w:val="28"/>
        </w:rPr>
        <w:t xml:space="preserve"> </w:t>
      </w:r>
      <w:r w:rsidRPr="00E4284A">
        <w:rPr>
          <w:rFonts w:ascii="Angsana New" w:hAnsi="Angsana New"/>
          <w:sz w:val="28"/>
          <w:szCs w:val="28"/>
          <w:cs/>
        </w:rPr>
        <w:t xml:space="preserve">ธันวาคม </w:t>
      </w:r>
      <w:r w:rsidR="00120AA5" w:rsidRPr="0096735A">
        <w:rPr>
          <w:rFonts w:ascii="Angsana New" w:hAnsi="Angsana New"/>
          <w:sz w:val="28"/>
          <w:szCs w:val="28"/>
        </w:rPr>
        <w:t>2562</w:t>
      </w:r>
      <w:r w:rsidR="00120AA5">
        <w:rPr>
          <w:rFonts w:ascii="Angsana New" w:hAnsi="Angsana New"/>
          <w:sz w:val="28"/>
          <w:szCs w:val="28"/>
        </w:rPr>
        <w:t xml:space="preserve"> </w:t>
      </w:r>
      <w:r w:rsidRPr="00E4284A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880"/>
        <w:gridCol w:w="900"/>
        <w:gridCol w:w="270"/>
        <w:gridCol w:w="1350"/>
        <w:gridCol w:w="270"/>
        <w:gridCol w:w="900"/>
        <w:gridCol w:w="270"/>
        <w:gridCol w:w="1080"/>
        <w:gridCol w:w="270"/>
        <w:gridCol w:w="990"/>
      </w:tblGrid>
      <w:tr w:rsidR="00BF2EA0" w:rsidRPr="003B2DFD" w14:paraId="67DDF198" w14:textId="77777777" w:rsidTr="003B2DFD">
        <w:trPr>
          <w:tblHeader/>
        </w:trPr>
        <w:tc>
          <w:tcPr>
            <w:tcW w:w="2880" w:type="dxa"/>
          </w:tcPr>
          <w:p w14:paraId="082371D2" w14:textId="77777777" w:rsidR="00BF2EA0" w:rsidRPr="003B2DFD" w:rsidRDefault="00BF2EA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300" w:type="dxa"/>
            <w:gridSpan w:val="9"/>
            <w:tcBorders>
              <w:bottom w:val="single" w:sz="4" w:space="0" w:color="auto"/>
            </w:tcBorders>
          </w:tcPr>
          <w:p w14:paraId="52D24640" w14:textId="3D2586EF" w:rsidR="00BF2EA0" w:rsidRPr="003B2DFD" w:rsidRDefault="00BF2EA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2DFD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7F62E2" w:rsidRPr="003B2DFD" w14:paraId="561D054D" w14:textId="77777777" w:rsidTr="003B2DFD">
        <w:trPr>
          <w:tblHeader/>
        </w:trPr>
        <w:tc>
          <w:tcPr>
            <w:tcW w:w="2880" w:type="dxa"/>
          </w:tcPr>
          <w:p w14:paraId="740DAA1E" w14:textId="77777777" w:rsidR="007F62E2" w:rsidRPr="003B2DFD" w:rsidRDefault="007F62E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B442A3F" w14:textId="77777777" w:rsidR="007F62E2" w:rsidRPr="003B2DFD" w:rsidRDefault="007F62E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1159BB7" w14:textId="77777777" w:rsidR="007F62E2" w:rsidRPr="003B2DFD" w:rsidRDefault="007F62E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22B17C16" w14:textId="77777777" w:rsidR="007F62E2" w:rsidRPr="003B2DFD" w:rsidRDefault="007F62E2" w:rsidP="007F62E2">
            <w:pPr>
              <w:tabs>
                <w:tab w:val="clear" w:pos="227"/>
                <w:tab w:val="clear" w:pos="907"/>
                <w:tab w:val="left" w:pos="0"/>
                <w:tab w:val="left" w:pos="1062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B2DFD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ผลกระทบจาก</w:t>
            </w:r>
          </w:p>
          <w:p w14:paraId="0DF21FA1" w14:textId="77777777" w:rsidR="007F62E2" w:rsidRPr="003B2DFD" w:rsidRDefault="007F62E2" w:rsidP="007F62E2">
            <w:pPr>
              <w:tabs>
                <w:tab w:val="clear" w:pos="227"/>
                <w:tab w:val="clear" w:pos="907"/>
                <w:tab w:val="left" w:pos="1062"/>
              </w:tabs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B2DFD">
              <w:rPr>
                <w:rFonts w:asciiTheme="majorBidi" w:hAnsiTheme="majorBidi" w:cstheme="majorBidi"/>
                <w:sz w:val="26"/>
                <w:szCs w:val="26"/>
                <w:cs/>
              </w:rPr>
              <w:t>การนำมาตรฐาน</w:t>
            </w:r>
          </w:p>
          <w:p w14:paraId="1CB4097B" w14:textId="77777777" w:rsidR="007F62E2" w:rsidRPr="003B2DFD" w:rsidRDefault="007F62E2" w:rsidP="007F62E2">
            <w:pPr>
              <w:tabs>
                <w:tab w:val="clear" w:pos="227"/>
                <w:tab w:val="clear" w:pos="907"/>
                <w:tab w:val="left" w:pos="1062"/>
              </w:tabs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B2DFD">
              <w:rPr>
                <w:rFonts w:asciiTheme="majorBidi" w:hAnsiTheme="majorBidi" w:cstheme="majorBidi"/>
                <w:sz w:val="26"/>
                <w:szCs w:val="26"/>
                <w:cs/>
              </w:rPr>
              <w:t>การรายงาน</w:t>
            </w:r>
          </w:p>
          <w:p w14:paraId="41DC6AAE" w14:textId="77777777" w:rsidR="007F62E2" w:rsidRPr="003B2DFD" w:rsidRDefault="007F62E2" w:rsidP="007F62E2">
            <w:pPr>
              <w:tabs>
                <w:tab w:val="clear" w:pos="227"/>
                <w:tab w:val="clear" w:pos="907"/>
                <w:tab w:val="left" w:pos="1062"/>
              </w:tabs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B2DFD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ทางการเงินใหม่</w:t>
            </w:r>
          </w:p>
          <w:p w14:paraId="3FF57B7D" w14:textId="77777777" w:rsidR="007F62E2" w:rsidRPr="003B2DFD" w:rsidRDefault="007F62E2" w:rsidP="007F62E2">
            <w:pPr>
              <w:tabs>
                <w:tab w:val="clear" w:pos="227"/>
                <w:tab w:val="clear" w:pos="907"/>
                <w:tab w:val="left" w:pos="1062"/>
              </w:tabs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B2DFD">
              <w:rPr>
                <w:rFonts w:asciiTheme="majorBidi" w:hAnsiTheme="majorBidi" w:cstheme="majorBidi"/>
                <w:sz w:val="26"/>
                <w:szCs w:val="26"/>
                <w:cs/>
              </w:rPr>
              <w:t>มาถือปฏิบัติ</w:t>
            </w:r>
          </w:p>
          <w:p w14:paraId="05037362" w14:textId="65ACB3AF" w:rsidR="007F62E2" w:rsidRPr="003B2DFD" w:rsidRDefault="007F62E2" w:rsidP="007F62E2">
            <w:pPr>
              <w:tabs>
                <w:tab w:val="clear" w:pos="227"/>
                <w:tab w:val="clear" w:pos="907"/>
                <w:tab w:val="left" w:pos="0"/>
                <w:tab w:val="left" w:pos="1062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2DFD">
              <w:rPr>
                <w:rFonts w:asciiTheme="majorBidi" w:hAnsiTheme="majorBidi" w:cstheme="majorBidi"/>
                <w:sz w:val="26"/>
                <w:szCs w:val="26"/>
                <w:cs/>
              </w:rPr>
              <w:t>(หมายเหตุ</w:t>
            </w:r>
            <w:r w:rsidRPr="003B2DFD">
              <w:rPr>
                <w:rFonts w:asciiTheme="majorBidi" w:hAnsiTheme="majorBidi" w:cstheme="majorBidi"/>
                <w:sz w:val="26"/>
                <w:szCs w:val="26"/>
              </w:rPr>
              <w:t xml:space="preserve"> 4.2</w:t>
            </w:r>
            <w:r w:rsidR="00963752" w:rsidRPr="003B2DF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06E170B" w14:textId="77777777" w:rsidR="007F62E2" w:rsidRPr="003B2DFD" w:rsidRDefault="007F62E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</w:tcBorders>
          </w:tcPr>
          <w:p w14:paraId="4A76F3C9" w14:textId="06EB6043" w:rsidR="007F62E2" w:rsidRPr="003B2DFD" w:rsidRDefault="007F62E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0734A59" w14:textId="77777777" w:rsidR="007F62E2" w:rsidRPr="003B2DFD" w:rsidRDefault="007F62E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1F81A7C" w14:textId="77777777" w:rsidR="007F62E2" w:rsidRPr="003B2DFD" w:rsidRDefault="007F62E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F62E2" w:rsidRPr="003B2DFD" w14:paraId="633B692A" w14:textId="77777777" w:rsidTr="003B2DFD">
        <w:trPr>
          <w:tblHeader/>
        </w:trPr>
        <w:tc>
          <w:tcPr>
            <w:tcW w:w="2880" w:type="dxa"/>
          </w:tcPr>
          <w:p w14:paraId="0944CA71" w14:textId="77777777" w:rsidR="007F62E2" w:rsidRPr="003B2DFD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2F16F53E" w14:textId="77777777" w:rsidR="007F62E2" w:rsidRPr="003B2DFD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ECB1B1A" w14:textId="77777777" w:rsidR="007F62E2" w:rsidRPr="003B2DFD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70DB642C" w14:textId="77777777" w:rsidR="007F62E2" w:rsidRPr="003B2DFD" w:rsidRDefault="007F62E2" w:rsidP="007F62E2">
            <w:pPr>
              <w:tabs>
                <w:tab w:val="clear" w:pos="227"/>
                <w:tab w:val="clear" w:pos="907"/>
                <w:tab w:val="left" w:pos="0"/>
                <w:tab w:val="left" w:pos="1062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B9EE0E0" w14:textId="77777777" w:rsidR="007F62E2" w:rsidRPr="003B2DFD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0925B2A4" w14:textId="436D30A9" w:rsidR="007F62E2" w:rsidRPr="003B2DFD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2DFD">
              <w:rPr>
                <w:rFonts w:asciiTheme="majorBidi" w:hAnsiTheme="majorBidi" w:cstheme="majorBidi"/>
                <w:sz w:val="26"/>
                <w:szCs w:val="26"/>
                <w:cs/>
              </w:rPr>
              <w:t>บันทึกเป็น (ค่าใช้จ่าย) รายได้ใน</w:t>
            </w:r>
          </w:p>
        </w:tc>
        <w:tc>
          <w:tcPr>
            <w:tcW w:w="270" w:type="dxa"/>
          </w:tcPr>
          <w:p w14:paraId="0642F913" w14:textId="77777777" w:rsidR="007F62E2" w:rsidRPr="003B2DFD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525A09EB" w14:textId="77777777" w:rsidR="007F62E2" w:rsidRPr="003B2DFD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F62E2" w:rsidRPr="003B2DFD" w14:paraId="23B45903" w14:textId="77777777" w:rsidTr="003B2DFD">
        <w:trPr>
          <w:tblHeader/>
        </w:trPr>
        <w:tc>
          <w:tcPr>
            <w:tcW w:w="2880" w:type="dxa"/>
          </w:tcPr>
          <w:p w14:paraId="55110952" w14:textId="77777777" w:rsidR="007F62E2" w:rsidRPr="003B2DFD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5AE4C68" w14:textId="3AF3A064" w:rsidR="007F62E2" w:rsidRPr="003B2DFD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B2DF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3B2DF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3B2DFD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14:paraId="56639D91" w14:textId="77777777" w:rsidR="007F62E2" w:rsidRPr="003B2DFD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Merge/>
            <w:tcBorders>
              <w:bottom w:val="single" w:sz="4" w:space="0" w:color="auto"/>
            </w:tcBorders>
          </w:tcPr>
          <w:p w14:paraId="56826CFC" w14:textId="16FA5ADD" w:rsidR="007F62E2" w:rsidRPr="003B2DFD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4AB6052D" w14:textId="54A4EF70" w:rsidR="007F62E2" w:rsidRPr="003B2DFD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517D1E" w14:textId="7ACA6DCE" w:rsidR="007F62E2" w:rsidRPr="003B2DFD" w:rsidRDefault="00905AB0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</w:t>
            </w:r>
            <w:r w:rsidR="007F62E2" w:rsidRPr="003B2DFD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</w:p>
          <w:p w14:paraId="7139BC44" w14:textId="167905E1" w:rsidR="007F62E2" w:rsidRPr="003B2DFD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2DFD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EF86AC6" w14:textId="77777777" w:rsidR="007F62E2" w:rsidRPr="003B2DFD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250154" w14:textId="2885BCD0" w:rsidR="007F62E2" w:rsidRPr="003B2DFD" w:rsidRDefault="007F62E2" w:rsidP="003B2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2DFD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กำไรขาดทุนเบ็ดเสร็จอื่นสำหรับงวด</w:t>
            </w:r>
          </w:p>
        </w:tc>
        <w:tc>
          <w:tcPr>
            <w:tcW w:w="270" w:type="dxa"/>
            <w:vAlign w:val="bottom"/>
          </w:tcPr>
          <w:p w14:paraId="45B0AD5C" w14:textId="77777777" w:rsidR="007F62E2" w:rsidRPr="003B2DFD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5F784F4" w14:textId="45EA7017" w:rsidR="007F62E2" w:rsidRPr="003B2DFD" w:rsidRDefault="00197AB4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B2DFD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3B2DF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="007F62E2" w:rsidRPr="003B2DFD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7F62E2" w:rsidRPr="003B2DFD" w14:paraId="128B7304" w14:textId="77777777" w:rsidTr="003B2DFD">
        <w:tc>
          <w:tcPr>
            <w:tcW w:w="2880" w:type="dxa"/>
          </w:tcPr>
          <w:p w14:paraId="58C78FCC" w14:textId="77777777" w:rsidR="007F62E2" w:rsidRPr="003B2DFD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3B2DFD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AE4586D" w14:textId="77777777" w:rsidR="007F62E2" w:rsidRPr="003B2DFD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5170E9" w14:textId="77777777" w:rsidR="007F62E2" w:rsidRPr="003B2DFD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A655756" w14:textId="77777777" w:rsidR="007F62E2" w:rsidRPr="003B2DFD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5214D34" w14:textId="649BDC75" w:rsidR="007F62E2" w:rsidRPr="003B2DFD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99B8442" w14:textId="77777777" w:rsidR="007F62E2" w:rsidRPr="003B2DFD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E2D8C94" w14:textId="77777777" w:rsidR="007F62E2" w:rsidRPr="003B2DFD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476D0E0" w14:textId="77777777" w:rsidR="007F62E2" w:rsidRPr="003B2DFD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D37E34F" w14:textId="77777777" w:rsidR="007F62E2" w:rsidRPr="003B2DFD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41847E8" w14:textId="77777777" w:rsidR="007F62E2" w:rsidRPr="003B2DFD" w:rsidRDefault="007F62E2" w:rsidP="007F6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E2CE5" w:rsidRPr="003B2DFD" w14:paraId="42857F91" w14:textId="77777777" w:rsidTr="00800574">
        <w:tc>
          <w:tcPr>
            <w:tcW w:w="2880" w:type="dxa"/>
          </w:tcPr>
          <w:p w14:paraId="0AC80ADE" w14:textId="77777777" w:rsidR="002E2CE5" w:rsidRPr="003B2DFD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3B2D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5592C8" w14:textId="110D8DCD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DF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48,876</w:t>
            </w:r>
          </w:p>
        </w:tc>
        <w:tc>
          <w:tcPr>
            <w:tcW w:w="270" w:type="dxa"/>
            <w:vAlign w:val="bottom"/>
          </w:tcPr>
          <w:p w14:paraId="7A025AF4" w14:textId="77777777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6DFAAD8" w14:textId="023CDF79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DFD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8ECDBF8" w14:textId="2CD4481F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1BFA6B6" w14:textId="704079ED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(9,147)</w:t>
            </w:r>
          </w:p>
        </w:tc>
        <w:tc>
          <w:tcPr>
            <w:tcW w:w="270" w:type="dxa"/>
            <w:vAlign w:val="bottom"/>
          </w:tcPr>
          <w:p w14:paraId="106B8A5B" w14:textId="77777777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8A790AA" w14:textId="74926BA9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F6587CD" w14:textId="77777777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517863D" w14:textId="30392842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39,729</w:t>
            </w:r>
          </w:p>
        </w:tc>
      </w:tr>
      <w:tr w:rsidR="002E2CE5" w:rsidRPr="003B2DFD" w14:paraId="0CEED4F4" w14:textId="77777777" w:rsidTr="00800574">
        <w:tc>
          <w:tcPr>
            <w:tcW w:w="2880" w:type="dxa"/>
          </w:tcPr>
          <w:p w14:paraId="342BF794" w14:textId="16634889" w:rsidR="002E2CE5" w:rsidRPr="003B2DFD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B2D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การปรับมูลค่ายุติธรรมของสินทรัพย์</w:t>
            </w:r>
          </w:p>
          <w:p w14:paraId="6E7D1D92" w14:textId="54D71A5D" w:rsidR="002E2CE5" w:rsidRPr="003B2DFD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B2D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   ทางการเงิน</w:t>
            </w:r>
            <w:r w:rsidR="00824765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ที่</w:t>
            </w:r>
            <w:r w:rsidRPr="003B2D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วัดมูลค่ายุติธรรม</w:t>
            </w:r>
          </w:p>
          <w:p w14:paraId="06F2F221" w14:textId="6B0E25CC" w:rsidR="002E2CE5" w:rsidRPr="003B2DFD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pacing w:val="-4"/>
                <w:sz w:val="26"/>
                <w:szCs w:val="26"/>
                <w:cs/>
              </w:rPr>
            </w:pPr>
            <w:r w:rsidRPr="003B2D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   ผ่าน</w:t>
            </w:r>
            <w:r w:rsidRPr="003B2DFD">
              <w:rPr>
                <w:rFonts w:asciiTheme="majorBidi" w:eastAsia="Cordia New" w:hAnsiTheme="majorBidi" w:cstheme="majorBidi"/>
                <w:spacing w:val="-4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0D7C2" w14:textId="77777777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313F9E9A" w14:textId="75421147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DF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92</w:t>
            </w:r>
          </w:p>
        </w:tc>
        <w:tc>
          <w:tcPr>
            <w:tcW w:w="270" w:type="dxa"/>
            <w:vAlign w:val="bottom"/>
          </w:tcPr>
          <w:p w14:paraId="062F6657" w14:textId="77777777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1F3A0D1" w14:textId="7B171C00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DFD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0B43FC7" w14:textId="2DAA1BA7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DFF9A39" w14:textId="1BCA3B2E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1CC49F5" w14:textId="77777777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84D06F6" w14:textId="77777777" w:rsidR="002E2CE5" w:rsidRDefault="002E2CE5" w:rsidP="0080057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753E2041" w14:textId="7E10EE7E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(92)</w:t>
            </w:r>
          </w:p>
        </w:tc>
        <w:tc>
          <w:tcPr>
            <w:tcW w:w="270" w:type="dxa"/>
            <w:vAlign w:val="bottom"/>
          </w:tcPr>
          <w:p w14:paraId="6B685F29" w14:textId="77777777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E17AA59" w14:textId="6A9A63E3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2E2CE5" w:rsidRPr="003B2DFD" w14:paraId="0EA86D60" w14:textId="77777777" w:rsidTr="00800574">
        <w:tc>
          <w:tcPr>
            <w:tcW w:w="2880" w:type="dxa"/>
          </w:tcPr>
          <w:p w14:paraId="14DEB4C2" w14:textId="3B091B3E" w:rsidR="002E2CE5" w:rsidRPr="003B2DFD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B2D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การปรับมูลค่ายุติธรรมของสินทรัพย์</w:t>
            </w:r>
          </w:p>
          <w:p w14:paraId="6766DE88" w14:textId="5B1B4B95" w:rsidR="002E2CE5" w:rsidRPr="003B2DFD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B2D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   ทางการเงิน</w:t>
            </w:r>
            <w:r w:rsidR="00824765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ที่</w:t>
            </w:r>
            <w:r w:rsidRPr="003B2D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วัดมูลค่ายุติธรรม</w:t>
            </w:r>
          </w:p>
          <w:p w14:paraId="63F6ED88" w14:textId="04FA0107" w:rsidR="002E2CE5" w:rsidRPr="003B2DFD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pacing w:val="-4"/>
                <w:sz w:val="26"/>
                <w:szCs w:val="26"/>
                <w:cs/>
              </w:rPr>
            </w:pPr>
            <w:r w:rsidRPr="003B2DFD">
              <w:rPr>
                <w:rFonts w:asciiTheme="majorBidi" w:eastAsia="Cordia New" w:hAnsiTheme="majorBidi" w:cstheme="majorBidi"/>
                <w:spacing w:val="-4"/>
                <w:sz w:val="26"/>
                <w:szCs w:val="26"/>
                <w:cs/>
              </w:rPr>
              <w:t xml:space="preserve">   ผ่าน</w:t>
            </w:r>
            <w:r w:rsidRPr="003B2D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03754B" w14:textId="46422D0C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DFD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6B76D88" w14:textId="77777777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5F19F1F" w14:textId="34221A3C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DFD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1724240" w14:textId="77777777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FF6EF14" w14:textId="77777777" w:rsidR="002E2CE5" w:rsidRDefault="002E2CE5" w:rsidP="0080057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76470DB" w14:textId="7F3EB684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298</w:t>
            </w:r>
          </w:p>
        </w:tc>
        <w:tc>
          <w:tcPr>
            <w:tcW w:w="270" w:type="dxa"/>
            <w:vAlign w:val="bottom"/>
          </w:tcPr>
          <w:p w14:paraId="634A7911" w14:textId="77777777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3ECE782" w14:textId="77777777" w:rsidR="002E2CE5" w:rsidRDefault="002E2CE5" w:rsidP="0080057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3B137697" w14:textId="527A1BF3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4B94A88" w14:textId="77777777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18F1C2F" w14:textId="77777777" w:rsidR="002E2CE5" w:rsidRDefault="002E2CE5" w:rsidP="0080057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036D2EC8" w14:textId="5A3907EC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298</w:t>
            </w:r>
          </w:p>
        </w:tc>
      </w:tr>
      <w:tr w:rsidR="002E2CE5" w:rsidRPr="003B2DFD" w14:paraId="59C9AA31" w14:textId="77777777" w:rsidTr="00800574">
        <w:tc>
          <w:tcPr>
            <w:tcW w:w="2880" w:type="dxa"/>
          </w:tcPr>
          <w:p w14:paraId="167BBA5D" w14:textId="77777777" w:rsidR="002E2CE5" w:rsidRPr="003B2DFD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B2D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เงินสำรองสำหรับเบี้ยประกันภัย</w:t>
            </w:r>
          </w:p>
          <w:p w14:paraId="23A94FB6" w14:textId="32636833" w:rsidR="002E2CE5" w:rsidRPr="003B2DFD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B2D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   ที่ยังไม่ถือเป็นรายได้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3CF5C" w14:textId="220DCB3A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DF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16,663</w:t>
            </w:r>
          </w:p>
        </w:tc>
        <w:tc>
          <w:tcPr>
            <w:tcW w:w="270" w:type="dxa"/>
            <w:vAlign w:val="bottom"/>
          </w:tcPr>
          <w:p w14:paraId="38AF19CB" w14:textId="77777777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4D14186" w14:textId="033B37F4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DFD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D16D8E2" w14:textId="2A6D793F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08B357C" w14:textId="58F1C233" w:rsidR="002E2CE5" w:rsidRPr="003B2DFD" w:rsidRDefault="002E2CE5" w:rsidP="00800574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(6,050)</w:t>
            </w:r>
          </w:p>
        </w:tc>
        <w:tc>
          <w:tcPr>
            <w:tcW w:w="270" w:type="dxa"/>
            <w:vAlign w:val="bottom"/>
          </w:tcPr>
          <w:p w14:paraId="078FB8A8" w14:textId="77777777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FABBA02" w14:textId="4DB3F3B8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A0BA24F" w14:textId="77777777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B5EAAC2" w14:textId="0B99C7D8" w:rsidR="002E2CE5" w:rsidRPr="003B2DFD" w:rsidRDefault="002E2CE5" w:rsidP="00800574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10,613</w:t>
            </w:r>
          </w:p>
        </w:tc>
      </w:tr>
      <w:tr w:rsidR="002E2CE5" w:rsidRPr="003B2DFD" w14:paraId="0A2BD77D" w14:textId="77777777" w:rsidTr="00800574">
        <w:trPr>
          <w:trHeight w:val="720"/>
        </w:trPr>
        <w:tc>
          <w:tcPr>
            <w:tcW w:w="2880" w:type="dxa"/>
          </w:tcPr>
          <w:p w14:paraId="28931236" w14:textId="77777777" w:rsidR="002E2CE5" w:rsidRPr="003B2DFD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B2D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สำรองค่าสินไหมทดแทนที่เกิดขึ้นแล้ว</w:t>
            </w:r>
          </w:p>
          <w:p w14:paraId="2D2E777D" w14:textId="047D7F35" w:rsidR="002E2CE5" w:rsidRPr="003B2DFD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B2D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   แต่ยังไม่ได้รับรายงาน </w:t>
            </w:r>
            <w:r w:rsidRPr="003B2DFD">
              <w:rPr>
                <w:rFonts w:asciiTheme="majorBidi" w:eastAsia="Cordia New" w:hAnsiTheme="majorBidi" w:cstheme="majorBidi"/>
                <w:sz w:val="26"/>
                <w:szCs w:val="26"/>
              </w:rPr>
              <w:t>(IBNR)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AB007" w14:textId="209B3887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DF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5,391</w:t>
            </w:r>
          </w:p>
        </w:tc>
        <w:tc>
          <w:tcPr>
            <w:tcW w:w="270" w:type="dxa"/>
            <w:vAlign w:val="bottom"/>
          </w:tcPr>
          <w:p w14:paraId="53652589" w14:textId="77777777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E8BD54A" w14:textId="571D45E5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DFD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12FF088" w14:textId="2ACB9124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72B7224" w14:textId="25944F76" w:rsidR="002E2CE5" w:rsidRPr="003B2DFD" w:rsidRDefault="002E2CE5" w:rsidP="00800574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359</w:t>
            </w:r>
          </w:p>
        </w:tc>
        <w:tc>
          <w:tcPr>
            <w:tcW w:w="270" w:type="dxa"/>
            <w:vAlign w:val="bottom"/>
          </w:tcPr>
          <w:p w14:paraId="78C695A8" w14:textId="77777777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5685247" w14:textId="45B918DD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E295E8F" w14:textId="77777777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41D7C06" w14:textId="68FBBC8F" w:rsidR="002E2CE5" w:rsidRPr="003B2DFD" w:rsidRDefault="002E2CE5" w:rsidP="00800574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5,750</w:t>
            </w:r>
          </w:p>
        </w:tc>
      </w:tr>
      <w:tr w:rsidR="002E2CE5" w:rsidRPr="003B2DFD" w14:paraId="458BC132" w14:textId="77777777" w:rsidTr="00800574">
        <w:tc>
          <w:tcPr>
            <w:tcW w:w="2880" w:type="dxa"/>
          </w:tcPr>
          <w:p w14:paraId="7667800A" w14:textId="77777777" w:rsidR="002E2CE5" w:rsidRPr="003B2DFD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pacing w:val="-4"/>
                <w:sz w:val="26"/>
                <w:szCs w:val="26"/>
              </w:rPr>
            </w:pPr>
            <w:r w:rsidRPr="003B2DFD">
              <w:rPr>
                <w:rFonts w:asciiTheme="majorBidi" w:eastAsia="Cordia New" w:hAnsiTheme="majorBidi" w:cstheme="majorBidi"/>
                <w:spacing w:val="-4"/>
                <w:sz w:val="26"/>
                <w:szCs w:val="26"/>
                <w:cs/>
              </w:rPr>
              <w:t>สำรองค่าใช้จ่ายในการจัดการ</w:t>
            </w:r>
            <w:r w:rsidRPr="003B2DFD">
              <w:rPr>
                <w:rFonts w:asciiTheme="majorBidi" w:eastAsia="Cordia New" w:hAnsiTheme="majorBidi" w:cstheme="majorBidi"/>
                <w:spacing w:val="-4"/>
                <w:sz w:val="26"/>
                <w:szCs w:val="26"/>
              </w:rPr>
              <w:t xml:space="preserve">  </w:t>
            </w:r>
            <w:r w:rsidRPr="003B2DFD">
              <w:rPr>
                <w:rFonts w:asciiTheme="majorBidi" w:eastAsia="Cordia New" w:hAnsiTheme="majorBidi" w:cstheme="majorBidi"/>
                <w:spacing w:val="-4"/>
                <w:sz w:val="26"/>
                <w:szCs w:val="26"/>
                <w:cs/>
              </w:rPr>
              <w:t xml:space="preserve">  </w:t>
            </w:r>
          </w:p>
          <w:p w14:paraId="60A7B712" w14:textId="52EC9C65" w:rsidR="002E2CE5" w:rsidRPr="003B2DFD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pacing w:val="-4"/>
                <w:sz w:val="26"/>
                <w:szCs w:val="26"/>
                <w:cs/>
              </w:rPr>
            </w:pPr>
            <w:r w:rsidRPr="003B2DFD">
              <w:rPr>
                <w:rFonts w:asciiTheme="majorBidi" w:eastAsia="Cordia New" w:hAnsiTheme="majorBidi" w:cstheme="majorBidi"/>
                <w:spacing w:val="-4"/>
                <w:sz w:val="26"/>
                <w:szCs w:val="26"/>
                <w:cs/>
              </w:rPr>
              <w:t xml:space="preserve">   สินไหมทดแทนที่ยังไม่ได้จัดสรร </w:t>
            </w:r>
            <w:r w:rsidRPr="003B2DFD">
              <w:rPr>
                <w:rFonts w:asciiTheme="majorBidi" w:eastAsia="Cordia New" w:hAnsiTheme="majorBidi" w:cstheme="majorBidi"/>
                <w:spacing w:val="-4"/>
                <w:sz w:val="26"/>
                <w:szCs w:val="26"/>
                <w:cs/>
              </w:rPr>
              <w:br/>
              <w:t xml:space="preserve">   </w:t>
            </w:r>
            <w:r w:rsidRPr="003B2DFD">
              <w:rPr>
                <w:rFonts w:asciiTheme="majorBidi" w:eastAsia="Cordia New" w:hAnsiTheme="majorBidi" w:cstheme="majorBidi"/>
                <w:spacing w:val="-4"/>
                <w:sz w:val="26"/>
                <w:szCs w:val="26"/>
              </w:rPr>
              <w:t>(ULAE)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70EB9" w14:textId="23E52E5E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DF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2,513</w:t>
            </w:r>
          </w:p>
        </w:tc>
        <w:tc>
          <w:tcPr>
            <w:tcW w:w="270" w:type="dxa"/>
            <w:vAlign w:val="bottom"/>
          </w:tcPr>
          <w:p w14:paraId="2D0954F9" w14:textId="77777777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3215C67" w14:textId="21D94C15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DFD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E6C993C" w14:textId="35824F1A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73F7E52" w14:textId="1C7DB7D5" w:rsidR="002E2CE5" w:rsidRPr="003B2DFD" w:rsidRDefault="002E2CE5" w:rsidP="00800574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461</w:t>
            </w:r>
          </w:p>
        </w:tc>
        <w:tc>
          <w:tcPr>
            <w:tcW w:w="270" w:type="dxa"/>
            <w:vAlign w:val="bottom"/>
          </w:tcPr>
          <w:p w14:paraId="49DDDC71" w14:textId="77777777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F5EADEB" w14:textId="1E021FDA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E430C87" w14:textId="77777777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D44700E" w14:textId="528CADE2" w:rsidR="002E2CE5" w:rsidRPr="003B2DFD" w:rsidRDefault="002E2CE5" w:rsidP="00800574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2,974</w:t>
            </w:r>
          </w:p>
        </w:tc>
      </w:tr>
      <w:tr w:rsidR="002E2CE5" w:rsidRPr="003B2DFD" w14:paraId="0EC3E3EB" w14:textId="77777777" w:rsidTr="00800574">
        <w:tc>
          <w:tcPr>
            <w:tcW w:w="2880" w:type="dxa"/>
          </w:tcPr>
          <w:p w14:paraId="1D7F7B99" w14:textId="77777777" w:rsidR="002E2CE5" w:rsidRPr="003B2DFD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right="-108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3B2D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B56DA8" w14:textId="4CFF9A09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DF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1,363</w:t>
            </w:r>
          </w:p>
        </w:tc>
        <w:tc>
          <w:tcPr>
            <w:tcW w:w="270" w:type="dxa"/>
            <w:vAlign w:val="bottom"/>
          </w:tcPr>
          <w:p w14:paraId="591E1434" w14:textId="77777777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59D651E" w14:textId="180B4D6B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DFD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13C8E09" w14:textId="11E2D1F5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B21DE77" w14:textId="79F7A013" w:rsidR="002E2CE5" w:rsidRPr="003B2DFD" w:rsidRDefault="002E2CE5" w:rsidP="00800574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132</w:t>
            </w:r>
          </w:p>
        </w:tc>
        <w:tc>
          <w:tcPr>
            <w:tcW w:w="270" w:type="dxa"/>
            <w:vAlign w:val="bottom"/>
          </w:tcPr>
          <w:p w14:paraId="7D6043FB" w14:textId="77777777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11D02B2" w14:textId="2BC4E51A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0FD5317" w14:textId="77777777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169468A" w14:textId="3B95D503" w:rsidR="002E2CE5" w:rsidRPr="003B2DFD" w:rsidRDefault="002E2CE5" w:rsidP="00800574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1,495</w:t>
            </w:r>
          </w:p>
        </w:tc>
      </w:tr>
      <w:tr w:rsidR="002E2CE5" w:rsidRPr="003B2DFD" w14:paraId="151492A7" w14:textId="77777777" w:rsidTr="00800574">
        <w:tc>
          <w:tcPr>
            <w:tcW w:w="2880" w:type="dxa"/>
          </w:tcPr>
          <w:p w14:paraId="0C0B6DCD" w14:textId="77777777" w:rsidR="002E2CE5" w:rsidRPr="003B2DFD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3B2D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ขาดทุนสะสมทางภาษี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800EE1" w14:textId="1C7C5106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DF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36,314</w:t>
            </w:r>
          </w:p>
        </w:tc>
        <w:tc>
          <w:tcPr>
            <w:tcW w:w="270" w:type="dxa"/>
            <w:vAlign w:val="bottom"/>
          </w:tcPr>
          <w:p w14:paraId="1DAF6519" w14:textId="77777777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9C8538D" w14:textId="086EAA1F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DFD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4C78ED1" w14:textId="423D03D1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BEA52F" w14:textId="7E19A143" w:rsidR="002E2CE5" w:rsidRPr="003B2DFD" w:rsidRDefault="002E2CE5" w:rsidP="00800574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AD3AF37" w14:textId="77777777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F5967B" w14:textId="384C8AFD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99A9F14" w14:textId="77777777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D56872" w14:textId="6B7CEB4B" w:rsidR="002E2CE5" w:rsidRPr="003B2DFD" w:rsidRDefault="002E2CE5" w:rsidP="00800574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36,314</w:t>
            </w:r>
          </w:p>
        </w:tc>
      </w:tr>
      <w:tr w:rsidR="002E2CE5" w:rsidRPr="003B2DFD" w14:paraId="26D7D092" w14:textId="77777777" w:rsidTr="00800574">
        <w:tc>
          <w:tcPr>
            <w:tcW w:w="2880" w:type="dxa"/>
          </w:tcPr>
          <w:p w14:paraId="514AD976" w14:textId="77777777" w:rsidR="002E2CE5" w:rsidRPr="003B2DFD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3B2DFD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F855C52" w14:textId="4C424E37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2DF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111,212</w:t>
            </w:r>
          </w:p>
        </w:tc>
        <w:tc>
          <w:tcPr>
            <w:tcW w:w="270" w:type="dxa"/>
            <w:vAlign w:val="bottom"/>
          </w:tcPr>
          <w:p w14:paraId="0820F8B2" w14:textId="77777777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345446" w14:textId="19801BFB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DFD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A338CDA" w14:textId="553A0DE8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AF89F2" w14:textId="325B7EDA" w:rsidR="002E2CE5" w:rsidRPr="003B2DFD" w:rsidRDefault="002E2CE5" w:rsidP="0080057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(13,947)</w:t>
            </w:r>
          </w:p>
        </w:tc>
        <w:tc>
          <w:tcPr>
            <w:tcW w:w="270" w:type="dxa"/>
            <w:vAlign w:val="bottom"/>
          </w:tcPr>
          <w:p w14:paraId="374BE168" w14:textId="77777777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131A1C" w14:textId="7B1E4C88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(92)</w:t>
            </w:r>
          </w:p>
        </w:tc>
        <w:tc>
          <w:tcPr>
            <w:tcW w:w="270" w:type="dxa"/>
            <w:vAlign w:val="bottom"/>
          </w:tcPr>
          <w:p w14:paraId="78DDA160" w14:textId="77777777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84CDCB" w14:textId="546AE75B" w:rsidR="002E2CE5" w:rsidRPr="003B2DFD" w:rsidRDefault="002E2CE5" w:rsidP="0080057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97,173</w:t>
            </w:r>
          </w:p>
        </w:tc>
      </w:tr>
      <w:tr w:rsidR="002E2CE5" w:rsidRPr="003B2DFD" w14:paraId="0375DBC7" w14:textId="77777777" w:rsidTr="00800574">
        <w:tc>
          <w:tcPr>
            <w:tcW w:w="2880" w:type="dxa"/>
          </w:tcPr>
          <w:p w14:paraId="67182F19" w14:textId="77777777" w:rsidR="002E2CE5" w:rsidRPr="003B2DFD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D3C34D" w14:textId="77777777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FF161E5" w14:textId="77777777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EC1F5E" w14:textId="77777777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7F8260E" w14:textId="0591D6DA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5D8D30F" w14:textId="77777777" w:rsidR="002E2CE5" w:rsidRPr="003B2DFD" w:rsidRDefault="002E2CE5" w:rsidP="0080057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A25B679" w14:textId="77777777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3D6197F" w14:textId="77777777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79CF94C" w14:textId="77777777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C14C27C" w14:textId="77777777" w:rsidR="002E2CE5" w:rsidRPr="003B2DFD" w:rsidRDefault="002E2CE5" w:rsidP="0080057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E2CE5" w:rsidRPr="003B2DFD" w14:paraId="2F897C60" w14:textId="77777777" w:rsidTr="00800574">
        <w:tc>
          <w:tcPr>
            <w:tcW w:w="2880" w:type="dxa"/>
          </w:tcPr>
          <w:p w14:paraId="1848F747" w14:textId="4342AF19" w:rsidR="002E2CE5" w:rsidRPr="003B2DFD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</w:pPr>
            <w:r w:rsidRPr="003B2DFD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4310FF" w14:textId="77777777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D54160A" w14:textId="77777777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89CEFFD" w14:textId="77777777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1EFD4F0" w14:textId="6B7C3F80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8C8CDE9" w14:textId="77777777" w:rsidR="002E2CE5" w:rsidRPr="003B2DFD" w:rsidRDefault="002E2CE5" w:rsidP="0080057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A902B81" w14:textId="77777777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7E1AEC2" w14:textId="77777777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7FA197A" w14:textId="77777777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0B01E5B" w14:textId="77777777" w:rsidR="002E2CE5" w:rsidRPr="003B2DFD" w:rsidRDefault="002E2CE5" w:rsidP="0080057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E2CE5" w:rsidRPr="003B2DFD" w14:paraId="5196A66B" w14:textId="77777777" w:rsidTr="00800574">
        <w:tc>
          <w:tcPr>
            <w:tcW w:w="2880" w:type="dxa"/>
          </w:tcPr>
          <w:p w14:paraId="48753755" w14:textId="4DB6F7C6" w:rsidR="002E2CE5" w:rsidRPr="003B2DFD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  <w:r w:rsidRPr="003B2DFD">
              <w:rPr>
                <w:rFonts w:asciiTheme="majorBidi" w:eastAsia="Cordia New" w:hAnsiTheme="majorBidi" w:cstheme="majorBidi"/>
                <w:spacing w:val="-4"/>
                <w:sz w:val="26"/>
                <w:szCs w:val="26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D88428" w14:textId="2FCA6879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DF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(10,296)</w:t>
            </w:r>
          </w:p>
        </w:tc>
        <w:tc>
          <w:tcPr>
            <w:tcW w:w="270" w:type="dxa"/>
            <w:vAlign w:val="bottom"/>
          </w:tcPr>
          <w:p w14:paraId="00149097" w14:textId="77777777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0C21447" w14:textId="1AA1A373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DFD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452C8ED" w14:textId="57AF7255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6F2F021" w14:textId="243A61E8" w:rsidR="002E2CE5" w:rsidRPr="003B2DFD" w:rsidRDefault="002E2CE5" w:rsidP="0080057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91</w:t>
            </w:r>
          </w:p>
        </w:tc>
        <w:tc>
          <w:tcPr>
            <w:tcW w:w="270" w:type="dxa"/>
            <w:vAlign w:val="bottom"/>
          </w:tcPr>
          <w:p w14:paraId="10F31F7F" w14:textId="77777777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A0C0821" w14:textId="6ECABE92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AA0AE49" w14:textId="77777777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14AE743" w14:textId="72FDD734" w:rsidR="002E2CE5" w:rsidRPr="003B2DFD" w:rsidRDefault="002E2CE5" w:rsidP="00800574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(10,205)</w:t>
            </w:r>
          </w:p>
        </w:tc>
      </w:tr>
      <w:tr w:rsidR="002E2CE5" w:rsidRPr="003B2DFD" w14:paraId="62ADAD59" w14:textId="77777777" w:rsidTr="00800574">
        <w:tc>
          <w:tcPr>
            <w:tcW w:w="2880" w:type="dxa"/>
          </w:tcPr>
          <w:p w14:paraId="579BB0C5" w14:textId="77777777" w:rsidR="002E2CE5" w:rsidRPr="003B2DFD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B2D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การปรับมูลค่ายุติธรรมของสินทรัพย์</w:t>
            </w:r>
          </w:p>
          <w:p w14:paraId="0AD96823" w14:textId="412F7F40" w:rsidR="002E2CE5" w:rsidRPr="003B2DFD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B2D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   ทางการเงิน</w:t>
            </w:r>
            <w:r w:rsidR="00824765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ที่</w:t>
            </w:r>
            <w:r w:rsidRPr="003B2D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วัดมูลค่ายุติธรรม</w:t>
            </w:r>
          </w:p>
          <w:p w14:paraId="760AAAA5" w14:textId="517CAFC6" w:rsidR="002E2CE5" w:rsidRPr="003B2DFD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pacing w:val="-4"/>
                <w:sz w:val="26"/>
                <w:szCs w:val="26"/>
                <w:cs/>
              </w:rPr>
            </w:pPr>
            <w:r w:rsidRPr="003B2D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   ผ่าน</w:t>
            </w:r>
            <w:r w:rsidRPr="003B2DFD">
              <w:rPr>
                <w:rFonts w:asciiTheme="majorBidi" w:eastAsia="Cordia New" w:hAnsiTheme="majorBidi" w:cstheme="majorBidi"/>
                <w:spacing w:val="-4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9CFADB" w14:textId="77777777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124181D7" w14:textId="13505CF5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DF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61EDF5B" w14:textId="77777777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96BA67D" w14:textId="749C354D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DFD">
              <w:rPr>
                <w:rFonts w:asciiTheme="majorBidi" w:eastAsia="Cordia New" w:hAnsiTheme="majorBidi" w:cstheme="majorBidi"/>
                <w:sz w:val="26"/>
                <w:szCs w:val="26"/>
              </w:rPr>
              <w:t>(13,002)</w:t>
            </w:r>
          </w:p>
        </w:tc>
        <w:tc>
          <w:tcPr>
            <w:tcW w:w="270" w:type="dxa"/>
            <w:vAlign w:val="bottom"/>
          </w:tcPr>
          <w:p w14:paraId="51DEC9C6" w14:textId="77777777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EF8BE4" w14:textId="0F35E2F3" w:rsidR="002E2CE5" w:rsidRPr="003B2DFD" w:rsidRDefault="002E2CE5" w:rsidP="0080057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2D6974D" w14:textId="77777777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7726FB" w14:textId="21503DE6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175</w:t>
            </w:r>
          </w:p>
        </w:tc>
        <w:tc>
          <w:tcPr>
            <w:tcW w:w="270" w:type="dxa"/>
            <w:vAlign w:val="bottom"/>
          </w:tcPr>
          <w:p w14:paraId="5F1F6C5C" w14:textId="77777777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8CFC08" w14:textId="1E636E2F" w:rsidR="002E2CE5" w:rsidRPr="003B2DFD" w:rsidRDefault="002E2CE5" w:rsidP="00800574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(12,827)</w:t>
            </w:r>
          </w:p>
        </w:tc>
      </w:tr>
      <w:tr w:rsidR="002E2CE5" w:rsidRPr="003B2DFD" w14:paraId="3E92941D" w14:textId="77777777" w:rsidTr="00800574">
        <w:tc>
          <w:tcPr>
            <w:tcW w:w="2880" w:type="dxa"/>
          </w:tcPr>
          <w:p w14:paraId="46E74C8E" w14:textId="52A6C7B0" w:rsidR="002E2CE5" w:rsidRPr="003B2DFD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</w:pPr>
            <w:r w:rsidRPr="003B2DFD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270CB10" w14:textId="75BD473A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B2DF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(10,296)</w:t>
            </w:r>
          </w:p>
        </w:tc>
        <w:tc>
          <w:tcPr>
            <w:tcW w:w="270" w:type="dxa"/>
            <w:vAlign w:val="bottom"/>
          </w:tcPr>
          <w:p w14:paraId="628EB18D" w14:textId="77777777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C0EACF" w14:textId="4DFF2C86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DFD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</w:rPr>
              <w:t>(13,002)</w:t>
            </w:r>
          </w:p>
        </w:tc>
        <w:tc>
          <w:tcPr>
            <w:tcW w:w="270" w:type="dxa"/>
            <w:vAlign w:val="bottom"/>
          </w:tcPr>
          <w:p w14:paraId="2C2AF8BC" w14:textId="3090A2C3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95088F" w14:textId="6786BB71" w:rsidR="002E2CE5" w:rsidRPr="003B2DFD" w:rsidRDefault="002E2CE5" w:rsidP="0080057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91</w:t>
            </w:r>
          </w:p>
        </w:tc>
        <w:tc>
          <w:tcPr>
            <w:tcW w:w="270" w:type="dxa"/>
            <w:vAlign w:val="bottom"/>
          </w:tcPr>
          <w:p w14:paraId="7B761BA1" w14:textId="77777777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0EECD7" w14:textId="36D1CAFF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175</w:t>
            </w:r>
          </w:p>
        </w:tc>
        <w:tc>
          <w:tcPr>
            <w:tcW w:w="270" w:type="dxa"/>
            <w:vAlign w:val="bottom"/>
          </w:tcPr>
          <w:p w14:paraId="40A0EFF6" w14:textId="77777777" w:rsidR="002E2CE5" w:rsidRPr="003B2DFD" w:rsidRDefault="002E2CE5" w:rsidP="0080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2293F2" w14:textId="29657686" w:rsidR="002E2CE5" w:rsidRPr="003B2DFD" w:rsidRDefault="002E2CE5" w:rsidP="0080057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(23,032)</w:t>
            </w:r>
          </w:p>
        </w:tc>
      </w:tr>
    </w:tbl>
    <w:p w14:paraId="069BFB17" w14:textId="77777777" w:rsidR="00C116FB" w:rsidRDefault="00C116FB" w:rsidP="00C116FB">
      <w:pPr>
        <w:pStyle w:val="FSNoteNumbered"/>
        <w:numPr>
          <w:ilvl w:val="0"/>
          <w:numId w:val="0"/>
        </w:numPr>
        <w:tabs>
          <w:tab w:val="left" w:pos="450"/>
        </w:tabs>
        <w:spacing w:after="0"/>
        <w:ind w:left="1209" w:hanging="360"/>
        <w:rPr>
          <w:b/>
          <w:bCs/>
          <w:u w:val="none"/>
          <w:cs/>
        </w:rPr>
      </w:pPr>
    </w:p>
    <w:p w14:paraId="2914FD6B" w14:textId="77777777" w:rsidR="003B2DFD" w:rsidRDefault="003B2DFD" w:rsidP="003B2DFD">
      <w:pPr>
        <w:rPr>
          <w:rFonts w:cs="Arial"/>
          <w:cs/>
          <w:lang w:val="th-TH"/>
        </w:rPr>
      </w:pPr>
    </w:p>
    <w:p w14:paraId="254AB4A2" w14:textId="77777777" w:rsidR="003B2DFD" w:rsidRDefault="003B2DFD" w:rsidP="003B2DFD">
      <w:pPr>
        <w:rPr>
          <w:rFonts w:cs="Arial"/>
          <w:cs/>
          <w:lang w:val="th-TH"/>
        </w:rPr>
      </w:pPr>
    </w:p>
    <w:p w14:paraId="3E007E9F" w14:textId="77777777" w:rsidR="003B2DFD" w:rsidRPr="003B2DFD" w:rsidRDefault="003B2DFD" w:rsidP="003B2DFD">
      <w:pPr>
        <w:rPr>
          <w:cs/>
          <w:lang w:val="th-TH"/>
        </w:rPr>
      </w:pPr>
    </w:p>
    <w:p w14:paraId="28FC4553" w14:textId="77777777" w:rsidR="00C116FB" w:rsidRDefault="00C116FB" w:rsidP="00C116FB">
      <w:pPr>
        <w:rPr>
          <w:rFonts w:cs="Arial"/>
          <w:cs/>
          <w:lang w:val="th-TH"/>
        </w:rPr>
      </w:pPr>
    </w:p>
    <w:p w14:paraId="4E8B75E0" w14:textId="69F4A679" w:rsidR="0029154B" w:rsidRPr="00CB549F" w:rsidRDefault="00E636B7" w:rsidP="008F7E44">
      <w:pPr>
        <w:pStyle w:val="FSNoteNumbered"/>
        <w:numPr>
          <w:ilvl w:val="0"/>
          <w:numId w:val="17"/>
        </w:numPr>
        <w:tabs>
          <w:tab w:val="left" w:pos="450"/>
        </w:tabs>
        <w:spacing w:before="120" w:after="120"/>
        <w:ind w:left="547" w:hanging="547"/>
        <w:rPr>
          <w:b/>
          <w:bCs/>
          <w:u w:val="none"/>
          <w:cs/>
        </w:rPr>
      </w:pPr>
      <w:r>
        <w:rPr>
          <w:rFonts w:hint="cs"/>
          <w:b/>
          <w:bCs/>
          <w:u w:val="none"/>
          <w:cs/>
        </w:rPr>
        <w:lastRenderedPageBreak/>
        <w:t>ห</w:t>
      </w:r>
      <w:r w:rsidR="0029154B" w:rsidRPr="00CB549F">
        <w:rPr>
          <w:b/>
          <w:bCs/>
          <w:u w:val="none"/>
          <w:cs/>
        </w:rPr>
        <w:t>นี้สินอื่น</w:t>
      </w:r>
    </w:p>
    <w:tbl>
      <w:tblPr>
        <w:tblW w:w="918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530"/>
        <w:gridCol w:w="270"/>
        <w:gridCol w:w="1530"/>
      </w:tblGrid>
      <w:tr w:rsidR="00717871" w:rsidRPr="00DC3DDD" w14:paraId="32DF6C48" w14:textId="77777777" w:rsidTr="00C263B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735F26F" w14:textId="77777777" w:rsidR="0029154B" w:rsidRPr="00DC3DDD" w:rsidRDefault="0029154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right w:val="nil"/>
            </w:tcBorders>
          </w:tcPr>
          <w:p w14:paraId="4BA277EC" w14:textId="77777777" w:rsidR="0029154B" w:rsidRPr="00DC3DDD" w:rsidRDefault="000911E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3DDD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29154B" w:rsidRPr="00DC3DDD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2C0544" w:rsidRPr="00DC3DDD" w14:paraId="7FB906F3" w14:textId="77777777" w:rsidTr="00824765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049CDF0" w14:textId="77777777" w:rsidR="002C0544" w:rsidRPr="00DC3DDD" w:rsidRDefault="002C0544" w:rsidP="002C0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6E4A79" w14:textId="773FCCD6" w:rsidR="002C0544" w:rsidRPr="002C0544" w:rsidRDefault="00C263BA" w:rsidP="002C0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63B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263BA">
              <w:rPr>
                <w:rFonts w:asciiTheme="majorBidi" w:hAnsiTheme="majorBidi"/>
                <w:sz w:val="28"/>
                <w:szCs w:val="28"/>
                <w:cs/>
              </w:rPr>
              <w:t xml:space="preserve">มิถุนายน </w:t>
            </w:r>
            <w:r w:rsidR="002C0544"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C054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2BFF71" w14:textId="77777777" w:rsidR="002C0544" w:rsidRPr="00DC3DDD" w:rsidRDefault="002C0544" w:rsidP="002C0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F352B7" w14:textId="18219651" w:rsidR="002C0544" w:rsidRPr="00DC3DDD" w:rsidRDefault="002C0544" w:rsidP="002C0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824765" w:rsidRPr="00DC3DDD" w14:paraId="7EB3C6CA" w14:textId="77777777" w:rsidTr="00824765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58D9498" w14:textId="77777777" w:rsidR="00824765" w:rsidRPr="00DC3DDD" w:rsidRDefault="00824765" w:rsidP="0082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C3DDD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38A5CE4" w14:textId="59D13F8B" w:rsidR="00824765" w:rsidRPr="00DC3DDD" w:rsidRDefault="00824765" w:rsidP="0082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21,581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1A7038" w14:textId="77777777" w:rsidR="00824765" w:rsidRPr="00DC3DDD" w:rsidRDefault="00824765" w:rsidP="0082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74FE291" w14:textId="77A405A9" w:rsidR="00824765" w:rsidRPr="00DC3DDD" w:rsidRDefault="00824765" w:rsidP="0082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12,086</w:t>
            </w:r>
          </w:p>
        </w:tc>
      </w:tr>
      <w:tr w:rsidR="00824765" w:rsidRPr="00DC3DDD" w14:paraId="7920ADC4" w14:textId="77777777" w:rsidTr="00824765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451BBC6" w14:textId="75B73A0D" w:rsidR="00824765" w:rsidRPr="00DC3DDD" w:rsidRDefault="00824765" w:rsidP="0082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E9D5227" w14:textId="6A7A2891" w:rsidR="00824765" w:rsidRDefault="00824765" w:rsidP="0082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14,192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6576FD" w14:textId="77777777" w:rsidR="00824765" w:rsidRPr="00DC3DDD" w:rsidRDefault="00824765" w:rsidP="0082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3929311" w14:textId="6B732C66" w:rsidR="00824765" w:rsidRDefault="00824765" w:rsidP="0082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8,689</w:t>
            </w:r>
          </w:p>
        </w:tc>
      </w:tr>
      <w:tr w:rsidR="00824765" w:rsidRPr="00DC3DDD" w14:paraId="1CB4ADEF" w14:textId="77777777" w:rsidTr="00824765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2FBE11A" w14:textId="317A7269" w:rsidR="00824765" w:rsidRPr="00792E14" w:rsidRDefault="00824765" w:rsidP="0082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1D0E9C">
              <w:rPr>
                <w:rFonts w:asciiTheme="majorBidi" w:hAnsi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3F792C4" w14:textId="5C0F157C" w:rsidR="00824765" w:rsidRPr="000333B2" w:rsidRDefault="00824765" w:rsidP="0082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8,971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C62764" w14:textId="77777777" w:rsidR="00824765" w:rsidRPr="00792E14" w:rsidRDefault="00824765" w:rsidP="0082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BE21E64" w14:textId="3606E079" w:rsidR="00824765" w:rsidRPr="00792E14" w:rsidRDefault="00824765" w:rsidP="0082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24765" w:rsidRPr="00DC3DDD" w14:paraId="679AC34C" w14:textId="77777777" w:rsidTr="00824765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1DE25B9" w14:textId="77777777" w:rsidR="00824765" w:rsidRPr="00DC3DDD" w:rsidRDefault="00824765" w:rsidP="0082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C3DDD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DC3DD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DC3DDD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525A0B3D" w14:textId="2C40E09F" w:rsidR="00824765" w:rsidRPr="000333B2" w:rsidRDefault="00824765" w:rsidP="0082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22,210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6E059D" w14:textId="77777777" w:rsidR="00824765" w:rsidRPr="00DC3DDD" w:rsidRDefault="00824765" w:rsidP="0082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DA4BCD" w14:textId="2A7AE0E4" w:rsidR="00824765" w:rsidRPr="00DC3DDD" w:rsidRDefault="00824765" w:rsidP="00824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14,463</w:t>
            </w:r>
          </w:p>
        </w:tc>
      </w:tr>
      <w:tr w:rsidR="00824765" w:rsidRPr="005067F3" w14:paraId="2B139C90" w14:textId="77777777" w:rsidTr="00824765">
        <w:trPr>
          <w:trHeight w:val="431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74333EB" w14:textId="77777777" w:rsidR="00824765" w:rsidRPr="00DC3DDD" w:rsidRDefault="00824765" w:rsidP="00292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D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2B9B22" w14:textId="248AC9E0" w:rsidR="00824765" w:rsidRPr="00DC3DDD" w:rsidRDefault="00824765" w:rsidP="00292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66,954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EB3C3F" w14:textId="77777777" w:rsidR="00824765" w:rsidRPr="00DC3DDD" w:rsidRDefault="00824765" w:rsidP="00292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730F01" w14:textId="7CF4625D" w:rsidR="00824765" w:rsidRPr="00713B32" w:rsidRDefault="00824765" w:rsidP="00292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38,238</w:t>
            </w:r>
          </w:p>
        </w:tc>
      </w:tr>
    </w:tbl>
    <w:p w14:paraId="73EB121F" w14:textId="2BDBE688" w:rsidR="00FB3CD9" w:rsidRDefault="00390616" w:rsidP="000C7F80">
      <w:pPr>
        <w:pStyle w:val="FSNoteNumbered"/>
        <w:numPr>
          <w:ilvl w:val="0"/>
          <w:numId w:val="0"/>
        </w:numPr>
        <w:tabs>
          <w:tab w:val="left" w:pos="450"/>
        </w:tabs>
        <w:spacing w:after="0"/>
        <w:rPr>
          <w:b/>
          <w:bCs/>
          <w:u w:val="none"/>
          <w:cs/>
        </w:rPr>
      </w:pPr>
      <w:r w:rsidRPr="00390616">
        <w:rPr>
          <w:rFonts w:hint="cs"/>
          <w:b/>
          <w:bCs/>
          <w:u w:val="none"/>
          <w:cs/>
        </w:rPr>
        <w:t>2</w:t>
      </w:r>
      <w:r w:rsidR="00F764A1">
        <w:rPr>
          <w:rFonts w:hint="cs"/>
          <w:b/>
          <w:bCs/>
          <w:u w:val="none"/>
          <w:cs/>
        </w:rPr>
        <w:t>1</w:t>
      </w:r>
      <w:r w:rsidRPr="00390616">
        <w:rPr>
          <w:rFonts w:hint="cs"/>
          <w:b/>
          <w:bCs/>
          <w:u w:val="none"/>
          <w:cs/>
        </w:rPr>
        <w:t xml:space="preserve">.1 </w:t>
      </w:r>
      <w:r>
        <w:rPr>
          <w:rFonts w:hint="cs"/>
          <w:b/>
          <w:bCs/>
          <w:u w:val="none"/>
          <w:cs/>
        </w:rPr>
        <w:t xml:space="preserve"> </w:t>
      </w:r>
      <w:r w:rsidR="000C7F80" w:rsidRPr="000C7F80">
        <w:rPr>
          <w:b/>
          <w:bCs/>
          <w:u w:val="none"/>
          <w:cs/>
        </w:rPr>
        <w:t>หนี้สินตามสัญญาเช่า</w:t>
      </w:r>
    </w:p>
    <w:p w14:paraId="6031AB7B" w14:textId="4A1BAE5F" w:rsidR="000C7F80" w:rsidRDefault="000379C8" w:rsidP="000C7F80">
      <w:pPr>
        <w:tabs>
          <w:tab w:val="clear" w:pos="454"/>
          <w:tab w:val="left" w:pos="450"/>
          <w:tab w:val="left" w:pos="1440"/>
        </w:tabs>
        <w:ind w:left="450"/>
        <w:jc w:val="thaiDistribute"/>
        <w:rPr>
          <w:rFonts w:asciiTheme="majorBidi" w:hAnsiTheme="majorBidi" w:cstheme="majorBidi"/>
          <w:sz w:val="28"/>
          <w:szCs w:val="28"/>
        </w:rPr>
      </w:pPr>
      <w:r w:rsidRPr="000379C8">
        <w:rPr>
          <w:rFonts w:asciiTheme="majorBidi" w:hAnsiTheme="majorBidi"/>
          <w:sz w:val="28"/>
          <w:szCs w:val="28"/>
          <w:cs/>
        </w:rPr>
        <w:t>รายละเอียดตามอายุคงเหลือของหนี้สินตามสัญญาเช่า มีดังนี้</w:t>
      </w:r>
    </w:p>
    <w:tbl>
      <w:tblPr>
        <w:tblW w:w="9540" w:type="dxa"/>
        <w:tblLayout w:type="fixed"/>
        <w:tblLook w:val="04A0" w:firstRow="1" w:lastRow="0" w:firstColumn="1" w:lastColumn="0" w:noHBand="0" w:noVBand="1"/>
      </w:tblPr>
      <w:tblGrid>
        <w:gridCol w:w="8010"/>
        <w:gridCol w:w="1530"/>
      </w:tblGrid>
      <w:tr w:rsidR="000C7F80" w:rsidRPr="00E34BE6" w14:paraId="381924E0" w14:textId="77777777" w:rsidTr="00C263BA">
        <w:trPr>
          <w:trHeight w:val="389"/>
        </w:trPr>
        <w:tc>
          <w:tcPr>
            <w:tcW w:w="8010" w:type="dxa"/>
          </w:tcPr>
          <w:p w14:paraId="6C8C874A" w14:textId="6DBCB3E3" w:rsidR="000C7F80" w:rsidRPr="00E34BE6" w:rsidRDefault="000C7F80" w:rsidP="000C7F80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2F1A84" w14:textId="148420EB" w:rsidR="000C7F80" w:rsidRPr="00E34BE6" w:rsidRDefault="000C7F80" w:rsidP="000C7F80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C7F80">
              <w:rPr>
                <w:rFonts w:asciiTheme="majorBidi" w:hAnsiTheme="majorBidi"/>
                <w:sz w:val="28"/>
                <w:szCs w:val="28"/>
                <w:cs/>
              </w:rPr>
              <w:t>พันบาท</w:t>
            </w:r>
          </w:p>
        </w:tc>
      </w:tr>
      <w:tr w:rsidR="000C7F80" w:rsidRPr="00E34BE6" w14:paraId="4A69A4CC" w14:textId="77777777" w:rsidTr="00C263BA">
        <w:trPr>
          <w:trHeight w:val="389"/>
        </w:trPr>
        <w:tc>
          <w:tcPr>
            <w:tcW w:w="8010" w:type="dxa"/>
          </w:tcPr>
          <w:p w14:paraId="37A886EF" w14:textId="3BA6EDBD" w:rsidR="000C7F80" w:rsidRPr="00E34BE6" w:rsidRDefault="000C7F80" w:rsidP="000C7F80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4D4555" w14:textId="39210CAF" w:rsidR="000C7F80" w:rsidRPr="00E34BE6" w:rsidRDefault="00C263BA" w:rsidP="000C7F80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263B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263BA">
              <w:rPr>
                <w:rFonts w:asciiTheme="majorBidi" w:hAnsiTheme="majorBidi"/>
                <w:sz w:val="28"/>
                <w:szCs w:val="28"/>
                <w:cs/>
              </w:rPr>
              <w:t xml:space="preserve">มิถุนายน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0C7F80" w:rsidRPr="00E34BE6" w14:paraId="314D0A4A" w14:textId="77777777" w:rsidTr="0052279F">
        <w:trPr>
          <w:trHeight w:val="389"/>
        </w:trPr>
        <w:tc>
          <w:tcPr>
            <w:tcW w:w="8010" w:type="dxa"/>
            <w:shd w:val="clear" w:color="auto" w:fill="auto"/>
            <w:vAlign w:val="bottom"/>
            <w:hideMark/>
          </w:tcPr>
          <w:p w14:paraId="51E3F48F" w14:textId="7964AF7D" w:rsidR="000C7F80" w:rsidRPr="00E34BE6" w:rsidRDefault="000C7F80" w:rsidP="000C7F80">
            <w:pPr>
              <w:ind w:left="3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29F29C" w14:textId="77777777" w:rsidR="000C7F80" w:rsidRPr="00E34BE6" w:rsidRDefault="000C7F80" w:rsidP="000C7F8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2CE5" w:rsidRPr="00E34BE6" w14:paraId="4AD8A344" w14:textId="77777777" w:rsidTr="002D139C">
        <w:trPr>
          <w:trHeight w:val="389"/>
        </w:trPr>
        <w:tc>
          <w:tcPr>
            <w:tcW w:w="8010" w:type="dxa"/>
            <w:shd w:val="clear" w:color="auto" w:fill="auto"/>
            <w:vAlign w:val="bottom"/>
            <w:hideMark/>
          </w:tcPr>
          <w:p w14:paraId="73907486" w14:textId="376C7A48" w:rsidR="002E2CE5" w:rsidRPr="00E34BE6" w:rsidRDefault="002E2CE5" w:rsidP="002E2CE5">
            <w:pPr>
              <w:tabs>
                <w:tab w:val="clear" w:pos="680"/>
              </w:tabs>
              <w:ind w:left="343"/>
              <w:rPr>
                <w:rFonts w:ascii="Angsana New" w:hAnsi="Angsana New"/>
                <w:sz w:val="28"/>
                <w:szCs w:val="28"/>
                <w:cs/>
              </w:rPr>
            </w:pPr>
            <w:r w:rsidRPr="00E34BE6">
              <w:rPr>
                <w:rFonts w:ascii="Angsana New" w:hAnsi="Angsana New"/>
                <w:sz w:val="28"/>
                <w:szCs w:val="28"/>
              </w:rPr>
              <w:t xml:space="preserve">    -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ภายใน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vAlign w:val="bottom"/>
          </w:tcPr>
          <w:p w14:paraId="07D32900" w14:textId="5BBD04FE" w:rsidR="002E2CE5" w:rsidRPr="007969A5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4,019</w:t>
            </w:r>
          </w:p>
        </w:tc>
      </w:tr>
      <w:tr w:rsidR="002E2CE5" w:rsidRPr="00E34BE6" w14:paraId="4302A342" w14:textId="77777777" w:rsidTr="002D139C">
        <w:trPr>
          <w:trHeight w:val="389"/>
        </w:trPr>
        <w:tc>
          <w:tcPr>
            <w:tcW w:w="8010" w:type="dxa"/>
            <w:shd w:val="clear" w:color="auto" w:fill="auto"/>
            <w:hideMark/>
          </w:tcPr>
          <w:p w14:paraId="73FC3F5E" w14:textId="70EFA079" w:rsidR="002E2CE5" w:rsidRPr="00E34BE6" w:rsidRDefault="002E2CE5" w:rsidP="002E2CE5">
            <w:pPr>
              <w:tabs>
                <w:tab w:val="clear" w:pos="680"/>
              </w:tabs>
              <w:ind w:left="343"/>
              <w:rPr>
                <w:rFonts w:ascii="Angsana New" w:hAnsi="Angsana New"/>
                <w:sz w:val="28"/>
                <w:szCs w:val="28"/>
              </w:rPr>
            </w:pPr>
            <w:r w:rsidRPr="00E34BE6">
              <w:rPr>
                <w:rFonts w:ascii="Angsana New" w:hAnsi="Angsana New"/>
                <w:sz w:val="28"/>
                <w:szCs w:val="28"/>
              </w:rPr>
              <w:t xml:space="preserve">    - 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 xml:space="preserve">ระหว่าง </w:t>
            </w:r>
            <w:r>
              <w:rPr>
                <w:rFonts w:asciiTheme="majorBidi" w:hAnsiTheme="majorBidi"/>
                <w:sz w:val="28"/>
                <w:szCs w:val="28"/>
              </w:rPr>
              <w:t>1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/>
                <w:sz w:val="28"/>
                <w:szCs w:val="28"/>
              </w:rPr>
              <w:t>-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/>
                <w:sz w:val="28"/>
                <w:szCs w:val="28"/>
              </w:rPr>
              <w:t>2</w:t>
            </w:r>
            <w:r w:rsidRPr="000379C8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30" w:type="dxa"/>
            <w:vAlign w:val="bottom"/>
          </w:tcPr>
          <w:p w14:paraId="2F17E6EB" w14:textId="7D7561C8" w:rsidR="002E2CE5" w:rsidRPr="007969A5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3,724</w:t>
            </w:r>
          </w:p>
        </w:tc>
      </w:tr>
      <w:tr w:rsidR="002E2CE5" w:rsidRPr="00E34BE6" w14:paraId="2537729B" w14:textId="77777777" w:rsidTr="002D139C">
        <w:trPr>
          <w:trHeight w:val="389"/>
        </w:trPr>
        <w:tc>
          <w:tcPr>
            <w:tcW w:w="8010" w:type="dxa"/>
            <w:shd w:val="clear" w:color="auto" w:fill="auto"/>
            <w:hideMark/>
          </w:tcPr>
          <w:p w14:paraId="573DE54E" w14:textId="0443D59F" w:rsidR="002E2CE5" w:rsidRPr="00E34BE6" w:rsidRDefault="002E2CE5" w:rsidP="002E2CE5">
            <w:pPr>
              <w:tabs>
                <w:tab w:val="clear" w:pos="680"/>
              </w:tabs>
              <w:ind w:left="343"/>
              <w:rPr>
                <w:rFonts w:ascii="Angsana New" w:hAnsi="Angsana New"/>
                <w:sz w:val="28"/>
                <w:szCs w:val="28"/>
              </w:rPr>
            </w:pPr>
            <w:r w:rsidRPr="00E34BE6">
              <w:rPr>
                <w:rFonts w:ascii="Angsana New" w:hAnsi="Angsana New"/>
                <w:sz w:val="28"/>
                <w:szCs w:val="28"/>
              </w:rPr>
              <w:t xml:space="preserve">    - 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 xml:space="preserve">ระหว่าง </w:t>
            </w:r>
            <w:r>
              <w:rPr>
                <w:rFonts w:asciiTheme="majorBidi" w:hAnsiTheme="majorBidi"/>
                <w:sz w:val="28"/>
                <w:szCs w:val="28"/>
              </w:rPr>
              <w:t>2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/>
                <w:sz w:val="28"/>
                <w:szCs w:val="28"/>
              </w:rPr>
              <w:t>-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/>
                <w:sz w:val="28"/>
                <w:szCs w:val="28"/>
              </w:rPr>
              <w:t>3</w:t>
            </w:r>
            <w:r w:rsidRPr="000379C8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30" w:type="dxa"/>
            <w:vAlign w:val="bottom"/>
          </w:tcPr>
          <w:p w14:paraId="7C92C25D" w14:textId="1B3529DF" w:rsidR="002E2CE5" w:rsidRPr="007969A5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1,228</w:t>
            </w:r>
          </w:p>
        </w:tc>
      </w:tr>
      <w:tr w:rsidR="002E2CE5" w:rsidRPr="00E34BE6" w14:paraId="6A6BD0A4" w14:textId="77777777" w:rsidTr="002D139C">
        <w:trPr>
          <w:trHeight w:val="389"/>
        </w:trPr>
        <w:tc>
          <w:tcPr>
            <w:tcW w:w="8010" w:type="dxa"/>
            <w:shd w:val="clear" w:color="auto" w:fill="auto"/>
            <w:vAlign w:val="bottom"/>
          </w:tcPr>
          <w:p w14:paraId="5B3471DC" w14:textId="0FFAD36B" w:rsidR="002E2CE5" w:rsidRPr="00E34BE6" w:rsidRDefault="002E2CE5" w:rsidP="002E2CE5">
            <w:pPr>
              <w:ind w:left="3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00DEB1" w14:textId="61941F5C" w:rsidR="002E2CE5" w:rsidRPr="007969A5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8,971</w:t>
            </w:r>
          </w:p>
        </w:tc>
      </w:tr>
      <w:tr w:rsidR="002E2CE5" w:rsidRPr="00E34BE6" w14:paraId="5BE9C987" w14:textId="77777777" w:rsidTr="002D139C">
        <w:trPr>
          <w:trHeight w:val="389"/>
        </w:trPr>
        <w:tc>
          <w:tcPr>
            <w:tcW w:w="8010" w:type="dxa"/>
            <w:shd w:val="clear" w:color="auto" w:fill="auto"/>
            <w:vAlign w:val="bottom"/>
          </w:tcPr>
          <w:p w14:paraId="45300117" w14:textId="77777777" w:rsidR="002E2CE5" w:rsidRPr="00E34BE6" w:rsidRDefault="002E2CE5" w:rsidP="002E2CE5">
            <w:pPr>
              <w:ind w:left="3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A69D34" w14:textId="77777777" w:rsidR="002E2CE5" w:rsidRPr="007969A5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E2CE5" w:rsidRPr="00E34BE6" w14:paraId="6E30F37A" w14:textId="77777777" w:rsidTr="002D139C">
        <w:trPr>
          <w:trHeight w:val="389"/>
        </w:trPr>
        <w:tc>
          <w:tcPr>
            <w:tcW w:w="8010" w:type="dxa"/>
            <w:shd w:val="clear" w:color="auto" w:fill="auto"/>
            <w:vAlign w:val="bottom"/>
            <w:hideMark/>
          </w:tcPr>
          <w:p w14:paraId="32E520A0" w14:textId="57AC9068" w:rsidR="002E2CE5" w:rsidRPr="00E34BE6" w:rsidRDefault="002E2CE5" w:rsidP="002E2CE5">
            <w:pPr>
              <w:tabs>
                <w:tab w:val="left" w:pos="851"/>
              </w:tabs>
              <w:ind w:left="3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แบ่งเป็น</w:t>
            </w:r>
            <w:r w:rsidRPr="00E34BE6">
              <w:rPr>
                <w:rFonts w:ascii="Angsana New" w:hAnsi="Angsana New"/>
                <w:sz w:val="28"/>
                <w:szCs w:val="28"/>
              </w:rPr>
              <w:t xml:space="preserve"> 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530" w:type="dxa"/>
            <w:vAlign w:val="bottom"/>
          </w:tcPr>
          <w:p w14:paraId="1B217923" w14:textId="0A83F3FA" w:rsidR="002E2CE5" w:rsidRPr="007969A5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9,438</w:t>
            </w:r>
          </w:p>
        </w:tc>
      </w:tr>
      <w:tr w:rsidR="002E2CE5" w:rsidRPr="00E34BE6" w14:paraId="280C288E" w14:textId="77777777" w:rsidTr="002D139C">
        <w:trPr>
          <w:trHeight w:val="389"/>
        </w:trPr>
        <w:tc>
          <w:tcPr>
            <w:tcW w:w="8010" w:type="dxa"/>
            <w:shd w:val="clear" w:color="auto" w:fill="auto"/>
            <w:vAlign w:val="bottom"/>
            <w:hideMark/>
          </w:tcPr>
          <w:p w14:paraId="66F97F43" w14:textId="37CCFF09" w:rsidR="002E2CE5" w:rsidRPr="00E34BE6" w:rsidRDefault="002E2CE5" w:rsidP="002E2CE5">
            <w:pPr>
              <w:ind w:left="540"/>
              <w:rPr>
                <w:rFonts w:ascii="Angsana New" w:hAnsi="Angsana New"/>
                <w:sz w:val="28"/>
                <w:szCs w:val="28"/>
                <w:cs/>
              </w:rPr>
            </w:pPr>
            <w:r w:rsidRPr="00E34BE6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34BE6">
              <w:rPr>
                <w:rFonts w:ascii="Angsana New" w:hAnsi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941592" w14:textId="03337259" w:rsidR="002E2CE5" w:rsidRPr="007969A5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(467)</w:t>
            </w:r>
          </w:p>
        </w:tc>
      </w:tr>
      <w:tr w:rsidR="002E2CE5" w:rsidRPr="00E34BE6" w14:paraId="3973341A" w14:textId="77777777" w:rsidTr="002D139C">
        <w:trPr>
          <w:trHeight w:val="389"/>
        </w:trPr>
        <w:tc>
          <w:tcPr>
            <w:tcW w:w="8010" w:type="dxa"/>
            <w:shd w:val="clear" w:color="auto" w:fill="auto"/>
            <w:vAlign w:val="bottom"/>
          </w:tcPr>
          <w:p w14:paraId="757C90FF" w14:textId="5F909A59" w:rsidR="002E2CE5" w:rsidRPr="00E34BE6" w:rsidRDefault="002E2CE5" w:rsidP="002E2CE5">
            <w:pPr>
              <w:ind w:left="3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D3766E" w14:textId="67B68078" w:rsidR="002E2CE5" w:rsidRPr="007969A5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8,971</w:t>
            </w:r>
          </w:p>
        </w:tc>
      </w:tr>
    </w:tbl>
    <w:p w14:paraId="101D9947" w14:textId="5CDCA7D8" w:rsidR="000379C8" w:rsidRPr="00D479ED" w:rsidRDefault="000379C8" w:rsidP="00E53368">
      <w:pPr>
        <w:tabs>
          <w:tab w:val="left" w:pos="1440"/>
        </w:tabs>
        <w:spacing w:before="120"/>
        <w:ind w:left="446"/>
        <w:jc w:val="thaiDistribute"/>
        <w:rPr>
          <w:rFonts w:asciiTheme="majorBidi" w:hAnsiTheme="majorBidi" w:cstheme="majorBidi"/>
          <w:sz w:val="28"/>
          <w:szCs w:val="28"/>
        </w:rPr>
      </w:pPr>
      <w:r w:rsidRPr="002E2CE5">
        <w:rPr>
          <w:rFonts w:asciiTheme="majorBidi" w:hAnsiTheme="majorBidi"/>
          <w:sz w:val="28"/>
          <w:szCs w:val="28"/>
          <w:cs/>
        </w:rPr>
        <w:t>สำหรับงวด</w:t>
      </w:r>
      <w:r w:rsidR="00E435A2" w:rsidRPr="002E2CE5">
        <w:rPr>
          <w:rFonts w:asciiTheme="majorBidi" w:hAnsiTheme="majorBidi" w:hint="cs"/>
          <w:sz w:val="28"/>
          <w:szCs w:val="28"/>
          <w:cs/>
        </w:rPr>
        <w:t>สาม</w:t>
      </w:r>
      <w:r w:rsidR="00E435A2" w:rsidRPr="002E2CE5">
        <w:rPr>
          <w:rFonts w:asciiTheme="majorBidi" w:hAnsiTheme="majorBidi"/>
          <w:sz w:val="28"/>
          <w:szCs w:val="28"/>
          <w:cs/>
        </w:rPr>
        <w:t>เดือน</w:t>
      </w:r>
      <w:r w:rsidR="00E435A2" w:rsidRPr="002E2CE5">
        <w:rPr>
          <w:rFonts w:asciiTheme="majorBidi" w:hAnsiTheme="majorBidi" w:hint="cs"/>
          <w:sz w:val="28"/>
          <w:szCs w:val="28"/>
          <w:cs/>
        </w:rPr>
        <w:t>และ</w:t>
      </w:r>
      <w:r w:rsidR="00C263BA" w:rsidRPr="002E2CE5">
        <w:rPr>
          <w:rFonts w:ascii="Angsana New" w:hAnsi="Angsana New"/>
          <w:sz w:val="28"/>
          <w:szCs w:val="28"/>
          <w:cs/>
        </w:rPr>
        <w:t xml:space="preserve">หกเดือนสิ้นสุดวันที่ </w:t>
      </w:r>
      <w:r w:rsidR="00C263BA" w:rsidRPr="002E2CE5">
        <w:rPr>
          <w:rFonts w:ascii="Angsana New" w:hAnsi="Angsana New"/>
          <w:sz w:val="28"/>
          <w:szCs w:val="28"/>
        </w:rPr>
        <w:t>30</w:t>
      </w:r>
      <w:r w:rsidR="00C263BA" w:rsidRPr="002E2CE5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C263BA" w:rsidRPr="002E2CE5">
        <w:rPr>
          <w:rFonts w:ascii="Angsana New" w:hAnsi="Angsana New"/>
          <w:sz w:val="28"/>
          <w:szCs w:val="28"/>
        </w:rPr>
        <w:t>256</w:t>
      </w:r>
      <w:r w:rsidRPr="002E2CE5">
        <w:rPr>
          <w:rFonts w:asciiTheme="majorBidi" w:hAnsiTheme="majorBidi"/>
          <w:sz w:val="28"/>
          <w:szCs w:val="28"/>
        </w:rPr>
        <w:t>3</w:t>
      </w:r>
      <w:r w:rsidRPr="002E2CE5">
        <w:rPr>
          <w:rFonts w:asciiTheme="majorBidi" w:hAnsiTheme="majorBidi"/>
          <w:sz w:val="28"/>
          <w:szCs w:val="28"/>
          <w:cs/>
        </w:rPr>
        <w:t xml:space="preserve"> ดอกเบี้ยจ่ายจากหนี้สินตามสัญญาเช่าจำนวน</w:t>
      </w:r>
      <w:r w:rsidR="002E2CE5" w:rsidRPr="002E2CE5">
        <w:rPr>
          <w:rFonts w:asciiTheme="majorBidi" w:hAnsiTheme="majorBidi"/>
          <w:sz w:val="28"/>
          <w:szCs w:val="28"/>
        </w:rPr>
        <w:t xml:space="preserve"> 0.1</w:t>
      </w:r>
      <w:r w:rsidR="00D479ED" w:rsidRPr="002E2CE5">
        <w:rPr>
          <w:rFonts w:asciiTheme="majorBidi" w:hAnsiTheme="majorBidi"/>
          <w:sz w:val="28"/>
          <w:szCs w:val="28"/>
        </w:rPr>
        <w:t xml:space="preserve"> </w:t>
      </w:r>
      <w:r w:rsidR="00D479ED" w:rsidRPr="002E2CE5">
        <w:rPr>
          <w:rFonts w:asciiTheme="majorBidi" w:hAnsiTheme="majorBidi" w:hint="cs"/>
          <w:sz w:val="28"/>
          <w:szCs w:val="28"/>
          <w:cs/>
        </w:rPr>
        <w:t>ล้านบาท</w:t>
      </w:r>
      <w:r w:rsidR="00E435A2" w:rsidRPr="002E2CE5">
        <w:rPr>
          <w:rFonts w:asciiTheme="majorBidi" w:hAnsiTheme="majorBidi" w:hint="cs"/>
          <w:spacing w:val="2"/>
          <w:sz w:val="28"/>
          <w:szCs w:val="28"/>
          <w:cs/>
        </w:rPr>
        <w:t xml:space="preserve"> และ </w:t>
      </w:r>
      <w:r w:rsidR="002E2CE5" w:rsidRPr="002E2CE5">
        <w:rPr>
          <w:rFonts w:asciiTheme="majorBidi" w:hAnsiTheme="majorBidi"/>
          <w:spacing w:val="2"/>
          <w:sz w:val="28"/>
          <w:szCs w:val="28"/>
        </w:rPr>
        <w:t xml:space="preserve">0.3 </w:t>
      </w:r>
      <w:r w:rsidR="00E435A2" w:rsidRPr="002E2CE5">
        <w:rPr>
          <w:rFonts w:asciiTheme="majorBidi" w:hAnsiTheme="majorBidi" w:hint="cs"/>
          <w:spacing w:val="2"/>
          <w:sz w:val="28"/>
          <w:szCs w:val="28"/>
          <w:cs/>
        </w:rPr>
        <w:t>ล้านบาท</w:t>
      </w:r>
      <w:r w:rsidR="00E435A2">
        <w:rPr>
          <w:rFonts w:asciiTheme="majorBidi" w:hAnsiTheme="majorBidi" w:hint="cs"/>
          <w:spacing w:val="2"/>
          <w:sz w:val="28"/>
          <w:szCs w:val="28"/>
          <w:cs/>
        </w:rPr>
        <w:t xml:space="preserve"> ตามลำดับ</w:t>
      </w:r>
      <w:r w:rsidR="00C263BA" w:rsidRPr="00C263BA">
        <w:rPr>
          <w:rFonts w:asciiTheme="majorBidi" w:hAnsiTheme="majorBidi"/>
          <w:spacing w:val="2"/>
          <w:sz w:val="28"/>
          <w:szCs w:val="28"/>
        </w:rPr>
        <w:t xml:space="preserve"> </w:t>
      </w:r>
      <w:r w:rsidR="00D479ED" w:rsidRPr="00C263BA">
        <w:rPr>
          <w:rFonts w:asciiTheme="majorBidi" w:hAnsiTheme="majorBidi"/>
          <w:spacing w:val="2"/>
          <w:sz w:val="28"/>
          <w:szCs w:val="28"/>
          <w:cs/>
        </w:rPr>
        <w:t>แสดงเป็น</w:t>
      </w:r>
      <w:r w:rsidR="00D479ED" w:rsidRPr="00D479ED">
        <w:rPr>
          <w:rFonts w:asciiTheme="majorBidi" w:hAnsiTheme="majorBidi"/>
          <w:sz w:val="28"/>
          <w:szCs w:val="28"/>
          <w:cs/>
        </w:rPr>
        <w:t>ส่วนหนึ่งของ “ค่าใช้จ่ายในการดำเนินงาน” ในงบกำไรขาดทุนเบ็ดเสร็จ</w:t>
      </w:r>
    </w:p>
    <w:p w14:paraId="2B70E7DF" w14:textId="7660C5DE" w:rsidR="00183132" w:rsidRPr="009E43C8" w:rsidRDefault="00183132" w:rsidP="00FB3CD9">
      <w:pPr>
        <w:pStyle w:val="FSNoteNumbered"/>
        <w:numPr>
          <w:ilvl w:val="0"/>
          <w:numId w:val="17"/>
        </w:numPr>
        <w:tabs>
          <w:tab w:val="left" w:pos="450"/>
        </w:tabs>
        <w:spacing w:before="120" w:after="120"/>
        <w:ind w:left="547" w:hanging="547"/>
        <w:rPr>
          <w:b/>
          <w:bCs/>
          <w:u w:val="none"/>
          <w:cs/>
        </w:rPr>
      </w:pPr>
      <w:r w:rsidRPr="009E43C8">
        <w:rPr>
          <w:b/>
          <w:bCs/>
          <w:u w:val="none"/>
          <w:cs/>
        </w:rPr>
        <w:t>ทุนเรือนหุ้น</w:t>
      </w:r>
    </w:p>
    <w:p w14:paraId="257C207E" w14:textId="77777777" w:rsidR="000403BD" w:rsidRPr="00824832" w:rsidRDefault="000403BD" w:rsidP="00206E70">
      <w:pPr>
        <w:pStyle w:val="ListParagraph"/>
        <w:widowControl w:val="0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14:paraId="25F74A62" w14:textId="77777777" w:rsidR="000403BD" w:rsidRPr="00824832" w:rsidRDefault="000403BD" w:rsidP="00206E70">
      <w:pPr>
        <w:pStyle w:val="ListParagraph"/>
        <w:widowControl w:val="0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14:paraId="1AED4574" w14:textId="77777777" w:rsidR="000403BD" w:rsidRPr="00824832" w:rsidRDefault="000403BD" w:rsidP="00206E70">
      <w:pPr>
        <w:pStyle w:val="ListParagraph"/>
        <w:widowControl w:val="0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14:paraId="1B8E414B" w14:textId="77777777" w:rsidR="000403BD" w:rsidRPr="00824832" w:rsidRDefault="000403BD" w:rsidP="00206E70">
      <w:pPr>
        <w:pStyle w:val="ListParagraph"/>
        <w:widowControl w:val="0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14:paraId="3B6B9F08" w14:textId="77777777" w:rsidR="000403BD" w:rsidRPr="00824832" w:rsidRDefault="000403BD" w:rsidP="00206E70">
      <w:pPr>
        <w:pStyle w:val="ListParagraph"/>
        <w:widowControl w:val="0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14:paraId="2AC0C602" w14:textId="77777777" w:rsidR="000403BD" w:rsidRPr="00824832" w:rsidRDefault="000403BD" w:rsidP="00206E70">
      <w:pPr>
        <w:pStyle w:val="ListParagraph"/>
        <w:widowControl w:val="0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14:paraId="4078F4DF" w14:textId="77777777" w:rsidR="000403BD" w:rsidRPr="00824832" w:rsidRDefault="000403BD" w:rsidP="00206E70">
      <w:pPr>
        <w:pStyle w:val="ListParagraph"/>
        <w:widowControl w:val="0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14:paraId="7B56E70D" w14:textId="77777777" w:rsidR="000403BD" w:rsidRPr="00824832" w:rsidRDefault="000403BD" w:rsidP="00206E70">
      <w:pPr>
        <w:pStyle w:val="ListParagraph"/>
        <w:widowControl w:val="0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14:paraId="4FEAC7F8" w14:textId="77777777" w:rsidR="000403BD" w:rsidRPr="00824832" w:rsidRDefault="000403BD" w:rsidP="00206E70">
      <w:pPr>
        <w:pStyle w:val="ListParagraph"/>
        <w:widowControl w:val="0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14:paraId="7D0664CF" w14:textId="77777777" w:rsidR="000403BD" w:rsidRPr="00824832" w:rsidRDefault="000403BD" w:rsidP="00206E70">
      <w:pPr>
        <w:pStyle w:val="ListParagraph"/>
        <w:widowControl w:val="0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14:paraId="795652BB" w14:textId="77777777" w:rsidR="000403BD" w:rsidRPr="00824832" w:rsidRDefault="000403BD" w:rsidP="00206E70">
      <w:pPr>
        <w:pStyle w:val="ListParagraph"/>
        <w:widowControl w:val="0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14:paraId="7FB0C1BF" w14:textId="77777777" w:rsidR="000403BD" w:rsidRPr="00824832" w:rsidRDefault="000403BD" w:rsidP="00206E70">
      <w:pPr>
        <w:pStyle w:val="ListParagraph"/>
        <w:widowControl w:val="0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14:paraId="3B05B94B" w14:textId="77777777" w:rsidR="000403BD" w:rsidRPr="00824832" w:rsidRDefault="000403BD" w:rsidP="00206E70">
      <w:pPr>
        <w:pStyle w:val="ListParagraph"/>
        <w:widowControl w:val="0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14:paraId="65A2444A" w14:textId="77777777" w:rsidR="000403BD" w:rsidRPr="00824832" w:rsidRDefault="000403BD" w:rsidP="00206E70">
      <w:pPr>
        <w:pStyle w:val="ListParagraph"/>
        <w:widowControl w:val="0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14:paraId="1D22C71E" w14:textId="77777777" w:rsidR="000403BD" w:rsidRPr="00824832" w:rsidRDefault="000403BD" w:rsidP="00206E70">
      <w:pPr>
        <w:pStyle w:val="ListParagraph"/>
        <w:widowControl w:val="0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14:paraId="5A3D8384" w14:textId="77777777" w:rsidR="000403BD" w:rsidRPr="00824832" w:rsidRDefault="000403BD" w:rsidP="00206E70">
      <w:pPr>
        <w:pStyle w:val="ListParagraph"/>
        <w:widowControl w:val="0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14:paraId="04EB52F2" w14:textId="77777777" w:rsidR="000403BD" w:rsidRPr="00824832" w:rsidRDefault="000403BD" w:rsidP="00206E70">
      <w:pPr>
        <w:pStyle w:val="ListParagraph"/>
        <w:widowControl w:val="0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14:paraId="52D9C848" w14:textId="77777777" w:rsidR="000403BD" w:rsidRPr="00824832" w:rsidRDefault="000403BD" w:rsidP="00206E70">
      <w:pPr>
        <w:pStyle w:val="ListParagraph"/>
        <w:widowControl w:val="0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14:paraId="07E55F1B" w14:textId="77777777" w:rsidR="000403BD" w:rsidRPr="00824832" w:rsidRDefault="000403BD" w:rsidP="00206E70">
      <w:pPr>
        <w:pStyle w:val="ListParagraph"/>
        <w:widowControl w:val="0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14:paraId="057E4656" w14:textId="77777777" w:rsidR="000403BD" w:rsidRPr="00824832" w:rsidRDefault="000403BD" w:rsidP="00206E70">
      <w:pPr>
        <w:pStyle w:val="ListParagraph"/>
        <w:widowControl w:val="0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14:paraId="55B179F9" w14:textId="10CA82E7" w:rsidR="009F7C25" w:rsidRPr="00824832" w:rsidRDefault="009F7C25" w:rsidP="00196A57">
      <w:pPr>
        <w:pStyle w:val="ListParagraph"/>
        <w:widowControl w:val="0"/>
        <w:numPr>
          <w:ilvl w:val="1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810"/>
        <w:contextualSpacing w:val="0"/>
        <w:jc w:val="thaiDistribute"/>
        <w:textAlignment w:val="baseline"/>
        <w:rPr>
          <w:rFonts w:ascii="Angsana New" w:eastAsia="Angsana New" w:hAnsi="Angsana New"/>
          <w:sz w:val="28"/>
          <w:szCs w:val="28"/>
          <w:cs/>
          <w:lang w:val="th-TH"/>
        </w:rPr>
      </w:pPr>
      <w:r w:rsidRPr="00824832">
        <w:rPr>
          <w:rFonts w:ascii="Angsana New" w:eastAsia="Angsana New" w:hAnsi="Angsana New" w:hint="cs"/>
          <w:sz w:val="28"/>
          <w:szCs w:val="28"/>
          <w:cs/>
          <w:lang w:val="th-TH"/>
        </w:rPr>
        <w:t>ที่</w:t>
      </w:r>
      <w:r w:rsidR="009A7A54" w:rsidRPr="00824832">
        <w:rPr>
          <w:rFonts w:ascii="Angsana New" w:eastAsia="Angsana New" w:hAnsi="Angsana New" w:hint="cs"/>
          <w:sz w:val="28"/>
          <w:szCs w:val="28"/>
          <w:cs/>
          <w:lang w:val="th-TH"/>
        </w:rPr>
        <w:t xml:space="preserve">ประชุมวิสามัญผู้ถือหุ้นครั้งที่ </w:t>
      </w:r>
      <w:r w:rsidR="00AE1F52">
        <w:rPr>
          <w:rFonts w:ascii="Angsana New" w:eastAsia="Angsana New" w:hAnsi="Angsana New"/>
          <w:sz w:val="28"/>
          <w:szCs w:val="28"/>
        </w:rPr>
        <w:t xml:space="preserve">1/2562 </w:t>
      </w:r>
      <w:r w:rsidR="009A7A54" w:rsidRPr="00824832">
        <w:rPr>
          <w:rFonts w:ascii="Angsana New" w:eastAsia="Angsana New" w:hAnsi="Angsana New" w:hint="cs"/>
          <w:sz w:val="28"/>
          <w:szCs w:val="28"/>
          <w:cs/>
          <w:lang w:val="th-TH"/>
        </w:rPr>
        <w:t>เมื่อวันที่</w:t>
      </w:r>
      <w:r w:rsidR="009A7A54" w:rsidRPr="0079009B">
        <w:rPr>
          <w:rFonts w:ascii="Angsana New" w:eastAsia="Angsana New" w:hAnsi="Angsana New"/>
          <w:sz w:val="28"/>
          <w:szCs w:val="28"/>
          <w:cs/>
          <w:lang w:val="th-TH"/>
        </w:rPr>
        <w:t xml:space="preserve"> </w:t>
      </w:r>
      <w:r w:rsidR="00AE1F52">
        <w:rPr>
          <w:rFonts w:ascii="Angsana New" w:eastAsia="Angsana New" w:hAnsi="Angsana New"/>
          <w:sz w:val="28"/>
          <w:szCs w:val="28"/>
        </w:rPr>
        <w:t xml:space="preserve">28 </w:t>
      </w:r>
      <w:r w:rsidR="00DB4031" w:rsidRPr="00824832">
        <w:rPr>
          <w:rFonts w:ascii="Angsana New" w:eastAsia="Angsana New" w:hAnsi="Angsana New" w:hint="cs"/>
          <w:sz w:val="28"/>
          <w:szCs w:val="28"/>
          <w:cs/>
          <w:lang w:val="th-TH"/>
        </w:rPr>
        <w:t>มิถุนายน</w:t>
      </w:r>
      <w:r w:rsidR="00B34823" w:rsidRPr="00824832">
        <w:rPr>
          <w:rFonts w:ascii="Angsana New" w:eastAsia="Angsana New" w:hAnsi="Angsana New" w:hint="cs"/>
          <w:sz w:val="28"/>
          <w:szCs w:val="28"/>
          <w:cs/>
          <w:lang w:val="th-TH"/>
        </w:rPr>
        <w:t xml:space="preserve"> </w:t>
      </w:r>
      <w:r w:rsidR="00AE1F52">
        <w:rPr>
          <w:rFonts w:ascii="Angsana New" w:eastAsia="Angsana New" w:hAnsi="Angsana New"/>
          <w:sz w:val="28"/>
          <w:szCs w:val="28"/>
        </w:rPr>
        <w:t>2562</w:t>
      </w:r>
      <w:r w:rsidR="00B34823" w:rsidRPr="0079009B">
        <w:rPr>
          <w:rFonts w:ascii="Angsana New" w:eastAsia="Angsana New" w:hAnsi="Angsana New"/>
          <w:sz w:val="28"/>
          <w:szCs w:val="28"/>
          <w:cs/>
          <w:lang w:val="th-TH"/>
        </w:rPr>
        <w:t xml:space="preserve"> </w:t>
      </w:r>
      <w:r w:rsidRPr="00824832">
        <w:rPr>
          <w:rFonts w:ascii="Angsana New" w:eastAsia="Angsana New" w:hAnsi="Angsana New" w:hint="cs"/>
          <w:sz w:val="28"/>
          <w:szCs w:val="28"/>
          <w:cs/>
          <w:lang w:val="th-TH"/>
        </w:rPr>
        <w:t>ได้มีมติอนุมัติกระบวนการเพิ่มทุนของบริษัทโดยมีรายละเอียดดังนี้</w:t>
      </w:r>
    </w:p>
    <w:p w14:paraId="14A1393A" w14:textId="53A23F72" w:rsidR="009F7C25" w:rsidRDefault="009F7C25" w:rsidP="00196A57">
      <w:pPr>
        <w:pStyle w:val="ListParagraph"/>
        <w:widowControl w:val="0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170"/>
        <w:jc w:val="thaiDistribute"/>
        <w:textAlignment w:val="baseline"/>
        <w:rPr>
          <w:rFonts w:ascii="Angsana New" w:hAnsi="Angsana New"/>
          <w:spacing w:val="-4"/>
          <w:sz w:val="28"/>
          <w:szCs w:val="28"/>
        </w:rPr>
      </w:pPr>
      <w:r w:rsidRPr="00824832">
        <w:rPr>
          <w:rFonts w:ascii="Angsana New" w:hAnsi="Angsana New" w:hint="cs"/>
          <w:spacing w:val="-4"/>
          <w:sz w:val="28"/>
          <w:szCs w:val="28"/>
          <w:cs/>
        </w:rPr>
        <w:t xml:space="preserve">อนุมัติการลดทุนจดทะเบียนของบริษัทจากจำนวน </w:t>
      </w:r>
      <w:r w:rsidRPr="00824832">
        <w:rPr>
          <w:rFonts w:ascii="Angsana New" w:hAnsi="Angsana New"/>
          <w:spacing w:val="-4"/>
          <w:sz w:val="28"/>
          <w:szCs w:val="28"/>
        </w:rPr>
        <w:t xml:space="preserve">1,326,518,451 </w:t>
      </w:r>
      <w:r w:rsidRPr="00824832">
        <w:rPr>
          <w:rFonts w:ascii="Angsana New" w:hAnsi="Angsana New" w:hint="cs"/>
          <w:spacing w:val="-4"/>
          <w:sz w:val="28"/>
          <w:szCs w:val="28"/>
          <w:cs/>
        </w:rPr>
        <w:t xml:space="preserve">บาท เป็น </w:t>
      </w:r>
      <w:r w:rsidRPr="00824832">
        <w:rPr>
          <w:rFonts w:ascii="Angsana New" w:hAnsi="Angsana New"/>
          <w:spacing w:val="-4"/>
          <w:sz w:val="28"/>
          <w:szCs w:val="28"/>
        </w:rPr>
        <w:t xml:space="preserve">1,081,754,992 </w:t>
      </w:r>
      <w:r w:rsidRPr="00824832">
        <w:rPr>
          <w:rFonts w:ascii="Angsana New" w:hAnsi="Angsana New" w:hint="cs"/>
          <w:spacing w:val="-4"/>
          <w:sz w:val="28"/>
          <w:szCs w:val="28"/>
          <w:cs/>
        </w:rPr>
        <w:t>บาท โดยการยกเลิก</w:t>
      </w:r>
      <w:r w:rsidR="009E43C8">
        <w:rPr>
          <w:rFonts w:ascii="Angsana New" w:hAnsi="Angsana New"/>
          <w:spacing w:val="-4"/>
          <w:sz w:val="28"/>
          <w:szCs w:val="28"/>
          <w:cs/>
        </w:rPr>
        <w:br/>
      </w:r>
      <w:r w:rsidRPr="00824832">
        <w:rPr>
          <w:rFonts w:ascii="Angsana New" w:hAnsi="Angsana New" w:hint="cs"/>
          <w:spacing w:val="-4"/>
          <w:sz w:val="28"/>
          <w:szCs w:val="28"/>
          <w:cs/>
        </w:rPr>
        <w:t xml:space="preserve">หุ้นสามัญที่ได้จดทะเบียนแล้ว แต่ยังไม่ได้ออกจำหน่ายจำนวน </w:t>
      </w:r>
      <w:r w:rsidRPr="00824832">
        <w:rPr>
          <w:rFonts w:ascii="Angsana New" w:hAnsi="Angsana New"/>
          <w:spacing w:val="-4"/>
          <w:sz w:val="28"/>
          <w:szCs w:val="28"/>
        </w:rPr>
        <w:t xml:space="preserve">244,763,459 </w:t>
      </w:r>
      <w:r w:rsidRPr="00824832">
        <w:rPr>
          <w:rFonts w:ascii="Angsana New" w:hAnsi="Angsana New" w:hint="cs"/>
          <w:spacing w:val="-4"/>
          <w:sz w:val="28"/>
          <w:szCs w:val="28"/>
          <w:cs/>
        </w:rPr>
        <w:t xml:space="preserve">หุ้น มูลค่าที่ตราไว้หุ้นละ </w:t>
      </w:r>
      <w:r w:rsidR="00E47B91">
        <w:rPr>
          <w:rFonts w:ascii="Angsana New" w:hAnsi="Angsana New"/>
          <w:spacing w:val="-4"/>
          <w:sz w:val="28"/>
          <w:szCs w:val="28"/>
        </w:rPr>
        <w:t>1</w:t>
      </w:r>
      <w:r w:rsidRPr="00824832">
        <w:rPr>
          <w:rFonts w:ascii="Angsana New" w:hAnsi="Angsana New"/>
          <w:spacing w:val="-4"/>
          <w:sz w:val="28"/>
          <w:szCs w:val="28"/>
        </w:rPr>
        <w:t xml:space="preserve"> </w:t>
      </w:r>
      <w:r w:rsidRPr="00824832">
        <w:rPr>
          <w:rFonts w:ascii="Angsana New" w:hAnsi="Angsana New" w:hint="cs"/>
          <w:spacing w:val="-4"/>
          <w:sz w:val="28"/>
          <w:szCs w:val="28"/>
          <w:cs/>
        </w:rPr>
        <w:t>บาท รวมทั้งการแก้ไขหนังสือบริคณห์สนธิให้สอดคล้องกับการลดทุนจดทะเบียนดังกล่าว</w:t>
      </w:r>
      <w:r w:rsidR="00CC3C94" w:rsidRPr="00824832">
        <w:rPr>
          <w:rFonts w:ascii="Angsana New" w:hAnsi="Angsana New"/>
          <w:spacing w:val="-4"/>
          <w:sz w:val="28"/>
          <w:szCs w:val="28"/>
        </w:rPr>
        <w:t xml:space="preserve"> </w:t>
      </w:r>
      <w:r w:rsidR="009177FD">
        <w:rPr>
          <w:rFonts w:ascii="Angsana New" w:hAnsi="Angsana New" w:hint="cs"/>
          <w:spacing w:val="-4"/>
          <w:sz w:val="28"/>
          <w:szCs w:val="28"/>
          <w:cs/>
        </w:rPr>
        <w:t>ทั้งนี้</w:t>
      </w:r>
      <w:r w:rsidR="0015395F">
        <w:rPr>
          <w:rFonts w:ascii="Angsana New" w:hAnsi="Angsana New"/>
          <w:spacing w:val="-4"/>
          <w:sz w:val="28"/>
          <w:szCs w:val="28"/>
          <w:cs/>
        </w:rPr>
        <w:t>บริษัท</w:t>
      </w:r>
      <w:r w:rsidR="009177FD">
        <w:rPr>
          <w:rFonts w:ascii="Angsana New" w:hAnsi="Angsana New" w:hint="cs"/>
          <w:spacing w:val="-4"/>
          <w:sz w:val="28"/>
          <w:szCs w:val="28"/>
          <w:cs/>
        </w:rPr>
        <w:t>ได้</w:t>
      </w:r>
      <w:r w:rsidR="00CC3C94" w:rsidRPr="00824832">
        <w:rPr>
          <w:rFonts w:ascii="Angsana New" w:hAnsi="Angsana New"/>
          <w:spacing w:val="-4"/>
          <w:sz w:val="28"/>
          <w:szCs w:val="28"/>
          <w:cs/>
        </w:rPr>
        <w:t xml:space="preserve">จดทะเบียนลดทุนกับกระทรวงพาณิชย์แล้วเมื่อวันที่ </w:t>
      </w:r>
      <w:r w:rsidR="00CC3C94" w:rsidRPr="00824832">
        <w:rPr>
          <w:rFonts w:ascii="Angsana New" w:hAnsi="Angsana New"/>
          <w:spacing w:val="-4"/>
          <w:sz w:val="28"/>
          <w:szCs w:val="28"/>
        </w:rPr>
        <w:t xml:space="preserve">29 </w:t>
      </w:r>
      <w:r w:rsidR="00CC3C94" w:rsidRPr="00824832">
        <w:rPr>
          <w:rFonts w:ascii="Angsana New" w:hAnsi="Angsana New"/>
          <w:spacing w:val="-4"/>
          <w:sz w:val="28"/>
          <w:szCs w:val="28"/>
          <w:cs/>
        </w:rPr>
        <w:t xml:space="preserve">สิงหาคม </w:t>
      </w:r>
      <w:r w:rsidR="00CC3C94" w:rsidRPr="00824832">
        <w:rPr>
          <w:rFonts w:ascii="Angsana New" w:hAnsi="Angsana New"/>
          <w:spacing w:val="-4"/>
          <w:sz w:val="28"/>
          <w:szCs w:val="28"/>
        </w:rPr>
        <w:t>2562</w:t>
      </w:r>
    </w:p>
    <w:p w14:paraId="2C6FFC13" w14:textId="77777777" w:rsidR="007F7BD1" w:rsidRDefault="007F7BD1" w:rsidP="007F7BD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pacing w:val="-4"/>
          <w:sz w:val="28"/>
          <w:szCs w:val="28"/>
        </w:rPr>
      </w:pPr>
    </w:p>
    <w:p w14:paraId="328DAFDA" w14:textId="77777777" w:rsidR="007F7BD1" w:rsidRDefault="007F7BD1" w:rsidP="007F7BD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pacing w:val="-4"/>
          <w:sz w:val="28"/>
          <w:szCs w:val="28"/>
        </w:rPr>
      </w:pPr>
    </w:p>
    <w:p w14:paraId="081D1701" w14:textId="38F2E928" w:rsidR="009F7C25" w:rsidRDefault="009F7C25" w:rsidP="00196A57">
      <w:pPr>
        <w:pStyle w:val="ListParagraph"/>
        <w:widowControl w:val="0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17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9E43C8">
        <w:rPr>
          <w:rFonts w:ascii="Angsana New" w:hAnsi="Angsana New" w:hint="cs"/>
          <w:sz w:val="28"/>
          <w:szCs w:val="28"/>
          <w:cs/>
        </w:rPr>
        <w:lastRenderedPageBreak/>
        <w:t>อนุมัติการลดทุนจดทะเบียน</w:t>
      </w:r>
      <w:r w:rsidR="00F452F0" w:rsidRPr="009E43C8">
        <w:rPr>
          <w:rFonts w:ascii="Angsana New" w:hAnsi="Angsana New" w:hint="cs"/>
          <w:sz w:val="28"/>
          <w:szCs w:val="28"/>
          <w:cs/>
        </w:rPr>
        <w:t>และทุนชำระแล้ว</w:t>
      </w:r>
      <w:r w:rsidRPr="009E43C8">
        <w:rPr>
          <w:rFonts w:ascii="Angsana New" w:hAnsi="Angsana New" w:hint="cs"/>
          <w:sz w:val="28"/>
          <w:szCs w:val="28"/>
          <w:cs/>
        </w:rPr>
        <w:t xml:space="preserve">ของบริษัทจำนวน </w:t>
      </w:r>
      <w:r w:rsidRPr="009E43C8">
        <w:rPr>
          <w:rFonts w:ascii="Angsana New" w:hAnsi="Angsana New"/>
          <w:sz w:val="28"/>
          <w:szCs w:val="28"/>
        </w:rPr>
        <w:t xml:space="preserve">540,877,496 </w:t>
      </w:r>
      <w:r w:rsidRPr="009E43C8">
        <w:rPr>
          <w:rFonts w:ascii="Angsana New" w:hAnsi="Angsana New" w:hint="cs"/>
          <w:sz w:val="28"/>
          <w:szCs w:val="28"/>
          <w:cs/>
        </w:rPr>
        <w:t>บาท จากทุนจดทะเบียน</w:t>
      </w:r>
      <w:r w:rsidR="00F452F0" w:rsidRPr="009E43C8">
        <w:rPr>
          <w:rFonts w:ascii="Angsana New" w:hAnsi="Angsana New" w:hint="cs"/>
          <w:sz w:val="28"/>
          <w:szCs w:val="28"/>
          <w:cs/>
        </w:rPr>
        <w:t>และ</w:t>
      </w:r>
      <w:r w:rsidR="009E43C8" w:rsidRPr="009E43C8">
        <w:rPr>
          <w:rFonts w:ascii="Angsana New" w:hAnsi="Angsana New"/>
          <w:sz w:val="28"/>
          <w:szCs w:val="28"/>
          <w:cs/>
        </w:rPr>
        <w:br/>
      </w:r>
      <w:r w:rsidR="00F452F0" w:rsidRPr="009E43C8">
        <w:rPr>
          <w:rFonts w:ascii="Angsana New" w:hAnsi="Angsana New" w:hint="cs"/>
          <w:sz w:val="28"/>
          <w:szCs w:val="28"/>
          <w:cs/>
        </w:rPr>
        <w:t>ทุนชำระแล้ว</w:t>
      </w:r>
      <w:r w:rsidRPr="009E43C8">
        <w:rPr>
          <w:rFonts w:ascii="Angsana New" w:hAnsi="Angsana New" w:hint="cs"/>
          <w:sz w:val="28"/>
          <w:szCs w:val="28"/>
          <w:cs/>
        </w:rPr>
        <w:t xml:space="preserve">เดิม </w:t>
      </w:r>
      <w:r w:rsidRPr="009E43C8">
        <w:rPr>
          <w:rFonts w:ascii="Angsana New" w:hAnsi="Angsana New"/>
          <w:sz w:val="28"/>
          <w:szCs w:val="28"/>
        </w:rPr>
        <w:t xml:space="preserve">1,081,754,992 </w:t>
      </w:r>
      <w:r w:rsidR="00D45CF1" w:rsidRPr="009E43C8">
        <w:rPr>
          <w:rFonts w:ascii="Angsana New" w:hAnsi="Angsana New" w:hint="cs"/>
          <w:sz w:val="28"/>
          <w:szCs w:val="28"/>
          <w:cs/>
        </w:rPr>
        <w:t>บาท</w:t>
      </w:r>
      <w:r w:rsidRPr="009E43C8">
        <w:rPr>
          <w:rFonts w:ascii="Angsana New" w:hAnsi="Angsana New" w:hint="cs"/>
          <w:sz w:val="28"/>
          <w:szCs w:val="28"/>
          <w:cs/>
        </w:rPr>
        <w:t>เป็นทุนจดทะเบียน</w:t>
      </w:r>
      <w:r w:rsidR="00F452F0" w:rsidRPr="009E43C8">
        <w:rPr>
          <w:rFonts w:ascii="Angsana New" w:hAnsi="Angsana New" w:hint="cs"/>
          <w:sz w:val="28"/>
          <w:szCs w:val="28"/>
          <w:cs/>
        </w:rPr>
        <w:t>และทุนชำระแล้ว</w:t>
      </w:r>
      <w:r w:rsidRPr="009E43C8">
        <w:rPr>
          <w:rFonts w:ascii="Angsana New" w:hAnsi="Angsana New" w:hint="cs"/>
          <w:sz w:val="28"/>
          <w:szCs w:val="28"/>
          <w:cs/>
        </w:rPr>
        <w:t xml:space="preserve">ใหม่จำนวน </w:t>
      </w:r>
      <w:r w:rsidRPr="009E43C8">
        <w:rPr>
          <w:rFonts w:ascii="Angsana New" w:hAnsi="Angsana New"/>
          <w:sz w:val="28"/>
          <w:szCs w:val="28"/>
        </w:rPr>
        <w:t xml:space="preserve">540,877,496 </w:t>
      </w:r>
      <w:r w:rsidRPr="009E43C8">
        <w:rPr>
          <w:rFonts w:ascii="Angsana New" w:hAnsi="Angsana New" w:hint="cs"/>
          <w:sz w:val="28"/>
          <w:szCs w:val="28"/>
          <w:cs/>
        </w:rPr>
        <w:t>บาท โดย</w:t>
      </w:r>
      <w:r w:rsidR="00936959">
        <w:rPr>
          <w:rFonts w:ascii="Angsana New" w:hAnsi="Angsana New"/>
          <w:sz w:val="28"/>
          <w:szCs w:val="28"/>
          <w:cs/>
        </w:rPr>
        <w:br/>
      </w:r>
      <w:r w:rsidRPr="009E43C8">
        <w:rPr>
          <w:rFonts w:ascii="Angsana New" w:hAnsi="Angsana New" w:hint="cs"/>
          <w:sz w:val="28"/>
          <w:szCs w:val="28"/>
          <w:cs/>
        </w:rPr>
        <w:t>การลดมูลค่าที่ตราไว้ของหุ้น</w:t>
      </w:r>
      <w:r w:rsidR="00F452F0" w:rsidRPr="009E43C8">
        <w:rPr>
          <w:rFonts w:ascii="Angsana New" w:hAnsi="Angsana New" w:hint="cs"/>
          <w:sz w:val="28"/>
          <w:szCs w:val="28"/>
          <w:cs/>
        </w:rPr>
        <w:t>สามัญ</w:t>
      </w:r>
      <w:r w:rsidRPr="009E43C8">
        <w:rPr>
          <w:rFonts w:ascii="Angsana New" w:hAnsi="Angsana New" w:hint="cs"/>
          <w:sz w:val="28"/>
          <w:szCs w:val="28"/>
          <w:cs/>
        </w:rPr>
        <w:t xml:space="preserve"> จากหุ้นละ </w:t>
      </w:r>
      <w:r w:rsidR="00E47B91" w:rsidRPr="009E43C8">
        <w:rPr>
          <w:rFonts w:ascii="Angsana New" w:hAnsi="Angsana New"/>
          <w:sz w:val="28"/>
          <w:szCs w:val="28"/>
        </w:rPr>
        <w:t xml:space="preserve">1 </w:t>
      </w:r>
      <w:r w:rsidRPr="009E43C8">
        <w:rPr>
          <w:rFonts w:ascii="Angsana New" w:hAnsi="Angsana New" w:hint="cs"/>
          <w:sz w:val="28"/>
          <w:szCs w:val="28"/>
          <w:cs/>
        </w:rPr>
        <w:t xml:space="preserve">บาท เป็นหุ้นละ </w:t>
      </w:r>
      <w:r w:rsidRPr="009E43C8">
        <w:rPr>
          <w:rFonts w:ascii="Angsana New" w:hAnsi="Angsana New"/>
          <w:sz w:val="28"/>
          <w:szCs w:val="28"/>
        </w:rPr>
        <w:t xml:space="preserve">0.50 </w:t>
      </w:r>
      <w:r w:rsidRPr="009E43C8">
        <w:rPr>
          <w:rFonts w:ascii="Angsana New" w:hAnsi="Angsana New" w:hint="cs"/>
          <w:sz w:val="28"/>
          <w:szCs w:val="28"/>
          <w:cs/>
        </w:rPr>
        <w:t>บาท เพื่อหักลบส่วนต่ำกว่ามูลค่าหุ้น และชดเชยผลขาดทุนสะสมบางส่วน รวมทั้งการแก้ไขหนังสือบริคณห์สนธิให้สอดคล้องกับการลดทุนจดทะเบียน</w:t>
      </w:r>
      <w:r w:rsidR="00F452F0" w:rsidRPr="009E43C8">
        <w:rPr>
          <w:rFonts w:ascii="Angsana New" w:hAnsi="Angsana New" w:hint="cs"/>
          <w:sz w:val="28"/>
          <w:szCs w:val="28"/>
          <w:cs/>
        </w:rPr>
        <w:t>และทุนชำระแล้ว</w:t>
      </w:r>
      <w:r w:rsidRPr="009E43C8">
        <w:rPr>
          <w:rFonts w:ascii="Angsana New" w:hAnsi="Angsana New" w:hint="cs"/>
          <w:sz w:val="28"/>
          <w:szCs w:val="28"/>
          <w:cs/>
        </w:rPr>
        <w:t>ดังกล่าว</w:t>
      </w:r>
      <w:r w:rsidR="00CC3C94" w:rsidRPr="009E43C8">
        <w:rPr>
          <w:rFonts w:ascii="Angsana New" w:hAnsi="Angsana New"/>
          <w:sz w:val="28"/>
          <w:szCs w:val="28"/>
        </w:rPr>
        <w:t xml:space="preserve"> </w:t>
      </w:r>
      <w:r w:rsidR="009177FD" w:rsidRPr="009E43C8">
        <w:rPr>
          <w:rFonts w:ascii="Angsana New" w:hAnsi="Angsana New" w:hint="cs"/>
          <w:sz w:val="28"/>
          <w:szCs w:val="28"/>
          <w:cs/>
        </w:rPr>
        <w:t>ทั้งนี้</w:t>
      </w:r>
      <w:r w:rsidR="00CC3C94" w:rsidRPr="009E43C8">
        <w:rPr>
          <w:rFonts w:ascii="Angsana New" w:hAnsi="Angsana New"/>
          <w:sz w:val="28"/>
          <w:szCs w:val="28"/>
          <w:cs/>
        </w:rPr>
        <w:t xml:space="preserve">บริษัทได้ดำเนินการจดทะเบียนลดทุนจดทะเบียนและทุนชำระแล้วของบริษัทกับกระทรวงพาณิชย์เมื่อวันที่ </w:t>
      </w:r>
      <w:r w:rsidR="00CC3C94" w:rsidRPr="009E43C8">
        <w:rPr>
          <w:rFonts w:ascii="Angsana New" w:hAnsi="Angsana New"/>
          <w:sz w:val="28"/>
          <w:szCs w:val="28"/>
        </w:rPr>
        <w:t xml:space="preserve">2 </w:t>
      </w:r>
      <w:r w:rsidR="00CC3C94" w:rsidRPr="009E43C8">
        <w:rPr>
          <w:rFonts w:ascii="Angsana New" w:hAnsi="Angsana New"/>
          <w:sz w:val="28"/>
          <w:szCs w:val="28"/>
          <w:cs/>
        </w:rPr>
        <w:t xml:space="preserve">กันยายน </w:t>
      </w:r>
      <w:r w:rsidR="00CC3C94" w:rsidRPr="009E43C8">
        <w:rPr>
          <w:rFonts w:ascii="Angsana New" w:hAnsi="Angsana New"/>
          <w:sz w:val="28"/>
          <w:szCs w:val="28"/>
        </w:rPr>
        <w:t>2562</w:t>
      </w:r>
    </w:p>
    <w:p w14:paraId="39208281" w14:textId="376F9DCF" w:rsidR="009F7C25" w:rsidRPr="009E43C8" w:rsidRDefault="009F7C25" w:rsidP="00196A57">
      <w:pPr>
        <w:pStyle w:val="ListParagraph"/>
        <w:widowControl w:val="0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17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9E43C8">
        <w:rPr>
          <w:rFonts w:ascii="Angsana New" w:hAnsi="Angsana New" w:hint="cs"/>
          <w:sz w:val="28"/>
          <w:szCs w:val="28"/>
          <w:cs/>
        </w:rPr>
        <w:t xml:space="preserve">อนุมัติการเพิ่มทุนจดทะเบียนในจำนวนไม่เกิน </w:t>
      </w:r>
      <w:r w:rsidRPr="009E43C8">
        <w:rPr>
          <w:rFonts w:ascii="Angsana New" w:hAnsi="Angsana New"/>
          <w:sz w:val="28"/>
          <w:szCs w:val="28"/>
        </w:rPr>
        <w:t xml:space="preserve">1,244,018,240.50 </w:t>
      </w:r>
      <w:r w:rsidRPr="009E43C8">
        <w:rPr>
          <w:rFonts w:ascii="Angsana New" w:hAnsi="Angsana New" w:hint="cs"/>
          <w:sz w:val="28"/>
          <w:szCs w:val="28"/>
          <w:cs/>
        </w:rPr>
        <w:t xml:space="preserve">บาท จากทุนจดทะเบียนเดิม </w:t>
      </w:r>
      <w:r w:rsidRPr="009E43C8">
        <w:rPr>
          <w:rFonts w:ascii="Angsana New" w:hAnsi="Angsana New"/>
          <w:sz w:val="28"/>
          <w:szCs w:val="28"/>
        </w:rPr>
        <w:t xml:space="preserve">540,877,496 </w:t>
      </w:r>
      <w:r w:rsidRPr="009E43C8">
        <w:rPr>
          <w:rFonts w:ascii="Angsana New" w:hAnsi="Angsana New" w:hint="cs"/>
          <w:sz w:val="28"/>
          <w:szCs w:val="28"/>
          <w:cs/>
        </w:rPr>
        <w:t>บาท</w:t>
      </w:r>
      <w:r w:rsidR="00A77573" w:rsidRPr="009E43C8">
        <w:rPr>
          <w:rFonts w:ascii="Angsana New" w:hAnsi="Angsana New"/>
          <w:sz w:val="28"/>
          <w:szCs w:val="28"/>
        </w:rPr>
        <w:t xml:space="preserve"> </w:t>
      </w:r>
      <w:r w:rsidRPr="009E43C8">
        <w:rPr>
          <w:rFonts w:ascii="Angsana New" w:hAnsi="Angsana New" w:hint="cs"/>
          <w:sz w:val="28"/>
          <w:szCs w:val="28"/>
          <w:cs/>
        </w:rPr>
        <w:t xml:space="preserve">เป็นทุนจดทะเบียนไม่เกิน </w:t>
      </w:r>
      <w:r w:rsidRPr="009E43C8">
        <w:rPr>
          <w:rFonts w:ascii="Angsana New" w:hAnsi="Angsana New"/>
          <w:sz w:val="28"/>
          <w:szCs w:val="28"/>
        </w:rPr>
        <w:t xml:space="preserve">1,784,895,736.50 </w:t>
      </w:r>
      <w:r w:rsidRPr="009E43C8">
        <w:rPr>
          <w:rFonts w:ascii="Angsana New" w:hAnsi="Angsana New" w:hint="cs"/>
          <w:sz w:val="28"/>
          <w:szCs w:val="28"/>
          <w:cs/>
        </w:rPr>
        <w:t xml:space="preserve">บาท โดยการออกหุ้นสามัญเพิ่มทุนจำนวน </w:t>
      </w:r>
      <w:r w:rsidRPr="009E43C8">
        <w:rPr>
          <w:rFonts w:ascii="Angsana New" w:hAnsi="Angsana New"/>
          <w:sz w:val="28"/>
          <w:szCs w:val="28"/>
        </w:rPr>
        <w:t xml:space="preserve">2,163,509,984 </w:t>
      </w:r>
      <w:r w:rsidRPr="009E43C8">
        <w:rPr>
          <w:rFonts w:ascii="Angsana New" w:hAnsi="Angsana New" w:hint="cs"/>
          <w:sz w:val="28"/>
          <w:szCs w:val="28"/>
          <w:cs/>
        </w:rPr>
        <w:t xml:space="preserve">หุ้น </w:t>
      </w:r>
      <w:r w:rsidR="009E43C8">
        <w:rPr>
          <w:rFonts w:ascii="Angsana New" w:hAnsi="Angsana New"/>
          <w:sz w:val="28"/>
          <w:szCs w:val="28"/>
          <w:cs/>
        </w:rPr>
        <w:br/>
      </w:r>
      <w:r w:rsidRPr="009E43C8">
        <w:rPr>
          <w:rFonts w:ascii="Angsana New" w:hAnsi="Angsana New" w:hint="cs"/>
          <w:sz w:val="28"/>
          <w:szCs w:val="28"/>
          <w:cs/>
        </w:rPr>
        <w:t xml:space="preserve">มูลค่าที่ตราไว้หุ้นละ </w:t>
      </w:r>
      <w:r w:rsidRPr="009E43C8">
        <w:rPr>
          <w:rFonts w:ascii="Angsana New" w:hAnsi="Angsana New"/>
          <w:sz w:val="28"/>
          <w:szCs w:val="28"/>
        </w:rPr>
        <w:t xml:space="preserve">0.50 </w:t>
      </w:r>
      <w:r w:rsidRPr="009E43C8">
        <w:rPr>
          <w:rFonts w:ascii="Angsana New" w:hAnsi="Angsana New" w:hint="cs"/>
          <w:sz w:val="28"/>
          <w:szCs w:val="28"/>
          <w:cs/>
        </w:rPr>
        <w:t xml:space="preserve">บาท เพื่อเสนอขายให้แก่ผู้ถือหุ้นเดิมตามสัดส่วนการถือหุ้น </w:t>
      </w:r>
      <w:r w:rsidRPr="009E43C8">
        <w:rPr>
          <w:rFonts w:ascii="Angsana New" w:hAnsi="Angsana New"/>
          <w:sz w:val="28"/>
          <w:szCs w:val="28"/>
        </w:rPr>
        <w:t xml:space="preserve">(Right Offering) </w:t>
      </w:r>
      <w:r w:rsidRPr="009E43C8">
        <w:rPr>
          <w:rFonts w:ascii="Angsana New" w:hAnsi="Angsana New" w:hint="cs"/>
          <w:sz w:val="28"/>
          <w:szCs w:val="28"/>
          <w:cs/>
        </w:rPr>
        <w:t>และ</w:t>
      </w:r>
      <w:r w:rsidR="009E43C8">
        <w:rPr>
          <w:rFonts w:ascii="Angsana New" w:hAnsi="Angsana New"/>
          <w:sz w:val="28"/>
          <w:szCs w:val="28"/>
          <w:cs/>
        </w:rPr>
        <w:br/>
      </w:r>
      <w:r w:rsidRPr="009E43C8">
        <w:rPr>
          <w:rFonts w:ascii="Angsana New" w:hAnsi="Angsana New" w:hint="cs"/>
          <w:sz w:val="28"/>
          <w:szCs w:val="28"/>
          <w:cs/>
        </w:rPr>
        <w:t xml:space="preserve">การออกหุ้นสามัญแบบมอบอำนาจทั่วไปเพื่อจัดสรรให้กับผู้ถือหุ้นเดิมตามสัดส่วนการถือหุ้น </w:t>
      </w:r>
      <w:r w:rsidRPr="009E43C8">
        <w:rPr>
          <w:rFonts w:ascii="Angsana New" w:hAnsi="Angsana New"/>
          <w:sz w:val="28"/>
          <w:szCs w:val="28"/>
        </w:rPr>
        <w:t xml:space="preserve">(General Mandate by Right Offering) </w:t>
      </w:r>
      <w:r w:rsidRPr="009E43C8">
        <w:rPr>
          <w:rFonts w:ascii="Angsana New" w:hAnsi="Angsana New" w:hint="cs"/>
          <w:sz w:val="28"/>
          <w:szCs w:val="28"/>
          <w:cs/>
        </w:rPr>
        <w:t xml:space="preserve">ในจำนวนไม่เกินร้อยละ </w:t>
      </w:r>
      <w:r w:rsidRPr="009E43C8">
        <w:rPr>
          <w:rFonts w:ascii="Angsana New" w:hAnsi="Angsana New"/>
          <w:sz w:val="28"/>
          <w:szCs w:val="28"/>
        </w:rPr>
        <w:t xml:space="preserve">30 </w:t>
      </w:r>
      <w:r w:rsidRPr="009E43C8">
        <w:rPr>
          <w:rFonts w:ascii="Angsana New" w:hAnsi="Angsana New" w:hint="cs"/>
          <w:sz w:val="28"/>
          <w:szCs w:val="28"/>
          <w:cs/>
        </w:rPr>
        <w:t>ของทุนจด</w:t>
      </w:r>
      <w:r w:rsidR="00FE6266" w:rsidRPr="009E43C8">
        <w:rPr>
          <w:rFonts w:ascii="Angsana New" w:hAnsi="Angsana New" w:hint="cs"/>
          <w:sz w:val="28"/>
          <w:szCs w:val="28"/>
          <w:cs/>
        </w:rPr>
        <w:t>ทะเบียนชำระแล้ว</w:t>
      </w:r>
      <w:r w:rsidR="008E09AE" w:rsidRPr="009E43C8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8E09AE" w:rsidRPr="009E43C8">
        <w:rPr>
          <w:rFonts w:ascii="Angsana New" w:hAnsi="Angsana New"/>
          <w:sz w:val="28"/>
          <w:szCs w:val="28"/>
        </w:rPr>
        <w:t xml:space="preserve">324,526,497 </w:t>
      </w:r>
      <w:r w:rsidR="008E09AE" w:rsidRPr="009E43C8">
        <w:rPr>
          <w:rFonts w:ascii="Angsana New" w:hAnsi="Angsana New" w:hint="cs"/>
          <w:sz w:val="28"/>
          <w:szCs w:val="28"/>
          <w:cs/>
        </w:rPr>
        <w:t>หุ้น มูลค่าที่</w:t>
      </w:r>
      <w:r w:rsidR="009E43C8">
        <w:rPr>
          <w:rFonts w:ascii="Angsana New" w:hAnsi="Angsana New"/>
          <w:sz w:val="28"/>
          <w:szCs w:val="28"/>
          <w:cs/>
        </w:rPr>
        <w:br/>
      </w:r>
      <w:r w:rsidR="008E09AE" w:rsidRPr="00936959">
        <w:rPr>
          <w:rFonts w:ascii="Angsana New" w:hAnsi="Angsana New" w:hint="cs"/>
          <w:spacing w:val="-4"/>
          <w:sz w:val="28"/>
          <w:szCs w:val="28"/>
          <w:cs/>
        </w:rPr>
        <w:t xml:space="preserve">ตราไว้หุ้นละ </w:t>
      </w:r>
      <w:r w:rsidR="008E09AE" w:rsidRPr="00936959">
        <w:rPr>
          <w:rFonts w:ascii="Angsana New" w:hAnsi="Angsana New"/>
          <w:spacing w:val="-4"/>
          <w:sz w:val="28"/>
          <w:szCs w:val="28"/>
        </w:rPr>
        <w:t xml:space="preserve">0.50 </w:t>
      </w:r>
      <w:r w:rsidR="008E09AE" w:rsidRPr="00936959">
        <w:rPr>
          <w:rFonts w:ascii="Angsana New" w:hAnsi="Angsana New" w:hint="cs"/>
          <w:spacing w:val="-4"/>
          <w:sz w:val="28"/>
          <w:szCs w:val="28"/>
          <w:cs/>
        </w:rPr>
        <w:t>บาท</w:t>
      </w:r>
      <w:r w:rsidR="00FE6266" w:rsidRPr="00936959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936959">
        <w:rPr>
          <w:rFonts w:ascii="Angsana New" w:hAnsi="Angsana New" w:hint="cs"/>
          <w:spacing w:val="-4"/>
          <w:sz w:val="28"/>
          <w:szCs w:val="28"/>
          <w:cs/>
        </w:rPr>
        <w:t>คณะกรรมการบริษัทมีมติให้มีการเพิ่มทุนแบบมอบอำนาจทั่วไป</w:t>
      </w:r>
      <w:r w:rsidR="003730AB" w:rsidRPr="00936959">
        <w:rPr>
          <w:rFonts w:ascii="Angsana New" w:hAnsi="Angsana New" w:hint="cs"/>
          <w:spacing w:val="-4"/>
          <w:sz w:val="28"/>
          <w:szCs w:val="28"/>
          <w:cs/>
        </w:rPr>
        <w:t xml:space="preserve"> (วันที่ </w:t>
      </w:r>
      <w:r w:rsidR="00FE6266" w:rsidRPr="00936959">
        <w:rPr>
          <w:rFonts w:ascii="Angsana New" w:hAnsi="Angsana New"/>
          <w:spacing w:val="-4"/>
          <w:sz w:val="28"/>
          <w:szCs w:val="28"/>
        </w:rPr>
        <w:t>28</w:t>
      </w:r>
      <w:r w:rsidR="003730AB" w:rsidRPr="00936959">
        <w:rPr>
          <w:rFonts w:ascii="Angsana New" w:hAnsi="Angsana New"/>
          <w:spacing w:val="-4"/>
          <w:sz w:val="28"/>
          <w:szCs w:val="28"/>
        </w:rPr>
        <w:t xml:space="preserve"> </w:t>
      </w:r>
      <w:r w:rsidR="003730AB" w:rsidRPr="00936959">
        <w:rPr>
          <w:rFonts w:ascii="Angsana New" w:hAnsi="Angsana New" w:hint="cs"/>
          <w:spacing w:val="-4"/>
          <w:sz w:val="28"/>
          <w:szCs w:val="28"/>
          <w:cs/>
        </w:rPr>
        <w:t>พฤษภาคม</w:t>
      </w:r>
      <w:r w:rsidR="003730AB" w:rsidRPr="009E43C8">
        <w:rPr>
          <w:rFonts w:ascii="Angsana New" w:hAnsi="Angsana New" w:hint="cs"/>
          <w:sz w:val="28"/>
          <w:szCs w:val="28"/>
          <w:cs/>
        </w:rPr>
        <w:t xml:space="preserve"> </w:t>
      </w:r>
      <w:r w:rsidR="003730AB" w:rsidRPr="009E43C8">
        <w:rPr>
          <w:rFonts w:ascii="Angsana New" w:hAnsi="Angsana New"/>
          <w:sz w:val="28"/>
          <w:szCs w:val="28"/>
        </w:rPr>
        <w:t>2562</w:t>
      </w:r>
      <w:r w:rsidR="003730AB" w:rsidRPr="009E43C8">
        <w:rPr>
          <w:rFonts w:ascii="Angsana New" w:hAnsi="Angsana New" w:hint="cs"/>
          <w:sz w:val="28"/>
          <w:szCs w:val="28"/>
          <w:cs/>
        </w:rPr>
        <w:t>)</w:t>
      </w:r>
      <w:r w:rsidRPr="009E43C8">
        <w:rPr>
          <w:rFonts w:ascii="Angsana New" w:hAnsi="Angsana New" w:hint="cs"/>
          <w:sz w:val="28"/>
          <w:szCs w:val="28"/>
          <w:cs/>
        </w:rPr>
        <w:t xml:space="preserve"> รวมทั้งการแก้ไขหนังสือบริคณห์สนธิเพื่อให้สอดคล้องกับการเพิ่มทุนจดทะเบียนเพื่อเสนอขายให้แก่</w:t>
      </w:r>
      <w:r w:rsidR="009E43C8">
        <w:rPr>
          <w:rFonts w:ascii="Angsana New" w:hAnsi="Angsana New"/>
          <w:sz w:val="28"/>
          <w:szCs w:val="28"/>
          <w:cs/>
        </w:rPr>
        <w:br/>
      </w:r>
      <w:r w:rsidRPr="009E43C8">
        <w:rPr>
          <w:rFonts w:ascii="Angsana New" w:hAnsi="Angsana New" w:hint="cs"/>
          <w:sz w:val="28"/>
          <w:szCs w:val="28"/>
          <w:cs/>
        </w:rPr>
        <w:t xml:space="preserve">ผู้ถือหุ้นเดิมตามสัดส่วนการถือหุ้น </w:t>
      </w:r>
      <w:r w:rsidRPr="009E43C8">
        <w:rPr>
          <w:rFonts w:ascii="Angsana New" w:hAnsi="Angsana New"/>
          <w:sz w:val="28"/>
          <w:szCs w:val="28"/>
        </w:rPr>
        <w:t xml:space="preserve">(Right Offering) </w:t>
      </w:r>
      <w:r w:rsidRPr="009E43C8">
        <w:rPr>
          <w:rFonts w:ascii="Angsana New" w:hAnsi="Angsana New" w:hint="cs"/>
          <w:sz w:val="28"/>
          <w:szCs w:val="28"/>
          <w:cs/>
        </w:rPr>
        <w:t>ดังกล่าว และอนุมัติการจัดสรรหุ้นสามัญออกใหม่ให้แก่</w:t>
      </w:r>
      <w:r w:rsidR="009E43C8">
        <w:rPr>
          <w:rFonts w:ascii="Angsana New" w:hAnsi="Angsana New"/>
          <w:sz w:val="28"/>
          <w:szCs w:val="28"/>
          <w:cs/>
        </w:rPr>
        <w:br/>
      </w:r>
      <w:r w:rsidRPr="009E43C8">
        <w:rPr>
          <w:rFonts w:ascii="Angsana New" w:hAnsi="Angsana New" w:hint="cs"/>
          <w:sz w:val="28"/>
          <w:szCs w:val="28"/>
          <w:cs/>
        </w:rPr>
        <w:t xml:space="preserve">ผู้ถือหุ้นเดิมตามสัดส่วนการถือหุ้น </w:t>
      </w:r>
      <w:r w:rsidRPr="009E43C8">
        <w:rPr>
          <w:rFonts w:ascii="Angsana New" w:hAnsi="Angsana New"/>
          <w:sz w:val="28"/>
          <w:szCs w:val="28"/>
        </w:rPr>
        <w:t>(Right Offering)</w:t>
      </w:r>
    </w:p>
    <w:p w14:paraId="2F3B7059" w14:textId="5005E93D" w:rsidR="009F7C25" w:rsidRPr="0079009B" w:rsidRDefault="009F7C25" w:rsidP="00196A57">
      <w:pPr>
        <w:pStyle w:val="ListParagraph"/>
        <w:widowControl w:val="0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170"/>
        <w:jc w:val="thaiDistribute"/>
        <w:textAlignment w:val="baseline"/>
        <w:rPr>
          <w:rFonts w:ascii="Angsana New" w:hAnsi="Angsana New"/>
          <w:spacing w:val="-4"/>
          <w:sz w:val="28"/>
          <w:szCs w:val="28"/>
        </w:rPr>
      </w:pPr>
      <w:r w:rsidRPr="00824832">
        <w:rPr>
          <w:rFonts w:ascii="Angsana New" w:hAnsi="Angsana New" w:hint="cs"/>
          <w:sz w:val="28"/>
          <w:szCs w:val="28"/>
          <w:cs/>
        </w:rPr>
        <w:t xml:space="preserve">อนุมัติการเพิ่มทุนแบบมอบอำนาจทั่วไปเพื่อจัดสรรให้กับผู้ถือหุ้นเดิมตามสัดส่วนการถือหุ้น </w:t>
      </w:r>
      <w:r w:rsidRPr="00824832">
        <w:rPr>
          <w:rFonts w:ascii="Angsana New" w:hAnsi="Angsana New"/>
          <w:sz w:val="28"/>
          <w:szCs w:val="28"/>
        </w:rPr>
        <w:t xml:space="preserve">(General Mandate by </w:t>
      </w:r>
      <w:r w:rsidRPr="0079009B">
        <w:rPr>
          <w:rFonts w:ascii="Angsana New" w:hAnsi="Angsana New"/>
          <w:spacing w:val="-4"/>
          <w:sz w:val="28"/>
          <w:szCs w:val="28"/>
        </w:rPr>
        <w:t xml:space="preserve">Right Offering) </w:t>
      </w:r>
      <w:r w:rsidRPr="0079009B">
        <w:rPr>
          <w:rFonts w:ascii="Angsana New" w:hAnsi="Angsana New" w:hint="cs"/>
          <w:spacing w:val="-4"/>
          <w:sz w:val="28"/>
          <w:szCs w:val="28"/>
          <w:cs/>
        </w:rPr>
        <w:t>รวมทั้งการแก้ไขหนังสือบริคณห์สนธิ เพื่อให้สอดคล้องกับการเพิ่มทุนจดทะเบียนแบบ</w:t>
      </w:r>
      <w:r w:rsidR="009E43C8">
        <w:rPr>
          <w:rFonts w:ascii="Angsana New" w:hAnsi="Angsana New"/>
          <w:spacing w:val="-4"/>
          <w:sz w:val="28"/>
          <w:szCs w:val="28"/>
          <w:cs/>
        </w:rPr>
        <w:br/>
      </w:r>
      <w:r w:rsidRPr="0079009B">
        <w:rPr>
          <w:rFonts w:ascii="Angsana New" w:hAnsi="Angsana New" w:hint="cs"/>
          <w:spacing w:val="-4"/>
          <w:sz w:val="28"/>
          <w:szCs w:val="28"/>
          <w:cs/>
        </w:rPr>
        <w:t xml:space="preserve">มอบอำนาจทั่วไปเพื่อจัดสรรให้กับผู้ถือหุ้นตามสัดส่วนการถือหุ้น </w:t>
      </w:r>
      <w:r w:rsidRPr="0079009B">
        <w:rPr>
          <w:rFonts w:ascii="Angsana New" w:hAnsi="Angsana New"/>
          <w:spacing w:val="-4"/>
          <w:sz w:val="28"/>
          <w:szCs w:val="28"/>
        </w:rPr>
        <w:t>(General Mandate by Right Offering)</w:t>
      </w:r>
    </w:p>
    <w:p w14:paraId="1651C5E0" w14:textId="482527D9" w:rsidR="009F7C25" w:rsidRDefault="009F7C25" w:rsidP="00196A57">
      <w:pPr>
        <w:pStyle w:val="ListParagraph"/>
        <w:widowControl w:val="0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170"/>
        <w:jc w:val="thaiDistribute"/>
        <w:textAlignment w:val="baseline"/>
        <w:rPr>
          <w:rFonts w:ascii="Angsana New" w:hAnsi="Angsana New"/>
          <w:spacing w:val="-4"/>
          <w:sz w:val="28"/>
          <w:szCs w:val="28"/>
        </w:rPr>
      </w:pPr>
      <w:r w:rsidRPr="0079009B">
        <w:rPr>
          <w:rFonts w:ascii="Angsana New" w:hAnsi="Angsana New" w:hint="cs"/>
          <w:spacing w:val="-4"/>
          <w:sz w:val="28"/>
          <w:szCs w:val="28"/>
          <w:cs/>
        </w:rPr>
        <w:t>อนุมัติการมอบหมายให้คณะกรรมการบ</w:t>
      </w:r>
      <w:r w:rsidR="00E47B91" w:rsidRPr="0079009B">
        <w:rPr>
          <w:rFonts w:ascii="Angsana New" w:hAnsi="Angsana New" w:hint="cs"/>
          <w:spacing w:val="-4"/>
          <w:sz w:val="28"/>
          <w:szCs w:val="28"/>
          <w:cs/>
        </w:rPr>
        <w:t>ริษัท มีอำนาจในการดำเนินการต่าง</w:t>
      </w:r>
      <w:r w:rsidR="009177FD" w:rsidRPr="0079009B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79009B">
        <w:rPr>
          <w:rFonts w:ascii="Angsana New" w:hAnsi="Angsana New" w:hint="cs"/>
          <w:spacing w:val="-4"/>
          <w:sz w:val="28"/>
          <w:szCs w:val="28"/>
          <w:cs/>
        </w:rPr>
        <w:t>ๆ ที่เกี่ยวข้องกับการเสนอขายและจัดสรรหุ้นสามัญเพิ่มทุนของบริษัท</w:t>
      </w:r>
    </w:p>
    <w:p w14:paraId="1E2E4866" w14:textId="42592982" w:rsidR="00CC3C94" w:rsidRPr="0079009B" w:rsidRDefault="009177FD" w:rsidP="00196A57">
      <w:pPr>
        <w:pStyle w:val="ListParagraph"/>
        <w:widowControl w:val="0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170"/>
        <w:jc w:val="thaiDistribute"/>
        <w:textAlignment w:val="baseline"/>
        <w:rPr>
          <w:rFonts w:ascii="Angsana New" w:hAnsi="Angsana New"/>
          <w:spacing w:val="-4"/>
          <w:sz w:val="28"/>
          <w:szCs w:val="28"/>
        </w:rPr>
      </w:pPr>
      <w:r w:rsidRPr="0079009B">
        <w:rPr>
          <w:rFonts w:ascii="Angsana New" w:hAnsi="Angsana New" w:hint="cs"/>
          <w:spacing w:val="-4"/>
          <w:sz w:val="28"/>
          <w:szCs w:val="28"/>
          <w:cs/>
        </w:rPr>
        <w:t>เมื่อ</w:t>
      </w:r>
      <w:r w:rsidR="00CC3C94" w:rsidRPr="0079009B">
        <w:rPr>
          <w:rFonts w:ascii="Angsana New" w:hAnsi="Angsana New"/>
          <w:spacing w:val="-4"/>
          <w:sz w:val="28"/>
          <w:szCs w:val="28"/>
          <w:cs/>
        </w:rPr>
        <w:t xml:space="preserve">วันที่ </w:t>
      </w:r>
      <w:r w:rsidR="00CC3C94" w:rsidRPr="0079009B">
        <w:rPr>
          <w:rFonts w:ascii="Angsana New" w:hAnsi="Angsana New"/>
          <w:spacing w:val="-4"/>
          <w:sz w:val="28"/>
          <w:szCs w:val="28"/>
        </w:rPr>
        <w:t xml:space="preserve">4 </w:t>
      </w:r>
      <w:r w:rsidR="00CC3C94" w:rsidRPr="0079009B">
        <w:rPr>
          <w:rFonts w:ascii="Angsana New" w:hAnsi="Angsana New"/>
          <w:spacing w:val="-4"/>
          <w:sz w:val="28"/>
          <w:szCs w:val="28"/>
          <w:cs/>
        </w:rPr>
        <w:t xml:space="preserve">กันยายน </w:t>
      </w:r>
      <w:r w:rsidR="00CC3C94" w:rsidRPr="0079009B">
        <w:rPr>
          <w:rFonts w:ascii="Angsana New" w:hAnsi="Angsana New"/>
          <w:spacing w:val="-4"/>
          <w:sz w:val="28"/>
          <w:szCs w:val="28"/>
        </w:rPr>
        <w:t xml:space="preserve">2562 </w:t>
      </w:r>
      <w:r w:rsidR="00AC5042" w:rsidRPr="0079009B">
        <w:rPr>
          <w:rFonts w:ascii="Angsana New" w:hAnsi="Angsana New"/>
          <w:spacing w:val="-4"/>
          <w:sz w:val="28"/>
          <w:szCs w:val="28"/>
          <w:cs/>
        </w:rPr>
        <w:t>บริษัท</w:t>
      </w:r>
      <w:r w:rsidR="00CC3C94" w:rsidRPr="0079009B">
        <w:rPr>
          <w:rFonts w:ascii="Angsana New" w:hAnsi="Angsana New"/>
          <w:spacing w:val="-4"/>
          <w:sz w:val="28"/>
          <w:szCs w:val="28"/>
          <w:cs/>
        </w:rPr>
        <w:t xml:space="preserve">ได้ดำเนินการจดทะเบียนเพิ่มทุนจดทะเบียนของบริษัทในจำนวนไม่เกิน </w:t>
      </w:r>
      <w:r w:rsidR="00CC3C94" w:rsidRPr="0079009B">
        <w:rPr>
          <w:rFonts w:ascii="Angsana New" w:hAnsi="Angsana New"/>
          <w:spacing w:val="-4"/>
          <w:sz w:val="28"/>
          <w:szCs w:val="28"/>
        </w:rPr>
        <w:t xml:space="preserve">1,244,018,240.50 </w:t>
      </w:r>
      <w:r w:rsidR="00CC3C94" w:rsidRPr="0079009B">
        <w:rPr>
          <w:rFonts w:ascii="Angsana New" w:hAnsi="Angsana New"/>
          <w:spacing w:val="-4"/>
          <w:sz w:val="28"/>
          <w:szCs w:val="28"/>
          <w:cs/>
        </w:rPr>
        <w:t xml:space="preserve">บาท ต่อกระทรวงพาณิชย์แล้ว ต่อมาวันที่ </w:t>
      </w:r>
      <w:r w:rsidR="00CC3C94" w:rsidRPr="0079009B">
        <w:rPr>
          <w:rFonts w:ascii="Angsana New" w:hAnsi="Angsana New"/>
          <w:spacing w:val="-4"/>
          <w:sz w:val="28"/>
          <w:szCs w:val="28"/>
        </w:rPr>
        <w:t xml:space="preserve">5 </w:t>
      </w:r>
      <w:r w:rsidR="00CC3C94" w:rsidRPr="0079009B">
        <w:rPr>
          <w:rFonts w:ascii="Angsana New" w:hAnsi="Angsana New"/>
          <w:spacing w:val="-4"/>
          <w:sz w:val="28"/>
          <w:szCs w:val="28"/>
          <w:cs/>
        </w:rPr>
        <w:t xml:space="preserve">กันยายน </w:t>
      </w:r>
      <w:r w:rsidR="00CC3C94" w:rsidRPr="0079009B">
        <w:rPr>
          <w:rFonts w:ascii="Angsana New" w:hAnsi="Angsana New"/>
          <w:spacing w:val="-4"/>
          <w:sz w:val="28"/>
          <w:szCs w:val="28"/>
        </w:rPr>
        <w:t xml:space="preserve">2562 </w:t>
      </w:r>
      <w:r w:rsidR="00CC3C94" w:rsidRPr="0079009B">
        <w:rPr>
          <w:rFonts w:ascii="Angsana New" w:hAnsi="Angsana New"/>
          <w:spacing w:val="-4"/>
          <w:sz w:val="28"/>
          <w:szCs w:val="28"/>
          <w:cs/>
        </w:rPr>
        <w:t xml:space="preserve">ที่ประชุมคณะกรรมการบริษัทครั้งที่ </w:t>
      </w:r>
      <w:r w:rsidR="00CC3C94" w:rsidRPr="0079009B">
        <w:rPr>
          <w:rFonts w:ascii="Angsana New" w:hAnsi="Angsana New"/>
          <w:spacing w:val="-4"/>
          <w:sz w:val="28"/>
          <w:szCs w:val="28"/>
        </w:rPr>
        <w:t xml:space="preserve">16/2562 </w:t>
      </w:r>
      <w:r w:rsidR="00CC3C94" w:rsidRPr="0079009B">
        <w:rPr>
          <w:rFonts w:ascii="Angsana New" w:hAnsi="Angsana New"/>
          <w:spacing w:val="-4"/>
          <w:sz w:val="28"/>
          <w:szCs w:val="28"/>
          <w:cs/>
        </w:rPr>
        <w:t xml:space="preserve">ได้อนุมัติให้มีการจัดสรรหุ้นสามัญเพิ่มทุนของบริษัทจำนวนไม่เกิน </w:t>
      </w:r>
      <w:r w:rsidRPr="0079009B">
        <w:rPr>
          <w:rFonts w:ascii="Angsana New" w:hAnsi="Angsana New"/>
          <w:spacing w:val="-4"/>
          <w:sz w:val="28"/>
          <w:szCs w:val="28"/>
        </w:rPr>
        <w:t>2,163,509,</w:t>
      </w:r>
      <w:r w:rsidR="00CC3C94" w:rsidRPr="0079009B">
        <w:rPr>
          <w:rFonts w:ascii="Angsana New" w:hAnsi="Angsana New"/>
          <w:spacing w:val="-4"/>
          <w:sz w:val="28"/>
          <w:szCs w:val="28"/>
        </w:rPr>
        <w:t xml:space="preserve">984 </w:t>
      </w:r>
      <w:r w:rsidR="00CC3C94" w:rsidRPr="0079009B">
        <w:rPr>
          <w:rFonts w:ascii="Angsana New" w:hAnsi="Angsana New"/>
          <w:spacing w:val="-4"/>
          <w:sz w:val="28"/>
          <w:szCs w:val="28"/>
          <w:cs/>
        </w:rPr>
        <w:t>หุ้น คิดเป็นจำนวนเงิน</w:t>
      </w:r>
      <w:r w:rsidR="00E53368">
        <w:rPr>
          <w:rFonts w:ascii="Angsana New" w:hAnsi="Angsana New"/>
          <w:spacing w:val="-4"/>
          <w:sz w:val="28"/>
          <w:szCs w:val="28"/>
        </w:rPr>
        <w:br/>
      </w:r>
      <w:r w:rsidR="00CC3C94" w:rsidRPr="0079009B">
        <w:rPr>
          <w:rFonts w:ascii="Angsana New" w:hAnsi="Angsana New"/>
          <w:spacing w:val="-4"/>
          <w:sz w:val="28"/>
          <w:szCs w:val="28"/>
          <w:cs/>
        </w:rPr>
        <w:t xml:space="preserve">ไม่เกิน </w:t>
      </w:r>
      <w:r w:rsidR="00CC3C94" w:rsidRPr="0079009B">
        <w:rPr>
          <w:rFonts w:ascii="Angsana New" w:hAnsi="Angsana New"/>
          <w:spacing w:val="-4"/>
          <w:sz w:val="28"/>
          <w:szCs w:val="28"/>
        </w:rPr>
        <w:t xml:space="preserve">1,244,018,240.50 </w:t>
      </w:r>
      <w:r w:rsidR="00CC3C94" w:rsidRPr="0079009B">
        <w:rPr>
          <w:rFonts w:ascii="Angsana New" w:hAnsi="Angsana New"/>
          <w:spacing w:val="-4"/>
          <w:sz w:val="28"/>
          <w:szCs w:val="28"/>
          <w:cs/>
        </w:rPr>
        <w:t xml:space="preserve">บาท มูลค่าที่ตราไว้หุ้นละ </w:t>
      </w:r>
      <w:r w:rsidR="00CC3C94" w:rsidRPr="0079009B">
        <w:rPr>
          <w:rFonts w:ascii="Angsana New" w:hAnsi="Angsana New"/>
          <w:spacing w:val="-4"/>
          <w:sz w:val="28"/>
          <w:szCs w:val="28"/>
        </w:rPr>
        <w:t xml:space="preserve">0.50 </w:t>
      </w:r>
      <w:r w:rsidR="00CC3C94" w:rsidRPr="0079009B">
        <w:rPr>
          <w:rFonts w:ascii="Angsana New" w:hAnsi="Angsana New"/>
          <w:spacing w:val="-4"/>
          <w:sz w:val="28"/>
          <w:szCs w:val="28"/>
          <w:cs/>
        </w:rPr>
        <w:t xml:space="preserve">บาท เพื่อเสนอขายให้แก่ผู้ถือหุ้นเดิมในอัตราส่วน </w:t>
      </w:r>
      <w:r w:rsidR="009E43C8">
        <w:rPr>
          <w:rFonts w:ascii="Angsana New" w:hAnsi="Angsana New"/>
          <w:spacing w:val="-4"/>
          <w:sz w:val="28"/>
          <w:szCs w:val="28"/>
          <w:cs/>
        </w:rPr>
        <w:br/>
      </w:r>
      <w:r w:rsidR="00CC3C94" w:rsidRPr="0079009B">
        <w:rPr>
          <w:rFonts w:ascii="Angsana New" w:hAnsi="Angsana New"/>
          <w:spacing w:val="-4"/>
          <w:sz w:val="28"/>
          <w:szCs w:val="28"/>
        </w:rPr>
        <w:t xml:space="preserve">1 </w:t>
      </w:r>
      <w:r w:rsidR="00CC3C94" w:rsidRPr="0079009B">
        <w:rPr>
          <w:rFonts w:ascii="Angsana New" w:hAnsi="Angsana New"/>
          <w:spacing w:val="-4"/>
          <w:sz w:val="28"/>
          <w:szCs w:val="28"/>
          <w:cs/>
        </w:rPr>
        <w:t xml:space="preserve">หุ้นสามัญเดิมต่อ </w:t>
      </w:r>
      <w:r w:rsidR="00CC3C94" w:rsidRPr="0079009B">
        <w:rPr>
          <w:rFonts w:ascii="Angsana New" w:hAnsi="Angsana New"/>
          <w:spacing w:val="-4"/>
          <w:sz w:val="28"/>
          <w:szCs w:val="28"/>
        </w:rPr>
        <w:t xml:space="preserve">2 </w:t>
      </w:r>
      <w:r w:rsidR="00CC3C94" w:rsidRPr="0079009B">
        <w:rPr>
          <w:rFonts w:ascii="Angsana New" w:hAnsi="Angsana New"/>
          <w:spacing w:val="-4"/>
          <w:sz w:val="28"/>
          <w:szCs w:val="28"/>
          <w:cs/>
        </w:rPr>
        <w:t xml:space="preserve">หุ้นสามัญใหม่ ในราคาเสนอขายหุ้นละ </w:t>
      </w:r>
      <w:r w:rsidR="00CC3C94" w:rsidRPr="0079009B">
        <w:rPr>
          <w:rFonts w:ascii="Angsana New" w:hAnsi="Angsana New"/>
          <w:spacing w:val="-4"/>
          <w:sz w:val="28"/>
          <w:szCs w:val="28"/>
        </w:rPr>
        <w:t xml:space="preserve">0.50 </w:t>
      </w:r>
      <w:r w:rsidR="00CC3C94" w:rsidRPr="0079009B">
        <w:rPr>
          <w:rFonts w:ascii="Angsana New" w:hAnsi="Angsana New"/>
          <w:spacing w:val="-4"/>
          <w:sz w:val="28"/>
          <w:szCs w:val="28"/>
          <w:cs/>
        </w:rPr>
        <w:t xml:space="preserve">บาท ซึ่งไม่ต่ำกว่ามูลค่าที่ตราไว้หุ้นละ </w:t>
      </w:r>
      <w:r w:rsidR="00CC3C94" w:rsidRPr="0079009B">
        <w:rPr>
          <w:rFonts w:ascii="Angsana New" w:hAnsi="Angsana New"/>
          <w:spacing w:val="-4"/>
          <w:sz w:val="28"/>
          <w:szCs w:val="28"/>
        </w:rPr>
        <w:t xml:space="preserve">0.50 </w:t>
      </w:r>
      <w:r w:rsidR="00CC3C94" w:rsidRPr="0079009B">
        <w:rPr>
          <w:rFonts w:ascii="Angsana New" w:hAnsi="Angsana New"/>
          <w:spacing w:val="-4"/>
          <w:sz w:val="28"/>
          <w:szCs w:val="28"/>
          <w:cs/>
        </w:rPr>
        <w:t xml:space="preserve">บาท หรือ ราคาตลาดถัวเฉลี่ยถ่วงน้ำหนักย้อนหลัง </w:t>
      </w:r>
      <w:r w:rsidR="00CC3C94" w:rsidRPr="0079009B">
        <w:rPr>
          <w:rFonts w:ascii="Angsana New" w:hAnsi="Angsana New"/>
          <w:spacing w:val="-4"/>
          <w:sz w:val="28"/>
          <w:szCs w:val="28"/>
        </w:rPr>
        <w:t xml:space="preserve">15 </w:t>
      </w:r>
      <w:r w:rsidR="00CC3C94" w:rsidRPr="0079009B">
        <w:rPr>
          <w:rFonts w:ascii="Angsana New" w:hAnsi="Angsana New"/>
          <w:spacing w:val="-4"/>
          <w:sz w:val="28"/>
          <w:szCs w:val="28"/>
          <w:cs/>
        </w:rPr>
        <w:t>วันทำการ</w:t>
      </w:r>
      <w:r w:rsidRPr="0079009B">
        <w:rPr>
          <w:rFonts w:ascii="Angsana New" w:hAnsi="Angsana New"/>
          <w:spacing w:val="-4"/>
          <w:sz w:val="28"/>
          <w:szCs w:val="28"/>
        </w:rPr>
        <w:t xml:space="preserve"> </w:t>
      </w:r>
      <w:r w:rsidR="00CC3C94" w:rsidRPr="0079009B">
        <w:rPr>
          <w:rFonts w:ascii="Angsana New" w:hAnsi="Angsana New"/>
          <w:spacing w:val="-4"/>
          <w:sz w:val="28"/>
          <w:szCs w:val="28"/>
          <w:cs/>
        </w:rPr>
        <w:t xml:space="preserve">โดยมีวันกำหนดรายชื่อผู้ถือหุ้นที่มีสิทธิในการจองซื้อหุ้นเพิ่มทุนตามสัดส่วนการถือหุ้นในวันที่ </w:t>
      </w:r>
      <w:r w:rsidR="00CC3C94" w:rsidRPr="0079009B">
        <w:rPr>
          <w:rFonts w:ascii="Angsana New" w:hAnsi="Angsana New"/>
          <w:spacing w:val="-4"/>
          <w:sz w:val="28"/>
          <w:szCs w:val="28"/>
        </w:rPr>
        <w:t xml:space="preserve">20 </w:t>
      </w:r>
      <w:r w:rsidR="00CC3C94" w:rsidRPr="0079009B">
        <w:rPr>
          <w:rFonts w:ascii="Angsana New" w:hAnsi="Angsana New"/>
          <w:spacing w:val="-4"/>
          <w:sz w:val="28"/>
          <w:szCs w:val="28"/>
          <w:cs/>
        </w:rPr>
        <w:t xml:space="preserve">กันยายน </w:t>
      </w:r>
      <w:r w:rsidR="00CC3C94" w:rsidRPr="0079009B">
        <w:rPr>
          <w:rFonts w:ascii="Angsana New" w:hAnsi="Angsana New"/>
          <w:spacing w:val="-4"/>
          <w:sz w:val="28"/>
          <w:szCs w:val="28"/>
        </w:rPr>
        <w:t xml:space="preserve">2562 </w:t>
      </w:r>
      <w:r w:rsidR="00CC3C94" w:rsidRPr="0079009B">
        <w:rPr>
          <w:rFonts w:ascii="Angsana New" w:hAnsi="Angsana New"/>
          <w:spacing w:val="-4"/>
          <w:sz w:val="28"/>
          <w:szCs w:val="28"/>
          <w:cs/>
        </w:rPr>
        <w:t xml:space="preserve">กำหนดวันจองซื้อหุ้นสามัญเพิ่มทุนในวันที่ </w:t>
      </w:r>
      <w:r w:rsidR="009E43C8">
        <w:rPr>
          <w:rFonts w:ascii="Angsana New" w:hAnsi="Angsana New"/>
          <w:spacing w:val="-4"/>
          <w:sz w:val="28"/>
          <w:szCs w:val="28"/>
          <w:cs/>
        </w:rPr>
        <w:br/>
      </w:r>
      <w:r w:rsidR="00CC3C94" w:rsidRPr="0079009B">
        <w:rPr>
          <w:rFonts w:ascii="Angsana New" w:hAnsi="Angsana New"/>
          <w:spacing w:val="-4"/>
          <w:sz w:val="28"/>
          <w:szCs w:val="28"/>
        </w:rPr>
        <w:t xml:space="preserve">3 </w:t>
      </w:r>
      <w:r w:rsidR="00CC3C94" w:rsidRPr="0079009B">
        <w:rPr>
          <w:rFonts w:ascii="Angsana New" w:hAnsi="Angsana New"/>
          <w:spacing w:val="-4"/>
          <w:sz w:val="28"/>
          <w:szCs w:val="28"/>
          <w:cs/>
        </w:rPr>
        <w:t xml:space="preserve">ตุลาคม </w:t>
      </w:r>
      <w:r w:rsidR="00CC3C94" w:rsidRPr="0079009B">
        <w:rPr>
          <w:rFonts w:ascii="Angsana New" w:hAnsi="Angsana New"/>
          <w:spacing w:val="-4"/>
          <w:sz w:val="28"/>
          <w:szCs w:val="28"/>
        </w:rPr>
        <w:t xml:space="preserve">2562 </w:t>
      </w:r>
      <w:r w:rsidR="00CC3C94" w:rsidRPr="0079009B">
        <w:rPr>
          <w:rFonts w:ascii="Angsana New" w:hAnsi="Angsana New"/>
          <w:spacing w:val="-4"/>
          <w:sz w:val="28"/>
          <w:szCs w:val="28"/>
          <w:cs/>
        </w:rPr>
        <w:t xml:space="preserve">ถึงวันที่ </w:t>
      </w:r>
      <w:r w:rsidR="00CC3C94" w:rsidRPr="0079009B">
        <w:rPr>
          <w:rFonts w:ascii="Angsana New" w:hAnsi="Angsana New"/>
          <w:spacing w:val="-4"/>
          <w:sz w:val="28"/>
          <w:szCs w:val="28"/>
        </w:rPr>
        <w:t xml:space="preserve">9 </w:t>
      </w:r>
      <w:r w:rsidR="00CC3C94" w:rsidRPr="0079009B">
        <w:rPr>
          <w:rFonts w:ascii="Angsana New" w:hAnsi="Angsana New"/>
          <w:spacing w:val="-4"/>
          <w:sz w:val="28"/>
          <w:szCs w:val="28"/>
          <w:cs/>
        </w:rPr>
        <w:t xml:space="preserve">ตุลาคม </w:t>
      </w:r>
      <w:r w:rsidR="00CC3C94" w:rsidRPr="0079009B">
        <w:rPr>
          <w:rFonts w:ascii="Angsana New" w:hAnsi="Angsana New"/>
          <w:spacing w:val="-4"/>
          <w:sz w:val="28"/>
          <w:szCs w:val="28"/>
        </w:rPr>
        <w:t>2562</w:t>
      </w:r>
    </w:p>
    <w:p w14:paraId="74C424B6" w14:textId="7C168546" w:rsidR="00CC3C94" w:rsidRPr="00E53368" w:rsidRDefault="00CC3C94" w:rsidP="00E636B7">
      <w:pPr>
        <w:pStyle w:val="ListParagraph"/>
        <w:widowControl w:val="0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17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53368">
        <w:rPr>
          <w:rFonts w:ascii="Angsana New" w:hAnsi="Angsana New"/>
          <w:sz w:val="28"/>
          <w:szCs w:val="28"/>
          <w:cs/>
        </w:rPr>
        <w:t xml:space="preserve">ภายหลังจากระยะเวลาจองซื้อหุ้น มีผู้ใช้สิทธิซื้อหุ้นสามัญเพิ่มทุนจำนวน </w:t>
      </w:r>
      <w:r w:rsidRPr="00E53368">
        <w:rPr>
          <w:rFonts w:ascii="Angsana New" w:hAnsi="Angsana New"/>
          <w:sz w:val="28"/>
          <w:szCs w:val="28"/>
        </w:rPr>
        <w:t xml:space="preserve">821,158,774 </w:t>
      </w:r>
      <w:r w:rsidRPr="00E53368">
        <w:rPr>
          <w:rFonts w:ascii="Angsana New" w:hAnsi="Angsana New"/>
          <w:sz w:val="28"/>
          <w:szCs w:val="28"/>
          <w:cs/>
        </w:rPr>
        <w:t xml:space="preserve">หุ้น คิดเป็นจำนวน </w:t>
      </w:r>
      <w:r w:rsidRPr="00E53368">
        <w:rPr>
          <w:rFonts w:ascii="Angsana New" w:hAnsi="Angsana New"/>
          <w:spacing w:val="-4"/>
          <w:sz w:val="28"/>
          <w:szCs w:val="28"/>
        </w:rPr>
        <w:t xml:space="preserve">410,579,387 </w:t>
      </w:r>
      <w:r w:rsidRPr="00E53368">
        <w:rPr>
          <w:rFonts w:ascii="Angsana New" w:hAnsi="Angsana New"/>
          <w:spacing w:val="-4"/>
          <w:sz w:val="28"/>
          <w:szCs w:val="28"/>
          <w:cs/>
        </w:rPr>
        <w:t xml:space="preserve">บาท และบริษัทได้จดทะเบียนเปลี่ยนแปลงทุนที่ชำระแล้วจาก </w:t>
      </w:r>
      <w:r w:rsidRPr="00E53368">
        <w:rPr>
          <w:rFonts w:ascii="Angsana New" w:hAnsi="Angsana New"/>
          <w:spacing w:val="-4"/>
          <w:sz w:val="28"/>
          <w:szCs w:val="28"/>
        </w:rPr>
        <w:t xml:space="preserve">540,877,496 </w:t>
      </w:r>
      <w:r w:rsidRPr="00E53368">
        <w:rPr>
          <w:rFonts w:ascii="Angsana New" w:hAnsi="Angsana New"/>
          <w:spacing w:val="-4"/>
          <w:sz w:val="28"/>
          <w:szCs w:val="28"/>
          <w:cs/>
        </w:rPr>
        <w:t xml:space="preserve">บาท เป็น </w:t>
      </w:r>
      <w:r w:rsidRPr="00E53368">
        <w:rPr>
          <w:rFonts w:ascii="Angsana New" w:hAnsi="Angsana New"/>
          <w:spacing w:val="-4"/>
          <w:sz w:val="28"/>
          <w:szCs w:val="28"/>
        </w:rPr>
        <w:t>951,456,883</w:t>
      </w:r>
      <w:r w:rsidRPr="00E53368">
        <w:rPr>
          <w:rFonts w:ascii="Angsana New" w:hAnsi="Angsana New"/>
          <w:sz w:val="28"/>
          <w:szCs w:val="28"/>
        </w:rPr>
        <w:t xml:space="preserve"> </w:t>
      </w:r>
      <w:r w:rsidRPr="00E53368">
        <w:rPr>
          <w:rFonts w:ascii="Angsana New" w:hAnsi="Angsana New"/>
          <w:sz w:val="28"/>
          <w:szCs w:val="28"/>
          <w:cs/>
        </w:rPr>
        <w:t xml:space="preserve">บาท </w:t>
      </w:r>
      <w:r w:rsidRPr="00E53368">
        <w:rPr>
          <w:rFonts w:ascii="Angsana New" w:hAnsi="Angsana New"/>
          <w:spacing w:val="-4"/>
          <w:sz w:val="28"/>
          <w:szCs w:val="28"/>
          <w:cs/>
        </w:rPr>
        <w:t xml:space="preserve">กับกระทรวงพาณิชย์เมื่อวันที่ </w:t>
      </w:r>
      <w:r w:rsidRPr="00E53368">
        <w:rPr>
          <w:rFonts w:ascii="Angsana New" w:hAnsi="Angsana New"/>
          <w:spacing w:val="-4"/>
          <w:sz w:val="28"/>
          <w:szCs w:val="28"/>
        </w:rPr>
        <w:t xml:space="preserve">17 </w:t>
      </w:r>
      <w:r w:rsidRPr="00E53368">
        <w:rPr>
          <w:rFonts w:ascii="Angsana New" w:hAnsi="Angsana New"/>
          <w:spacing w:val="-4"/>
          <w:sz w:val="28"/>
          <w:szCs w:val="28"/>
          <w:cs/>
        </w:rPr>
        <w:t xml:space="preserve">ตุลาคม </w:t>
      </w:r>
      <w:r w:rsidRPr="00E53368">
        <w:rPr>
          <w:rFonts w:ascii="Angsana New" w:hAnsi="Angsana New"/>
          <w:spacing w:val="-4"/>
          <w:sz w:val="28"/>
          <w:szCs w:val="28"/>
        </w:rPr>
        <w:t>2562</w:t>
      </w:r>
      <w:r w:rsidR="00060F84" w:rsidRPr="00E53368">
        <w:rPr>
          <w:rFonts w:ascii="Angsana New" w:hAnsi="Angsana New" w:hint="cs"/>
          <w:spacing w:val="-4"/>
          <w:sz w:val="28"/>
          <w:szCs w:val="28"/>
          <w:cs/>
        </w:rPr>
        <w:t xml:space="preserve"> สำหรับหุ้นที่เหลือจากการใช้สิทธิจองซื้อหุ้นเพิ่มทุนของผู้ถือหุ้น</w:t>
      </w:r>
      <w:r w:rsidR="00060F84" w:rsidRPr="00E53368">
        <w:rPr>
          <w:rFonts w:ascii="Angsana New" w:hAnsi="Angsana New" w:hint="cs"/>
          <w:sz w:val="28"/>
          <w:szCs w:val="28"/>
          <w:cs/>
        </w:rPr>
        <w:t>เดิมตามสัดส่วน บริษัทจะขออนุมัติการล</w:t>
      </w:r>
      <w:r w:rsidR="003E3E7E" w:rsidRPr="00E53368">
        <w:rPr>
          <w:rFonts w:ascii="Angsana New" w:hAnsi="Angsana New" w:hint="cs"/>
          <w:sz w:val="28"/>
          <w:szCs w:val="28"/>
          <w:cs/>
        </w:rPr>
        <w:t>ด</w:t>
      </w:r>
      <w:r w:rsidR="00060F84" w:rsidRPr="00E53368">
        <w:rPr>
          <w:rFonts w:ascii="Angsana New" w:hAnsi="Angsana New" w:hint="cs"/>
          <w:sz w:val="28"/>
          <w:szCs w:val="28"/>
          <w:cs/>
        </w:rPr>
        <w:t>ทุนจดทะเบียนในการประชุมผู้ถือหุ้นครั้งถัดไป</w:t>
      </w:r>
    </w:p>
    <w:p w14:paraId="17BE6ED8" w14:textId="77777777" w:rsidR="007F7BD1" w:rsidRDefault="007F7BD1" w:rsidP="007F7BD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73B87D59" w14:textId="77777777" w:rsidR="007F7BD1" w:rsidRDefault="007F7BD1" w:rsidP="007F7BD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07ADBEB7" w14:textId="77777777" w:rsidR="007F7BD1" w:rsidRPr="007F7BD1" w:rsidRDefault="007F7BD1" w:rsidP="007F7BD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</w:p>
    <w:p w14:paraId="6F56BC1A" w14:textId="77777777" w:rsidR="006A728D" w:rsidRPr="00824832" w:rsidRDefault="009B73F5" w:rsidP="0079009B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824832">
        <w:rPr>
          <w:b/>
          <w:bCs/>
          <w:u w:val="none"/>
          <w:cs/>
        </w:rPr>
        <w:lastRenderedPageBreak/>
        <w:t>ทุน</w:t>
      </w:r>
      <w:r w:rsidR="006A728D" w:rsidRPr="00824832">
        <w:rPr>
          <w:b/>
          <w:bCs/>
          <w:u w:val="none"/>
          <w:cs/>
        </w:rPr>
        <w:t>สำรองตามกฎหมาย</w:t>
      </w:r>
    </w:p>
    <w:p w14:paraId="6D7B1193" w14:textId="44F978EC" w:rsidR="006A728D" w:rsidRPr="00E57AF8" w:rsidRDefault="006A728D" w:rsidP="0079009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57AF8">
        <w:rPr>
          <w:rFonts w:ascii="Angsana New" w:hAnsi="Angsana New"/>
          <w:spacing w:val="4"/>
          <w:sz w:val="28"/>
          <w:szCs w:val="28"/>
          <w:cs/>
        </w:rPr>
        <w:t xml:space="preserve">ตามพระราชบัญญัติบริษัทมหาชนจำกัด พ.ศ. </w:t>
      </w:r>
      <w:r w:rsidRPr="00E57AF8">
        <w:rPr>
          <w:rFonts w:ascii="Angsana New" w:hAnsi="Angsana New"/>
          <w:spacing w:val="4"/>
          <w:sz w:val="28"/>
          <w:szCs w:val="28"/>
        </w:rPr>
        <w:t>2535</w:t>
      </w:r>
      <w:r w:rsidRPr="00E57AF8">
        <w:rPr>
          <w:rFonts w:ascii="Angsana New" w:hAnsi="Angsana New"/>
          <w:spacing w:val="4"/>
          <w:sz w:val="28"/>
          <w:szCs w:val="28"/>
          <w:cs/>
        </w:rPr>
        <w:t xml:space="preserve"> กำหนดให้บริษัทต้องจัดสรรเป็นทุนสำรองอย่างน้อยร้อยละ </w:t>
      </w:r>
      <w:r w:rsidRPr="00E57AF8">
        <w:rPr>
          <w:rFonts w:ascii="Angsana New" w:hAnsi="Angsana New"/>
          <w:spacing w:val="4"/>
          <w:sz w:val="28"/>
          <w:szCs w:val="28"/>
        </w:rPr>
        <w:t>5</w:t>
      </w:r>
      <w:r w:rsidRPr="00E57AF8">
        <w:rPr>
          <w:rFonts w:ascii="Angsana New" w:hAnsi="Angsana New"/>
          <w:spacing w:val="4"/>
          <w:sz w:val="28"/>
          <w:szCs w:val="28"/>
          <w:cs/>
        </w:rPr>
        <w:t xml:space="preserve"> ของกำไรสุทธิ</w:t>
      </w:r>
      <w:r w:rsidRPr="00E57AF8">
        <w:rPr>
          <w:rFonts w:ascii="Angsana New" w:hAnsi="Angsana New"/>
          <w:sz w:val="28"/>
          <w:szCs w:val="28"/>
          <w:cs/>
        </w:rPr>
        <w:t xml:space="preserve">ประจำปีหลังจากหักขาดทุนสะสมยกมา (ถ้ามี) จนกว่าทุนสำรองดังกล่าวมีจำนวนเท่ากับร้อยละ </w:t>
      </w:r>
      <w:r w:rsidRPr="00E57AF8">
        <w:rPr>
          <w:rFonts w:ascii="Angsana New" w:hAnsi="Angsana New"/>
          <w:sz w:val="28"/>
          <w:szCs w:val="28"/>
        </w:rPr>
        <w:t>10</w:t>
      </w:r>
      <w:r w:rsidRPr="00E57AF8">
        <w:rPr>
          <w:rFonts w:ascii="Angsana New" w:hAnsi="Angsana New"/>
          <w:sz w:val="28"/>
          <w:szCs w:val="28"/>
          <w:cs/>
        </w:rPr>
        <w:t xml:space="preserve"> ของเงินทุนจดทะเบียน </w:t>
      </w:r>
      <w:r w:rsidR="009B73F5" w:rsidRPr="00E57AF8">
        <w:rPr>
          <w:rFonts w:ascii="Angsana New" w:hAnsi="Angsana New"/>
          <w:sz w:val="28"/>
          <w:szCs w:val="28"/>
          <w:cs/>
        </w:rPr>
        <w:t>ทุน</w:t>
      </w:r>
      <w:r w:rsidRPr="00E57AF8">
        <w:rPr>
          <w:rFonts w:ascii="Angsana New" w:hAnsi="Angsana New"/>
          <w:sz w:val="28"/>
          <w:szCs w:val="28"/>
          <w:cs/>
        </w:rPr>
        <w:t>สำรองตามกฎหมายนี้จะนำไปจ่ายเป็นเงินปันผลไม่ได้</w:t>
      </w:r>
    </w:p>
    <w:p w14:paraId="26458E44" w14:textId="44C0EB33" w:rsidR="00CC530B" w:rsidRDefault="00CC530B" w:rsidP="00EC66FB">
      <w:pPr>
        <w:pStyle w:val="FSNoteNumbered"/>
        <w:numPr>
          <w:ilvl w:val="0"/>
          <w:numId w:val="17"/>
        </w:numPr>
        <w:spacing w:before="120" w:after="120"/>
        <w:ind w:left="547" w:hanging="547"/>
        <w:rPr>
          <w:b/>
          <w:bCs/>
          <w:u w:val="none"/>
          <w:cs/>
        </w:rPr>
      </w:pPr>
      <w:bookmarkStart w:id="14" w:name="_Hlk39322894"/>
      <w:r>
        <w:rPr>
          <w:rFonts w:hint="cs"/>
          <w:b/>
          <w:bCs/>
          <w:u w:val="none"/>
          <w:cs/>
        </w:rPr>
        <w:t>รายได้จากการลงทุน</w:t>
      </w:r>
    </w:p>
    <w:p w14:paraId="3B63235F" w14:textId="084FFFCE" w:rsidR="004E6A0B" w:rsidRPr="004E6A0B" w:rsidRDefault="004E6A0B" w:rsidP="004E6A0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firstLine="540"/>
        <w:jc w:val="thaiDistribute"/>
        <w:textAlignment w:val="baselin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รายได้จากการลงทุน</w:t>
      </w:r>
      <w:r w:rsidRPr="004E6A0B">
        <w:rPr>
          <w:rFonts w:ascii="Angsana New" w:hAnsi="Angsana New"/>
          <w:sz w:val="28"/>
          <w:szCs w:val="28"/>
          <w:cs/>
        </w:rPr>
        <w:t>สำหรับ</w:t>
      </w:r>
      <w:r w:rsidR="00C263BA" w:rsidRPr="00C263BA">
        <w:rPr>
          <w:rFonts w:ascii="Angsana New" w:hAnsi="Angsana New"/>
          <w:sz w:val="28"/>
          <w:szCs w:val="28"/>
          <w:cs/>
        </w:rPr>
        <w:t xml:space="preserve">งวดสามเดือนและหกเดือนสิ้นสุดวันที่ </w:t>
      </w:r>
      <w:r w:rsidR="00C263BA">
        <w:rPr>
          <w:rFonts w:ascii="Angsana New" w:hAnsi="Angsana New"/>
          <w:sz w:val="28"/>
          <w:szCs w:val="28"/>
        </w:rPr>
        <w:t>30</w:t>
      </w:r>
      <w:r w:rsidR="00C263BA" w:rsidRPr="00C263BA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C263BA">
        <w:rPr>
          <w:rFonts w:ascii="Angsana New" w:hAnsi="Angsana New"/>
          <w:sz w:val="28"/>
          <w:szCs w:val="28"/>
        </w:rPr>
        <w:t>256</w:t>
      </w:r>
      <w:r w:rsidRPr="004E6A0B">
        <w:rPr>
          <w:rFonts w:ascii="Angsana New" w:hAnsi="Angsana New" w:hint="cs"/>
          <w:sz w:val="28"/>
          <w:szCs w:val="28"/>
          <w:cs/>
        </w:rPr>
        <w:t>3</w:t>
      </w:r>
      <w:r w:rsidRPr="004E6A0B">
        <w:rPr>
          <w:rFonts w:ascii="Angsana New" w:hAnsi="Angsana New"/>
          <w:sz w:val="28"/>
          <w:szCs w:val="28"/>
        </w:rPr>
        <w:t xml:space="preserve"> </w:t>
      </w:r>
      <w:r w:rsidRPr="004E6A0B">
        <w:rPr>
          <w:rFonts w:ascii="Angsana New" w:hAnsi="Angsana New"/>
          <w:sz w:val="28"/>
          <w:szCs w:val="28"/>
          <w:cs/>
        </w:rPr>
        <w:t>และ</w:t>
      </w:r>
      <w:r w:rsidRPr="004E6A0B">
        <w:rPr>
          <w:rFonts w:ascii="Angsana New" w:hAnsi="Angsana New"/>
          <w:sz w:val="28"/>
          <w:szCs w:val="28"/>
        </w:rPr>
        <w:t xml:space="preserve"> 256</w:t>
      </w:r>
      <w:r w:rsidR="009D33AF">
        <w:rPr>
          <w:rFonts w:ascii="Angsana New" w:hAnsi="Angsana New"/>
          <w:sz w:val="28"/>
          <w:szCs w:val="28"/>
        </w:rPr>
        <w:t>2</w:t>
      </w:r>
      <w:r w:rsidRPr="004E6A0B">
        <w:rPr>
          <w:rFonts w:ascii="Angsana New" w:hAnsi="Angsana New" w:hint="cs"/>
          <w:sz w:val="28"/>
          <w:szCs w:val="28"/>
          <w:cs/>
        </w:rPr>
        <w:t xml:space="preserve"> มี</w:t>
      </w:r>
      <w:r w:rsidRPr="004E6A0B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0"/>
        <w:gridCol w:w="1170"/>
        <w:gridCol w:w="270"/>
        <w:gridCol w:w="1170"/>
        <w:gridCol w:w="270"/>
        <w:gridCol w:w="1170"/>
        <w:gridCol w:w="270"/>
        <w:gridCol w:w="1170"/>
      </w:tblGrid>
      <w:tr w:rsidR="00C263BA" w:rsidRPr="00824832" w14:paraId="5CA6B8A6" w14:textId="77777777" w:rsidTr="0052279F">
        <w:trPr>
          <w:trHeight w:val="38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F44867F" w14:textId="77777777" w:rsidR="00C263BA" w:rsidRPr="00824832" w:rsidRDefault="00C263BA" w:rsidP="008C3C0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30DD4D" w14:textId="77777777" w:rsidR="00C263BA" w:rsidRPr="00824832" w:rsidRDefault="00C263BA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C263BA" w:rsidRPr="00824832" w14:paraId="36156E22" w14:textId="77777777" w:rsidTr="00E57AF8">
        <w:trPr>
          <w:trHeight w:val="38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306A4CE" w14:textId="77777777" w:rsidR="00C263BA" w:rsidRPr="00824832" w:rsidRDefault="00C263BA" w:rsidP="00C263B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685BB1" w14:textId="77777777" w:rsidR="00C263BA" w:rsidRPr="003C5177" w:rsidRDefault="00C263BA" w:rsidP="00C263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สำหรับงวดสาม</w:t>
            </w:r>
            <w:r w:rsidRPr="003C5177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เดือน</w:t>
            </w:r>
          </w:p>
          <w:p w14:paraId="6D3417D0" w14:textId="73927B0D" w:rsidR="00C263BA" w:rsidRPr="00824832" w:rsidRDefault="00C263BA" w:rsidP="00C26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3C5177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827516" w14:textId="77777777" w:rsidR="00C263BA" w:rsidRPr="00824832" w:rsidRDefault="00C263BA" w:rsidP="00C26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55879530" w14:textId="77777777" w:rsidR="00C263BA" w:rsidRDefault="00C263BA" w:rsidP="00C263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สำหรับงวดหกเดือน</w:t>
            </w:r>
          </w:p>
          <w:p w14:paraId="037B8E79" w14:textId="4D7328D4" w:rsidR="00C263BA" w:rsidRPr="00824832" w:rsidRDefault="00C263BA" w:rsidP="00C26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</w:tr>
      <w:tr w:rsidR="00C263BA" w:rsidRPr="00824832" w14:paraId="3F25F89C" w14:textId="77777777" w:rsidTr="00E57AF8">
        <w:trPr>
          <w:trHeight w:val="38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3F878DA" w14:textId="77777777" w:rsidR="00C263BA" w:rsidRPr="00824832" w:rsidRDefault="00C263BA" w:rsidP="00C263B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41226D" w14:textId="1CC7E7A4" w:rsidR="00C263BA" w:rsidRPr="00824832" w:rsidRDefault="00C263BA" w:rsidP="00C26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D2AAA2" w14:textId="77777777" w:rsidR="00C263BA" w:rsidRPr="00824832" w:rsidRDefault="00C263BA" w:rsidP="00C26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E8C611" w14:textId="3C0E2FCE" w:rsidR="00C263BA" w:rsidRPr="00824832" w:rsidRDefault="00C263BA" w:rsidP="00C26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036360" w14:textId="77777777" w:rsidR="00C263BA" w:rsidRPr="00824832" w:rsidRDefault="00C263BA" w:rsidP="00C26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2108349E" w14:textId="7ACABCC5" w:rsidR="00C263BA" w:rsidRPr="00824832" w:rsidRDefault="00C263BA" w:rsidP="00C26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D74399" w14:textId="77777777" w:rsidR="00C263BA" w:rsidRPr="00824832" w:rsidRDefault="00C263BA" w:rsidP="00C26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2749393F" w14:textId="4EB8C6FA" w:rsidR="00C263BA" w:rsidRDefault="00C263BA" w:rsidP="00C26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2</w:t>
            </w:r>
          </w:p>
        </w:tc>
      </w:tr>
      <w:tr w:rsidR="002E2CE5" w:rsidRPr="00824832" w14:paraId="730CE017" w14:textId="77777777" w:rsidTr="00E57AF8">
        <w:trPr>
          <w:trHeight w:val="38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F2ECE56" w14:textId="6858774A" w:rsidR="002E2CE5" w:rsidRPr="00824832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AEBE16" w14:textId="1756ACE5" w:rsidR="002E2CE5" w:rsidRPr="00824832" w:rsidRDefault="002E2CE5" w:rsidP="002E2CE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BF5424" w14:textId="77777777" w:rsidR="002E2CE5" w:rsidRPr="00824832" w:rsidRDefault="002E2CE5" w:rsidP="002E2CE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0BD68C" w14:textId="27262143" w:rsidR="002E2CE5" w:rsidRPr="00824832" w:rsidRDefault="002E2CE5" w:rsidP="002E2CE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32A128" w14:textId="77777777" w:rsidR="002E2CE5" w:rsidRPr="00824832" w:rsidRDefault="002E2CE5" w:rsidP="002E2CE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5D75BD" w14:textId="5DD0DB91" w:rsidR="002E2CE5" w:rsidRPr="00824832" w:rsidRDefault="002E2CE5" w:rsidP="002E2CE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7AB763" w14:textId="77777777" w:rsidR="002E2CE5" w:rsidRPr="00824832" w:rsidRDefault="002E2CE5" w:rsidP="002E2CE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ADA481B" w14:textId="0A1AAB36" w:rsidR="002E2CE5" w:rsidRPr="00824832" w:rsidRDefault="002E2CE5" w:rsidP="002E2CE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1,229</w:t>
            </w:r>
          </w:p>
        </w:tc>
      </w:tr>
      <w:tr w:rsidR="002E2CE5" w:rsidRPr="00824832" w14:paraId="3D7D7872" w14:textId="77777777" w:rsidTr="00E57AF8">
        <w:trPr>
          <w:trHeight w:val="38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3CDBB04" w14:textId="73A4D036" w:rsidR="002E2CE5" w:rsidRPr="00824832" w:rsidRDefault="002E2CE5" w:rsidP="002E2CE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8C48D1" w14:textId="73338F80" w:rsidR="002E2CE5" w:rsidRPr="00824832" w:rsidRDefault="002E2CE5" w:rsidP="002E2CE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D254E3" w14:textId="77777777" w:rsidR="002E2CE5" w:rsidRPr="00824832" w:rsidRDefault="002E2CE5" w:rsidP="002E2CE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0F75EF" w14:textId="692E2A35" w:rsidR="002E2CE5" w:rsidRPr="00824832" w:rsidRDefault="002E2CE5" w:rsidP="002E2CE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2C3A20" w14:textId="77777777" w:rsidR="002E2CE5" w:rsidRPr="00824832" w:rsidRDefault="002E2CE5" w:rsidP="002E2CE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BEB178" w14:textId="30842ED5" w:rsidR="002E2CE5" w:rsidRPr="00824832" w:rsidRDefault="002E2CE5" w:rsidP="002E2CE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AB2C40" w14:textId="77777777" w:rsidR="002E2CE5" w:rsidRPr="00824832" w:rsidRDefault="002E2CE5" w:rsidP="002E2CE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CD5D35" w14:textId="3C26E646" w:rsidR="002E2CE5" w:rsidRPr="00824832" w:rsidRDefault="002E2CE5" w:rsidP="002E2CE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1,756</w:t>
            </w:r>
          </w:p>
        </w:tc>
      </w:tr>
      <w:tr w:rsidR="002E2CE5" w:rsidRPr="005067F3" w14:paraId="5B9428F7" w14:textId="77777777" w:rsidTr="00E57AF8">
        <w:trPr>
          <w:trHeight w:val="38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1827E1D" w14:textId="77777777" w:rsidR="002E2CE5" w:rsidRPr="00824832" w:rsidRDefault="002E2CE5" w:rsidP="002E2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2CEA10" w14:textId="1C151830" w:rsidR="002E2CE5" w:rsidRPr="00824832" w:rsidRDefault="002E2CE5" w:rsidP="002E2CE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1C4540" w14:textId="77777777" w:rsidR="002E2CE5" w:rsidRPr="00824832" w:rsidRDefault="002E2CE5" w:rsidP="002E2CE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996F22" w14:textId="2B161B1B" w:rsidR="002E2CE5" w:rsidRPr="00824832" w:rsidRDefault="002E2CE5" w:rsidP="002E2CE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493EBF" w14:textId="77777777" w:rsidR="002E2CE5" w:rsidRPr="00824832" w:rsidRDefault="002E2CE5" w:rsidP="002E2CE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F90598" w14:textId="5A055D18" w:rsidR="002E2CE5" w:rsidRPr="00824832" w:rsidRDefault="002E2CE5" w:rsidP="002E2CE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587AC0" w14:textId="77777777" w:rsidR="002E2CE5" w:rsidRPr="00824832" w:rsidRDefault="002E2CE5" w:rsidP="002E2CE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69EC1E" w14:textId="3B5CD2FD" w:rsidR="002E2CE5" w:rsidRPr="00721BDB" w:rsidRDefault="002E2CE5" w:rsidP="002E2CE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2,985</w:t>
            </w:r>
          </w:p>
        </w:tc>
      </w:tr>
    </w:tbl>
    <w:p w14:paraId="0A308547" w14:textId="4956D7B1" w:rsidR="00030FD1" w:rsidRDefault="00107749" w:rsidP="00F56DD7">
      <w:pPr>
        <w:pStyle w:val="FSNoteNumbered"/>
        <w:numPr>
          <w:ilvl w:val="0"/>
          <w:numId w:val="17"/>
        </w:numPr>
        <w:spacing w:before="120" w:after="120"/>
        <w:ind w:left="547" w:hanging="547"/>
        <w:rPr>
          <w:b/>
          <w:bCs/>
          <w:u w:val="none"/>
          <w:cs/>
        </w:rPr>
      </w:pPr>
      <w:r w:rsidRPr="00107749">
        <w:rPr>
          <w:b/>
          <w:bCs/>
          <w:u w:val="none"/>
          <w:cs/>
        </w:rPr>
        <w:t>ขาดทุนจากเครื่องมือทางการเงิน</w:t>
      </w:r>
    </w:p>
    <w:p w14:paraId="3B9911BC" w14:textId="365CBCCE" w:rsidR="00107749" w:rsidRPr="00107749" w:rsidRDefault="00107749" w:rsidP="0010774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firstLine="540"/>
        <w:jc w:val="thaiDistribute"/>
        <w:textAlignment w:val="baselin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ขาดทุนจากเครื่องมือทางการเงิน</w:t>
      </w:r>
      <w:r w:rsidRPr="00107749">
        <w:rPr>
          <w:rFonts w:ascii="Angsana New" w:hAnsi="Angsana New"/>
          <w:sz w:val="28"/>
          <w:szCs w:val="28"/>
          <w:cs/>
        </w:rPr>
        <w:t>สำหรับ</w:t>
      </w:r>
      <w:r w:rsidR="00E57AF8" w:rsidRPr="00C263BA">
        <w:rPr>
          <w:rFonts w:ascii="Angsana New" w:hAnsi="Angsana New"/>
          <w:sz w:val="28"/>
          <w:szCs w:val="28"/>
          <w:cs/>
        </w:rPr>
        <w:t xml:space="preserve">งวดสามเดือนและหกเดือนสิ้นสุดวันที่ </w:t>
      </w:r>
      <w:r w:rsidR="00E57AF8">
        <w:rPr>
          <w:rFonts w:ascii="Angsana New" w:hAnsi="Angsana New"/>
          <w:sz w:val="28"/>
          <w:szCs w:val="28"/>
        </w:rPr>
        <w:t>30</w:t>
      </w:r>
      <w:r w:rsidR="00E57AF8" w:rsidRPr="00C263BA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E57AF8">
        <w:rPr>
          <w:rFonts w:ascii="Angsana New" w:hAnsi="Angsana New"/>
          <w:sz w:val="28"/>
          <w:szCs w:val="28"/>
        </w:rPr>
        <w:t>256</w:t>
      </w:r>
      <w:r w:rsidR="00E57AF8" w:rsidRPr="004E6A0B">
        <w:rPr>
          <w:rFonts w:ascii="Angsana New" w:hAnsi="Angsana New" w:hint="cs"/>
          <w:sz w:val="28"/>
          <w:szCs w:val="28"/>
          <w:cs/>
        </w:rPr>
        <w:t>3</w:t>
      </w:r>
      <w:r w:rsidR="00E57AF8" w:rsidRPr="004E6A0B">
        <w:rPr>
          <w:rFonts w:ascii="Angsana New" w:hAnsi="Angsana New"/>
          <w:sz w:val="28"/>
          <w:szCs w:val="28"/>
        </w:rPr>
        <w:t xml:space="preserve"> </w:t>
      </w:r>
      <w:r w:rsidR="00E57AF8" w:rsidRPr="004E6A0B">
        <w:rPr>
          <w:rFonts w:ascii="Angsana New" w:hAnsi="Angsana New" w:hint="cs"/>
          <w:sz w:val="28"/>
          <w:szCs w:val="28"/>
          <w:cs/>
        </w:rPr>
        <w:t>มี</w:t>
      </w:r>
      <w:r w:rsidR="00E57AF8" w:rsidRPr="004E6A0B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0"/>
        <w:gridCol w:w="1710"/>
        <w:gridCol w:w="270"/>
        <w:gridCol w:w="1710"/>
      </w:tblGrid>
      <w:tr w:rsidR="00E57AF8" w:rsidRPr="00824832" w14:paraId="08AC50CA" w14:textId="77777777" w:rsidTr="00E57AF8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23B654B6" w14:textId="77777777" w:rsidR="00E57AF8" w:rsidRPr="00824832" w:rsidRDefault="00E57AF8" w:rsidP="008C3C0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BADC90" w14:textId="33B970D1" w:rsidR="00E57AF8" w:rsidRDefault="00E57AF8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0C7F80" w:rsidRPr="00824832" w14:paraId="6C20F025" w14:textId="77777777" w:rsidTr="00932C8A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07F60D73" w14:textId="77777777" w:rsidR="000C7F80" w:rsidRPr="00824832" w:rsidRDefault="000C7F80" w:rsidP="000C7F8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F7C470" w14:textId="77777777" w:rsidR="00E57AF8" w:rsidRPr="00E57AF8" w:rsidRDefault="00E57AF8" w:rsidP="00E57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7AF8">
              <w:rPr>
                <w:rFonts w:asciiTheme="majorBidi" w:hAnsiTheme="majorBidi"/>
                <w:sz w:val="28"/>
                <w:szCs w:val="28"/>
                <w:cs/>
              </w:rPr>
              <w:t>สำหรับงวดสามเดือน</w:t>
            </w:r>
          </w:p>
          <w:p w14:paraId="66F41CC6" w14:textId="77777777" w:rsidR="00E57AF8" w:rsidRDefault="00E57AF8" w:rsidP="00E57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E57AF8">
              <w:rPr>
                <w:rFonts w:asciiTheme="majorBidi" w:hAnsiTheme="majorBidi"/>
                <w:sz w:val="28"/>
                <w:szCs w:val="28"/>
                <w:cs/>
              </w:rPr>
              <w:t xml:space="preserve">สิ้นสุดวันที่ </w:t>
            </w:r>
          </w:p>
          <w:p w14:paraId="375A78C6" w14:textId="4993BCD6" w:rsidR="000C7F80" w:rsidRPr="00824832" w:rsidRDefault="00E57AF8" w:rsidP="00E57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7AF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57AF8">
              <w:rPr>
                <w:rFonts w:asciiTheme="majorBidi" w:hAnsiTheme="majorBidi"/>
                <w:sz w:val="28"/>
                <w:szCs w:val="28"/>
                <w:cs/>
              </w:rPr>
              <w:t>มิถุนายน</w:t>
            </w:r>
            <w:r w:rsidR="00932C8A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D82437" w14:textId="77777777" w:rsidR="000C7F80" w:rsidRPr="00824832" w:rsidRDefault="000C7F80" w:rsidP="000C7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A1D179" w14:textId="77777777" w:rsidR="00E57AF8" w:rsidRPr="00E57AF8" w:rsidRDefault="00E57AF8" w:rsidP="00E57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24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E57AF8">
              <w:rPr>
                <w:rFonts w:asciiTheme="majorBidi" w:eastAsia="Cordia New" w:hAnsiTheme="majorBidi"/>
                <w:sz w:val="28"/>
                <w:szCs w:val="28"/>
                <w:cs/>
              </w:rPr>
              <w:t>สำหรับงวดหกเดือน</w:t>
            </w:r>
          </w:p>
          <w:p w14:paraId="718B23F8" w14:textId="77777777" w:rsidR="00E57AF8" w:rsidRDefault="00E57AF8" w:rsidP="00E57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24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/>
                <w:sz w:val="28"/>
                <w:szCs w:val="28"/>
              </w:rPr>
            </w:pPr>
            <w:r w:rsidRPr="00E57AF8">
              <w:rPr>
                <w:rFonts w:asciiTheme="majorBidi" w:eastAsia="Cordia New" w:hAnsiTheme="majorBidi"/>
                <w:sz w:val="28"/>
                <w:szCs w:val="28"/>
                <w:cs/>
              </w:rPr>
              <w:t>สิ้นสุดวันที่</w:t>
            </w:r>
          </w:p>
          <w:p w14:paraId="12F2151F" w14:textId="01EFC8B9" w:rsidR="000C7F80" w:rsidRPr="00824832" w:rsidRDefault="00E57AF8" w:rsidP="00E57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24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E57AF8">
              <w:rPr>
                <w:rFonts w:asciiTheme="majorBidi" w:eastAsia="Cordia New" w:hAnsiTheme="majorBidi"/>
                <w:sz w:val="28"/>
                <w:szCs w:val="28"/>
                <w:cs/>
              </w:rPr>
              <w:t xml:space="preserve"> </w:t>
            </w:r>
            <w:r w:rsidRPr="00E57AF8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30 </w:t>
            </w:r>
            <w:r w:rsidRPr="00E57AF8">
              <w:rPr>
                <w:rFonts w:asciiTheme="majorBidi" w:eastAsia="Cordia New" w:hAnsiTheme="majorBidi"/>
                <w:sz w:val="28"/>
                <w:szCs w:val="28"/>
                <w:cs/>
              </w:rPr>
              <w:t>มิถุนายน</w:t>
            </w:r>
            <w:r>
              <w:rPr>
                <w:rFonts w:asciiTheme="majorBidi" w:eastAsia="Cordia New" w:hAnsiTheme="majorBidi"/>
                <w:sz w:val="28"/>
                <w:szCs w:val="28"/>
              </w:rPr>
              <w:t xml:space="preserve"> 2563</w:t>
            </w:r>
          </w:p>
        </w:tc>
      </w:tr>
      <w:tr w:rsidR="00D522C7" w:rsidRPr="00824832" w14:paraId="31740D59" w14:textId="77777777" w:rsidTr="002D139C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73A6EB79" w14:textId="75A5D0AC" w:rsidR="00D522C7" w:rsidRPr="00107749" w:rsidRDefault="00D522C7" w:rsidP="00D5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22C7">
              <w:rPr>
                <w:rFonts w:ascii="Angsana New" w:hAnsi="Angsana New"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8FB02EA" w14:textId="13179CE4" w:rsidR="00D522C7" w:rsidRPr="00824832" w:rsidRDefault="00D522C7" w:rsidP="00D522C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ABA419" w14:textId="77777777" w:rsidR="00D522C7" w:rsidRPr="00824832" w:rsidRDefault="00D522C7" w:rsidP="00D522C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3C32BCC" w14:textId="0BEA8E81" w:rsidR="00D522C7" w:rsidRPr="00824832" w:rsidRDefault="00D522C7" w:rsidP="00D522C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D522C7" w:rsidRPr="00824832" w14:paraId="4A13E030" w14:textId="77777777" w:rsidTr="00D522C7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1CAB41F8" w14:textId="730E14D7" w:rsidR="00D522C7" w:rsidRDefault="00D522C7" w:rsidP="00D5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749">
              <w:rPr>
                <w:rFonts w:ascii="Angsana New" w:hAnsi="Angsana New"/>
                <w:sz w:val="28"/>
                <w:szCs w:val="28"/>
                <w:cs/>
              </w:rPr>
              <w:t>ตราสารทุนที่จัดประเภทและ</w:t>
            </w:r>
            <w:r w:rsidR="00292AAF" w:rsidRPr="00107749">
              <w:rPr>
                <w:rFonts w:ascii="Angsana New" w:hAnsi="Angsana New"/>
                <w:sz w:val="28"/>
                <w:szCs w:val="28"/>
                <w:cs/>
              </w:rPr>
              <w:t>วัดมูลค่าด้วย</w:t>
            </w:r>
          </w:p>
          <w:p w14:paraId="54F4FD5B" w14:textId="0EAF3843" w:rsidR="00D522C7" w:rsidRPr="00107749" w:rsidRDefault="00D522C7" w:rsidP="00D5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107749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107749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86885" w14:textId="26144F93" w:rsidR="00D522C7" w:rsidRPr="00824832" w:rsidRDefault="00D522C7" w:rsidP="00D522C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E95B3" w14:textId="77777777" w:rsidR="00D522C7" w:rsidRPr="00824832" w:rsidRDefault="00D522C7" w:rsidP="00D522C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1D6A3" w14:textId="743D7658" w:rsidR="00D522C7" w:rsidRPr="00824832" w:rsidRDefault="00D522C7" w:rsidP="00D522C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4,235</w:t>
            </w:r>
          </w:p>
        </w:tc>
      </w:tr>
      <w:tr w:rsidR="00D522C7" w:rsidRPr="00824832" w14:paraId="2253B153" w14:textId="77777777" w:rsidTr="002D139C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1E3C1799" w14:textId="6B7BA345" w:rsidR="00D522C7" w:rsidRPr="00107749" w:rsidRDefault="00D522C7" w:rsidP="00D5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2621D7B" w14:textId="457D7537" w:rsidR="00D522C7" w:rsidRPr="00824832" w:rsidRDefault="00D522C7" w:rsidP="00D522C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11A372" w14:textId="77777777" w:rsidR="00D522C7" w:rsidRPr="00824832" w:rsidRDefault="00D522C7" w:rsidP="00D522C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4B802E5" w14:textId="4D903854" w:rsidR="00D522C7" w:rsidRPr="00824832" w:rsidRDefault="00D522C7" w:rsidP="00D522C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637</w:t>
            </w:r>
          </w:p>
        </w:tc>
      </w:tr>
      <w:tr w:rsidR="00D522C7" w:rsidRPr="005067F3" w14:paraId="7F72849D" w14:textId="77777777" w:rsidTr="002D139C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4C30D9CF" w14:textId="77777777" w:rsidR="00D522C7" w:rsidRPr="00824832" w:rsidRDefault="00D522C7" w:rsidP="00D5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E48EEA" w14:textId="5E48FC94" w:rsidR="00D522C7" w:rsidRPr="009D33AF" w:rsidRDefault="00D522C7" w:rsidP="00D522C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4BADE0" w14:textId="77777777" w:rsidR="00D522C7" w:rsidRPr="009D33AF" w:rsidRDefault="00D522C7" w:rsidP="00D522C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5A68C8" w14:textId="310EAE81" w:rsidR="00D522C7" w:rsidRPr="009D33AF" w:rsidRDefault="00D522C7" w:rsidP="00D522C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4,874</w:t>
            </w:r>
          </w:p>
        </w:tc>
      </w:tr>
    </w:tbl>
    <w:p w14:paraId="43C034CF" w14:textId="77777777" w:rsidR="00932C8A" w:rsidRDefault="00932C8A" w:rsidP="00932C8A">
      <w:pPr>
        <w:pStyle w:val="FSNoteNumbered"/>
        <w:numPr>
          <w:ilvl w:val="0"/>
          <w:numId w:val="0"/>
        </w:numPr>
        <w:spacing w:before="120" w:after="120"/>
        <w:rPr>
          <w:b/>
          <w:bCs/>
          <w:u w:val="none"/>
          <w:cs/>
        </w:rPr>
      </w:pPr>
    </w:p>
    <w:p w14:paraId="3FB6C596" w14:textId="77777777" w:rsidR="00932C8A" w:rsidRDefault="00932C8A" w:rsidP="00932C8A">
      <w:pPr>
        <w:rPr>
          <w:rFonts w:cs="Arial"/>
          <w:cs/>
          <w:lang w:val="th-TH"/>
        </w:rPr>
      </w:pPr>
    </w:p>
    <w:p w14:paraId="61C6E3E8" w14:textId="77777777" w:rsidR="00932C8A" w:rsidRDefault="00932C8A" w:rsidP="00932C8A">
      <w:pPr>
        <w:rPr>
          <w:rFonts w:cs="Arial"/>
          <w:cs/>
          <w:lang w:val="th-TH"/>
        </w:rPr>
      </w:pPr>
    </w:p>
    <w:p w14:paraId="26222203" w14:textId="77777777" w:rsidR="00932C8A" w:rsidRDefault="00932C8A" w:rsidP="00932C8A">
      <w:pPr>
        <w:rPr>
          <w:rFonts w:cs="Arial"/>
          <w:cs/>
          <w:lang w:val="th-TH"/>
        </w:rPr>
      </w:pPr>
    </w:p>
    <w:p w14:paraId="067F81B1" w14:textId="77777777" w:rsidR="00932C8A" w:rsidRDefault="00932C8A" w:rsidP="00932C8A">
      <w:pPr>
        <w:rPr>
          <w:rFonts w:cs="Arial"/>
          <w:cs/>
          <w:lang w:val="th-TH"/>
        </w:rPr>
      </w:pPr>
    </w:p>
    <w:p w14:paraId="649F2A68" w14:textId="77777777" w:rsidR="00932C8A" w:rsidRDefault="00932C8A" w:rsidP="00932C8A">
      <w:pPr>
        <w:rPr>
          <w:rFonts w:cs="Arial"/>
          <w:cs/>
          <w:lang w:val="th-TH"/>
        </w:rPr>
      </w:pPr>
    </w:p>
    <w:p w14:paraId="492AC015" w14:textId="77777777" w:rsidR="00932C8A" w:rsidRDefault="00932C8A" w:rsidP="00932C8A">
      <w:pPr>
        <w:rPr>
          <w:rFonts w:cs="Arial"/>
          <w:cs/>
          <w:lang w:val="th-TH"/>
        </w:rPr>
      </w:pPr>
    </w:p>
    <w:p w14:paraId="0817B97A" w14:textId="77777777" w:rsidR="00932C8A" w:rsidRDefault="00932C8A" w:rsidP="00932C8A">
      <w:pPr>
        <w:rPr>
          <w:rFonts w:cs="Arial"/>
          <w:cs/>
          <w:lang w:val="th-TH"/>
        </w:rPr>
      </w:pPr>
    </w:p>
    <w:p w14:paraId="11333A9D" w14:textId="77777777" w:rsidR="00932C8A" w:rsidRDefault="00932C8A" w:rsidP="00932C8A">
      <w:pPr>
        <w:rPr>
          <w:rFonts w:cs="Arial"/>
          <w:cs/>
          <w:lang w:val="th-TH"/>
        </w:rPr>
      </w:pPr>
    </w:p>
    <w:p w14:paraId="755C62D6" w14:textId="77777777" w:rsidR="00932C8A" w:rsidRDefault="00932C8A" w:rsidP="00932C8A">
      <w:pPr>
        <w:rPr>
          <w:rFonts w:cs="Arial"/>
          <w:cs/>
          <w:lang w:val="th-TH"/>
        </w:rPr>
      </w:pPr>
    </w:p>
    <w:p w14:paraId="7448A8B8" w14:textId="77777777" w:rsidR="00932C8A" w:rsidRDefault="00932C8A" w:rsidP="00932C8A">
      <w:pPr>
        <w:rPr>
          <w:rFonts w:cs="Arial"/>
          <w:cs/>
          <w:lang w:val="th-TH"/>
        </w:rPr>
      </w:pPr>
    </w:p>
    <w:p w14:paraId="227D9A26" w14:textId="77777777" w:rsidR="00932C8A" w:rsidRDefault="00932C8A" w:rsidP="00932C8A">
      <w:pPr>
        <w:rPr>
          <w:rFonts w:cs="Arial"/>
          <w:cs/>
          <w:lang w:val="th-TH"/>
        </w:rPr>
      </w:pPr>
    </w:p>
    <w:p w14:paraId="478F6EA8" w14:textId="77777777" w:rsidR="00932C8A" w:rsidRDefault="00932C8A" w:rsidP="00932C8A">
      <w:pPr>
        <w:rPr>
          <w:rFonts w:cs="Arial"/>
          <w:cs/>
          <w:lang w:val="th-TH"/>
        </w:rPr>
      </w:pPr>
    </w:p>
    <w:p w14:paraId="0AEAC195" w14:textId="153D9AE7" w:rsidR="00107749" w:rsidRDefault="00C92DE2" w:rsidP="00F56DD7">
      <w:pPr>
        <w:pStyle w:val="FSNoteNumbered"/>
        <w:numPr>
          <w:ilvl w:val="0"/>
          <w:numId w:val="17"/>
        </w:numPr>
        <w:spacing w:before="120" w:after="120"/>
        <w:ind w:left="547" w:hanging="547"/>
        <w:rPr>
          <w:b/>
          <w:bCs/>
          <w:u w:val="none"/>
          <w:cs/>
        </w:rPr>
      </w:pPr>
      <w:r>
        <w:rPr>
          <w:rFonts w:hint="cs"/>
          <w:b/>
          <w:bCs/>
          <w:u w:val="none"/>
          <w:cs/>
        </w:rPr>
        <w:lastRenderedPageBreak/>
        <w:t>กำไร (</w:t>
      </w:r>
      <w:r w:rsidR="00E31C8A">
        <w:rPr>
          <w:b/>
          <w:bCs/>
          <w:u w:val="none"/>
          <w:cs/>
        </w:rPr>
        <w:t>ขาดทุน</w:t>
      </w:r>
      <w:r>
        <w:rPr>
          <w:rFonts w:hint="cs"/>
          <w:b/>
          <w:bCs/>
          <w:u w:val="none"/>
          <w:cs/>
        </w:rPr>
        <w:t xml:space="preserve">) </w:t>
      </w:r>
      <w:r w:rsidR="00107749" w:rsidRPr="00107749">
        <w:rPr>
          <w:b/>
          <w:bCs/>
          <w:u w:val="none"/>
          <w:cs/>
        </w:rPr>
        <w:t>จากการปรับมูลค่ายุติธรรมของเครื่องมือทางการเงิน</w:t>
      </w:r>
    </w:p>
    <w:p w14:paraId="52EBCEE1" w14:textId="10456126" w:rsidR="00107749" w:rsidRPr="00E57AF8" w:rsidRDefault="00C92DE2" w:rsidP="00E57AF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7"/>
        <w:jc w:val="thaiDistribute"/>
        <w:textAlignment w:val="baselin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pacing w:val="-2"/>
          <w:sz w:val="28"/>
          <w:szCs w:val="28"/>
          <w:cs/>
        </w:rPr>
        <w:t>กำไร (</w:t>
      </w:r>
      <w:r w:rsidR="00107749" w:rsidRPr="00615453">
        <w:rPr>
          <w:rFonts w:ascii="Angsana New" w:hAnsi="Angsana New" w:hint="cs"/>
          <w:spacing w:val="-2"/>
          <w:sz w:val="28"/>
          <w:szCs w:val="28"/>
          <w:cs/>
        </w:rPr>
        <w:t>ขาดทุน</w:t>
      </w:r>
      <w:r>
        <w:rPr>
          <w:rFonts w:ascii="Angsana New" w:hAnsi="Angsana New" w:hint="cs"/>
          <w:spacing w:val="-2"/>
          <w:sz w:val="28"/>
          <w:szCs w:val="28"/>
          <w:cs/>
        </w:rPr>
        <w:t xml:space="preserve">) </w:t>
      </w:r>
      <w:r w:rsidR="00107749" w:rsidRPr="00615453">
        <w:rPr>
          <w:rFonts w:ascii="Angsana New" w:hAnsi="Angsana New" w:hint="cs"/>
          <w:spacing w:val="-2"/>
          <w:sz w:val="28"/>
          <w:szCs w:val="28"/>
          <w:cs/>
        </w:rPr>
        <w:t>จาก</w:t>
      </w:r>
      <w:r w:rsidR="00F56DD7" w:rsidRPr="00615453">
        <w:rPr>
          <w:rFonts w:ascii="Angsana New" w:hAnsi="Angsana New"/>
          <w:spacing w:val="-2"/>
          <w:sz w:val="28"/>
          <w:szCs w:val="28"/>
          <w:cs/>
        </w:rPr>
        <w:t>การปรับมูลค่ายุติธรรมของเครื่องมือทางการเงิน</w:t>
      </w:r>
      <w:r w:rsidR="00107749" w:rsidRPr="00615453">
        <w:rPr>
          <w:rFonts w:ascii="Angsana New" w:hAnsi="Angsana New"/>
          <w:spacing w:val="-2"/>
          <w:sz w:val="28"/>
          <w:szCs w:val="28"/>
          <w:cs/>
        </w:rPr>
        <w:t>สำหรับ</w:t>
      </w:r>
      <w:r w:rsidR="00E57AF8" w:rsidRPr="00615453">
        <w:rPr>
          <w:rFonts w:ascii="Angsana New" w:hAnsi="Angsana New"/>
          <w:spacing w:val="-2"/>
          <w:sz w:val="28"/>
          <w:szCs w:val="28"/>
          <w:cs/>
        </w:rPr>
        <w:t xml:space="preserve">งวดสามเดือนและหกเดือนสิ้นสุดวันที่ </w:t>
      </w:r>
      <w:r w:rsidR="00E57AF8" w:rsidRPr="00615453">
        <w:rPr>
          <w:rFonts w:ascii="Angsana New" w:hAnsi="Angsana New"/>
          <w:spacing w:val="-2"/>
          <w:sz w:val="28"/>
          <w:szCs w:val="28"/>
        </w:rPr>
        <w:t>30</w:t>
      </w:r>
      <w:r w:rsidR="00E57AF8" w:rsidRPr="00615453">
        <w:rPr>
          <w:rFonts w:ascii="Angsana New" w:hAnsi="Angsana New"/>
          <w:spacing w:val="-2"/>
          <w:sz w:val="28"/>
          <w:szCs w:val="28"/>
          <w:cs/>
        </w:rPr>
        <w:t xml:space="preserve"> มิถุนายน </w:t>
      </w:r>
      <w:r w:rsidR="00E57AF8" w:rsidRPr="00615453">
        <w:rPr>
          <w:rFonts w:ascii="Angsana New" w:hAnsi="Angsana New"/>
          <w:spacing w:val="-2"/>
          <w:sz w:val="28"/>
          <w:szCs w:val="28"/>
        </w:rPr>
        <w:t>256</w:t>
      </w:r>
      <w:r w:rsidR="00E57AF8" w:rsidRPr="00615453">
        <w:rPr>
          <w:rFonts w:ascii="Angsana New" w:hAnsi="Angsana New" w:hint="cs"/>
          <w:spacing w:val="-2"/>
          <w:sz w:val="28"/>
          <w:szCs w:val="28"/>
          <w:cs/>
        </w:rPr>
        <w:t>3</w:t>
      </w:r>
      <w:r w:rsidR="00E57AF8" w:rsidRPr="00615453">
        <w:rPr>
          <w:rFonts w:ascii="Angsana New" w:hAnsi="Angsana New"/>
          <w:spacing w:val="-2"/>
          <w:sz w:val="28"/>
          <w:szCs w:val="28"/>
        </w:rPr>
        <w:t xml:space="preserve"> </w:t>
      </w:r>
      <w:r w:rsidR="00E57AF8" w:rsidRPr="00615453">
        <w:rPr>
          <w:rFonts w:ascii="Angsana New" w:hAnsi="Angsana New" w:hint="cs"/>
          <w:spacing w:val="-2"/>
          <w:sz w:val="28"/>
          <w:szCs w:val="28"/>
          <w:cs/>
        </w:rPr>
        <w:t>มี</w:t>
      </w:r>
      <w:r w:rsidR="00E57AF8" w:rsidRPr="00E57AF8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0"/>
        <w:gridCol w:w="1710"/>
        <w:gridCol w:w="270"/>
        <w:gridCol w:w="1710"/>
      </w:tblGrid>
      <w:tr w:rsidR="00932C8A" w:rsidRPr="00824832" w14:paraId="335FB0D2" w14:textId="77777777" w:rsidTr="00932C8A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3B6C78E3" w14:textId="77777777" w:rsidR="00932C8A" w:rsidRPr="00824832" w:rsidRDefault="00932C8A" w:rsidP="008C3C0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666C90" w14:textId="1AFB87A5" w:rsidR="00932C8A" w:rsidRDefault="00932C8A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932C8A" w:rsidRPr="00824832" w14:paraId="437D3591" w14:textId="77777777" w:rsidTr="00932C8A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790F4054" w14:textId="77777777" w:rsidR="00932C8A" w:rsidRPr="00824832" w:rsidRDefault="00932C8A" w:rsidP="00932C8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BC049F" w14:textId="77777777" w:rsidR="00932C8A" w:rsidRPr="00E57AF8" w:rsidRDefault="00932C8A" w:rsidP="00932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7AF8">
              <w:rPr>
                <w:rFonts w:asciiTheme="majorBidi" w:hAnsiTheme="majorBidi"/>
                <w:sz w:val="28"/>
                <w:szCs w:val="28"/>
                <w:cs/>
              </w:rPr>
              <w:t>สำหรับงวดสามเดือน</w:t>
            </w:r>
          </w:p>
          <w:p w14:paraId="440A1098" w14:textId="77777777" w:rsidR="00932C8A" w:rsidRDefault="00932C8A" w:rsidP="00932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E57AF8">
              <w:rPr>
                <w:rFonts w:asciiTheme="majorBidi" w:hAnsiTheme="majorBidi"/>
                <w:sz w:val="28"/>
                <w:szCs w:val="28"/>
                <w:cs/>
              </w:rPr>
              <w:t xml:space="preserve">สิ้นสุดวันที่ </w:t>
            </w:r>
          </w:p>
          <w:p w14:paraId="5923C0C3" w14:textId="512B5FF9" w:rsidR="00932C8A" w:rsidRPr="00824832" w:rsidRDefault="00932C8A" w:rsidP="00932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7AF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57AF8">
              <w:rPr>
                <w:rFonts w:asciiTheme="majorBidi" w:hAnsiTheme="majorBidi"/>
                <w:sz w:val="28"/>
                <w:szCs w:val="28"/>
                <w:cs/>
              </w:rPr>
              <w:t>มิถุนายน</w:t>
            </w:r>
            <w:r>
              <w:rPr>
                <w:rFonts w:asciiTheme="majorBidi" w:hAnsiTheme="majorBidi"/>
                <w:sz w:val="28"/>
                <w:szCs w:val="28"/>
              </w:rPr>
              <w:t xml:space="preserve"> 2563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A6E88F" w14:textId="77777777" w:rsidR="00932C8A" w:rsidRPr="00824832" w:rsidRDefault="00932C8A" w:rsidP="00932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E31595" w14:textId="77777777" w:rsidR="00932C8A" w:rsidRPr="00E57AF8" w:rsidRDefault="00932C8A" w:rsidP="00932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24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E57AF8">
              <w:rPr>
                <w:rFonts w:asciiTheme="majorBidi" w:eastAsia="Cordia New" w:hAnsiTheme="majorBidi"/>
                <w:sz w:val="28"/>
                <w:szCs w:val="28"/>
                <w:cs/>
              </w:rPr>
              <w:t>สำหรับงวดหกเดือน</w:t>
            </w:r>
          </w:p>
          <w:p w14:paraId="4FBFBAA9" w14:textId="77777777" w:rsidR="00932C8A" w:rsidRDefault="00932C8A" w:rsidP="00932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24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/>
                <w:sz w:val="28"/>
                <w:szCs w:val="28"/>
              </w:rPr>
            </w:pPr>
            <w:r w:rsidRPr="00E57AF8">
              <w:rPr>
                <w:rFonts w:asciiTheme="majorBidi" w:eastAsia="Cordia New" w:hAnsiTheme="majorBidi"/>
                <w:sz w:val="28"/>
                <w:szCs w:val="28"/>
                <w:cs/>
              </w:rPr>
              <w:t>สิ้นสุดวันที่</w:t>
            </w:r>
          </w:p>
          <w:p w14:paraId="5D34891E" w14:textId="0968D4D1" w:rsidR="00932C8A" w:rsidRPr="00824832" w:rsidRDefault="00932C8A" w:rsidP="00932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E57AF8">
              <w:rPr>
                <w:rFonts w:asciiTheme="majorBidi" w:eastAsia="Cordia New" w:hAnsiTheme="majorBidi"/>
                <w:sz w:val="28"/>
                <w:szCs w:val="28"/>
                <w:cs/>
              </w:rPr>
              <w:t xml:space="preserve"> </w:t>
            </w:r>
            <w:r w:rsidRPr="00E57AF8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30 </w:t>
            </w:r>
            <w:r w:rsidRPr="00E57AF8">
              <w:rPr>
                <w:rFonts w:asciiTheme="majorBidi" w:eastAsia="Cordia New" w:hAnsiTheme="majorBidi"/>
                <w:sz w:val="28"/>
                <w:szCs w:val="28"/>
                <w:cs/>
              </w:rPr>
              <w:t>มิถุนายน</w:t>
            </w:r>
            <w:r>
              <w:rPr>
                <w:rFonts w:asciiTheme="majorBidi" w:eastAsia="Cordia New" w:hAnsiTheme="majorBidi"/>
                <w:sz w:val="28"/>
                <w:szCs w:val="28"/>
              </w:rPr>
              <w:t xml:space="preserve"> 2563</w:t>
            </w:r>
          </w:p>
        </w:tc>
      </w:tr>
      <w:tr w:rsidR="00D522C7" w:rsidRPr="00824832" w14:paraId="6D2B9497" w14:textId="77777777" w:rsidTr="002D139C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3A5F5A92" w14:textId="77777777" w:rsidR="00D522C7" w:rsidRDefault="00D522C7" w:rsidP="00D5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749">
              <w:rPr>
                <w:rFonts w:ascii="Angsana New" w:hAnsi="Angsana New"/>
                <w:sz w:val="28"/>
                <w:szCs w:val="28"/>
                <w:cs/>
              </w:rPr>
              <w:t>ตราสารทุนที่จัดประเภทและวัดมูลค่าด้วย</w:t>
            </w:r>
          </w:p>
          <w:p w14:paraId="417A63E4" w14:textId="79A10882" w:rsidR="00D522C7" w:rsidRPr="00107749" w:rsidRDefault="00D522C7" w:rsidP="00D5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107749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107749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6F24E" w14:textId="609D1772" w:rsidR="00D522C7" w:rsidRPr="00824832" w:rsidRDefault="00D522C7" w:rsidP="00D522C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8,375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9A50F6" w14:textId="77777777" w:rsidR="00D522C7" w:rsidRPr="00824832" w:rsidRDefault="00D522C7" w:rsidP="00D522C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20B0CD" w14:textId="12FFA157" w:rsidR="00D522C7" w:rsidRPr="00824832" w:rsidRDefault="00D522C7" w:rsidP="00D522C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(1,488)</w:t>
            </w:r>
          </w:p>
        </w:tc>
      </w:tr>
      <w:tr w:rsidR="00D522C7" w:rsidRPr="00824832" w14:paraId="40AE86DB" w14:textId="77777777" w:rsidTr="002D139C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17CF4376" w14:textId="1EC34350" w:rsidR="00D522C7" w:rsidRPr="00107749" w:rsidRDefault="00D522C7" w:rsidP="00D5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55BB227" w14:textId="05996767" w:rsidR="00D522C7" w:rsidRDefault="00D522C7" w:rsidP="00D522C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CE430F" w14:textId="77777777" w:rsidR="00D522C7" w:rsidRPr="00824832" w:rsidRDefault="00D522C7" w:rsidP="00D522C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EF5576" w14:textId="128E321B" w:rsidR="00D522C7" w:rsidRDefault="00D522C7" w:rsidP="00D522C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1,408</w:t>
            </w:r>
          </w:p>
        </w:tc>
      </w:tr>
      <w:tr w:rsidR="00D522C7" w:rsidRPr="005067F3" w14:paraId="4CC6BEA5" w14:textId="77777777" w:rsidTr="002D139C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3BF0692E" w14:textId="77777777" w:rsidR="00D522C7" w:rsidRPr="00824832" w:rsidRDefault="00D522C7" w:rsidP="00D5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FFDB29" w14:textId="69209EFA" w:rsidR="00D522C7" w:rsidRPr="00824832" w:rsidRDefault="00D522C7" w:rsidP="00D522C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11,124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877861" w14:textId="77777777" w:rsidR="00D522C7" w:rsidRPr="00824832" w:rsidRDefault="00D522C7" w:rsidP="00D522C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bottom w:val="double" w:sz="4" w:space="0" w:color="auto"/>
              <w:right w:val="nil"/>
            </w:tcBorders>
          </w:tcPr>
          <w:p w14:paraId="6221FBD3" w14:textId="7F02A996" w:rsidR="00D522C7" w:rsidRPr="00721BDB" w:rsidRDefault="00D522C7" w:rsidP="00D522C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22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(80)</w:t>
            </w:r>
          </w:p>
        </w:tc>
      </w:tr>
    </w:tbl>
    <w:bookmarkEnd w:id="14"/>
    <w:p w14:paraId="678610B9" w14:textId="4D6D2387" w:rsidR="005B2CEF" w:rsidRPr="006D59F5" w:rsidRDefault="005B2CEF" w:rsidP="00F56DD7">
      <w:pPr>
        <w:pStyle w:val="FSNoteNumbered"/>
        <w:numPr>
          <w:ilvl w:val="0"/>
          <w:numId w:val="17"/>
        </w:numPr>
        <w:spacing w:before="120" w:after="120"/>
        <w:ind w:left="547" w:hanging="547"/>
        <w:rPr>
          <w:b/>
          <w:bCs/>
          <w:u w:val="none"/>
          <w:cs/>
        </w:rPr>
      </w:pPr>
      <w:r w:rsidRPr="006D59F5">
        <w:rPr>
          <w:b/>
          <w:bCs/>
          <w:u w:val="none"/>
          <w:cs/>
        </w:rPr>
        <w:t>ค่าใช้จ่ายในการดำเนินงาน</w:t>
      </w:r>
    </w:p>
    <w:p w14:paraId="1D3C6F30" w14:textId="3E18B17C" w:rsidR="005B2CEF" w:rsidRPr="00824832" w:rsidRDefault="005B2CEF" w:rsidP="005B2CE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4832">
        <w:rPr>
          <w:rFonts w:ascii="Angsana New" w:hAnsi="Angsana New"/>
          <w:sz w:val="28"/>
          <w:szCs w:val="28"/>
          <w:cs/>
        </w:rPr>
        <w:t>ค่าใช้จ่ายในการดำเนินงานที่สำคัญสำหรับ</w:t>
      </w:r>
      <w:r w:rsidRPr="000770A4">
        <w:rPr>
          <w:rFonts w:ascii="Angsana New" w:hAnsi="Angsana New"/>
          <w:sz w:val="28"/>
          <w:szCs w:val="28"/>
          <w:cs/>
        </w:rPr>
        <w:t>งวด</w:t>
      </w:r>
      <w:r w:rsidR="00932C8A" w:rsidRPr="00E57AF8">
        <w:rPr>
          <w:rFonts w:ascii="Angsana New" w:hAnsi="Angsana New"/>
          <w:sz w:val="28"/>
          <w:szCs w:val="28"/>
          <w:cs/>
        </w:rPr>
        <w:t xml:space="preserve">สามเดือนและหกเดือนสิ้นสุดวันที่ </w:t>
      </w:r>
      <w:r w:rsidR="00932C8A" w:rsidRPr="00E57AF8">
        <w:rPr>
          <w:rFonts w:ascii="Angsana New" w:hAnsi="Angsana New"/>
          <w:sz w:val="28"/>
          <w:szCs w:val="28"/>
        </w:rPr>
        <w:t>30</w:t>
      </w:r>
      <w:r w:rsidR="00932C8A" w:rsidRPr="00E57AF8">
        <w:rPr>
          <w:rFonts w:ascii="Angsana New" w:hAnsi="Angsana New"/>
          <w:sz w:val="28"/>
          <w:szCs w:val="28"/>
          <w:cs/>
        </w:rPr>
        <w:t xml:space="preserve"> มิถุนายน</w:t>
      </w:r>
      <w:r w:rsidRPr="000770A4">
        <w:rPr>
          <w:rFonts w:ascii="Angsana New" w:hAnsi="Angsana New"/>
          <w:sz w:val="28"/>
          <w:szCs w:val="28"/>
          <w:cs/>
        </w:rPr>
        <w:t xml:space="preserve"> </w:t>
      </w:r>
      <w:r w:rsidRPr="000770A4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 w:hint="cs"/>
          <w:sz w:val="28"/>
          <w:szCs w:val="28"/>
          <w:cs/>
        </w:rPr>
        <w:t>3</w:t>
      </w:r>
      <w:r w:rsidRPr="000770A4">
        <w:rPr>
          <w:rFonts w:ascii="Angsana New" w:hAnsi="Angsana New"/>
          <w:sz w:val="28"/>
          <w:szCs w:val="28"/>
        </w:rPr>
        <w:t xml:space="preserve"> </w:t>
      </w:r>
      <w:r w:rsidRPr="000770A4">
        <w:rPr>
          <w:rFonts w:ascii="Angsana New" w:hAnsi="Angsana New"/>
          <w:sz w:val="28"/>
          <w:szCs w:val="28"/>
          <w:cs/>
        </w:rPr>
        <w:t>และ</w:t>
      </w:r>
      <w:r w:rsidRPr="000770A4">
        <w:rPr>
          <w:rFonts w:ascii="Angsana New" w:hAnsi="Angsana New"/>
          <w:sz w:val="28"/>
          <w:szCs w:val="28"/>
        </w:rPr>
        <w:t xml:space="preserve"> 256</w:t>
      </w:r>
      <w:r w:rsidR="003B2DFD">
        <w:rPr>
          <w:rFonts w:ascii="Angsana New" w:hAnsi="Angsana New"/>
          <w:sz w:val="28"/>
          <w:szCs w:val="28"/>
        </w:rPr>
        <w:t>2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824832">
        <w:rPr>
          <w:rFonts w:ascii="Angsana New" w:hAnsi="Angsana New" w:hint="cs"/>
          <w:sz w:val="28"/>
          <w:szCs w:val="28"/>
          <w:cs/>
        </w:rPr>
        <w:t>มี</w:t>
      </w:r>
      <w:r w:rsidRPr="00824832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0"/>
        <w:gridCol w:w="1170"/>
        <w:gridCol w:w="270"/>
        <w:gridCol w:w="1170"/>
        <w:gridCol w:w="270"/>
        <w:gridCol w:w="1170"/>
        <w:gridCol w:w="270"/>
        <w:gridCol w:w="1170"/>
      </w:tblGrid>
      <w:tr w:rsidR="00932C8A" w:rsidRPr="00824832" w14:paraId="03C34947" w14:textId="77777777" w:rsidTr="00E435A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2824015" w14:textId="77777777" w:rsidR="00932C8A" w:rsidRPr="00824832" w:rsidRDefault="00932C8A" w:rsidP="008C3C0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EEB4BAE" w14:textId="77777777" w:rsidR="00932C8A" w:rsidRPr="00824832" w:rsidRDefault="00932C8A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932C8A" w:rsidRPr="00824832" w14:paraId="1E36137F" w14:textId="77777777" w:rsidTr="00E435A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5DECDF4" w14:textId="77777777" w:rsidR="00932C8A" w:rsidRPr="00824832" w:rsidRDefault="00932C8A" w:rsidP="00932C8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91D463" w14:textId="77777777" w:rsidR="00932C8A" w:rsidRPr="003C5177" w:rsidRDefault="00932C8A" w:rsidP="00932C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สำหรับงวดสาม</w:t>
            </w:r>
            <w:r w:rsidRPr="003C5177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เดือน</w:t>
            </w:r>
          </w:p>
          <w:p w14:paraId="128F7A2B" w14:textId="508D8F17" w:rsidR="00932C8A" w:rsidRPr="00824832" w:rsidRDefault="00932C8A" w:rsidP="00932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3C5177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4E8051" w14:textId="77777777" w:rsidR="00932C8A" w:rsidRPr="00824832" w:rsidRDefault="00932C8A" w:rsidP="00932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61B736E0" w14:textId="77777777" w:rsidR="00932C8A" w:rsidRDefault="00932C8A" w:rsidP="00932C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สำหรับงวดหกเดือน</w:t>
            </w:r>
          </w:p>
          <w:p w14:paraId="4906A007" w14:textId="4CC12131" w:rsidR="00932C8A" w:rsidRPr="00824832" w:rsidRDefault="00932C8A" w:rsidP="00932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</w:tr>
      <w:tr w:rsidR="00932C8A" w:rsidRPr="00824832" w14:paraId="4A150216" w14:textId="77777777" w:rsidTr="00FC0493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FBBD69C" w14:textId="77777777" w:rsidR="00932C8A" w:rsidRPr="00824832" w:rsidRDefault="00932C8A" w:rsidP="00932C8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44251AAE" w14:textId="4011832F" w:rsidR="00932C8A" w:rsidRPr="00824832" w:rsidRDefault="00932C8A" w:rsidP="00932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7D504A" w14:textId="77777777" w:rsidR="00932C8A" w:rsidRPr="00824832" w:rsidRDefault="00932C8A" w:rsidP="00932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7E00E0" w14:textId="5CD85BC4" w:rsidR="00932C8A" w:rsidRPr="00824832" w:rsidRDefault="00932C8A" w:rsidP="00932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F44A9E" w14:textId="77777777" w:rsidR="00932C8A" w:rsidRPr="00824832" w:rsidRDefault="00932C8A" w:rsidP="00932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0ADF86EA" w14:textId="0ACE3766" w:rsidR="00932C8A" w:rsidRPr="00824832" w:rsidRDefault="00932C8A" w:rsidP="00932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47679F" w14:textId="77777777" w:rsidR="00932C8A" w:rsidRPr="00824832" w:rsidRDefault="00932C8A" w:rsidP="00932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5F0379" w14:textId="242FFBF4" w:rsidR="00932C8A" w:rsidRDefault="00932C8A" w:rsidP="00932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2</w:t>
            </w:r>
          </w:p>
        </w:tc>
      </w:tr>
      <w:tr w:rsidR="00D522C7" w:rsidRPr="00824832" w14:paraId="5FE1F092" w14:textId="77777777" w:rsidTr="002D139C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B96B8A5" w14:textId="77777777" w:rsidR="00D522C7" w:rsidRPr="00824832" w:rsidRDefault="00D522C7" w:rsidP="00D5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ค่าใช้จ่ายพนักงาน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364CB0" w14:textId="7C17D7A1" w:rsidR="00D522C7" w:rsidRPr="00824832" w:rsidRDefault="00D522C7" w:rsidP="00D522C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21,119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28BF00" w14:textId="77777777" w:rsidR="00D522C7" w:rsidRPr="00824832" w:rsidRDefault="00D522C7" w:rsidP="00D522C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342C48" w14:textId="334E3062" w:rsidR="00D522C7" w:rsidRPr="00824832" w:rsidRDefault="00D522C7" w:rsidP="00D522C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24,292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93A0BF" w14:textId="77777777" w:rsidR="00D522C7" w:rsidRPr="00824832" w:rsidRDefault="00D522C7" w:rsidP="00D522C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28A8A05" w14:textId="0E86B34C" w:rsidR="00D522C7" w:rsidRPr="00824832" w:rsidRDefault="00D522C7" w:rsidP="00D522C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42,500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DD91FE" w14:textId="77777777" w:rsidR="00D522C7" w:rsidRPr="00824832" w:rsidRDefault="00D522C7" w:rsidP="00D522C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36B59C" w14:textId="4B8C295F" w:rsidR="00D522C7" w:rsidRPr="00824832" w:rsidRDefault="00D522C7" w:rsidP="00D522C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612"/>
                <w:tab w:val="right" w:pos="1224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43,821</w:t>
            </w:r>
          </w:p>
        </w:tc>
      </w:tr>
      <w:tr w:rsidR="00D522C7" w:rsidRPr="00824832" w14:paraId="50670E62" w14:textId="77777777" w:rsidTr="00FC0493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9D6F524" w14:textId="77777777" w:rsidR="00D522C7" w:rsidRPr="00824832" w:rsidRDefault="00D522C7" w:rsidP="00D5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ค่าใช้จ่ายเกี่ยวกับอาคารสถานที่และอุปกรณ์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68759B1" w14:textId="39B82836" w:rsidR="00D522C7" w:rsidRPr="00824832" w:rsidRDefault="00D522C7" w:rsidP="00D522C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8,361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88BFA1" w14:textId="77777777" w:rsidR="00D522C7" w:rsidRPr="00824832" w:rsidRDefault="00D522C7" w:rsidP="00D522C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2C65A6" w14:textId="59A2E12A" w:rsidR="00D522C7" w:rsidRPr="00824832" w:rsidRDefault="00D522C7" w:rsidP="00D522C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6,900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4442D4" w14:textId="77777777" w:rsidR="00D522C7" w:rsidRPr="00824832" w:rsidRDefault="00D522C7" w:rsidP="00D522C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5C4C1B2" w14:textId="60992ECB" w:rsidR="00D522C7" w:rsidRPr="00824832" w:rsidRDefault="00D522C7" w:rsidP="00D522C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15,503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4774BF" w14:textId="77777777" w:rsidR="00D522C7" w:rsidRPr="00824832" w:rsidRDefault="00D522C7" w:rsidP="00D522C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6AE3D" w14:textId="5B1BEE76" w:rsidR="00D522C7" w:rsidRPr="00824832" w:rsidRDefault="00D522C7" w:rsidP="00D522C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11,085</w:t>
            </w:r>
          </w:p>
        </w:tc>
      </w:tr>
      <w:tr w:rsidR="00D522C7" w:rsidRPr="00824832" w14:paraId="29009964" w14:textId="77777777" w:rsidTr="00FC0493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C9FB699" w14:textId="77777777" w:rsidR="00D522C7" w:rsidRPr="00824832" w:rsidRDefault="00D522C7" w:rsidP="00D522C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ค่าภาษีอากร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2CBBC3" w14:textId="68EB68AC" w:rsidR="00D522C7" w:rsidRPr="00824832" w:rsidRDefault="00D522C7" w:rsidP="00D522C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2BF9CF" w14:textId="77777777" w:rsidR="00D522C7" w:rsidRPr="00824832" w:rsidRDefault="00D522C7" w:rsidP="00D522C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B6F76" w14:textId="58A4DF9F" w:rsidR="00D522C7" w:rsidRPr="00824832" w:rsidRDefault="00D522C7" w:rsidP="00D522C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8FE60B" w14:textId="77777777" w:rsidR="00D522C7" w:rsidRPr="00824832" w:rsidRDefault="00D522C7" w:rsidP="00D522C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9792E95" w14:textId="6FA506D2" w:rsidR="00D522C7" w:rsidRPr="00824832" w:rsidRDefault="00D522C7" w:rsidP="00D522C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FCC3E7" w14:textId="77777777" w:rsidR="00D522C7" w:rsidRPr="00824832" w:rsidRDefault="00D522C7" w:rsidP="00D522C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42A1D" w14:textId="5998139C" w:rsidR="00D522C7" w:rsidRPr="00824832" w:rsidRDefault="00D522C7" w:rsidP="00D522C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127</w:t>
            </w:r>
          </w:p>
        </w:tc>
      </w:tr>
      <w:tr w:rsidR="00D522C7" w:rsidRPr="00824832" w14:paraId="52B4BA67" w14:textId="77777777" w:rsidTr="00FC0493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70958AA" w14:textId="77777777" w:rsidR="00D522C7" w:rsidRPr="00824832" w:rsidRDefault="00D522C7" w:rsidP="00D522C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C9B223C" w14:textId="2A1B6C25" w:rsidR="00D522C7" w:rsidRPr="00824832" w:rsidRDefault="00D522C7" w:rsidP="00D522C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7D45A4" w14:textId="77777777" w:rsidR="00D522C7" w:rsidRPr="00824832" w:rsidRDefault="00D522C7" w:rsidP="00D522C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5895B" w14:textId="4823CF05" w:rsidR="00D522C7" w:rsidRPr="00824832" w:rsidRDefault="00D522C7" w:rsidP="00D522C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7,438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D34DA9" w14:textId="77777777" w:rsidR="00D522C7" w:rsidRPr="00824832" w:rsidRDefault="00D522C7" w:rsidP="00D522C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35731ED" w14:textId="2903A7C4" w:rsidR="00D522C7" w:rsidRPr="00824832" w:rsidRDefault="00D522C7" w:rsidP="00D522C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31,590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23094B" w14:textId="77777777" w:rsidR="00D522C7" w:rsidRPr="00824832" w:rsidRDefault="00D522C7" w:rsidP="00D522C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864EE" w14:textId="3A353358" w:rsidR="00D522C7" w:rsidRPr="00824832" w:rsidRDefault="00D522C7" w:rsidP="00D522C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29,046</w:t>
            </w:r>
          </w:p>
        </w:tc>
      </w:tr>
      <w:tr w:rsidR="00D522C7" w:rsidRPr="00824832" w14:paraId="3E0C77D6" w14:textId="77777777" w:rsidTr="002D139C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A5FE73E" w14:textId="77777777" w:rsidR="00D522C7" w:rsidRPr="00824832" w:rsidRDefault="00D522C7" w:rsidP="00D522C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ค่าใช้จ่ายในการดำเนินงานอื่น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372FF5" w14:textId="7910A33A" w:rsidR="00D522C7" w:rsidRPr="00824832" w:rsidRDefault="00D522C7" w:rsidP="00D522C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42,381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379C59" w14:textId="77777777" w:rsidR="00D522C7" w:rsidRPr="00824832" w:rsidRDefault="00D522C7" w:rsidP="00D522C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75F412" w14:textId="20C9E11D" w:rsidR="00D522C7" w:rsidRPr="00824832" w:rsidRDefault="00D522C7" w:rsidP="00D522C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23,051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214C8D" w14:textId="77777777" w:rsidR="00D522C7" w:rsidRPr="00824832" w:rsidRDefault="00D522C7" w:rsidP="00D522C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829A5C" w14:textId="0C47DF40" w:rsidR="00D522C7" w:rsidRPr="00824832" w:rsidRDefault="00D522C7" w:rsidP="00D522C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54,017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688CCB" w14:textId="77777777" w:rsidR="00D522C7" w:rsidRPr="00824832" w:rsidRDefault="00D522C7" w:rsidP="00D522C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EE2BA1" w14:textId="25FF917C" w:rsidR="00D522C7" w:rsidRPr="00824832" w:rsidRDefault="00D522C7" w:rsidP="00D522C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27,613</w:t>
            </w:r>
          </w:p>
        </w:tc>
      </w:tr>
      <w:tr w:rsidR="00D522C7" w:rsidRPr="005067F3" w14:paraId="28D8896F" w14:textId="77777777" w:rsidTr="00FC0493">
        <w:trPr>
          <w:trHeight w:val="38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F5E16FE" w14:textId="77777777" w:rsidR="00D522C7" w:rsidRPr="00824832" w:rsidRDefault="00D522C7" w:rsidP="00D5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A50EB3" w14:textId="0E52D578" w:rsidR="00D522C7" w:rsidRPr="00824832" w:rsidRDefault="00D522C7" w:rsidP="00D522C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72,327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31CFC0" w14:textId="77777777" w:rsidR="00D522C7" w:rsidRPr="00824832" w:rsidRDefault="00D522C7" w:rsidP="00D522C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FBFA13" w14:textId="7BCDD765" w:rsidR="00D522C7" w:rsidRPr="00824832" w:rsidRDefault="00D522C7" w:rsidP="00D522C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61,779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B59887" w14:textId="77777777" w:rsidR="00D522C7" w:rsidRPr="00824832" w:rsidRDefault="00D522C7" w:rsidP="00D522C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A91CA1" w14:textId="3C4C53F2" w:rsidR="00D522C7" w:rsidRPr="00824832" w:rsidRDefault="00D522C7" w:rsidP="00D522C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143,775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BC1F0F" w14:textId="77777777" w:rsidR="00D522C7" w:rsidRPr="00824832" w:rsidRDefault="00D522C7" w:rsidP="00D522C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B0062BC" w14:textId="587D05B5" w:rsidR="00D522C7" w:rsidRPr="00721BDB" w:rsidRDefault="00D522C7" w:rsidP="00D522C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111,692</w:t>
            </w:r>
          </w:p>
        </w:tc>
      </w:tr>
    </w:tbl>
    <w:p w14:paraId="5AA41B90" w14:textId="77777777" w:rsidR="00932C8A" w:rsidRDefault="00932C8A" w:rsidP="00932C8A">
      <w:pPr>
        <w:pStyle w:val="FSNoteNumbered"/>
        <w:numPr>
          <w:ilvl w:val="0"/>
          <w:numId w:val="0"/>
        </w:numPr>
        <w:spacing w:before="120" w:after="120"/>
        <w:rPr>
          <w:b/>
          <w:bCs/>
          <w:u w:val="none"/>
          <w:cs/>
        </w:rPr>
      </w:pPr>
    </w:p>
    <w:p w14:paraId="64C246BE" w14:textId="77777777" w:rsidR="00932C8A" w:rsidRDefault="00932C8A" w:rsidP="00932C8A">
      <w:pPr>
        <w:rPr>
          <w:rFonts w:cs="Arial"/>
          <w:cs/>
          <w:lang w:val="th-TH"/>
        </w:rPr>
      </w:pPr>
    </w:p>
    <w:p w14:paraId="0C20C24A" w14:textId="77777777" w:rsidR="00932C8A" w:rsidRDefault="00932C8A" w:rsidP="00932C8A">
      <w:pPr>
        <w:rPr>
          <w:rFonts w:cs="Arial"/>
          <w:cs/>
          <w:lang w:val="th-TH"/>
        </w:rPr>
      </w:pPr>
    </w:p>
    <w:p w14:paraId="5FCA4D80" w14:textId="77777777" w:rsidR="00932C8A" w:rsidRDefault="00932C8A" w:rsidP="00932C8A">
      <w:pPr>
        <w:rPr>
          <w:rFonts w:cs="Arial"/>
          <w:cs/>
          <w:lang w:val="th-TH"/>
        </w:rPr>
      </w:pPr>
    </w:p>
    <w:p w14:paraId="6F0BFF50" w14:textId="77777777" w:rsidR="00932C8A" w:rsidRDefault="00932C8A" w:rsidP="00932C8A">
      <w:pPr>
        <w:rPr>
          <w:rFonts w:cs="Arial"/>
          <w:cs/>
          <w:lang w:val="th-TH"/>
        </w:rPr>
      </w:pPr>
    </w:p>
    <w:p w14:paraId="3A4E9BC5" w14:textId="77777777" w:rsidR="00932C8A" w:rsidRDefault="00932C8A" w:rsidP="00932C8A">
      <w:pPr>
        <w:rPr>
          <w:rFonts w:cs="Arial"/>
          <w:cs/>
          <w:lang w:val="th-TH"/>
        </w:rPr>
      </w:pPr>
    </w:p>
    <w:p w14:paraId="74BAAA35" w14:textId="77777777" w:rsidR="00932C8A" w:rsidRDefault="00932C8A" w:rsidP="00932C8A">
      <w:pPr>
        <w:rPr>
          <w:rFonts w:cs="Arial"/>
          <w:cs/>
          <w:lang w:val="th-TH"/>
        </w:rPr>
      </w:pPr>
    </w:p>
    <w:p w14:paraId="3820A4B2" w14:textId="77777777" w:rsidR="00932C8A" w:rsidRDefault="00932C8A" w:rsidP="00932C8A">
      <w:pPr>
        <w:rPr>
          <w:rFonts w:cs="Arial"/>
          <w:cs/>
          <w:lang w:val="th-TH"/>
        </w:rPr>
      </w:pPr>
    </w:p>
    <w:p w14:paraId="575B1ACD" w14:textId="77777777" w:rsidR="00932C8A" w:rsidRDefault="00932C8A" w:rsidP="00932C8A">
      <w:pPr>
        <w:rPr>
          <w:rFonts w:cs="Arial"/>
          <w:cs/>
          <w:lang w:val="th-TH"/>
        </w:rPr>
      </w:pPr>
    </w:p>
    <w:p w14:paraId="5D201804" w14:textId="77777777" w:rsidR="00932C8A" w:rsidRDefault="00932C8A" w:rsidP="00932C8A">
      <w:pPr>
        <w:rPr>
          <w:rFonts w:cs="Arial"/>
          <w:cs/>
          <w:lang w:val="th-TH"/>
        </w:rPr>
      </w:pPr>
    </w:p>
    <w:p w14:paraId="334640B9" w14:textId="77777777" w:rsidR="00932C8A" w:rsidRDefault="00932C8A" w:rsidP="00932C8A">
      <w:pPr>
        <w:rPr>
          <w:rFonts w:cs="Arial"/>
          <w:cs/>
          <w:lang w:val="th-TH"/>
        </w:rPr>
      </w:pPr>
    </w:p>
    <w:p w14:paraId="292DC8EF" w14:textId="77777777" w:rsidR="00932C8A" w:rsidRDefault="00932C8A" w:rsidP="00932C8A">
      <w:pPr>
        <w:rPr>
          <w:rFonts w:cs="Arial"/>
          <w:cs/>
          <w:lang w:val="th-TH"/>
        </w:rPr>
      </w:pPr>
    </w:p>
    <w:p w14:paraId="5C82367D" w14:textId="77777777" w:rsidR="00932C8A" w:rsidRDefault="00932C8A" w:rsidP="00932C8A">
      <w:pPr>
        <w:rPr>
          <w:rFonts w:cs="Arial"/>
          <w:cs/>
          <w:lang w:val="th-TH"/>
        </w:rPr>
      </w:pPr>
    </w:p>
    <w:p w14:paraId="0A71460F" w14:textId="77777777" w:rsidR="00932C8A" w:rsidRDefault="00932C8A" w:rsidP="00932C8A">
      <w:pPr>
        <w:rPr>
          <w:rFonts w:cs="Arial"/>
          <w:cs/>
          <w:lang w:val="th-TH"/>
        </w:rPr>
      </w:pPr>
    </w:p>
    <w:p w14:paraId="36996F76" w14:textId="77777777" w:rsidR="00932C8A" w:rsidRPr="00932C8A" w:rsidRDefault="00932C8A" w:rsidP="00932C8A">
      <w:pPr>
        <w:rPr>
          <w:cs/>
          <w:lang w:val="th-TH"/>
        </w:rPr>
      </w:pPr>
    </w:p>
    <w:p w14:paraId="21F3496F" w14:textId="7EDDA69B" w:rsidR="00E96B61" w:rsidRPr="005E6253" w:rsidRDefault="00E1687A" w:rsidP="00F56DD7">
      <w:pPr>
        <w:pStyle w:val="FSNoteNumbered"/>
        <w:numPr>
          <w:ilvl w:val="0"/>
          <w:numId w:val="17"/>
        </w:numPr>
        <w:spacing w:before="120" w:after="120"/>
        <w:ind w:left="547" w:hanging="547"/>
        <w:rPr>
          <w:b/>
          <w:bCs/>
          <w:u w:val="none"/>
          <w:cs/>
        </w:rPr>
      </w:pPr>
      <w:r>
        <w:rPr>
          <w:rFonts w:hint="cs"/>
          <w:b/>
          <w:bCs/>
          <w:u w:val="none"/>
          <w:cs/>
        </w:rPr>
        <w:lastRenderedPageBreak/>
        <w:t>กำไร (</w:t>
      </w:r>
      <w:r w:rsidR="00E96B61" w:rsidRPr="005E6253">
        <w:rPr>
          <w:rFonts w:hint="cs"/>
          <w:b/>
          <w:bCs/>
          <w:u w:val="none"/>
          <w:cs/>
        </w:rPr>
        <w:t>ข</w:t>
      </w:r>
      <w:r w:rsidR="00E96B61" w:rsidRPr="005E6253">
        <w:rPr>
          <w:b/>
          <w:bCs/>
          <w:u w:val="none"/>
          <w:cs/>
        </w:rPr>
        <w:t>าดทุน</w:t>
      </w:r>
      <w:r>
        <w:rPr>
          <w:rFonts w:hint="cs"/>
          <w:b/>
          <w:bCs/>
          <w:u w:val="none"/>
          <w:cs/>
        </w:rPr>
        <w:t xml:space="preserve">) </w:t>
      </w:r>
      <w:r w:rsidR="00E96B61" w:rsidRPr="005E6253">
        <w:rPr>
          <w:b/>
          <w:bCs/>
          <w:u w:val="none"/>
          <w:cs/>
        </w:rPr>
        <w:t>ต่อหุ้น</w:t>
      </w:r>
    </w:p>
    <w:p w14:paraId="0D54D9FB" w14:textId="70FC6106" w:rsidR="00E96B61" w:rsidRPr="00824832" w:rsidRDefault="00E1687A" w:rsidP="0050537D">
      <w:pPr>
        <w:tabs>
          <w:tab w:val="clear" w:pos="227"/>
          <w:tab w:val="clear" w:pos="454"/>
          <w:tab w:val="clear" w:pos="680"/>
          <w:tab w:val="left" w:pos="630"/>
        </w:tabs>
        <w:spacing w:before="120"/>
        <w:ind w:left="547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</w:pPr>
      <w:r>
        <w:rPr>
          <w:rFonts w:ascii="Angsana New" w:hAnsi="Angsana New" w:hint="cs"/>
          <w:b/>
          <w:bCs/>
          <w:i/>
          <w:iCs/>
          <w:sz w:val="28"/>
          <w:szCs w:val="28"/>
          <w:cs/>
        </w:rPr>
        <w:t>กำไร (</w:t>
      </w:r>
      <w:r w:rsidR="00E96B61" w:rsidRPr="00824832">
        <w:rPr>
          <w:rFonts w:ascii="Angsana New" w:hAnsi="Angsana New"/>
          <w:b/>
          <w:bCs/>
          <w:i/>
          <w:iCs/>
          <w:sz w:val="28"/>
          <w:szCs w:val="28"/>
          <w:cs/>
        </w:rPr>
        <w:t>ขาดทุน</w:t>
      </w:r>
      <w:r>
        <w:rPr>
          <w:rFonts w:ascii="Angsana New" w:hAnsi="Angsana New" w:hint="cs"/>
          <w:b/>
          <w:bCs/>
          <w:i/>
          <w:iCs/>
          <w:sz w:val="28"/>
          <w:szCs w:val="28"/>
          <w:cs/>
        </w:rPr>
        <w:t xml:space="preserve">) </w:t>
      </w:r>
      <w:r w:rsidR="00E96B61" w:rsidRPr="00824832">
        <w:rPr>
          <w:rFonts w:ascii="Angsana New" w:hAnsi="Angsana New"/>
          <w:b/>
          <w:bCs/>
          <w:i/>
          <w:iCs/>
          <w:sz w:val="28"/>
          <w:szCs w:val="28"/>
          <w:cs/>
        </w:rPr>
        <w:t>ต่อหุ้นขั้นพื้นฐาน</w:t>
      </w:r>
    </w:p>
    <w:p w14:paraId="0B3B1D92" w14:textId="3A2E92CA" w:rsidR="00943803" w:rsidRPr="00E1687A" w:rsidRDefault="00E1687A" w:rsidP="0079009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7"/>
        <w:jc w:val="thaiDistribute"/>
        <w:textAlignment w:val="baseline"/>
        <w:rPr>
          <w:rFonts w:ascii="Angsana New" w:hAnsi="Angsana New"/>
          <w:spacing w:val="-4"/>
          <w:sz w:val="28"/>
          <w:szCs w:val="28"/>
        </w:rPr>
      </w:pPr>
      <w:r w:rsidRPr="00E1687A">
        <w:rPr>
          <w:rFonts w:ascii="Angsana New" w:hAnsi="Angsana New" w:hint="cs"/>
          <w:spacing w:val="-4"/>
          <w:sz w:val="28"/>
          <w:szCs w:val="28"/>
          <w:cs/>
        </w:rPr>
        <w:t>กำไร (</w:t>
      </w:r>
      <w:r w:rsidR="00E96B61" w:rsidRPr="00E1687A">
        <w:rPr>
          <w:rFonts w:ascii="Angsana New" w:hAnsi="Angsana New"/>
          <w:spacing w:val="-4"/>
          <w:sz w:val="28"/>
          <w:szCs w:val="28"/>
          <w:cs/>
        </w:rPr>
        <w:t>ขาดทุน</w:t>
      </w:r>
      <w:r w:rsidRPr="00E1687A">
        <w:rPr>
          <w:rFonts w:ascii="Angsana New" w:hAnsi="Angsana New" w:hint="cs"/>
          <w:spacing w:val="-4"/>
          <w:sz w:val="28"/>
          <w:szCs w:val="28"/>
          <w:cs/>
        </w:rPr>
        <w:t xml:space="preserve">) </w:t>
      </w:r>
      <w:r w:rsidR="00E96B61" w:rsidRPr="00E1687A">
        <w:rPr>
          <w:rFonts w:ascii="Angsana New" w:hAnsi="Angsana New"/>
          <w:spacing w:val="-4"/>
          <w:sz w:val="28"/>
          <w:szCs w:val="28"/>
          <w:cs/>
        </w:rPr>
        <w:t>ต่อหุ้นขั้นพื้นฐานคำนวณโดยหาร</w:t>
      </w:r>
      <w:r w:rsidR="009565EE">
        <w:rPr>
          <w:rFonts w:ascii="Angsana New" w:hAnsi="Angsana New" w:hint="cs"/>
          <w:spacing w:val="-4"/>
          <w:sz w:val="28"/>
          <w:szCs w:val="28"/>
          <w:cs/>
        </w:rPr>
        <w:t>กำไร (</w:t>
      </w:r>
      <w:r w:rsidR="00E96B61" w:rsidRPr="00E1687A">
        <w:rPr>
          <w:rFonts w:ascii="Angsana New" w:hAnsi="Angsana New"/>
          <w:spacing w:val="-4"/>
          <w:sz w:val="28"/>
          <w:szCs w:val="28"/>
          <w:cs/>
        </w:rPr>
        <w:t>ขาดทุน</w:t>
      </w:r>
      <w:r w:rsidR="009565EE">
        <w:rPr>
          <w:rFonts w:ascii="Angsana New" w:hAnsi="Angsana New" w:hint="cs"/>
          <w:spacing w:val="-4"/>
          <w:sz w:val="28"/>
          <w:szCs w:val="28"/>
          <w:cs/>
        </w:rPr>
        <w:t xml:space="preserve">) </w:t>
      </w:r>
      <w:r w:rsidR="00E96B61" w:rsidRPr="00E1687A">
        <w:rPr>
          <w:rFonts w:ascii="Angsana New" w:hAnsi="Angsana New"/>
          <w:spacing w:val="-4"/>
          <w:sz w:val="28"/>
          <w:szCs w:val="28"/>
          <w:cs/>
        </w:rPr>
        <w:t>สำหรับ</w:t>
      </w:r>
      <w:r w:rsidR="009E56A3" w:rsidRPr="00E1687A">
        <w:rPr>
          <w:rFonts w:ascii="Angsana New" w:hAnsi="Angsana New" w:hint="cs"/>
          <w:spacing w:val="-4"/>
          <w:sz w:val="28"/>
          <w:szCs w:val="28"/>
          <w:cs/>
        </w:rPr>
        <w:t>งวด</w:t>
      </w:r>
      <w:r w:rsidR="00E96B61" w:rsidRPr="00E1687A">
        <w:rPr>
          <w:rFonts w:ascii="Angsana New" w:hAnsi="Angsana New"/>
          <w:spacing w:val="-4"/>
          <w:sz w:val="28"/>
          <w:szCs w:val="28"/>
          <w:cs/>
        </w:rPr>
        <w:t>ด้วยจำนวนหุ้น</w:t>
      </w:r>
      <w:r w:rsidR="00FC0493">
        <w:rPr>
          <w:rFonts w:ascii="Angsana New" w:hAnsi="Angsana New" w:hint="cs"/>
          <w:spacing w:val="-4"/>
          <w:sz w:val="28"/>
          <w:szCs w:val="28"/>
          <w:cs/>
        </w:rPr>
        <w:t>สามัญ</w:t>
      </w:r>
      <w:r w:rsidR="00E96B61" w:rsidRPr="00E1687A">
        <w:rPr>
          <w:rFonts w:ascii="Angsana New" w:hAnsi="Angsana New"/>
          <w:spacing w:val="-4"/>
          <w:sz w:val="28"/>
          <w:szCs w:val="28"/>
          <w:cs/>
        </w:rPr>
        <w:t>ถัวเฉลี่ยถ่วงน้ำหนักที่ออกในระหว่าง</w:t>
      </w:r>
      <w:r w:rsidR="009E56A3" w:rsidRPr="00E1687A">
        <w:rPr>
          <w:rFonts w:ascii="Angsana New" w:hAnsi="Angsana New" w:hint="cs"/>
          <w:spacing w:val="-4"/>
          <w:sz w:val="28"/>
          <w:szCs w:val="28"/>
          <w:cs/>
        </w:rPr>
        <w:t>งวด</w:t>
      </w:r>
    </w:p>
    <w:p w14:paraId="75EA2408" w14:textId="3BEBA84B" w:rsidR="003F76D4" w:rsidRDefault="00943803" w:rsidP="0079009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4832">
        <w:rPr>
          <w:rFonts w:ascii="Angsana New" w:hAnsi="Angsana New"/>
          <w:sz w:val="28"/>
          <w:szCs w:val="28"/>
          <w:cs/>
        </w:rPr>
        <w:t>จำนวนหุ้นถัวเฉลี่ยถ่วงน้ำหนักขั้นพื้นฐาน</w:t>
      </w:r>
      <w:r w:rsidR="00D35383" w:rsidRPr="00824832">
        <w:rPr>
          <w:rFonts w:ascii="Angsana New" w:hAnsi="Angsana New"/>
          <w:sz w:val="28"/>
          <w:szCs w:val="28"/>
          <w:cs/>
        </w:rPr>
        <w:t>สำหรับ</w:t>
      </w:r>
      <w:r w:rsidR="002C0544" w:rsidRPr="00E4284A">
        <w:rPr>
          <w:rFonts w:ascii="Angsana New" w:hAnsi="Angsana New"/>
          <w:sz w:val="28"/>
          <w:szCs w:val="28"/>
          <w:cs/>
        </w:rPr>
        <w:t>งวด</w:t>
      </w:r>
      <w:r w:rsidR="00932C8A" w:rsidRPr="00E57AF8">
        <w:rPr>
          <w:rFonts w:ascii="Angsana New" w:hAnsi="Angsana New"/>
          <w:sz w:val="28"/>
          <w:szCs w:val="28"/>
          <w:cs/>
        </w:rPr>
        <w:t xml:space="preserve">สามเดือนและหกเดือนสิ้นสุดวันที่ </w:t>
      </w:r>
      <w:r w:rsidR="00932C8A" w:rsidRPr="00E57AF8">
        <w:rPr>
          <w:rFonts w:ascii="Angsana New" w:hAnsi="Angsana New"/>
          <w:sz w:val="28"/>
          <w:szCs w:val="28"/>
        </w:rPr>
        <w:t>30</w:t>
      </w:r>
      <w:r w:rsidR="00932C8A" w:rsidRPr="00E57AF8">
        <w:rPr>
          <w:rFonts w:ascii="Angsana New" w:hAnsi="Angsana New"/>
          <w:sz w:val="28"/>
          <w:szCs w:val="28"/>
          <w:cs/>
        </w:rPr>
        <w:t xml:space="preserve"> มิถุนายน</w:t>
      </w:r>
      <w:r w:rsidR="00932C8A">
        <w:rPr>
          <w:rFonts w:ascii="Angsana New" w:hAnsi="Angsana New"/>
          <w:sz w:val="28"/>
          <w:szCs w:val="28"/>
        </w:rPr>
        <w:t xml:space="preserve"> </w:t>
      </w:r>
      <w:r w:rsidR="002C0544" w:rsidRPr="00E4284A">
        <w:rPr>
          <w:rFonts w:ascii="Angsana New" w:hAnsi="Angsana New"/>
          <w:sz w:val="28"/>
          <w:szCs w:val="28"/>
        </w:rPr>
        <w:t>256</w:t>
      </w:r>
      <w:r w:rsidR="002C0544">
        <w:rPr>
          <w:rFonts w:ascii="Angsana New" w:hAnsi="Angsana New"/>
          <w:sz w:val="28"/>
          <w:szCs w:val="28"/>
        </w:rPr>
        <w:t>3</w:t>
      </w:r>
      <w:r w:rsidR="002C0544" w:rsidRPr="00E4284A">
        <w:rPr>
          <w:rFonts w:ascii="Angsana New" w:hAnsi="Angsana New"/>
          <w:sz w:val="28"/>
          <w:szCs w:val="28"/>
        </w:rPr>
        <w:t xml:space="preserve"> </w:t>
      </w:r>
      <w:r w:rsidR="002C0544" w:rsidRPr="00E4284A">
        <w:rPr>
          <w:rFonts w:ascii="Angsana New" w:hAnsi="Angsana New"/>
          <w:sz w:val="28"/>
          <w:szCs w:val="28"/>
          <w:cs/>
        </w:rPr>
        <w:t>และ</w:t>
      </w:r>
      <w:r w:rsidR="002C0544" w:rsidRPr="00E4284A">
        <w:rPr>
          <w:rFonts w:ascii="Angsana New" w:hAnsi="Angsana New"/>
          <w:sz w:val="28"/>
          <w:szCs w:val="28"/>
        </w:rPr>
        <w:t xml:space="preserve"> 256</w:t>
      </w:r>
      <w:r w:rsidR="002C0544">
        <w:rPr>
          <w:rFonts w:ascii="Angsana New" w:hAnsi="Angsana New"/>
          <w:sz w:val="28"/>
          <w:szCs w:val="28"/>
        </w:rPr>
        <w:t>2</w:t>
      </w:r>
      <w:r w:rsidR="002C0544" w:rsidRPr="00E4284A">
        <w:rPr>
          <w:rFonts w:ascii="Angsana New" w:hAnsi="Angsana New"/>
          <w:sz w:val="28"/>
          <w:szCs w:val="28"/>
          <w:cs/>
        </w:rPr>
        <w:t xml:space="preserve"> </w:t>
      </w:r>
      <w:r w:rsidR="00D35383" w:rsidRPr="00824832">
        <w:rPr>
          <w:rFonts w:ascii="Angsana New" w:hAnsi="Angsana New"/>
          <w:sz w:val="28"/>
          <w:szCs w:val="28"/>
          <w:cs/>
        </w:rPr>
        <w:t>คำนวณได้ดังนี้</w:t>
      </w:r>
    </w:p>
    <w:tbl>
      <w:tblPr>
        <w:tblW w:w="9078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960"/>
        <w:gridCol w:w="1080"/>
        <w:gridCol w:w="270"/>
        <w:gridCol w:w="1080"/>
        <w:gridCol w:w="270"/>
        <w:gridCol w:w="1080"/>
        <w:gridCol w:w="258"/>
        <w:gridCol w:w="1080"/>
      </w:tblGrid>
      <w:tr w:rsidR="00E1687A" w:rsidRPr="00824832" w14:paraId="2ECEE6D2" w14:textId="77777777" w:rsidTr="00E1687A">
        <w:tc>
          <w:tcPr>
            <w:tcW w:w="3960" w:type="dxa"/>
          </w:tcPr>
          <w:p w14:paraId="47647129" w14:textId="77777777" w:rsidR="00E1687A" w:rsidRPr="00824832" w:rsidRDefault="00E1687A" w:rsidP="0052118C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AEBC8B5" w14:textId="77777777" w:rsidR="00E1687A" w:rsidRPr="003C5177" w:rsidRDefault="00E1687A" w:rsidP="00E168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สำหรับงวดสาม</w:t>
            </w:r>
            <w:r w:rsidRPr="003C5177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เดือน</w:t>
            </w:r>
          </w:p>
          <w:p w14:paraId="6FDEEEE3" w14:textId="027F935C" w:rsidR="00E1687A" w:rsidRPr="00824832" w:rsidRDefault="00E1687A" w:rsidP="0052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3C5177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  <w:tc>
          <w:tcPr>
            <w:tcW w:w="270" w:type="dxa"/>
          </w:tcPr>
          <w:p w14:paraId="567F7ECA" w14:textId="77777777" w:rsidR="00E1687A" w:rsidRPr="00824832" w:rsidRDefault="00E1687A" w:rsidP="005211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177AFFA" w14:textId="77777777" w:rsidR="00E1687A" w:rsidRDefault="00E1687A" w:rsidP="00E168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สำหรับงวดหกเดือน</w:t>
            </w:r>
          </w:p>
          <w:p w14:paraId="4F634806" w14:textId="37A6B548" w:rsidR="00E1687A" w:rsidRPr="00824832" w:rsidRDefault="00E1687A" w:rsidP="00E1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</w:tr>
      <w:tr w:rsidR="00E1687A" w:rsidRPr="00824832" w14:paraId="2206EA0F" w14:textId="77777777" w:rsidTr="00E1687A">
        <w:tc>
          <w:tcPr>
            <w:tcW w:w="3960" w:type="dxa"/>
          </w:tcPr>
          <w:p w14:paraId="35252447" w14:textId="77777777" w:rsidR="00E1687A" w:rsidRPr="00824832" w:rsidRDefault="00E1687A" w:rsidP="00E1687A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ED9081" w14:textId="19878D82" w:rsidR="00E1687A" w:rsidRPr="00824832" w:rsidRDefault="00E1687A" w:rsidP="00E1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0CDA776" w14:textId="77777777" w:rsidR="00E1687A" w:rsidRPr="00824832" w:rsidRDefault="00E1687A" w:rsidP="00E1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9E4AC9" w14:textId="004C8022" w:rsidR="00E1687A" w:rsidRPr="00824832" w:rsidRDefault="00E1687A" w:rsidP="00E1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7FA7D0AA" w14:textId="77777777" w:rsidR="00E1687A" w:rsidRPr="00824832" w:rsidRDefault="00E1687A" w:rsidP="00E168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63FD0D2E" w14:textId="3C0FE2A6" w:rsidR="00E1687A" w:rsidRPr="00824832" w:rsidRDefault="00E1687A" w:rsidP="00E1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58" w:type="dxa"/>
          </w:tcPr>
          <w:p w14:paraId="7DEF8EA0" w14:textId="77777777" w:rsidR="00E1687A" w:rsidRPr="00824832" w:rsidRDefault="00E1687A" w:rsidP="00E1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6A3F860F" w14:textId="4876C888" w:rsidR="00E1687A" w:rsidRPr="00824832" w:rsidRDefault="00E1687A" w:rsidP="00E1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E1687A" w:rsidRPr="00824832" w14:paraId="3E22CF83" w14:textId="77777777" w:rsidTr="00E1687A">
        <w:trPr>
          <w:trHeight w:hRule="exact" w:val="170"/>
        </w:trPr>
        <w:tc>
          <w:tcPr>
            <w:tcW w:w="3960" w:type="dxa"/>
          </w:tcPr>
          <w:p w14:paraId="5279DB8F" w14:textId="77777777" w:rsidR="00E1687A" w:rsidRPr="00824832" w:rsidRDefault="00E1687A" w:rsidP="00E1687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7E8CB8D" w14:textId="77777777" w:rsidR="00E1687A" w:rsidRPr="00824832" w:rsidRDefault="00E1687A" w:rsidP="00E1687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D5A875" w14:textId="77777777" w:rsidR="00E1687A" w:rsidRPr="00824832" w:rsidRDefault="00E1687A" w:rsidP="00E1687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7AC47E1" w14:textId="77777777" w:rsidR="00E1687A" w:rsidRPr="00824832" w:rsidRDefault="00E1687A" w:rsidP="00E1687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4E3F22" w14:textId="77777777" w:rsidR="00E1687A" w:rsidRPr="00824832" w:rsidRDefault="00E1687A" w:rsidP="00E1687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2FD8BE44" w14:textId="77777777" w:rsidR="00E1687A" w:rsidRPr="00824832" w:rsidRDefault="00E1687A" w:rsidP="00E1687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</w:tcPr>
          <w:p w14:paraId="2907F20C" w14:textId="77777777" w:rsidR="00E1687A" w:rsidRPr="00824832" w:rsidRDefault="00E1687A" w:rsidP="00E1687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0DD8ACE" w14:textId="77777777" w:rsidR="00E1687A" w:rsidRPr="00824832" w:rsidRDefault="00E1687A" w:rsidP="00E1687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522C7" w:rsidRPr="00824832" w14:paraId="443AD050" w14:textId="77777777" w:rsidTr="00D522C7">
        <w:tc>
          <w:tcPr>
            <w:tcW w:w="3960" w:type="dxa"/>
          </w:tcPr>
          <w:p w14:paraId="587FA3CA" w14:textId="666F9EE3" w:rsidR="00D522C7" w:rsidRPr="00824832" w:rsidRDefault="00D522C7" w:rsidP="00D522C7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 (ขาดทุน) สำหรับงวด (พันบาท)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3BB5600" w14:textId="006786E4" w:rsidR="00D522C7" w:rsidRPr="00824832" w:rsidRDefault="00D522C7" w:rsidP="00D5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22C7">
              <w:rPr>
                <w:rFonts w:asciiTheme="majorBidi" w:hAnsiTheme="majorBidi" w:cstheme="majorBidi"/>
                <w:sz w:val="28"/>
                <w:szCs w:val="28"/>
              </w:rPr>
              <w:t>(38,638)</w:t>
            </w:r>
          </w:p>
        </w:tc>
        <w:tc>
          <w:tcPr>
            <w:tcW w:w="270" w:type="dxa"/>
          </w:tcPr>
          <w:p w14:paraId="34DEFAC5" w14:textId="77777777" w:rsidR="00D522C7" w:rsidRPr="00824832" w:rsidRDefault="00D522C7" w:rsidP="00D522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94716F4" w14:textId="1FBD22CD" w:rsidR="00D522C7" w:rsidRPr="00824832" w:rsidRDefault="00D522C7" w:rsidP="00D5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54,097</w:t>
            </w:r>
          </w:p>
        </w:tc>
        <w:tc>
          <w:tcPr>
            <w:tcW w:w="270" w:type="dxa"/>
          </w:tcPr>
          <w:p w14:paraId="6748821A" w14:textId="77777777" w:rsidR="00D522C7" w:rsidRPr="00824832" w:rsidRDefault="00D522C7" w:rsidP="00D522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3B41C20" w14:textId="1BE3BECE" w:rsidR="00D522C7" w:rsidRPr="00824832" w:rsidRDefault="00D522C7" w:rsidP="00D5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(105,323)</w:t>
            </w:r>
          </w:p>
        </w:tc>
        <w:tc>
          <w:tcPr>
            <w:tcW w:w="258" w:type="dxa"/>
          </w:tcPr>
          <w:p w14:paraId="0FA7DB0F" w14:textId="77777777" w:rsidR="00D522C7" w:rsidRPr="00824832" w:rsidRDefault="00D522C7" w:rsidP="00D5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58B8359" w14:textId="35ECD037" w:rsidR="00D522C7" w:rsidRPr="00824832" w:rsidRDefault="00D522C7" w:rsidP="00D5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39,136</w:t>
            </w:r>
          </w:p>
        </w:tc>
      </w:tr>
      <w:tr w:rsidR="00D522C7" w:rsidRPr="00824832" w14:paraId="37B7273C" w14:textId="77777777" w:rsidTr="00D522C7">
        <w:tc>
          <w:tcPr>
            <w:tcW w:w="3960" w:type="dxa"/>
          </w:tcPr>
          <w:p w14:paraId="1F5664E1" w14:textId="77777777" w:rsidR="00D522C7" w:rsidRPr="008B3D12" w:rsidRDefault="00D522C7" w:rsidP="00D522C7">
            <w:pPr>
              <w:ind w:right="-43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068E115" w14:textId="77777777" w:rsidR="00D522C7" w:rsidRPr="008B3D12" w:rsidRDefault="00D522C7" w:rsidP="00D5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628FB832" w14:textId="77777777" w:rsidR="00D522C7" w:rsidRPr="008B3D12" w:rsidRDefault="00D522C7" w:rsidP="00D522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E9A40A3" w14:textId="77777777" w:rsidR="00D522C7" w:rsidRPr="008B3D12" w:rsidRDefault="00D522C7" w:rsidP="00D5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3EAE8B53" w14:textId="77777777" w:rsidR="00D522C7" w:rsidRPr="008B3D12" w:rsidRDefault="00D522C7" w:rsidP="00D522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923CE63" w14:textId="77777777" w:rsidR="00D522C7" w:rsidRPr="008B3D12" w:rsidRDefault="00D522C7" w:rsidP="00D5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8" w:type="dxa"/>
          </w:tcPr>
          <w:p w14:paraId="7DB180A1" w14:textId="77777777" w:rsidR="00D522C7" w:rsidRPr="008B3D12" w:rsidRDefault="00D522C7" w:rsidP="00D5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DA0AA6F" w14:textId="77777777" w:rsidR="00D522C7" w:rsidRPr="008B3D12" w:rsidRDefault="00D522C7" w:rsidP="00D5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522C7" w:rsidRPr="00824832" w14:paraId="781435B4" w14:textId="77777777" w:rsidTr="00D522C7">
        <w:tc>
          <w:tcPr>
            <w:tcW w:w="3960" w:type="dxa"/>
          </w:tcPr>
          <w:p w14:paraId="08690A82" w14:textId="2CE05BAA" w:rsidR="00D522C7" w:rsidRPr="00824832" w:rsidRDefault="00D522C7" w:rsidP="00D522C7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จำนวนหุ้นที่มีอยู่ ณ วันต้น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 (พันหุ้น)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4CB4F" w14:textId="1EAE8869" w:rsidR="00D522C7" w:rsidRPr="00824832" w:rsidRDefault="00D522C7" w:rsidP="00D5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1,902,914</w:t>
            </w:r>
          </w:p>
        </w:tc>
        <w:tc>
          <w:tcPr>
            <w:tcW w:w="270" w:type="dxa"/>
          </w:tcPr>
          <w:p w14:paraId="58B8645F" w14:textId="77777777" w:rsidR="00D522C7" w:rsidRPr="00824832" w:rsidRDefault="00D522C7" w:rsidP="00D522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4EF8613" w14:textId="707E0428" w:rsidR="00D522C7" w:rsidRPr="00824832" w:rsidRDefault="00D522C7" w:rsidP="00D5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687A">
              <w:rPr>
                <w:rFonts w:asciiTheme="majorBidi" w:hAnsiTheme="majorBidi" w:cstheme="majorBidi"/>
                <w:sz w:val="28"/>
                <w:szCs w:val="28"/>
              </w:rPr>
              <w:t>1,081,755</w:t>
            </w:r>
          </w:p>
        </w:tc>
        <w:tc>
          <w:tcPr>
            <w:tcW w:w="270" w:type="dxa"/>
          </w:tcPr>
          <w:p w14:paraId="63F76084" w14:textId="77777777" w:rsidR="00D522C7" w:rsidRPr="00824832" w:rsidRDefault="00D522C7" w:rsidP="00D522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E8B16" w14:textId="0B1BA9C6" w:rsidR="00D522C7" w:rsidRDefault="00D522C7" w:rsidP="00D5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1,902,914</w:t>
            </w:r>
          </w:p>
        </w:tc>
        <w:tc>
          <w:tcPr>
            <w:tcW w:w="258" w:type="dxa"/>
          </w:tcPr>
          <w:p w14:paraId="0E6A8A63" w14:textId="77777777" w:rsidR="00D522C7" w:rsidRPr="00824832" w:rsidRDefault="00D522C7" w:rsidP="00D5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4B9EB4" w14:textId="46CB203E" w:rsidR="00D522C7" w:rsidRDefault="00D522C7" w:rsidP="00D5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687A">
              <w:rPr>
                <w:rFonts w:asciiTheme="majorBidi" w:hAnsiTheme="majorBidi" w:cstheme="majorBidi"/>
                <w:sz w:val="28"/>
                <w:szCs w:val="28"/>
              </w:rPr>
              <w:t>1,081,755</w:t>
            </w:r>
          </w:p>
        </w:tc>
      </w:tr>
      <w:tr w:rsidR="00D522C7" w:rsidRPr="00824832" w14:paraId="7BBC4C39" w14:textId="77777777" w:rsidTr="00D522C7">
        <w:trPr>
          <w:trHeight w:val="139"/>
        </w:trPr>
        <w:tc>
          <w:tcPr>
            <w:tcW w:w="3960" w:type="dxa"/>
          </w:tcPr>
          <w:p w14:paraId="69977E2C" w14:textId="77777777" w:rsidR="00D522C7" w:rsidRDefault="00D522C7" w:rsidP="00D522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ผลกระทบจากหุ้นสามัญที่ออกจำหน่ายใน</w:t>
            </w:r>
          </w:p>
          <w:p w14:paraId="7712C0F1" w14:textId="4AB64C3B" w:rsidR="00D522C7" w:rsidRDefault="00D522C7" w:rsidP="00D522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 (พันหุ้น)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F1016F" w14:textId="28B3E4BC" w:rsidR="00D522C7" w:rsidRDefault="00D522C7" w:rsidP="00D5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3E3BAA2" w14:textId="6B81E762" w:rsidR="00D522C7" w:rsidRPr="00824832" w:rsidRDefault="00D522C7" w:rsidP="00D522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7BBED4" w14:textId="79A0D418" w:rsidR="00D522C7" w:rsidRPr="00824832" w:rsidRDefault="00D522C7" w:rsidP="00D5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A5D442F" w14:textId="02856E43" w:rsidR="00D522C7" w:rsidRPr="00824832" w:rsidRDefault="00D522C7" w:rsidP="00D522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0D9A6A" w14:textId="3F4CC89A" w:rsidR="00D522C7" w:rsidRPr="00824832" w:rsidRDefault="00D522C7" w:rsidP="00D5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8" w:type="dxa"/>
          </w:tcPr>
          <w:p w14:paraId="4FE99818" w14:textId="77777777" w:rsidR="00D522C7" w:rsidRPr="00824832" w:rsidRDefault="00D522C7" w:rsidP="00D5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7CA46A" w14:textId="29F59A4D" w:rsidR="00D522C7" w:rsidRPr="00824832" w:rsidRDefault="00D522C7" w:rsidP="00D5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522C7" w:rsidRPr="001E5DF6" w14:paraId="1B7B98D2" w14:textId="77777777" w:rsidTr="00D522C7">
        <w:tc>
          <w:tcPr>
            <w:tcW w:w="3960" w:type="dxa"/>
          </w:tcPr>
          <w:p w14:paraId="01C51F1F" w14:textId="77777777" w:rsidR="00D522C7" w:rsidRPr="00267D58" w:rsidRDefault="00D522C7" w:rsidP="00D522C7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7D58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จำนวนหุ้นถัวเฉลี่ยถ่วงน้ำหนักขั้นพื้นฐาน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(พันหุ้น)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4797D8" w14:textId="185AD831" w:rsidR="00D522C7" w:rsidRPr="00267D58" w:rsidRDefault="00D522C7" w:rsidP="00D5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1,902,914</w:t>
            </w:r>
          </w:p>
        </w:tc>
        <w:tc>
          <w:tcPr>
            <w:tcW w:w="270" w:type="dxa"/>
          </w:tcPr>
          <w:p w14:paraId="0F98FA10" w14:textId="77777777" w:rsidR="00D522C7" w:rsidRPr="00267D58" w:rsidRDefault="00D522C7" w:rsidP="00D522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BDF1F3" w14:textId="6D04A9EC" w:rsidR="00D522C7" w:rsidRPr="00267D58" w:rsidRDefault="00D522C7" w:rsidP="00D522C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687A">
              <w:rPr>
                <w:rFonts w:asciiTheme="majorBidi" w:hAnsiTheme="majorBidi" w:cstheme="majorBidi"/>
                <w:sz w:val="28"/>
                <w:szCs w:val="28"/>
              </w:rPr>
              <w:t>1,081,755</w:t>
            </w:r>
          </w:p>
        </w:tc>
        <w:tc>
          <w:tcPr>
            <w:tcW w:w="270" w:type="dxa"/>
          </w:tcPr>
          <w:p w14:paraId="63F7EE0E" w14:textId="77777777" w:rsidR="00D522C7" w:rsidRPr="00267D58" w:rsidRDefault="00D522C7" w:rsidP="00D522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7483C0" w14:textId="7FB89435" w:rsidR="00D522C7" w:rsidRPr="00267D58" w:rsidRDefault="00D522C7" w:rsidP="00D5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1,902,914</w:t>
            </w:r>
          </w:p>
        </w:tc>
        <w:tc>
          <w:tcPr>
            <w:tcW w:w="258" w:type="dxa"/>
          </w:tcPr>
          <w:p w14:paraId="45EF2F79" w14:textId="77777777" w:rsidR="00D522C7" w:rsidRPr="00267D58" w:rsidRDefault="00D522C7" w:rsidP="00D5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FCFCD1" w14:textId="0453D91F" w:rsidR="00D522C7" w:rsidRPr="00267D58" w:rsidRDefault="00D522C7" w:rsidP="00D5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687A">
              <w:rPr>
                <w:rFonts w:asciiTheme="majorBidi" w:hAnsiTheme="majorBidi" w:cstheme="majorBidi"/>
                <w:sz w:val="28"/>
                <w:szCs w:val="28"/>
              </w:rPr>
              <w:t>1,081,755</w:t>
            </w:r>
          </w:p>
        </w:tc>
      </w:tr>
      <w:tr w:rsidR="00D522C7" w:rsidRPr="001E5DF6" w14:paraId="11796EFC" w14:textId="77777777" w:rsidTr="00D522C7">
        <w:tc>
          <w:tcPr>
            <w:tcW w:w="3960" w:type="dxa"/>
          </w:tcPr>
          <w:p w14:paraId="6FA28149" w14:textId="77777777" w:rsidR="00D522C7" w:rsidRPr="008B3D12" w:rsidRDefault="00D522C7" w:rsidP="00D522C7">
            <w:pPr>
              <w:ind w:right="-43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846B4EC" w14:textId="77777777" w:rsidR="00D522C7" w:rsidRPr="008B3D12" w:rsidRDefault="00D522C7" w:rsidP="00D5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5B978EAF" w14:textId="77777777" w:rsidR="00D522C7" w:rsidRPr="008B3D12" w:rsidRDefault="00D522C7" w:rsidP="00D522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6049BE51" w14:textId="77777777" w:rsidR="00D522C7" w:rsidRPr="008B3D12" w:rsidRDefault="00D522C7" w:rsidP="00D522C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0817151A" w14:textId="77777777" w:rsidR="00D522C7" w:rsidRPr="008B3D12" w:rsidRDefault="00D522C7" w:rsidP="00D522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8913A98" w14:textId="77777777" w:rsidR="00D522C7" w:rsidRPr="008B3D12" w:rsidRDefault="00D522C7" w:rsidP="00D5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8" w:type="dxa"/>
          </w:tcPr>
          <w:p w14:paraId="7681C33D" w14:textId="77777777" w:rsidR="00D522C7" w:rsidRPr="008B3D12" w:rsidRDefault="00D522C7" w:rsidP="00D5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6B2BFC42" w14:textId="77777777" w:rsidR="00D522C7" w:rsidRPr="008B3D12" w:rsidRDefault="00D522C7" w:rsidP="00D5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522C7" w:rsidRPr="001E5DF6" w14:paraId="57BB81EF" w14:textId="77777777" w:rsidTr="00D522C7">
        <w:tc>
          <w:tcPr>
            <w:tcW w:w="3960" w:type="dxa"/>
          </w:tcPr>
          <w:p w14:paraId="7AA36886" w14:textId="6D7D867F" w:rsidR="00D522C7" w:rsidRPr="00267D58" w:rsidRDefault="00D522C7" w:rsidP="00D522C7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กำไร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67D58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267D58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ต่อหุ้น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ขั้นพื้นฐาน (บาท)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9EDD89C" w14:textId="702485BF" w:rsidR="00D522C7" w:rsidRPr="00267D58" w:rsidRDefault="00D522C7" w:rsidP="00D5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(0.02)</w:t>
            </w:r>
          </w:p>
        </w:tc>
        <w:tc>
          <w:tcPr>
            <w:tcW w:w="270" w:type="dxa"/>
          </w:tcPr>
          <w:p w14:paraId="649BC34B" w14:textId="77777777" w:rsidR="00D522C7" w:rsidRPr="00267D58" w:rsidRDefault="00D522C7" w:rsidP="00D522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46A0004B" w14:textId="58FC9B3B" w:rsidR="00D522C7" w:rsidRPr="00267D58" w:rsidRDefault="00D522C7" w:rsidP="00D522C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0.05</w:t>
            </w:r>
          </w:p>
        </w:tc>
        <w:tc>
          <w:tcPr>
            <w:tcW w:w="270" w:type="dxa"/>
          </w:tcPr>
          <w:p w14:paraId="0338143E" w14:textId="77777777" w:rsidR="00D522C7" w:rsidRPr="00267D58" w:rsidRDefault="00D522C7" w:rsidP="00D522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96D3D95" w14:textId="671AB468" w:rsidR="00D522C7" w:rsidRPr="00267D58" w:rsidRDefault="00D522C7" w:rsidP="00D5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(0.06)</w:t>
            </w:r>
          </w:p>
        </w:tc>
        <w:tc>
          <w:tcPr>
            <w:tcW w:w="258" w:type="dxa"/>
          </w:tcPr>
          <w:p w14:paraId="0EE0334F" w14:textId="77777777" w:rsidR="00D522C7" w:rsidRPr="00267D58" w:rsidRDefault="00D522C7" w:rsidP="00D5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4A1D0E54" w14:textId="6DDC0AAF" w:rsidR="00D522C7" w:rsidRPr="00267D58" w:rsidRDefault="00D522C7" w:rsidP="00D5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0.04</w:t>
            </w:r>
          </w:p>
        </w:tc>
      </w:tr>
    </w:tbl>
    <w:p w14:paraId="34B9F633" w14:textId="14D50F89" w:rsidR="00196A57" w:rsidRPr="00196A57" w:rsidRDefault="00196A57" w:rsidP="00F56DD7">
      <w:pPr>
        <w:pStyle w:val="FSNoteNumbered"/>
        <w:numPr>
          <w:ilvl w:val="0"/>
          <w:numId w:val="17"/>
        </w:numPr>
        <w:spacing w:before="120" w:after="120"/>
        <w:ind w:left="547" w:hanging="547"/>
        <w:rPr>
          <w:b/>
          <w:bCs/>
          <w:u w:val="none"/>
          <w:cs/>
        </w:rPr>
      </w:pPr>
      <w:r w:rsidRPr="00196A57">
        <w:rPr>
          <w:b/>
          <w:bCs/>
          <w:u w:val="none"/>
          <w:cs/>
        </w:rPr>
        <w:t>มูลค่ายุติธรรม</w:t>
      </w:r>
    </w:p>
    <w:p w14:paraId="35BBA103" w14:textId="77777777" w:rsidR="00196A57" w:rsidRDefault="00196A57" w:rsidP="00196A5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B4D9A">
        <w:rPr>
          <w:rFonts w:ascii="Angsana New" w:hAnsi="Angsana New"/>
          <w:sz w:val="28"/>
          <w:szCs w:val="28"/>
          <w:cs/>
        </w:rPr>
        <w:t>ตารางต่อไปนี้แสดงถึง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7A1CC7D4" w14:textId="77777777" w:rsidR="00196A57" w:rsidRPr="00BB4D9A" w:rsidRDefault="00196A57" w:rsidP="00196A5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B4D9A">
        <w:rPr>
          <w:rFonts w:ascii="Angsana New" w:hAnsi="Angsana New"/>
          <w:sz w:val="28"/>
          <w:szCs w:val="28"/>
          <w:cs/>
        </w:rPr>
        <w:t xml:space="preserve">ระดับ </w:t>
      </w:r>
      <w:r w:rsidRPr="00BB4D9A">
        <w:rPr>
          <w:rFonts w:ascii="Angsana New" w:hAnsi="Angsana New"/>
          <w:sz w:val="28"/>
          <w:szCs w:val="28"/>
        </w:rPr>
        <w:t>1</w:t>
      </w:r>
      <w:r w:rsidRPr="00BB4D9A">
        <w:rPr>
          <w:rFonts w:ascii="Angsana New" w:hAnsi="Angsana New"/>
          <w:sz w:val="28"/>
          <w:szCs w:val="28"/>
        </w:rPr>
        <w:tab/>
      </w:r>
      <w:r w:rsidRPr="00BB4D9A">
        <w:rPr>
          <w:rFonts w:ascii="Angsana New" w:hAnsi="Angsana New"/>
          <w:sz w:val="28"/>
          <w:szCs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3D2B04C1" w14:textId="77777777" w:rsidR="00196A57" w:rsidRPr="00BB4D9A" w:rsidRDefault="00196A57" w:rsidP="00196A5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B4D9A">
        <w:rPr>
          <w:rFonts w:ascii="Angsana New" w:hAnsi="Angsana New"/>
          <w:sz w:val="28"/>
          <w:szCs w:val="28"/>
          <w:cs/>
        </w:rPr>
        <w:t xml:space="preserve">ระดับ </w:t>
      </w:r>
      <w:r w:rsidRPr="00BB4D9A">
        <w:rPr>
          <w:rFonts w:ascii="Angsana New" w:hAnsi="Angsana New"/>
          <w:sz w:val="28"/>
          <w:szCs w:val="28"/>
        </w:rPr>
        <w:t>2</w:t>
      </w:r>
      <w:r w:rsidRPr="00BB4D9A">
        <w:rPr>
          <w:rFonts w:ascii="Angsana New" w:hAnsi="Angsana New"/>
          <w:sz w:val="28"/>
          <w:szCs w:val="28"/>
        </w:rPr>
        <w:tab/>
      </w:r>
      <w:r w:rsidRPr="00BB4D9A">
        <w:rPr>
          <w:rFonts w:ascii="Angsana New" w:hAnsi="Angsana New"/>
          <w:sz w:val="28"/>
          <w:szCs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366239F4" w14:textId="7A17BF69" w:rsidR="00196A57" w:rsidRDefault="00196A57" w:rsidP="00196A5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410" w:hanging="87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B4D9A">
        <w:rPr>
          <w:rFonts w:ascii="Angsana New" w:hAnsi="Angsana New"/>
          <w:sz w:val="28"/>
          <w:szCs w:val="28"/>
          <w:cs/>
        </w:rPr>
        <w:t xml:space="preserve">ระดับ </w:t>
      </w:r>
      <w:r w:rsidRPr="00BB4D9A">
        <w:rPr>
          <w:rFonts w:ascii="Angsana New" w:hAnsi="Angsana New"/>
          <w:sz w:val="28"/>
          <w:szCs w:val="28"/>
        </w:rPr>
        <w:t>3</w:t>
      </w:r>
      <w:r w:rsidRPr="00BB4D9A">
        <w:rPr>
          <w:rFonts w:ascii="Angsana New" w:hAnsi="Angsana New"/>
          <w:sz w:val="28"/>
          <w:szCs w:val="28"/>
        </w:rPr>
        <w:tab/>
      </w:r>
      <w:r w:rsidRPr="00BB4D9A">
        <w:rPr>
          <w:rFonts w:ascii="Angsana New" w:hAnsi="Angsana New"/>
          <w:sz w:val="28"/>
          <w:szCs w:val="28"/>
          <w:cs/>
        </w:rPr>
        <w:t xml:space="preserve">ใช้ข้อมูลที่ไม่สามารถสังเกตได้ของสินทรัพย์หรือหนี้สิน เช่น ใช้ราคาและข้อมูลที่เกี่ยวข้องอื่นซึ่งเป็นข้อมูลจากรายการในตลาด สำหรับสินทรัพย์ หนี้สิน หรือกลุ่มของสินทรัพย์และหนี้สินอย่างเดียวกันหรือเปรียบเทียบกันได้ (มีความคล้ายคลึงกัน) ของสินทรัพย์หรือหนี้สิน หรือกลุ่มของสินทรัพย์หรือหนี้สิน หรือข้อมูลเกี่ยวกับกระแสเงินในอนาคตที่กิจการประมาณขึ้น  </w:t>
      </w:r>
    </w:p>
    <w:p w14:paraId="206BDA72" w14:textId="77777777" w:rsidR="00CC2391" w:rsidRDefault="00CC2391" w:rsidP="00196A5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64A81CD5" w14:textId="77777777" w:rsidR="00CC2391" w:rsidRDefault="00CC2391" w:rsidP="00196A5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2066F3EB" w14:textId="77777777" w:rsidR="00CC2391" w:rsidRDefault="00CC2391" w:rsidP="00196A5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28A83E5D" w14:textId="77777777" w:rsidR="00CC2391" w:rsidRDefault="00CC2391" w:rsidP="00196A5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596D2DE8" w14:textId="77777777" w:rsidR="00CC2391" w:rsidRDefault="00CC2391" w:rsidP="00196A5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7156174F" w14:textId="1864DD26" w:rsidR="00196A57" w:rsidRDefault="00196A57" w:rsidP="00196A5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169D">
        <w:rPr>
          <w:rFonts w:ascii="Angsana New" w:hAnsi="Angsana New"/>
          <w:sz w:val="28"/>
          <w:szCs w:val="28"/>
          <w:cs/>
        </w:rPr>
        <w:lastRenderedPageBreak/>
        <w:t xml:space="preserve">ณ วันที่ </w:t>
      </w:r>
      <w:r w:rsidR="00CC2391" w:rsidRPr="00E57AF8">
        <w:rPr>
          <w:rFonts w:ascii="Angsana New" w:hAnsi="Angsana New"/>
          <w:sz w:val="28"/>
          <w:szCs w:val="28"/>
        </w:rPr>
        <w:t>30</w:t>
      </w:r>
      <w:r w:rsidR="00CC2391" w:rsidRPr="00E57AF8">
        <w:rPr>
          <w:rFonts w:ascii="Angsana New" w:hAnsi="Angsana New"/>
          <w:sz w:val="28"/>
          <w:szCs w:val="28"/>
          <w:cs/>
        </w:rPr>
        <w:t xml:space="preserve"> มิถุนายน</w:t>
      </w:r>
      <w:r w:rsidR="00CC2391">
        <w:rPr>
          <w:rFonts w:ascii="Angsana New" w:hAnsi="Angsana New" w:hint="cs"/>
          <w:sz w:val="28"/>
          <w:szCs w:val="28"/>
          <w:cs/>
        </w:rPr>
        <w:t xml:space="preserve"> </w:t>
      </w:r>
      <w:r w:rsidR="00021BC2">
        <w:rPr>
          <w:rFonts w:ascii="Angsana New" w:hAnsi="Angsana New"/>
          <w:sz w:val="28"/>
          <w:szCs w:val="28"/>
        </w:rPr>
        <w:t>2563</w:t>
      </w:r>
      <w:r w:rsidR="00021BC2">
        <w:rPr>
          <w:rFonts w:ascii="Angsana New" w:hAnsi="Angsana New" w:hint="cs"/>
          <w:sz w:val="28"/>
          <w:szCs w:val="28"/>
          <w:cs/>
        </w:rPr>
        <w:t xml:space="preserve"> และวันที่</w:t>
      </w:r>
      <w:r w:rsidR="00021BC2">
        <w:rPr>
          <w:rFonts w:ascii="Angsana New" w:hAnsi="Angsana New"/>
          <w:sz w:val="28"/>
          <w:szCs w:val="28"/>
        </w:rPr>
        <w:t xml:space="preserve"> 31 </w:t>
      </w:r>
      <w:r w:rsidRPr="0082169D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82169D">
        <w:rPr>
          <w:rFonts w:ascii="Angsana New" w:hAnsi="Angsana New"/>
          <w:sz w:val="28"/>
          <w:szCs w:val="28"/>
        </w:rPr>
        <w:t xml:space="preserve">2562 </w:t>
      </w:r>
      <w:r w:rsidRPr="0082169D">
        <w:rPr>
          <w:rFonts w:ascii="Angsana New" w:hAnsi="Angsana New"/>
          <w:sz w:val="28"/>
          <w:szCs w:val="28"/>
          <w:cs/>
        </w:rPr>
        <w:t>บริษัทมีสินทรัพย์</w:t>
      </w:r>
      <w:r w:rsidR="001E3FE5">
        <w:rPr>
          <w:rFonts w:ascii="Angsana New" w:hAnsi="Angsana New" w:hint="cs"/>
          <w:sz w:val="28"/>
          <w:szCs w:val="28"/>
          <w:cs/>
        </w:rPr>
        <w:t>และหนี้สิน</w:t>
      </w:r>
      <w:r w:rsidRPr="0082169D">
        <w:rPr>
          <w:rFonts w:ascii="Angsana New" w:hAnsi="Angsana New"/>
          <w:sz w:val="28"/>
          <w:szCs w:val="28"/>
          <w:cs/>
        </w:rPr>
        <w:t>ที่</w:t>
      </w:r>
      <w:r w:rsidRPr="0082169D">
        <w:rPr>
          <w:rFonts w:ascii="Angsana New" w:hAnsi="Angsana New" w:hint="cs"/>
          <w:sz w:val="28"/>
          <w:szCs w:val="28"/>
          <w:cs/>
        </w:rPr>
        <w:t>วัด</w:t>
      </w:r>
      <w:r w:rsidR="00495120">
        <w:rPr>
          <w:rFonts w:ascii="Angsana New" w:hAnsi="Angsana New" w:hint="cs"/>
          <w:sz w:val="28"/>
          <w:szCs w:val="28"/>
          <w:cs/>
        </w:rPr>
        <w:t>มูลค่า</w:t>
      </w:r>
      <w:r w:rsidRPr="0082169D">
        <w:rPr>
          <w:rFonts w:ascii="Angsana New" w:hAnsi="Angsana New"/>
          <w:sz w:val="28"/>
          <w:szCs w:val="28"/>
          <w:cs/>
        </w:rPr>
        <w:t>ด้วยมูลค่ายุติธรรมแยกแสดงตามลำดับชั้นของมูลค่ายุติธรรมดังนี้</w:t>
      </w:r>
    </w:p>
    <w:tbl>
      <w:tblPr>
        <w:tblStyle w:val="TableGrid"/>
        <w:tblW w:w="913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280"/>
        <w:gridCol w:w="262"/>
        <w:gridCol w:w="1248"/>
        <w:gridCol w:w="270"/>
        <w:gridCol w:w="1206"/>
        <w:gridCol w:w="270"/>
        <w:gridCol w:w="1355"/>
      </w:tblGrid>
      <w:tr w:rsidR="00021BC2" w:rsidRPr="00E86A87" w14:paraId="64F81D80" w14:textId="77777777" w:rsidTr="008C3C00">
        <w:tc>
          <w:tcPr>
            <w:tcW w:w="3240" w:type="dxa"/>
          </w:tcPr>
          <w:p w14:paraId="10A8D04B" w14:textId="77777777" w:rsidR="00021BC2" w:rsidRPr="00E86A87" w:rsidRDefault="00021BC2" w:rsidP="008C3C00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  <w:bookmarkStart w:id="15" w:name="_Hlk39325362"/>
          </w:p>
        </w:tc>
        <w:tc>
          <w:tcPr>
            <w:tcW w:w="5891" w:type="dxa"/>
            <w:gridSpan w:val="7"/>
            <w:tcBorders>
              <w:bottom w:val="single" w:sz="4" w:space="0" w:color="auto"/>
            </w:tcBorders>
          </w:tcPr>
          <w:p w14:paraId="374B75EF" w14:textId="77777777" w:rsidR="00021BC2" w:rsidRPr="00E86A87" w:rsidRDefault="00021BC2" w:rsidP="008C3C0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021BC2" w:rsidRPr="00E86A87" w14:paraId="36E9AF99" w14:textId="77777777" w:rsidTr="008C3C00">
        <w:tc>
          <w:tcPr>
            <w:tcW w:w="3240" w:type="dxa"/>
          </w:tcPr>
          <w:p w14:paraId="1D90A2E0" w14:textId="77777777" w:rsidR="00021BC2" w:rsidRPr="00E86A87" w:rsidRDefault="00021BC2" w:rsidP="008C3C00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1" w:type="dxa"/>
            <w:gridSpan w:val="7"/>
            <w:tcBorders>
              <w:bottom w:val="single" w:sz="4" w:space="0" w:color="auto"/>
            </w:tcBorders>
          </w:tcPr>
          <w:p w14:paraId="50C52A04" w14:textId="01D46EFF" w:rsidR="00021BC2" w:rsidRDefault="00FA07B8" w:rsidP="008C3C0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07B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A07B8">
              <w:rPr>
                <w:rFonts w:asciiTheme="majorBidi" w:hAnsiTheme="majorBidi"/>
                <w:sz w:val="28"/>
                <w:szCs w:val="28"/>
                <w:cs/>
              </w:rPr>
              <w:t>มิถุนายน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="00021BC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021BC2" w:rsidRPr="00E86A87" w14:paraId="18B9858A" w14:textId="77777777" w:rsidTr="008C3C00">
        <w:tc>
          <w:tcPr>
            <w:tcW w:w="3240" w:type="dxa"/>
          </w:tcPr>
          <w:p w14:paraId="3E0259BF" w14:textId="77777777" w:rsidR="00021BC2" w:rsidRPr="00E86A87" w:rsidRDefault="00021BC2" w:rsidP="008C3C00">
            <w:pPr>
              <w:tabs>
                <w:tab w:val="left" w:pos="1440"/>
              </w:tabs>
              <w:ind w:left="-108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14:paraId="7B39D411" w14:textId="77777777" w:rsidR="00021BC2" w:rsidRPr="00E86A87" w:rsidRDefault="00021BC2" w:rsidP="008C3C0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62" w:type="dxa"/>
            <w:tcBorders>
              <w:top w:val="single" w:sz="4" w:space="0" w:color="auto"/>
            </w:tcBorders>
          </w:tcPr>
          <w:p w14:paraId="74898EA7" w14:textId="77777777" w:rsidR="00021BC2" w:rsidRPr="00E86A87" w:rsidRDefault="00021BC2" w:rsidP="008C3C0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14:paraId="5C328DE2" w14:textId="77777777" w:rsidR="00021BC2" w:rsidRPr="00E86A87" w:rsidRDefault="00021BC2" w:rsidP="008C3C0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A7A02A0" w14:textId="77777777" w:rsidR="00021BC2" w:rsidRPr="00E86A87" w:rsidRDefault="00021BC2" w:rsidP="008C3C0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55C380B3" w14:textId="77777777" w:rsidR="00021BC2" w:rsidRPr="00E86A87" w:rsidRDefault="00021BC2" w:rsidP="008C3C0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82D454B" w14:textId="77777777" w:rsidR="00021BC2" w:rsidRPr="00E86A87" w:rsidRDefault="00021BC2" w:rsidP="008C3C0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0BC8282A" w14:textId="77777777" w:rsidR="00021BC2" w:rsidRPr="00E86A87" w:rsidRDefault="00021BC2" w:rsidP="008C3C0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21BC2" w:rsidRPr="00E86A87" w14:paraId="64AFAE1B" w14:textId="77777777" w:rsidTr="008C3C00">
        <w:tc>
          <w:tcPr>
            <w:tcW w:w="3240" w:type="dxa"/>
            <w:vAlign w:val="bottom"/>
          </w:tcPr>
          <w:p w14:paraId="2044AE0A" w14:textId="77777777" w:rsidR="00021BC2" w:rsidRPr="00E86A87" w:rsidRDefault="00021BC2" w:rsidP="008C3C00">
            <w:pPr>
              <w:ind w:left="-108" w:firstLine="9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80" w:type="dxa"/>
          </w:tcPr>
          <w:p w14:paraId="05D5843D" w14:textId="77777777" w:rsidR="00021BC2" w:rsidRPr="00E86A87" w:rsidRDefault="00021BC2" w:rsidP="008C3C0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6B3EBA07" w14:textId="77777777" w:rsidR="00021BC2" w:rsidRPr="00E86A87" w:rsidRDefault="00021BC2" w:rsidP="008C3C0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</w:tcPr>
          <w:p w14:paraId="60737C47" w14:textId="77777777" w:rsidR="00021BC2" w:rsidRPr="00E86A87" w:rsidRDefault="00021BC2" w:rsidP="008C3C0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7392A0" w14:textId="77777777" w:rsidR="00021BC2" w:rsidRPr="00E86A87" w:rsidRDefault="00021BC2" w:rsidP="008C3C0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71CCCE00" w14:textId="77777777" w:rsidR="00021BC2" w:rsidRPr="00E86A87" w:rsidRDefault="00021BC2" w:rsidP="008C3C0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07D9F3" w14:textId="77777777" w:rsidR="00021BC2" w:rsidRPr="00E86A87" w:rsidRDefault="00021BC2" w:rsidP="008C3C0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</w:tcPr>
          <w:p w14:paraId="1D41142C" w14:textId="77777777" w:rsidR="00021BC2" w:rsidRPr="00E86A87" w:rsidRDefault="00021BC2" w:rsidP="008C3C0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26C6" w:rsidRPr="00E86A87" w14:paraId="09317CEE" w14:textId="77777777" w:rsidTr="001F1BDE">
        <w:tc>
          <w:tcPr>
            <w:tcW w:w="3240" w:type="dxa"/>
            <w:vAlign w:val="bottom"/>
          </w:tcPr>
          <w:p w14:paraId="6D0C0F33" w14:textId="5FF5AE3B" w:rsidR="00EB26C6" w:rsidRPr="008F2EAD" w:rsidRDefault="00EB26C6" w:rsidP="00EB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F2EAD">
              <w:rPr>
                <w:rFonts w:asciiTheme="majorBidi" w:hAnsiTheme="majorBidi"/>
                <w:kern w:val="28"/>
                <w:sz w:val="28"/>
                <w:szCs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1280" w:type="dxa"/>
          </w:tcPr>
          <w:p w14:paraId="02B018DC" w14:textId="7F579F56" w:rsidR="00EB26C6" w:rsidRPr="000853F0" w:rsidRDefault="00EB26C6" w:rsidP="00EB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85,187</w:t>
            </w:r>
          </w:p>
        </w:tc>
        <w:tc>
          <w:tcPr>
            <w:tcW w:w="262" w:type="dxa"/>
          </w:tcPr>
          <w:p w14:paraId="38B650D1" w14:textId="77777777" w:rsidR="00EB26C6" w:rsidRPr="000853F0" w:rsidRDefault="00EB26C6" w:rsidP="00EB26C6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</w:tcPr>
          <w:p w14:paraId="454731CD" w14:textId="18213844" w:rsidR="00EB26C6" w:rsidRPr="000853F0" w:rsidRDefault="00EB26C6" w:rsidP="00EB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101,514</w:t>
            </w:r>
          </w:p>
        </w:tc>
        <w:tc>
          <w:tcPr>
            <w:tcW w:w="270" w:type="dxa"/>
          </w:tcPr>
          <w:p w14:paraId="574E6814" w14:textId="77777777" w:rsidR="00EB26C6" w:rsidRPr="000853F0" w:rsidRDefault="00EB26C6" w:rsidP="00EB26C6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</w:tcPr>
          <w:p w14:paraId="75FBA29A" w14:textId="1CF670DA" w:rsidR="00EB26C6" w:rsidRPr="000853F0" w:rsidRDefault="00EB26C6" w:rsidP="00EB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65,627</w:t>
            </w:r>
          </w:p>
        </w:tc>
        <w:tc>
          <w:tcPr>
            <w:tcW w:w="270" w:type="dxa"/>
          </w:tcPr>
          <w:p w14:paraId="5199D7E5" w14:textId="77777777" w:rsidR="00EB26C6" w:rsidRPr="000853F0" w:rsidRDefault="00EB26C6" w:rsidP="00EB26C6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</w:tcPr>
          <w:p w14:paraId="15FC400A" w14:textId="79A05628" w:rsidR="00EB26C6" w:rsidRPr="000853F0" w:rsidRDefault="00EB26C6" w:rsidP="00EB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252,328</w:t>
            </w:r>
          </w:p>
        </w:tc>
      </w:tr>
      <w:tr w:rsidR="00EB26C6" w:rsidRPr="00E86A87" w14:paraId="47347D1E" w14:textId="77777777" w:rsidTr="001F1BDE">
        <w:tc>
          <w:tcPr>
            <w:tcW w:w="3240" w:type="dxa"/>
            <w:vAlign w:val="bottom"/>
          </w:tcPr>
          <w:p w14:paraId="698F0BEF" w14:textId="1A5CD43B" w:rsidR="00EB26C6" w:rsidRPr="008F2EAD" w:rsidRDefault="00EB26C6" w:rsidP="00EB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</w:t>
            </w:r>
            <w:r w:rsidRPr="001E3FE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80" w:type="dxa"/>
          </w:tcPr>
          <w:p w14:paraId="2FC9CF47" w14:textId="481F8CE8" w:rsidR="00EB26C6" w:rsidRPr="000853F0" w:rsidRDefault="00EB26C6" w:rsidP="00EB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6C21AF81" w14:textId="77777777" w:rsidR="00EB26C6" w:rsidRPr="000853F0" w:rsidRDefault="00EB26C6" w:rsidP="00EB26C6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</w:tcPr>
          <w:p w14:paraId="6356EA76" w14:textId="6D5FD882" w:rsidR="00EB26C6" w:rsidRPr="000853F0" w:rsidRDefault="00EB26C6" w:rsidP="00EB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1,408</w:t>
            </w:r>
          </w:p>
        </w:tc>
        <w:tc>
          <w:tcPr>
            <w:tcW w:w="270" w:type="dxa"/>
          </w:tcPr>
          <w:p w14:paraId="186DA1C9" w14:textId="77777777" w:rsidR="00EB26C6" w:rsidRPr="000853F0" w:rsidRDefault="00EB26C6" w:rsidP="00EB26C6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</w:tcPr>
          <w:p w14:paraId="40E46B98" w14:textId="0F247FE8" w:rsidR="00EB26C6" w:rsidRPr="000853F0" w:rsidRDefault="00EB26C6" w:rsidP="00EB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6007C50" w14:textId="77777777" w:rsidR="00EB26C6" w:rsidRPr="000853F0" w:rsidRDefault="00EB26C6" w:rsidP="00EB26C6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</w:tcPr>
          <w:p w14:paraId="2BADD797" w14:textId="1DC4B2EB" w:rsidR="00EB26C6" w:rsidRPr="000853F0" w:rsidRDefault="00EB26C6" w:rsidP="00EB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1,408</w:t>
            </w:r>
          </w:p>
        </w:tc>
      </w:tr>
      <w:tr w:rsidR="00EB26C6" w:rsidRPr="00E86A87" w14:paraId="3348AEF1" w14:textId="77777777" w:rsidTr="008C3C00">
        <w:tc>
          <w:tcPr>
            <w:tcW w:w="3240" w:type="dxa"/>
            <w:vAlign w:val="bottom"/>
          </w:tcPr>
          <w:p w14:paraId="4A9259E7" w14:textId="69C9786D" w:rsidR="00EB26C6" w:rsidRPr="00E86A87" w:rsidRDefault="00EB26C6" w:rsidP="00EB26C6">
            <w:pPr>
              <w:ind w:left="-108" w:firstLine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86A8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ที่ดิน อาคาร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Pr="00E86A8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280" w:type="dxa"/>
          </w:tcPr>
          <w:p w14:paraId="6B8FC988" w14:textId="77777777" w:rsidR="00EB26C6" w:rsidRPr="000853F0" w:rsidRDefault="00EB26C6" w:rsidP="00EB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2" w:type="dxa"/>
          </w:tcPr>
          <w:p w14:paraId="063365B7" w14:textId="77777777" w:rsidR="00EB26C6" w:rsidRPr="000853F0" w:rsidRDefault="00EB26C6" w:rsidP="00EB26C6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</w:tcPr>
          <w:p w14:paraId="7CD1C1F8" w14:textId="77777777" w:rsidR="00EB26C6" w:rsidRPr="000853F0" w:rsidRDefault="00EB26C6" w:rsidP="00EB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160B328B" w14:textId="77777777" w:rsidR="00EB26C6" w:rsidRPr="000853F0" w:rsidRDefault="00EB26C6" w:rsidP="00EB26C6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</w:tcPr>
          <w:p w14:paraId="469EC441" w14:textId="77777777" w:rsidR="00EB26C6" w:rsidRPr="000853F0" w:rsidRDefault="00EB26C6" w:rsidP="00EB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DBCF93" w14:textId="77777777" w:rsidR="00EB26C6" w:rsidRPr="000853F0" w:rsidRDefault="00EB26C6" w:rsidP="00EB26C6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</w:tcPr>
          <w:p w14:paraId="32B70BB3" w14:textId="77777777" w:rsidR="00EB26C6" w:rsidRPr="000853F0" w:rsidRDefault="00EB26C6" w:rsidP="00EB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EB26C6" w:rsidRPr="00E86A87" w14:paraId="0A907C5E" w14:textId="77777777" w:rsidTr="001F1BDE">
        <w:tc>
          <w:tcPr>
            <w:tcW w:w="3240" w:type="dxa"/>
          </w:tcPr>
          <w:p w14:paraId="066C1006" w14:textId="711DD991" w:rsidR="00EB26C6" w:rsidRPr="00C74082" w:rsidRDefault="00EB26C6" w:rsidP="00EB26C6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7408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ที่ดิน อาคาร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Pr="00C7408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และอุปกรณ์ในราคา</w:t>
            </w:r>
          </w:p>
        </w:tc>
        <w:tc>
          <w:tcPr>
            <w:tcW w:w="1280" w:type="dxa"/>
          </w:tcPr>
          <w:p w14:paraId="7AAF59B1" w14:textId="77777777" w:rsidR="00EB26C6" w:rsidRPr="000853F0" w:rsidRDefault="00EB26C6" w:rsidP="00EB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2" w:type="dxa"/>
          </w:tcPr>
          <w:p w14:paraId="3410DF40" w14:textId="77777777" w:rsidR="00EB26C6" w:rsidRPr="000853F0" w:rsidRDefault="00EB26C6" w:rsidP="00EB26C6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</w:tcPr>
          <w:p w14:paraId="06516F26" w14:textId="77777777" w:rsidR="00EB26C6" w:rsidRPr="000853F0" w:rsidRDefault="00EB26C6" w:rsidP="00EB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21B08F" w14:textId="77777777" w:rsidR="00EB26C6" w:rsidRPr="000853F0" w:rsidRDefault="00EB26C6" w:rsidP="00EB26C6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</w:tcPr>
          <w:p w14:paraId="107F6127" w14:textId="77777777" w:rsidR="00EB26C6" w:rsidRPr="000853F0" w:rsidRDefault="00EB26C6" w:rsidP="00EB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01BECABF" w14:textId="77777777" w:rsidR="00EB26C6" w:rsidRPr="000853F0" w:rsidRDefault="00EB26C6" w:rsidP="00EB26C6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</w:tcPr>
          <w:p w14:paraId="0F74AFFF" w14:textId="77777777" w:rsidR="00EB26C6" w:rsidRPr="000853F0" w:rsidRDefault="00EB26C6" w:rsidP="00EB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EB26C6" w:rsidRPr="00E86A87" w14:paraId="244029FF" w14:textId="77777777" w:rsidTr="00416403">
        <w:tc>
          <w:tcPr>
            <w:tcW w:w="3240" w:type="dxa"/>
          </w:tcPr>
          <w:p w14:paraId="2A36CCF6" w14:textId="7C9ED06F" w:rsidR="00EB26C6" w:rsidRPr="00C74082" w:rsidRDefault="00EB26C6" w:rsidP="00EB26C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7408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ประเมินใหม่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1361CBF1" w14:textId="7EE8A674" w:rsidR="00EB26C6" w:rsidRPr="000853F0" w:rsidRDefault="00EB26C6" w:rsidP="00EB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29D99679" w14:textId="77777777" w:rsidR="00EB26C6" w:rsidRPr="000853F0" w:rsidRDefault="00EB26C6" w:rsidP="00EB26C6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1B6E6318" w14:textId="3AD93B45" w:rsidR="00EB26C6" w:rsidRPr="000853F0" w:rsidRDefault="00EB26C6" w:rsidP="00EB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4DC5FF7" w14:textId="77777777" w:rsidR="00EB26C6" w:rsidRPr="000853F0" w:rsidRDefault="00EB26C6" w:rsidP="00EB26C6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455A752D" w14:textId="7A6DA065" w:rsidR="00EB26C6" w:rsidRPr="000853F0" w:rsidRDefault="00EB26C6" w:rsidP="00EB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81FE6">
              <w:rPr>
                <w:rFonts w:asciiTheme="majorBidi" w:hAnsiTheme="majorBidi" w:cstheme="majorBidi"/>
                <w:sz w:val="28"/>
                <w:szCs w:val="28"/>
              </w:rPr>
              <w:t>82,041</w:t>
            </w:r>
          </w:p>
        </w:tc>
        <w:tc>
          <w:tcPr>
            <w:tcW w:w="270" w:type="dxa"/>
          </w:tcPr>
          <w:p w14:paraId="3A4E0F4C" w14:textId="77777777" w:rsidR="00EB26C6" w:rsidRPr="000853F0" w:rsidRDefault="00EB26C6" w:rsidP="00EB26C6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5FADA92E" w14:textId="0F390D4A" w:rsidR="00EB26C6" w:rsidRPr="000853F0" w:rsidRDefault="00EB26C6" w:rsidP="00EB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81FE6">
              <w:rPr>
                <w:rFonts w:asciiTheme="majorBidi" w:hAnsiTheme="majorBidi" w:cstheme="majorBidi"/>
                <w:sz w:val="28"/>
                <w:szCs w:val="28"/>
              </w:rPr>
              <w:t>82,041</w:t>
            </w:r>
          </w:p>
        </w:tc>
      </w:tr>
      <w:tr w:rsidR="00EB26C6" w:rsidRPr="00E86A87" w14:paraId="652B7DEB" w14:textId="77777777" w:rsidTr="00416403">
        <w:tc>
          <w:tcPr>
            <w:tcW w:w="3240" w:type="dxa"/>
          </w:tcPr>
          <w:p w14:paraId="63FFEB80" w14:textId="101C5E0A" w:rsidR="00EB26C6" w:rsidRPr="001F1BDE" w:rsidRDefault="00EB26C6" w:rsidP="00EB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F1B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</w:tcPr>
          <w:p w14:paraId="6BFA8708" w14:textId="43BFA852" w:rsidR="00EB26C6" w:rsidRPr="008955F0" w:rsidRDefault="00EB26C6" w:rsidP="00EB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81F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85,18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62" w:type="dxa"/>
          </w:tcPr>
          <w:p w14:paraId="051B2F94" w14:textId="77777777" w:rsidR="00EB26C6" w:rsidRPr="008955F0" w:rsidRDefault="00EB26C6" w:rsidP="00EB26C6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</w:tcPr>
          <w:p w14:paraId="7EFCE301" w14:textId="38A7DDE4" w:rsidR="00EB26C6" w:rsidRPr="008955F0" w:rsidRDefault="00EB26C6" w:rsidP="00EB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102,922</w:t>
            </w:r>
          </w:p>
        </w:tc>
        <w:tc>
          <w:tcPr>
            <w:tcW w:w="270" w:type="dxa"/>
          </w:tcPr>
          <w:p w14:paraId="469D9DF1" w14:textId="77777777" w:rsidR="00EB26C6" w:rsidRPr="008955F0" w:rsidRDefault="00EB26C6" w:rsidP="00EB26C6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27C0F4B4" w14:textId="42AE8BF5" w:rsidR="00EB26C6" w:rsidRPr="008955F0" w:rsidRDefault="00EB26C6" w:rsidP="00EB26C6">
            <w:pPr>
              <w:tabs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147,668</w:t>
            </w:r>
          </w:p>
        </w:tc>
        <w:tc>
          <w:tcPr>
            <w:tcW w:w="270" w:type="dxa"/>
          </w:tcPr>
          <w:p w14:paraId="3078622D" w14:textId="77777777" w:rsidR="00EB26C6" w:rsidRPr="008955F0" w:rsidRDefault="00EB26C6" w:rsidP="00EB26C6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14:paraId="155B2873" w14:textId="43F6861D" w:rsidR="00EB26C6" w:rsidRPr="008955F0" w:rsidRDefault="00EB26C6" w:rsidP="00EB26C6">
            <w:pPr>
              <w:tabs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335,777</w:t>
            </w:r>
          </w:p>
        </w:tc>
      </w:tr>
      <w:bookmarkEnd w:id="15"/>
    </w:tbl>
    <w:p w14:paraId="27A93BC9" w14:textId="77777777" w:rsidR="00F6652D" w:rsidRPr="0056305C" w:rsidRDefault="00F6652D" w:rsidP="00196A5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2"/>
          <w:szCs w:val="22"/>
        </w:rPr>
      </w:pPr>
    </w:p>
    <w:tbl>
      <w:tblPr>
        <w:tblStyle w:val="TableGrid"/>
        <w:tblW w:w="913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280"/>
        <w:gridCol w:w="262"/>
        <w:gridCol w:w="1248"/>
        <w:gridCol w:w="270"/>
        <w:gridCol w:w="1206"/>
        <w:gridCol w:w="270"/>
        <w:gridCol w:w="1355"/>
      </w:tblGrid>
      <w:tr w:rsidR="00196A57" w:rsidRPr="00E86A87" w14:paraId="2459AAC6" w14:textId="77777777" w:rsidTr="00021BC2">
        <w:tc>
          <w:tcPr>
            <w:tcW w:w="3240" w:type="dxa"/>
          </w:tcPr>
          <w:p w14:paraId="0EC93175" w14:textId="77777777" w:rsidR="00196A57" w:rsidRPr="00E86A87" w:rsidRDefault="00196A57" w:rsidP="008C3C00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1" w:type="dxa"/>
            <w:gridSpan w:val="7"/>
            <w:tcBorders>
              <w:bottom w:val="single" w:sz="4" w:space="0" w:color="auto"/>
            </w:tcBorders>
          </w:tcPr>
          <w:p w14:paraId="577AFD71" w14:textId="77777777" w:rsidR="00196A57" w:rsidRPr="00E86A87" w:rsidRDefault="00196A57" w:rsidP="008C3C0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196A57" w:rsidRPr="00E86A87" w14:paraId="348211CB" w14:textId="77777777" w:rsidTr="00021BC2">
        <w:tc>
          <w:tcPr>
            <w:tcW w:w="3240" w:type="dxa"/>
          </w:tcPr>
          <w:p w14:paraId="1EF935CA" w14:textId="77777777" w:rsidR="00196A57" w:rsidRPr="00E86A87" w:rsidRDefault="00196A57" w:rsidP="008C3C00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1" w:type="dxa"/>
            <w:gridSpan w:val="7"/>
            <w:tcBorders>
              <w:bottom w:val="single" w:sz="4" w:space="0" w:color="auto"/>
            </w:tcBorders>
          </w:tcPr>
          <w:p w14:paraId="59914146" w14:textId="6E6E5DD4" w:rsidR="00196A57" w:rsidRDefault="00021BC2" w:rsidP="008C3C0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="00196A5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96A57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</w:tr>
      <w:tr w:rsidR="00196A57" w:rsidRPr="00E86A87" w14:paraId="35B005FC" w14:textId="77777777" w:rsidTr="00021BC2">
        <w:tc>
          <w:tcPr>
            <w:tcW w:w="3240" w:type="dxa"/>
          </w:tcPr>
          <w:p w14:paraId="7CF159C8" w14:textId="77777777" w:rsidR="00196A57" w:rsidRPr="00E86A87" w:rsidRDefault="00196A57" w:rsidP="008C3C00">
            <w:pPr>
              <w:tabs>
                <w:tab w:val="left" w:pos="1440"/>
              </w:tabs>
              <w:ind w:left="-108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14:paraId="520E40F8" w14:textId="77777777" w:rsidR="00196A57" w:rsidRPr="00E86A87" w:rsidRDefault="00196A57" w:rsidP="008C3C0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62" w:type="dxa"/>
            <w:tcBorders>
              <w:top w:val="single" w:sz="4" w:space="0" w:color="auto"/>
            </w:tcBorders>
          </w:tcPr>
          <w:p w14:paraId="07DF58EB" w14:textId="77777777" w:rsidR="00196A57" w:rsidRPr="00E86A87" w:rsidRDefault="00196A57" w:rsidP="008C3C0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14:paraId="1E62D54A" w14:textId="77777777" w:rsidR="00196A57" w:rsidRPr="00E86A87" w:rsidRDefault="00196A57" w:rsidP="008C3C0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09D27E9" w14:textId="77777777" w:rsidR="00196A57" w:rsidRPr="00E86A87" w:rsidRDefault="00196A57" w:rsidP="008C3C0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3811000B" w14:textId="77777777" w:rsidR="00196A57" w:rsidRPr="00E86A87" w:rsidRDefault="00196A57" w:rsidP="008C3C0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F3B7D22" w14:textId="77777777" w:rsidR="00196A57" w:rsidRPr="00E86A87" w:rsidRDefault="00196A57" w:rsidP="008C3C0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283C8B12" w14:textId="77777777" w:rsidR="00196A57" w:rsidRPr="00E86A87" w:rsidRDefault="00196A57" w:rsidP="008C3C0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96A57" w:rsidRPr="00E86A87" w14:paraId="7B8FD02D" w14:textId="77777777" w:rsidTr="00A25EC3">
        <w:tc>
          <w:tcPr>
            <w:tcW w:w="3240" w:type="dxa"/>
            <w:vAlign w:val="bottom"/>
          </w:tcPr>
          <w:p w14:paraId="3CE26339" w14:textId="77777777" w:rsidR="00196A57" w:rsidRPr="00E86A87" w:rsidRDefault="00196A57" w:rsidP="008C3C00">
            <w:pPr>
              <w:ind w:left="-108" w:firstLine="9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80" w:type="dxa"/>
            <w:tcBorders>
              <w:top w:val="single" w:sz="4" w:space="0" w:color="auto"/>
            </w:tcBorders>
          </w:tcPr>
          <w:p w14:paraId="540550E8" w14:textId="77777777" w:rsidR="00196A57" w:rsidRPr="00E86A87" w:rsidRDefault="00196A57" w:rsidP="008C3C0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6AFDADE5" w14:textId="77777777" w:rsidR="00196A57" w:rsidRPr="00E86A87" w:rsidRDefault="00196A57" w:rsidP="008C3C0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</w:tcPr>
          <w:p w14:paraId="21050D53" w14:textId="77777777" w:rsidR="00196A57" w:rsidRPr="00E86A87" w:rsidRDefault="00196A57" w:rsidP="008C3C0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DCE89E" w14:textId="77777777" w:rsidR="00196A57" w:rsidRPr="00E86A87" w:rsidRDefault="00196A57" w:rsidP="008C3C0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0AD4C979" w14:textId="77777777" w:rsidR="00196A57" w:rsidRPr="00E86A87" w:rsidRDefault="00196A57" w:rsidP="008C3C0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41D2CB" w14:textId="77777777" w:rsidR="00196A57" w:rsidRPr="00E86A87" w:rsidRDefault="00196A57" w:rsidP="008C3C0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18407331" w14:textId="77777777" w:rsidR="00196A57" w:rsidRPr="00E86A87" w:rsidRDefault="00196A57" w:rsidP="008C3C0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6A57" w:rsidRPr="00E86A87" w14:paraId="0DDA9B3D" w14:textId="77777777" w:rsidTr="00021BC2">
        <w:tc>
          <w:tcPr>
            <w:tcW w:w="3240" w:type="dxa"/>
            <w:vAlign w:val="bottom"/>
          </w:tcPr>
          <w:p w14:paraId="57324316" w14:textId="77777777" w:rsidR="00196A57" w:rsidRPr="00E86A87" w:rsidRDefault="00196A57" w:rsidP="008C3C00">
            <w:pPr>
              <w:ind w:left="-108" w:firstLine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86A8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1280" w:type="dxa"/>
          </w:tcPr>
          <w:p w14:paraId="3E447CD5" w14:textId="77777777" w:rsidR="00196A57" w:rsidRPr="00E86A87" w:rsidRDefault="00196A57" w:rsidP="008C3C00">
            <w:pPr>
              <w:tabs>
                <w:tab w:val="left" w:pos="1440"/>
              </w:tabs>
              <w:ind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6475C90D" w14:textId="77777777" w:rsidR="00196A57" w:rsidRPr="00E86A87" w:rsidRDefault="00196A57" w:rsidP="008C3C0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</w:tcPr>
          <w:p w14:paraId="15AED11D" w14:textId="77777777" w:rsidR="00196A57" w:rsidRPr="00E86A87" w:rsidRDefault="00196A57" w:rsidP="008C3C0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9913C2" w14:textId="77777777" w:rsidR="00196A57" w:rsidRPr="00E86A87" w:rsidRDefault="00196A57" w:rsidP="008C3C0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0197EB99" w14:textId="77777777" w:rsidR="00196A57" w:rsidRPr="00E86A87" w:rsidRDefault="00196A57" w:rsidP="008C3C00">
            <w:pPr>
              <w:tabs>
                <w:tab w:val="left" w:pos="144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35F246" w14:textId="77777777" w:rsidR="00196A57" w:rsidRPr="00E86A87" w:rsidRDefault="00196A57" w:rsidP="008C3C0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</w:tcPr>
          <w:p w14:paraId="7C9C28EA" w14:textId="77777777" w:rsidR="00196A57" w:rsidRPr="00E86A87" w:rsidRDefault="00196A57" w:rsidP="008C3C00">
            <w:pPr>
              <w:tabs>
                <w:tab w:val="left" w:pos="1440"/>
              </w:tabs>
              <w:ind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F7BD1" w:rsidRPr="00E86A87" w14:paraId="3CD9E0AE" w14:textId="77777777" w:rsidTr="00021BC2">
        <w:tc>
          <w:tcPr>
            <w:tcW w:w="3240" w:type="dxa"/>
            <w:vAlign w:val="bottom"/>
          </w:tcPr>
          <w:p w14:paraId="16821AF3" w14:textId="77777777" w:rsidR="007F7BD1" w:rsidRPr="00E86A87" w:rsidRDefault="007F7BD1" w:rsidP="007F7BD1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80" w:type="dxa"/>
          </w:tcPr>
          <w:p w14:paraId="1850A110" w14:textId="0E123B33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1,152</w:t>
            </w:r>
          </w:p>
        </w:tc>
        <w:tc>
          <w:tcPr>
            <w:tcW w:w="262" w:type="dxa"/>
          </w:tcPr>
          <w:p w14:paraId="683FB2E9" w14:textId="77777777" w:rsidR="007F7BD1" w:rsidRPr="008955F0" w:rsidRDefault="007F7BD1" w:rsidP="007F7BD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</w:tcPr>
          <w:p w14:paraId="6EBF7526" w14:textId="7C749923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100,645</w:t>
            </w:r>
          </w:p>
        </w:tc>
        <w:tc>
          <w:tcPr>
            <w:tcW w:w="270" w:type="dxa"/>
          </w:tcPr>
          <w:p w14:paraId="41FE3135" w14:textId="77777777" w:rsidR="007F7BD1" w:rsidRPr="008955F0" w:rsidRDefault="007F7BD1" w:rsidP="007F7BD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</w:tcPr>
          <w:p w14:paraId="4FB2A894" w14:textId="1A8E2439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3FA05F1" w14:textId="77777777" w:rsidR="007F7BD1" w:rsidRPr="008955F0" w:rsidRDefault="007F7BD1" w:rsidP="007F7BD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</w:tcPr>
          <w:p w14:paraId="79C2AFA9" w14:textId="40D433BC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101,797</w:t>
            </w:r>
          </w:p>
        </w:tc>
      </w:tr>
      <w:tr w:rsidR="007F7BD1" w:rsidRPr="00E86A87" w14:paraId="6FF4C619" w14:textId="77777777" w:rsidTr="00021BC2">
        <w:tc>
          <w:tcPr>
            <w:tcW w:w="3240" w:type="dxa"/>
            <w:vAlign w:val="bottom"/>
          </w:tcPr>
          <w:p w14:paraId="0D8D3779" w14:textId="21308611" w:rsidR="007F7BD1" w:rsidRPr="00E86A87" w:rsidRDefault="007F7BD1" w:rsidP="007F7BD1">
            <w:pPr>
              <w:ind w:left="-108" w:firstLine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86A8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ที่ดิน อาคาร</w:t>
            </w:r>
            <w:r w:rsidR="0049512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Pr="00E86A8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280" w:type="dxa"/>
          </w:tcPr>
          <w:p w14:paraId="7D95E2A3" w14:textId="77777777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2" w:type="dxa"/>
          </w:tcPr>
          <w:p w14:paraId="7A248491" w14:textId="77777777" w:rsidR="007F7BD1" w:rsidRPr="008955F0" w:rsidRDefault="007F7BD1" w:rsidP="007F7BD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</w:tcPr>
          <w:p w14:paraId="65FEAA88" w14:textId="77777777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5E106FC" w14:textId="77777777" w:rsidR="007F7BD1" w:rsidRPr="008955F0" w:rsidRDefault="007F7BD1" w:rsidP="007F7BD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</w:tcPr>
          <w:p w14:paraId="54D5DABF" w14:textId="77777777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2B35AC20" w14:textId="77777777" w:rsidR="007F7BD1" w:rsidRPr="008955F0" w:rsidRDefault="007F7BD1" w:rsidP="007F7BD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</w:tcPr>
          <w:p w14:paraId="45192031" w14:textId="77777777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F7BD1" w:rsidRPr="00E86A87" w14:paraId="63F5108A" w14:textId="77777777" w:rsidTr="00021BC2">
        <w:tc>
          <w:tcPr>
            <w:tcW w:w="3240" w:type="dxa"/>
          </w:tcPr>
          <w:p w14:paraId="1C60A62B" w14:textId="5D93ED5A" w:rsidR="007F7BD1" w:rsidRPr="00C74082" w:rsidRDefault="007F7BD1" w:rsidP="007F7BD1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7408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ที่ดิน อาคาร</w:t>
            </w:r>
            <w:r w:rsidR="0049512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Pr="00C7408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และอุปกรณ์ในราคา</w:t>
            </w:r>
          </w:p>
        </w:tc>
        <w:tc>
          <w:tcPr>
            <w:tcW w:w="1280" w:type="dxa"/>
          </w:tcPr>
          <w:p w14:paraId="42D3877A" w14:textId="77777777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2" w:type="dxa"/>
          </w:tcPr>
          <w:p w14:paraId="48013494" w14:textId="77777777" w:rsidR="007F7BD1" w:rsidRPr="008955F0" w:rsidRDefault="007F7BD1" w:rsidP="007F7BD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</w:tcPr>
          <w:p w14:paraId="714AE2C3" w14:textId="77777777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60EA3A3D" w14:textId="77777777" w:rsidR="007F7BD1" w:rsidRPr="008955F0" w:rsidRDefault="007F7BD1" w:rsidP="007F7BD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</w:tcPr>
          <w:p w14:paraId="14C9297A" w14:textId="77777777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48F5B4" w14:textId="77777777" w:rsidR="007F7BD1" w:rsidRPr="008955F0" w:rsidRDefault="007F7BD1" w:rsidP="007F7BD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</w:tcPr>
          <w:p w14:paraId="7E06BFB2" w14:textId="77777777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F7BD1" w:rsidRPr="00E86A87" w14:paraId="43F7145A" w14:textId="77777777" w:rsidTr="00021BC2">
        <w:tc>
          <w:tcPr>
            <w:tcW w:w="3240" w:type="dxa"/>
          </w:tcPr>
          <w:p w14:paraId="4B886828" w14:textId="77777777" w:rsidR="007F7BD1" w:rsidRPr="00C74082" w:rsidRDefault="007F7BD1" w:rsidP="007F7BD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7408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ประเมินใหม่ </w:t>
            </w:r>
          </w:p>
        </w:tc>
        <w:tc>
          <w:tcPr>
            <w:tcW w:w="1280" w:type="dxa"/>
          </w:tcPr>
          <w:p w14:paraId="4B10A132" w14:textId="2E429C54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94914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5804CCC3" w14:textId="77777777" w:rsidR="007F7BD1" w:rsidRPr="008955F0" w:rsidRDefault="007F7BD1" w:rsidP="007F7BD1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</w:tcPr>
          <w:p w14:paraId="4B302743" w14:textId="187CF9C4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94914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15F07B0" w14:textId="77777777" w:rsidR="007F7BD1" w:rsidRPr="008955F0" w:rsidRDefault="007F7BD1" w:rsidP="007F7BD1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</w:tcPr>
          <w:p w14:paraId="05B6B652" w14:textId="7F23B7F4" w:rsidR="007F7BD1" w:rsidRPr="008955F0" w:rsidRDefault="007F7BD1" w:rsidP="007F7BD1">
            <w:pPr>
              <w:tabs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81,418</w:t>
            </w:r>
          </w:p>
        </w:tc>
        <w:tc>
          <w:tcPr>
            <w:tcW w:w="270" w:type="dxa"/>
          </w:tcPr>
          <w:p w14:paraId="4D7D10ED" w14:textId="77777777" w:rsidR="007F7BD1" w:rsidRPr="008955F0" w:rsidRDefault="007F7BD1" w:rsidP="007F7BD1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</w:tcPr>
          <w:p w14:paraId="51FF2339" w14:textId="125DC7AA" w:rsidR="007F7BD1" w:rsidRPr="008955F0" w:rsidRDefault="007F7BD1" w:rsidP="007F7BD1">
            <w:pPr>
              <w:tabs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81,418</w:t>
            </w:r>
          </w:p>
        </w:tc>
      </w:tr>
      <w:tr w:rsidR="007F7BD1" w:rsidRPr="00E86A87" w14:paraId="22CDFA8D" w14:textId="77777777" w:rsidTr="00021BC2">
        <w:tc>
          <w:tcPr>
            <w:tcW w:w="3240" w:type="dxa"/>
            <w:vAlign w:val="bottom"/>
          </w:tcPr>
          <w:p w14:paraId="78D4A7F1" w14:textId="77777777" w:rsidR="007F7BD1" w:rsidRPr="009D3BA3" w:rsidRDefault="007F7BD1" w:rsidP="007F7BD1">
            <w:pPr>
              <w:tabs>
                <w:tab w:val="left" w:pos="176"/>
              </w:tabs>
              <w:ind w:lef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3B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</w:tcPr>
          <w:p w14:paraId="113BD44C" w14:textId="43428690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277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1,152</w:t>
            </w:r>
          </w:p>
        </w:tc>
        <w:tc>
          <w:tcPr>
            <w:tcW w:w="262" w:type="dxa"/>
          </w:tcPr>
          <w:p w14:paraId="3F4C11F2" w14:textId="77777777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</w:tcPr>
          <w:p w14:paraId="64593C71" w14:textId="7A6DA630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277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100,645</w:t>
            </w:r>
          </w:p>
        </w:tc>
        <w:tc>
          <w:tcPr>
            <w:tcW w:w="270" w:type="dxa"/>
          </w:tcPr>
          <w:p w14:paraId="4E70987C" w14:textId="77777777" w:rsidR="007F7BD1" w:rsidRPr="008955F0" w:rsidRDefault="007F7BD1" w:rsidP="007F7BD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5096BA4B" w14:textId="5E58290C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81,418</w:t>
            </w:r>
          </w:p>
        </w:tc>
        <w:tc>
          <w:tcPr>
            <w:tcW w:w="270" w:type="dxa"/>
          </w:tcPr>
          <w:p w14:paraId="4175A2A4" w14:textId="77777777" w:rsidR="007F7BD1" w:rsidRPr="008955F0" w:rsidRDefault="007F7BD1" w:rsidP="007F7BD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14:paraId="58ED4DC9" w14:textId="5BE41C92" w:rsidR="007F7BD1" w:rsidRPr="008955F0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183,215</w:t>
            </w:r>
          </w:p>
        </w:tc>
      </w:tr>
    </w:tbl>
    <w:p w14:paraId="5EEDC86E" w14:textId="632F170D" w:rsidR="00495120" w:rsidRDefault="00495120" w:rsidP="00495120">
      <w:pPr>
        <w:pStyle w:val="FSNoteNumbered"/>
        <w:numPr>
          <w:ilvl w:val="0"/>
          <w:numId w:val="0"/>
        </w:numPr>
        <w:spacing w:after="0"/>
        <w:ind w:left="540"/>
        <w:rPr>
          <w:b/>
          <w:bCs/>
          <w:u w:val="none"/>
          <w:cs/>
        </w:rPr>
      </w:pPr>
    </w:p>
    <w:p w14:paraId="20942790" w14:textId="6EBE90FB" w:rsidR="00495120" w:rsidRDefault="00495120" w:rsidP="00495120">
      <w:pPr>
        <w:rPr>
          <w:rFonts w:cs="Arial"/>
          <w:cs/>
          <w:lang w:val="th-TH"/>
        </w:rPr>
      </w:pPr>
    </w:p>
    <w:p w14:paraId="1FCCECF0" w14:textId="13AA817E" w:rsidR="00495120" w:rsidRDefault="00495120" w:rsidP="00495120">
      <w:pPr>
        <w:rPr>
          <w:rFonts w:cs="Arial"/>
          <w:cs/>
          <w:lang w:val="th-TH"/>
        </w:rPr>
      </w:pPr>
    </w:p>
    <w:p w14:paraId="0F366B22" w14:textId="35B8BF35" w:rsidR="00495120" w:rsidRDefault="00495120" w:rsidP="00495120">
      <w:pPr>
        <w:rPr>
          <w:rFonts w:cs="Arial"/>
          <w:cs/>
          <w:lang w:val="th-TH"/>
        </w:rPr>
      </w:pPr>
    </w:p>
    <w:p w14:paraId="09EE3710" w14:textId="77777777" w:rsidR="007423E7" w:rsidRDefault="007423E7" w:rsidP="00495120">
      <w:pPr>
        <w:rPr>
          <w:rFonts w:cs="Arial"/>
          <w:cs/>
          <w:lang w:val="th-TH"/>
        </w:rPr>
      </w:pPr>
    </w:p>
    <w:p w14:paraId="10F4128D" w14:textId="77777777" w:rsidR="007423E7" w:rsidRDefault="007423E7" w:rsidP="00495120">
      <w:pPr>
        <w:rPr>
          <w:rFonts w:cs="Arial"/>
          <w:cs/>
          <w:lang w:val="th-TH"/>
        </w:rPr>
      </w:pPr>
    </w:p>
    <w:p w14:paraId="7E785CBF" w14:textId="77777777" w:rsidR="007423E7" w:rsidRDefault="007423E7" w:rsidP="00495120">
      <w:pPr>
        <w:rPr>
          <w:rFonts w:cs="Arial"/>
          <w:cs/>
          <w:lang w:val="th-TH"/>
        </w:rPr>
      </w:pPr>
    </w:p>
    <w:p w14:paraId="6A8B0E0F" w14:textId="77777777" w:rsidR="007423E7" w:rsidRDefault="007423E7" w:rsidP="00495120">
      <w:pPr>
        <w:rPr>
          <w:rFonts w:cs="Arial"/>
          <w:cs/>
          <w:lang w:val="th-TH"/>
        </w:rPr>
      </w:pPr>
    </w:p>
    <w:p w14:paraId="73A74D42" w14:textId="77777777" w:rsidR="007423E7" w:rsidRPr="007423E7" w:rsidRDefault="007423E7" w:rsidP="00495120">
      <w:pPr>
        <w:rPr>
          <w:rFonts w:cstheme="minorBidi"/>
          <w:cs/>
          <w:lang w:val="th-TH"/>
        </w:rPr>
      </w:pPr>
    </w:p>
    <w:p w14:paraId="0B8C3584" w14:textId="1CEDB397" w:rsidR="00495120" w:rsidRDefault="00495120" w:rsidP="00495120">
      <w:pPr>
        <w:rPr>
          <w:rFonts w:cs="Arial"/>
          <w:cs/>
          <w:lang w:val="th-TH"/>
        </w:rPr>
      </w:pPr>
    </w:p>
    <w:p w14:paraId="660F68E4" w14:textId="0E9748F3" w:rsidR="00495120" w:rsidRDefault="00495120" w:rsidP="00495120">
      <w:pPr>
        <w:rPr>
          <w:rFonts w:cs="Arial"/>
          <w:cs/>
          <w:lang w:val="th-TH"/>
        </w:rPr>
      </w:pPr>
    </w:p>
    <w:p w14:paraId="5CD6436E" w14:textId="22E5B2CC" w:rsidR="00495120" w:rsidRDefault="00495120" w:rsidP="00495120">
      <w:pPr>
        <w:rPr>
          <w:rFonts w:cs="Arial"/>
          <w:cs/>
          <w:lang w:val="th-TH"/>
        </w:rPr>
      </w:pPr>
    </w:p>
    <w:p w14:paraId="6108FBCC" w14:textId="30B0AA16" w:rsidR="00495120" w:rsidRDefault="00495120" w:rsidP="00495120">
      <w:pPr>
        <w:rPr>
          <w:rFonts w:cs="Arial"/>
          <w:cs/>
          <w:lang w:val="th-TH"/>
        </w:rPr>
      </w:pPr>
    </w:p>
    <w:p w14:paraId="0479D3D4" w14:textId="50C02A94" w:rsidR="00495120" w:rsidRDefault="00495120" w:rsidP="00495120">
      <w:pPr>
        <w:rPr>
          <w:rFonts w:cs="Arial"/>
          <w:cs/>
          <w:lang w:val="th-TH"/>
        </w:rPr>
      </w:pPr>
    </w:p>
    <w:p w14:paraId="772E634D" w14:textId="49A4849F" w:rsidR="00495120" w:rsidRDefault="00495120" w:rsidP="00495120">
      <w:pPr>
        <w:rPr>
          <w:rFonts w:cs="Arial"/>
          <w:cs/>
          <w:lang w:val="th-TH"/>
        </w:rPr>
      </w:pPr>
    </w:p>
    <w:p w14:paraId="4780A725" w14:textId="77777777" w:rsidR="00495120" w:rsidRPr="00495120" w:rsidRDefault="00495120" w:rsidP="00495120">
      <w:pPr>
        <w:rPr>
          <w:rFonts w:cs="Arial"/>
          <w:cs/>
          <w:lang w:val="th-TH"/>
        </w:rPr>
      </w:pPr>
    </w:p>
    <w:p w14:paraId="6BB3ED60" w14:textId="0F0571DC" w:rsidR="003F2A02" w:rsidRPr="00E4284A" w:rsidRDefault="00DA054C" w:rsidP="009E1A63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E4284A">
        <w:rPr>
          <w:b/>
          <w:bCs/>
          <w:u w:val="none"/>
          <w:cs/>
        </w:rPr>
        <w:lastRenderedPageBreak/>
        <w:t>การ</w:t>
      </w:r>
      <w:r w:rsidR="005B2CEF">
        <w:rPr>
          <w:rFonts w:hint="cs"/>
          <w:b/>
          <w:bCs/>
          <w:u w:val="none"/>
          <w:cs/>
        </w:rPr>
        <w:t>เสนอข้อมูลทางการเงินจำแนกตามส่วนงาน</w:t>
      </w:r>
    </w:p>
    <w:p w14:paraId="643E2E46" w14:textId="011BEC40" w:rsidR="005B2CEF" w:rsidRPr="005B2CEF" w:rsidRDefault="005B2CEF" w:rsidP="005B2CEF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z w:val="28"/>
          <w:szCs w:val="28"/>
        </w:rPr>
      </w:pPr>
      <w:bookmarkStart w:id="16" w:name="_Hlk39325547"/>
      <w:bookmarkStart w:id="17" w:name="OLE_LINK5"/>
      <w:r w:rsidRPr="005B2CEF">
        <w:rPr>
          <w:rFonts w:ascii="Angsana New" w:hAnsi="Angsana New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</w:t>
      </w:r>
      <w:r w:rsidR="00280AAA">
        <w:rPr>
          <w:rFonts w:ascii="Angsana New" w:hAnsi="Angsana New"/>
          <w:sz w:val="28"/>
          <w:szCs w:val="28"/>
          <w:cs/>
        </w:rPr>
        <w:br/>
      </w:r>
      <w:r w:rsidRPr="005B2CEF">
        <w:rPr>
          <w:rFonts w:ascii="Angsana New" w:hAnsi="Angsana New"/>
          <w:sz w:val="28"/>
          <w:szCs w:val="28"/>
          <w:cs/>
        </w:rPr>
        <w:t>การดำเนินงานของส่วนงาน ทั้งนี้ผู้มีอำนาจตัดสินใจสูงสุดด้านการดำเนินงานของบริษัทคือประธาน</w:t>
      </w:r>
      <w:r w:rsidR="0083406F">
        <w:rPr>
          <w:rFonts w:ascii="Angsana New" w:hAnsi="Angsana New" w:hint="cs"/>
          <w:sz w:val="28"/>
          <w:szCs w:val="28"/>
          <w:cs/>
        </w:rPr>
        <w:t>เจ้าหน้าที่บริหาร</w:t>
      </w:r>
    </w:p>
    <w:p w14:paraId="40822027" w14:textId="44488DE2" w:rsidR="005B2CEF" w:rsidRPr="005B2CEF" w:rsidRDefault="005B2CEF" w:rsidP="005B2CEF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5B2CEF">
        <w:rPr>
          <w:rFonts w:ascii="Angsana New" w:hAnsi="Angsana New"/>
          <w:sz w:val="28"/>
          <w:szCs w:val="28"/>
          <w:cs/>
        </w:rPr>
        <w:t xml:space="preserve">เพื่อวัตถุประสงค์ในการบริหารงาน บริษัทจัดโครงสร้างองค์กรเป็นหน่วยธุรกิจตามประเภทของผลิตภัณฑ์ ได้แก่ ประกันอัคคีภัย ประกันภัยทางทะเลและขนส่ง ประกันภัยรถยนต์ และประกันภัยเบ็ดเตล็ดอื่น (รวมประกันภัยอุบัติเหตุส่วนบุคคล) </w:t>
      </w:r>
    </w:p>
    <w:p w14:paraId="5B184126" w14:textId="6562BCB2" w:rsidR="005B2CEF" w:rsidRPr="005B2CEF" w:rsidRDefault="005B2CEF" w:rsidP="005B2CEF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z w:val="28"/>
          <w:szCs w:val="28"/>
        </w:rPr>
      </w:pPr>
      <w:bookmarkStart w:id="18" w:name="_Hlk39325585"/>
      <w:bookmarkEnd w:id="16"/>
      <w:r w:rsidRPr="005B2CEF">
        <w:rPr>
          <w:rFonts w:ascii="Angsana New" w:hAnsi="Angsana New"/>
          <w:sz w:val="28"/>
          <w:szCs w:val="28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</w:t>
      </w:r>
      <w:r w:rsidRPr="005B2CEF">
        <w:rPr>
          <w:rFonts w:ascii="Angsana New" w:hAnsi="Angsana New"/>
          <w:sz w:val="28"/>
          <w:szCs w:val="28"/>
        </w:rPr>
        <w:t xml:space="preserve"> </w:t>
      </w:r>
      <w:r w:rsidRPr="005B2CEF">
        <w:rPr>
          <w:rFonts w:ascii="Angsana New" w:hAnsi="Angsana New"/>
          <w:sz w:val="28"/>
          <w:szCs w:val="28"/>
          <w:cs/>
        </w:rPr>
        <w:t>บริษัทประเมินผลการปฏิบัติงานของส่วนงานโดยพิจารณาจากกำไรหรือขาดทุนจากการดำเนินงาน สินทรัพย์รวม</w:t>
      </w:r>
      <w:r w:rsidR="00495120">
        <w:rPr>
          <w:rFonts w:ascii="Angsana New" w:hAnsi="Angsana New" w:hint="cs"/>
          <w:sz w:val="28"/>
          <w:szCs w:val="28"/>
          <w:cs/>
        </w:rPr>
        <w:t xml:space="preserve"> </w:t>
      </w:r>
      <w:r w:rsidRPr="005B2CEF">
        <w:rPr>
          <w:rFonts w:ascii="Angsana New" w:hAnsi="Angsana New"/>
          <w:sz w:val="28"/>
          <w:szCs w:val="28"/>
          <w:cs/>
        </w:rPr>
        <w:t>และหนี้สินรวมซึ่งวัดมูลค่าโดยใช้เกณฑ์เดียวกับที่ใช้ในการวัดกำไรหรือขาดทุนจากการดำเนินงาน สินทรัพย์รวม</w:t>
      </w:r>
      <w:r w:rsidR="00495120">
        <w:rPr>
          <w:rFonts w:ascii="Angsana New" w:hAnsi="Angsana New" w:hint="cs"/>
          <w:sz w:val="28"/>
          <w:szCs w:val="28"/>
          <w:cs/>
        </w:rPr>
        <w:t xml:space="preserve"> </w:t>
      </w:r>
      <w:r w:rsidRPr="005B2CEF">
        <w:rPr>
          <w:rFonts w:ascii="Angsana New" w:hAnsi="Angsana New"/>
          <w:sz w:val="28"/>
          <w:szCs w:val="28"/>
          <w:cs/>
        </w:rPr>
        <w:t>และหนี้สินรวมใน</w:t>
      </w:r>
      <w:r w:rsidR="00FD3686">
        <w:rPr>
          <w:rFonts w:ascii="Angsana New" w:hAnsi="Angsana New" w:hint="cs"/>
          <w:sz w:val="28"/>
          <w:szCs w:val="28"/>
          <w:cs/>
        </w:rPr>
        <w:t>ข้อมูลทางการเงิน</w:t>
      </w:r>
    </w:p>
    <w:p w14:paraId="4C88257F" w14:textId="129FE2E8" w:rsidR="005B2CEF" w:rsidRPr="00A158A9" w:rsidRDefault="005B2CEF" w:rsidP="00FD3686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5B2CEF">
        <w:rPr>
          <w:rFonts w:ascii="Angsana New" w:hAnsi="Angsana New"/>
          <w:spacing w:val="4"/>
          <w:sz w:val="28"/>
          <w:szCs w:val="28"/>
          <w:cs/>
        </w:rPr>
        <w:t>บริษัทดำเนินธุรกิจในเขตภูมิศาสตร์เดียว คือ</w:t>
      </w:r>
      <w:r w:rsidRPr="005B2CEF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Pr="005B2CEF">
        <w:rPr>
          <w:rFonts w:ascii="Angsana New" w:hAnsi="Angsana New"/>
          <w:spacing w:val="4"/>
          <w:sz w:val="28"/>
          <w:szCs w:val="28"/>
          <w:cs/>
        </w:rPr>
        <w:t>ประเทศไทย ดังนั้นรายได้</w:t>
      </w:r>
      <w:r w:rsidR="004308FF">
        <w:rPr>
          <w:rFonts w:ascii="Angsana New" w:hAnsi="Angsana New" w:hint="cs"/>
          <w:spacing w:val="4"/>
          <w:sz w:val="28"/>
          <w:szCs w:val="28"/>
          <w:cs/>
        </w:rPr>
        <w:t xml:space="preserve"> กำไร</w:t>
      </w:r>
      <w:r w:rsidR="00FD3686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Pr="005B2CEF">
        <w:rPr>
          <w:rFonts w:ascii="Angsana New" w:hAnsi="Angsana New"/>
          <w:spacing w:val="4"/>
          <w:sz w:val="28"/>
          <w:szCs w:val="28"/>
          <w:cs/>
        </w:rPr>
        <w:t>และสินทรัพย์ที่แสดงอยู่ใน</w:t>
      </w:r>
      <w:r w:rsidR="00FD3686">
        <w:rPr>
          <w:rFonts w:ascii="Angsana New" w:hAnsi="Angsana New" w:hint="cs"/>
          <w:spacing w:val="4"/>
          <w:sz w:val="28"/>
          <w:szCs w:val="28"/>
          <w:cs/>
        </w:rPr>
        <w:t>ข้อมูลทาง</w:t>
      </w:r>
      <w:r w:rsidRPr="00A158A9">
        <w:rPr>
          <w:rFonts w:ascii="Angsana New" w:hAnsi="Angsana New"/>
          <w:spacing w:val="4"/>
          <w:sz w:val="28"/>
          <w:szCs w:val="28"/>
          <w:cs/>
        </w:rPr>
        <w:t>การเงินจึงถือเป็นการ</w:t>
      </w:r>
      <w:r w:rsidRPr="00A158A9">
        <w:rPr>
          <w:rFonts w:ascii="Angsana New" w:hAnsi="Angsana New"/>
          <w:sz w:val="28"/>
          <w:szCs w:val="28"/>
          <w:cs/>
        </w:rPr>
        <w:t>รายงานตามเขตภูมิศาสตร์แล้ว</w:t>
      </w:r>
    </w:p>
    <w:p w14:paraId="6F8E8D3D" w14:textId="34E6A49B" w:rsidR="00E435A2" w:rsidRPr="00E435A2" w:rsidRDefault="00E435A2" w:rsidP="00E435A2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pacing w:val="4"/>
          <w:sz w:val="28"/>
          <w:szCs w:val="28"/>
        </w:rPr>
      </w:pPr>
      <w:r w:rsidRPr="00A158A9">
        <w:rPr>
          <w:rFonts w:ascii="Angsana New" w:hAnsi="Angsana New" w:hint="cs"/>
          <w:spacing w:val="4"/>
          <w:sz w:val="28"/>
          <w:szCs w:val="28"/>
          <w:cs/>
        </w:rPr>
        <w:t>สำหรับ</w:t>
      </w:r>
      <w:r w:rsidRPr="00A158A9">
        <w:rPr>
          <w:rFonts w:ascii="Angsana New" w:hAnsi="Angsana New"/>
          <w:spacing w:val="4"/>
          <w:sz w:val="28"/>
          <w:szCs w:val="28"/>
          <w:cs/>
        </w:rPr>
        <w:t xml:space="preserve">งวดสามเดือนสิ้นสุดวันที่ </w:t>
      </w:r>
      <w:r w:rsidRPr="00A158A9">
        <w:rPr>
          <w:rFonts w:ascii="Angsana New" w:hAnsi="Angsana New"/>
          <w:spacing w:val="4"/>
          <w:sz w:val="28"/>
          <w:szCs w:val="28"/>
        </w:rPr>
        <w:t>30</w:t>
      </w:r>
      <w:r w:rsidRPr="00A158A9">
        <w:rPr>
          <w:rFonts w:ascii="Angsana New" w:hAnsi="Angsana New"/>
          <w:spacing w:val="4"/>
          <w:sz w:val="28"/>
          <w:szCs w:val="28"/>
          <w:cs/>
        </w:rPr>
        <w:t xml:space="preserve"> ม</w:t>
      </w:r>
      <w:r w:rsidRPr="00A158A9">
        <w:rPr>
          <w:rFonts w:ascii="Angsana New" w:hAnsi="Angsana New" w:hint="cs"/>
          <w:spacing w:val="4"/>
          <w:sz w:val="28"/>
          <w:szCs w:val="28"/>
          <w:cs/>
        </w:rPr>
        <w:t>ิถุนายน</w:t>
      </w:r>
      <w:r w:rsidRPr="00A158A9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A158A9">
        <w:rPr>
          <w:rFonts w:ascii="Angsana New" w:hAnsi="Angsana New"/>
          <w:spacing w:val="4"/>
          <w:sz w:val="28"/>
          <w:szCs w:val="28"/>
        </w:rPr>
        <w:t xml:space="preserve">2563 </w:t>
      </w:r>
      <w:r w:rsidRPr="00A158A9">
        <w:rPr>
          <w:rFonts w:ascii="Angsana New" w:hAnsi="Angsana New" w:hint="cs"/>
          <w:spacing w:val="4"/>
          <w:sz w:val="28"/>
          <w:szCs w:val="28"/>
          <w:cs/>
        </w:rPr>
        <w:t>บริษัทมีรายได้เบี้ยประกันภัยรับจากตัวแทนและบริษัทนายหน้ารายใหญ่</w:t>
      </w:r>
      <w:r w:rsidR="00A158A9" w:rsidRPr="00A158A9">
        <w:rPr>
          <w:rFonts w:ascii="Angsana New" w:hAnsi="Angsana New" w:hint="cs"/>
          <w:spacing w:val="4"/>
          <w:sz w:val="28"/>
          <w:szCs w:val="28"/>
          <w:cs/>
        </w:rPr>
        <w:t>สาม</w:t>
      </w:r>
      <w:r w:rsidRPr="00A158A9">
        <w:rPr>
          <w:rFonts w:ascii="Angsana New" w:hAnsi="Angsana New" w:hint="cs"/>
          <w:spacing w:val="4"/>
          <w:sz w:val="28"/>
          <w:szCs w:val="28"/>
          <w:cs/>
        </w:rPr>
        <w:t>รายเป็นจำนวนเงินรวม</w:t>
      </w:r>
      <w:r w:rsidR="00A158A9" w:rsidRPr="00A158A9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A158A9" w:rsidRPr="00A158A9">
        <w:rPr>
          <w:rFonts w:ascii="Angsana New" w:hAnsi="Angsana New"/>
          <w:spacing w:val="4"/>
          <w:sz w:val="28"/>
          <w:szCs w:val="28"/>
        </w:rPr>
        <w:t>119.</w:t>
      </w:r>
      <w:r w:rsidR="003164A1">
        <w:rPr>
          <w:rFonts w:ascii="Angsana New" w:hAnsi="Angsana New"/>
          <w:spacing w:val="4"/>
          <w:sz w:val="28"/>
          <w:szCs w:val="28"/>
        </w:rPr>
        <w:t>1</w:t>
      </w:r>
      <w:r w:rsidRPr="00A158A9">
        <w:rPr>
          <w:rFonts w:ascii="Angsana New" w:hAnsi="Angsana New" w:hint="cs"/>
          <w:spacing w:val="4"/>
          <w:sz w:val="28"/>
          <w:szCs w:val="28"/>
          <w:cs/>
        </w:rPr>
        <w:t xml:space="preserve"> ล้านบาท และสำหรับ</w:t>
      </w:r>
      <w:r w:rsidRPr="00A158A9">
        <w:rPr>
          <w:rFonts w:ascii="Angsana New" w:hAnsi="Angsana New"/>
          <w:spacing w:val="4"/>
          <w:sz w:val="28"/>
          <w:szCs w:val="28"/>
          <w:cs/>
        </w:rPr>
        <w:t xml:space="preserve">งวดสามเดือนสิ้นสุดวันที่ </w:t>
      </w:r>
      <w:r w:rsidRPr="00A158A9">
        <w:rPr>
          <w:rFonts w:ascii="Angsana New" w:hAnsi="Angsana New"/>
          <w:spacing w:val="4"/>
          <w:sz w:val="28"/>
          <w:szCs w:val="28"/>
        </w:rPr>
        <w:t>30</w:t>
      </w:r>
      <w:r w:rsidRPr="00A158A9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A158A9">
        <w:rPr>
          <w:rFonts w:ascii="Angsana New" w:hAnsi="Angsana New" w:hint="cs"/>
          <w:spacing w:val="4"/>
          <w:sz w:val="28"/>
          <w:szCs w:val="28"/>
          <w:cs/>
        </w:rPr>
        <w:t>มิถุนายน</w:t>
      </w:r>
      <w:r w:rsidRPr="00A158A9">
        <w:rPr>
          <w:rFonts w:ascii="Angsana New" w:hAnsi="Angsana New"/>
          <w:spacing w:val="4"/>
          <w:sz w:val="28"/>
          <w:szCs w:val="28"/>
        </w:rPr>
        <w:t xml:space="preserve"> 2562</w:t>
      </w:r>
      <w:r w:rsidRPr="00A158A9">
        <w:rPr>
          <w:rFonts w:ascii="Angsana New" w:hAnsi="Angsana New"/>
          <w:spacing w:val="4"/>
          <w:sz w:val="28"/>
          <w:szCs w:val="28"/>
          <w:cs/>
        </w:rPr>
        <w:t xml:space="preserve"> บริษัทมีรายได้เบี้ยประกันภัยรับจากตัวแทนและบริษัทนายหน้ารายใหญ่</w:t>
      </w:r>
      <w:r w:rsidR="00FC0493" w:rsidRPr="00A158A9">
        <w:rPr>
          <w:rFonts w:ascii="Angsana New" w:hAnsi="Angsana New" w:hint="cs"/>
          <w:spacing w:val="4"/>
          <w:sz w:val="28"/>
          <w:szCs w:val="28"/>
          <w:cs/>
        </w:rPr>
        <w:t>สอง</w:t>
      </w:r>
      <w:r w:rsidRPr="00A158A9">
        <w:rPr>
          <w:rFonts w:ascii="Angsana New" w:hAnsi="Angsana New"/>
          <w:spacing w:val="4"/>
          <w:sz w:val="28"/>
          <w:szCs w:val="28"/>
          <w:cs/>
        </w:rPr>
        <w:t xml:space="preserve">รายเป็นจำนวนเงินรวม </w:t>
      </w:r>
      <w:r w:rsidRPr="00A158A9">
        <w:rPr>
          <w:rFonts w:ascii="Angsana New" w:hAnsi="Angsana New"/>
          <w:spacing w:val="4"/>
          <w:sz w:val="28"/>
          <w:szCs w:val="28"/>
        </w:rPr>
        <w:t>44.2</w:t>
      </w:r>
      <w:r w:rsidRPr="00A158A9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Pr="00A158A9">
        <w:rPr>
          <w:rFonts w:ascii="Angsana New" w:hAnsi="Angsana New"/>
          <w:spacing w:val="4"/>
          <w:sz w:val="28"/>
          <w:szCs w:val="28"/>
          <w:cs/>
        </w:rPr>
        <w:t>ล้านบาท</w:t>
      </w:r>
    </w:p>
    <w:p w14:paraId="674BE804" w14:textId="3324508F" w:rsidR="005B2CEF" w:rsidRPr="00E435A2" w:rsidRDefault="00E435A2" w:rsidP="00E435A2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pacing w:val="4"/>
          <w:sz w:val="28"/>
          <w:szCs w:val="28"/>
        </w:rPr>
      </w:pPr>
      <w:r w:rsidRPr="00C92DE2">
        <w:rPr>
          <w:rFonts w:ascii="Angsana New" w:hAnsi="Angsana New" w:hint="cs"/>
          <w:spacing w:val="-2"/>
          <w:sz w:val="28"/>
          <w:szCs w:val="28"/>
          <w:cs/>
        </w:rPr>
        <w:t>สำหรับ</w:t>
      </w:r>
      <w:r w:rsidRPr="00C92DE2">
        <w:rPr>
          <w:rFonts w:ascii="Angsana New" w:hAnsi="Angsana New"/>
          <w:spacing w:val="-2"/>
          <w:sz w:val="28"/>
          <w:szCs w:val="28"/>
          <w:cs/>
        </w:rPr>
        <w:t xml:space="preserve">งวดหกเดือนสิ้นสุดวันที่ </w:t>
      </w:r>
      <w:r w:rsidRPr="00C92DE2">
        <w:rPr>
          <w:rFonts w:ascii="Angsana New" w:hAnsi="Angsana New"/>
          <w:spacing w:val="-2"/>
          <w:sz w:val="28"/>
          <w:szCs w:val="28"/>
        </w:rPr>
        <w:t>30</w:t>
      </w:r>
      <w:r w:rsidRPr="00C92DE2">
        <w:rPr>
          <w:rFonts w:ascii="Angsana New" w:hAnsi="Angsana New"/>
          <w:spacing w:val="-2"/>
          <w:sz w:val="28"/>
          <w:szCs w:val="28"/>
          <w:cs/>
        </w:rPr>
        <w:t xml:space="preserve"> ม</w:t>
      </w:r>
      <w:r w:rsidRPr="00C92DE2">
        <w:rPr>
          <w:rFonts w:ascii="Angsana New" w:hAnsi="Angsana New" w:hint="cs"/>
          <w:spacing w:val="-2"/>
          <w:sz w:val="28"/>
          <w:szCs w:val="28"/>
          <w:cs/>
        </w:rPr>
        <w:t>ิถุนายน</w:t>
      </w:r>
      <w:r w:rsidRPr="00C92DE2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C92DE2">
        <w:rPr>
          <w:rFonts w:ascii="Angsana New" w:hAnsi="Angsana New"/>
          <w:spacing w:val="-2"/>
          <w:sz w:val="28"/>
          <w:szCs w:val="28"/>
        </w:rPr>
        <w:t xml:space="preserve">2563 </w:t>
      </w:r>
      <w:r w:rsidRPr="00C92DE2">
        <w:rPr>
          <w:rFonts w:ascii="Angsana New" w:hAnsi="Angsana New" w:hint="cs"/>
          <w:spacing w:val="-2"/>
          <w:sz w:val="28"/>
          <w:szCs w:val="28"/>
          <w:cs/>
        </w:rPr>
        <w:t>บริษัทมีรายได้เบี้ยประกันภัยรับจากตัวแทนและบริษัทนายหน้ารายใหญ่</w:t>
      </w:r>
      <w:r w:rsidR="00A158A9" w:rsidRPr="00C92DE2">
        <w:rPr>
          <w:rFonts w:ascii="Angsana New" w:hAnsi="Angsana New" w:hint="cs"/>
          <w:spacing w:val="6"/>
          <w:sz w:val="28"/>
          <w:szCs w:val="28"/>
          <w:cs/>
        </w:rPr>
        <w:t>สาม</w:t>
      </w:r>
      <w:r w:rsidRPr="00C92DE2">
        <w:rPr>
          <w:rFonts w:ascii="Angsana New" w:hAnsi="Angsana New" w:hint="cs"/>
          <w:spacing w:val="6"/>
          <w:sz w:val="28"/>
          <w:szCs w:val="28"/>
          <w:cs/>
        </w:rPr>
        <w:t xml:space="preserve">รายเป็นจำนวนเงินรวม </w:t>
      </w:r>
      <w:r w:rsidR="00A158A9" w:rsidRPr="00C92DE2">
        <w:rPr>
          <w:rFonts w:ascii="Angsana New" w:hAnsi="Angsana New"/>
          <w:spacing w:val="6"/>
          <w:sz w:val="28"/>
          <w:szCs w:val="28"/>
        </w:rPr>
        <w:t>239.</w:t>
      </w:r>
      <w:r w:rsidR="003164A1">
        <w:rPr>
          <w:rFonts w:ascii="Angsana New" w:hAnsi="Angsana New"/>
          <w:spacing w:val="6"/>
          <w:sz w:val="28"/>
          <w:szCs w:val="28"/>
        </w:rPr>
        <w:t>7</w:t>
      </w:r>
      <w:r w:rsidR="00A158A9" w:rsidRPr="00C92DE2">
        <w:rPr>
          <w:rFonts w:ascii="Angsana New" w:hAnsi="Angsana New"/>
          <w:spacing w:val="6"/>
          <w:sz w:val="28"/>
          <w:szCs w:val="28"/>
        </w:rPr>
        <w:t xml:space="preserve"> </w:t>
      </w:r>
      <w:r w:rsidRPr="00C92DE2">
        <w:rPr>
          <w:rFonts w:ascii="Angsana New" w:hAnsi="Angsana New" w:hint="cs"/>
          <w:spacing w:val="6"/>
          <w:sz w:val="28"/>
          <w:szCs w:val="28"/>
          <w:cs/>
        </w:rPr>
        <w:t>ล้านบาท</w:t>
      </w:r>
      <w:r w:rsidRPr="00C92DE2">
        <w:rPr>
          <w:rFonts w:ascii="Angsana New" w:hAnsi="Angsana New"/>
          <w:spacing w:val="6"/>
          <w:sz w:val="28"/>
          <w:szCs w:val="28"/>
        </w:rPr>
        <w:t xml:space="preserve"> </w:t>
      </w:r>
      <w:r w:rsidRPr="00C92DE2">
        <w:rPr>
          <w:rFonts w:ascii="Angsana New" w:hAnsi="Angsana New" w:hint="cs"/>
          <w:spacing w:val="6"/>
          <w:sz w:val="28"/>
          <w:szCs w:val="28"/>
          <w:cs/>
        </w:rPr>
        <w:t>และสำหรับ</w:t>
      </w:r>
      <w:r w:rsidRPr="00C92DE2">
        <w:rPr>
          <w:rFonts w:ascii="Angsana New" w:hAnsi="Angsana New"/>
          <w:spacing w:val="6"/>
          <w:sz w:val="28"/>
          <w:szCs w:val="28"/>
          <w:cs/>
        </w:rPr>
        <w:t xml:space="preserve">งวดหกเดือนสิ้นสุดวันที่ </w:t>
      </w:r>
      <w:r w:rsidRPr="00C92DE2">
        <w:rPr>
          <w:rFonts w:ascii="Angsana New" w:hAnsi="Angsana New"/>
          <w:spacing w:val="6"/>
          <w:sz w:val="28"/>
          <w:szCs w:val="28"/>
        </w:rPr>
        <w:t>30</w:t>
      </w:r>
      <w:r w:rsidRPr="00C92DE2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Pr="00C92DE2">
        <w:rPr>
          <w:rFonts w:ascii="Angsana New" w:hAnsi="Angsana New" w:hint="cs"/>
          <w:spacing w:val="6"/>
          <w:sz w:val="28"/>
          <w:szCs w:val="28"/>
          <w:cs/>
        </w:rPr>
        <w:t>มิถุนายน</w:t>
      </w:r>
      <w:r w:rsidRPr="00C92DE2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Pr="00C92DE2">
        <w:rPr>
          <w:rFonts w:ascii="Angsana New" w:hAnsi="Angsana New"/>
          <w:spacing w:val="6"/>
          <w:sz w:val="28"/>
          <w:szCs w:val="28"/>
        </w:rPr>
        <w:t xml:space="preserve">2562 </w:t>
      </w:r>
      <w:r w:rsidRPr="00C92DE2">
        <w:rPr>
          <w:rFonts w:ascii="Angsana New" w:hAnsi="Angsana New"/>
          <w:spacing w:val="6"/>
          <w:sz w:val="28"/>
          <w:szCs w:val="28"/>
          <w:cs/>
        </w:rPr>
        <w:t>บริษัทมีรายได้</w:t>
      </w:r>
      <w:r w:rsidRPr="00A158A9">
        <w:rPr>
          <w:rFonts w:ascii="Angsana New" w:hAnsi="Angsana New"/>
          <w:spacing w:val="4"/>
          <w:sz w:val="28"/>
          <w:szCs w:val="28"/>
          <w:cs/>
        </w:rPr>
        <w:t xml:space="preserve">เบี้ยประกันภัยรับจากตัวแทนและบริษัทนายหน้ารายใหญ่สามรายเป็นจำนวนเงินรวม </w:t>
      </w:r>
      <w:r w:rsidRPr="00A158A9">
        <w:rPr>
          <w:rFonts w:ascii="Angsana New" w:hAnsi="Angsana New"/>
          <w:spacing w:val="4"/>
          <w:sz w:val="28"/>
          <w:szCs w:val="28"/>
        </w:rPr>
        <w:t>101.2</w:t>
      </w:r>
      <w:r w:rsidRPr="00A158A9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Pr="00A158A9">
        <w:rPr>
          <w:rFonts w:ascii="Angsana New" w:hAnsi="Angsana New"/>
          <w:spacing w:val="4"/>
          <w:sz w:val="28"/>
          <w:szCs w:val="28"/>
          <w:cs/>
        </w:rPr>
        <w:t>ล้านบาท</w:t>
      </w:r>
    </w:p>
    <w:bookmarkEnd w:id="18"/>
    <w:p w14:paraId="37818111" w14:textId="7E41415D" w:rsidR="004308FF" w:rsidRDefault="004308FF" w:rsidP="005B2CEF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5928EB39" w14:textId="77777777" w:rsidR="007F7BD1" w:rsidRDefault="007F7BD1" w:rsidP="005B2CEF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11D4CFEA" w14:textId="77777777" w:rsidR="007F7BD1" w:rsidRDefault="007F7BD1" w:rsidP="005B2CEF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2C38EE32" w14:textId="77777777" w:rsidR="007F7BD1" w:rsidRDefault="007F7BD1" w:rsidP="005B2CEF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1F16B1C2" w14:textId="77777777" w:rsidR="007F7BD1" w:rsidRDefault="007F7BD1" w:rsidP="005B2CEF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44AE1ECA" w14:textId="77777777" w:rsidR="007F7BD1" w:rsidRDefault="007F7BD1" w:rsidP="005B2CEF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66E017E0" w14:textId="77777777" w:rsidR="007F7BD1" w:rsidRDefault="007F7BD1" w:rsidP="005B2CEF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3E00ED2D" w14:textId="77777777" w:rsidR="007F7BD1" w:rsidRDefault="007F7BD1" w:rsidP="005B2CEF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4497BA67" w14:textId="77777777" w:rsidR="007F7BD1" w:rsidRDefault="007F7BD1" w:rsidP="005B2CEF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0BD6E035" w14:textId="77777777" w:rsidR="007F7BD1" w:rsidRDefault="007F7BD1" w:rsidP="005B2CEF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287584F9" w14:textId="3F7B056C" w:rsidR="004308FF" w:rsidRDefault="004308FF" w:rsidP="005B2CEF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06F36302" w14:textId="77777777" w:rsidR="001F1BDE" w:rsidRDefault="001F1BDE" w:rsidP="005B2CEF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1FED9FA8" w14:textId="432DD046" w:rsidR="00024CA0" w:rsidRDefault="004308FF" w:rsidP="002E53B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pacing w:val="4"/>
          <w:sz w:val="28"/>
          <w:szCs w:val="28"/>
          <w:cs/>
        </w:rPr>
        <w:lastRenderedPageBreak/>
        <w:t>ข้อมูล</w:t>
      </w:r>
      <w:r w:rsidR="00AC4793" w:rsidRPr="000E1F38">
        <w:rPr>
          <w:rFonts w:ascii="Angsana New" w:hAnsi="Angsana New"/>
          <w:spacing w:val="4"/>
          <w:sz w:val="28"/>
          <w:szCs w:val="28"/>
          <w:cs/>
        </w:rPr>
        <w:t>รายได้และ</w:t>
      </w:r>
      <w:r>
        <w:rPr>
          <w:rFonts w:ascii="Angsana New" w:hAnsi="Angsana New" w:hint="cs"/>
          <w:spacing w:val="4"/>
          <w:sz w:val="28"/>
          <w:szCs w:val="28"/>
          <w:cs/>
        </w:rPr>
        <w:t>กำไร (ขาดทุน) ของส่วนงาน</w:t>
      </w:r>
      <w:r w:rsidR="00AC4793" w:rsidRPr="000E1F38">
        <w:rPr>
          <w:rFonts w:ascii="Angsana New" w:hAnsi="Angsana New"/>
          <w:spacing w:val="4"/>
          <w:sz w:val="28"/>
          <w:szCs w:val="28"/>
          <w:cs/>
        </w:rPr>
        <w:t>สำหรับ</w:t>
      </w:r>
      <w:r w:rsidR="002C0544" w:rsidRPr="00CF5493">
        <w:rPr>
          <w:rFonts w:ascii="Angsana New" w:hAnsi="Angsana New"/>
          <w:sz w:val="28"/>
          <w:szCs w:val="28"/>
          <w:cs/>
        </w:rPr>
        <w:t xml:space="preserve">งวดสามเดือนสิ้นสุดวันที่ </w:t>
      </w:r>
      <w:r w:rsidR="00E435A2" w:rsidRPr="00E435A2">
        <w:rPr>
          <w:rFonts w:ascii="Angsana New" w:hAnsi="Angsana New"/>
          <w:sz w:val="28"/>
          <w:szCs w:val="28"/>
        </w:rPr>
        <w:t xml:space="preserve">30 </w:t>
      </w:r>
      <w:r w:rsidR="00E435A2" w:rsidRPr="00E435A2">
        <w:rPr>
          <w:rFonts w:ascii="Angsana New" w:hAnsi="Angsana New"/>
          <w:sz w:val="28"/>
          <w:szCs w:val="28"/>
          <w:cs/>
        </w:rPr>
        <w:t>มิถุนายน</w:t>
      </w:r>
      <w:r w:rsidR="002C0544" w:rsidRPr="00CF5493">
        <w:rPr>
          <w:rFonts w:ascii="Angsana New" w:hAnsi="Angsana New"/>
          <w:sz w:val="28"/>
          <w:szCs w:val="28"/>
          <w:cs/>
        </w:rPr>
        <w:t xml:space="preserve"> </w:t>
      </w:r>
      <w:r w:rsidR="002C0544" w:rsidRPr="00CF5493">
        <w:rPr>
          <w:rFonts w:ascii="Angsana New" w:hAnsi="Angsana New"/>
          <w:sz w:val="28"/>
          <w:szCs w:val="28"/>
        </w:rPr>
        <w:t>256</w:t>
      </w:r>
      <w:r w:rsidR="002C0544">
        <w:rPr>
          <w:rFonts w:ascii="Angsana New" w:hAnsi="Angsana New" w:hint="cs"/>
          <w:sz w:val="28"/>
          <w:szCs w:val="28"/>
          <w:cs/>
        </w:rPr>
        <w:t>3</w:t>
      </w:r>
      <w:r w:rsidR="00AC4793" w:rsidRPr="000E1F38">
        <w:rPr>
          <w:rFonts w:ascii="Angsana New" w:hAnsi="Angsana New"/>
          <w:sz w:val="28"/>
          <w:szCs w:val="28"/>
        </w:rPr>
        <w:t xml:space="preserve"> </w:t>
      </w:r>
      <w:r w:rsidR="00AC4793" w:rsidRPr="000E1F38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72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43" w:type="dxa"/>
          <w:right w:w="43" w:type="dxa"/>
        </w:tblCellMar>
        <w:tblLook w:val="00A0" w:firstRow="1" w:lastRow="0" w:firstColumn="1" w:lastColumn="0" w:noHBand="0" w:noVBand="0"/>
      </w:tblPr>
      <w:tblGrid>
        <w:gridCol w:w="2970"/>
        <w:gridCol w:w="1080"/>
        <w:gridCol w:w="106"/>
        <w:gridCol w:w="974"/>
        <w:gridCol w:w="106"/>
        <w:gridCol w:w="974"/>
        <w:gridCol w:w="106"/>
        <w:gridCol w:w="1064"/>
        <w:gridCol w:w="106"/>
        <w:gridCol w:w="1064"/>
        <w:gridCol w:w="106"/>
        <w:gridCol w:w="1064"/>
      </w:tblGrid>
      <w:tr w:rsidR="005D7133" w:rsidRPr="00824832" w14:paraId="3AEA5C0C" w14:textId="77777777" w:rsidTr="004C65B2">
        <w:trPr>
          <w:tblHeader/>
        </w:trPr>
        <w:tc>
          <w:tcPr>
            <w:tcW w:w="2970" w:type="dxa"/>
            <w:tcBorders>
              <w:top w:val="nil"/>
              <w:bottom w:val="nil"/>
            </w:tcBorders>
          </w:tcPr>
          <w:p w14:paraId="2317F196" w14:textId="77777777" w:rsidR="005D7133" w:rsidRPr="00AC5042" w:rsidRDefault="005D7133" w:rsidP="004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6750" w:type="dxa"/>
            <w:gridSpan w:val="11"/>
            <w:tcBorders>
              <w:top w:val="nil"/>
              <w:bottom w:val="single" w:sz="4" w:space="0" w:color="auto"/>
            </w:tcBorders>
          </w:tcPr>
          <w:p w14:paraId="689BC53B" w14:textId="77777777" w:rsidR="005D7133" w:rsidRPr="00AC5042" w:rsidRDefault="005D7133" w:rsidP="004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50"/>
              </w:tabs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พัน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5D7133" w:rsidRPr="00824832" w14:paraId="35320770" w14:textId="77777777" w:rsidTr="004C65B2">
        <w:trPr>
          <w:tblHeader/>
        </w:trPr>
        <w:tc>
          <w:tcPr>
            <w:tcW w:w="2970" w:type="dxa"/>
            <w:tcBorders>
              <w:top w:val="nil"/>
            </w:tcBorders>
          </w:tcPr>
          <w:p w14:paraId="4BDA1C9D" w14:textId="77777777" w:rsidR="005D7133" w:rsidRPr="00AC5042" w:rsidRDefault="005D7133" w:rsidP="004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9888E3A" w14:textId="77777777" w:rsidR="005D7133" w:rsidRPr="00AC5042" w:rsidRDefault="005D7133" w:rsidP="004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56C4FCB8" w14:textId="77777777" w:rsidR="005D7133" w:rsidRPr="00AC5042" w:rsidRDefault="005D7133" w:rsidP="004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vAlign w:val="bottom"/>
          </w:tcPr>
          <w:p w14:paraId="5E1FFAC7" w14:textId="77777777" w:rsidR="005D7133" w:rsidRPr="00AC5042" w:rsidRDefault="005D7133" w:rsidP="004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0BE49FA1" w14:textId="77777777" w:rsidR="005D7133" w:rsidRPr="00AC5042" w:rsidRDefault="005D7133" w:rsidP="004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vAlign w:val="bottom"/>
          </w:tcPr>
          <w:p w14:paraId="5CCC9637" w14:textId="77777777" w:rsidR="005D7133" w:rsidRPr="00AC5042" w:rsidRDefault="005D7133" w:rsidP="004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-6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2FAB94B2" w14:textId="77777777" w:rsidR="005D7133" w:rsidRPr="00AC5042" w:rsidRDefault="005D7133" w:rsidP="004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64744CE6" w14:textId="77777777" w:rsidR="005D7133" w:rsidRPr="00AC5042" w:rsidRDefault="005D7133" w:rsidP="004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5CB70465" w14:textId="77777777" w:rsidR="005D7133" w:rsidRPr="00AC5042" w:rsidRDefault="005D7133" w:rsidP="004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743085A8" w14:textId="77777777" w:rsidR="005D7133" w:rsidRPr="00AC5042" w:rsidRDefault="005D7133" w:rsidP="004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04847E9D" w14:textId="77777777" w:rsidR="005D7133" w:rsidRPr="00AC5042" w:rsidRDefault="005D7133" w:rsidP="004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69F9F4D2" w14:textId="77777777" w:rsidR="005D7133" w:rsidRPr="00AC5042" w:rsidRDefault="005D7133" w:rsidP="004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5D7133" w:rsidRPr="00824832" w14:paraId="1BE45763" w14:textId="77777777" w:rsidTr="004C65B2">
        <w:trPr>
          <w:tblHeader/>
        </w:trPr>
        <w:tc>
          <w:tcPr>
            <w:tcW w:w="2970" w:type="dxa"/>
          </w:tcPr>
          <w:p w14:paraId="5B5423C9" w14:textId="77777777" w:rsidR="005D7133" w:rsidRPr="00AC5042" w:rsidRDefault="005D7133" w:rsidP="004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45EDB687" w14:textId="77777777" w:rsidR="005D7133" w:rsidRPr="00AC5042" w:rsidRDefault="005D7133" w:rsidP="004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</w:t>
            </w:r>
          </w:p>
        </w:tc>
        <w:tc>
          <w:tcPr>
            <w:tcW w:w="106" w:type="dxa"/>
            <w:vAlign w:val="bottom"/>
          </w:tcPr>
          <w:p w14:paraId="4B803115" w14:textId="77777777" w:rsidR="005D7133" w:rsidRPr="00AC5042" w:rsidRDefault="005D7133" w:rsidP="004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bottom w:val="nil"/>
            </w:tcBorders>
            <w:vAlign w:val="bottom"/>
          </w:tcPr>
          <w:p w14:paraId="0FE7DCE1" w14:textId="77777777" w:rsidR="005D7133" w:rsidRPr="00AC5042" w:rsidRDefault="005D7133" w:rsidP="004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106" w:type="dxa"/>
            <w:tcBorders>
              <w:bottom w:val="nil"/>
            </w:tcBorders>
            <w:vAlign w:val="bottom"/>
          </w:tcPr>
          <w:p w14:paraId="4D116CF1" w14:textId="77777777" w:rsidR="005D7133" w:rsidRPr="00AC5042" w:rsidRDefault="005D7133" w:rsidP="004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bottom w:val="nil"/>
            </w:tcBorders>
            <w:vAlign w:val="bottom"/>
          </w:tcPr>
          <w:p w14:paraId="308D4526" w14:textId="77777777" w:rsidR="005D7133" w:rsidRPr="00AC5042" w:rsidRDefault="005D7133" w:rsidP="004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  <w:vAlign w:val="bottom"/>
          </w:tcPr>
          <w:p w14:paraId="36A2965A" w14:textId="77777777" w:rsidR="005D7133" w:rsidRPr="00AC5042" w:rsidRDefault="005D7133" w:rsidP="004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bottom w:val="nil"/>
            </w:tcBorders>
            <w:vAlign w:val="bottom"/>
          </w:tcPr>
          <w:p w14:paraId="166EC27B" w14:textId="77777777" w:rsidR="005D7133" w:rsidRPr="00AC5042" w:rsidRDefault="005D7133" w:rsidP="004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</w:tcPr>
          <w:p w14:paraId="32279C9C" w14:textId="77777777" w:rsidR="005D7133" w:rsidRPr="00AC5042" w:rsidRDefault="005D7133" w:rsidP="004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bottom w:val="nil"/>
            </w:tcBorders>
          </w:tcPr>
          <w:p w14:paraId="34AFE1CB" w14:textId="77777777" w:rsidR="005D7133" w:rsidRPr="00AC5042" w:rsidRDefault="005D7133" w:rsidP="004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ปันส่วน</w:t>
            </w:r>
          </w:p>
        </w:tc>
        <w:tc>
          <w:tcPr>
            <w:tcW w:w="106" w:type="dxa"/>
            <w:vAlign w:val="bottom"/>
          </w:tcPr>
          <w:p w14:paraId="5A75E968" w14:textId="77777777" w:rsidR="005D7133" w:rsidRPr="00AC5042" w:rsidRDefault="005D7133" w:rsidP="004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bottom w:val="nil"/>
            </w:tcBorders>
            <w:vAlign w:val="bottom"/>
          </w:tcPr>
          <w:p w14:paraId="7888319D" w14:textId="77777777" w:rsidR="005D7133" w:rsidRPr="00AC5042" w:rsidRDefault="005D7133" w:rsidP="004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7133" w:rsidRPr="00824832" w14:paraId="24A32087" w14:textId="77777777" w:rsidTr="004C65B2">
        <w:trPr>
          <w:tblHeader/>
        </w:trPr>
        <w:tc>
          <w:tcPr>
            <w:tcW w:w="2970" w:type="dxa"/>
          </w:tcPr>
          <w:p w14:paraId="21F9347A" w14:textId="77777777" w:rsidR="005D7133" w:rsidRPr="00AC5042" w:rsidRDefault="005D7133" w:rsidP="004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705EF90B" w14:textId="77777777" w:rsidR="005D7133" w:rsidRPr="00AC5042" w:rsidRDefault="005D7133" w:rsidP="004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อัคคีภัย</w:t>
            </w:r>
          </w:p>
        </w:tc>
        <w:tc>
          <w:tcPr>
            <w:tcW w:w="106" w:type="dxa"/>
            <w:vAlign w:val="bottom"/>
          </w:tcPr>
          <w:p w14:paraId="06851B34" w14:textId="77777777" w:rsidR="005D7133" w:rsidRPr="00AC5042" w:rsidRDefault="005D7133" w:rsidP="004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  <w:vAlign w:val="bottom"/>
          </w:tcPr>
          <w:p w14:paraId="3B714546" w14:textId="77777777" w:rsidR="005D7133" w:rsidRPr="00AC5042" w:rsidRDefault="005D7133" w:rsidP="004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106" w:type="dxa"/>
            <w:tcBorders>
              <w:top w:val="nil"/>
              <w:bottom w:val="nil"/>
            </w:tcBorders>
            <w:vAlign w:val="bottom"/>
          </w:tcPr>
          <w:p w14:paraId="037B6ECB" w14:textId="77777777" w:rsidR="005D7133" w:rsidRPr="00AC5042" w:rsidRDefault="005D7133" w:rsidP="004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  <w:vAlign w:val="bottom"/>
          </w:tcPr>
          <w:p w14:paraId="3156057D" w14:textId="77777777" w:rsidR="005D7133" w:rsidRPr="00AC5042" w:rsidRDefault="005D7133" w:rsidP="004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106" w:type="dxa"/>
            <w:vAlign w:val="bottom"/>
          </w:tcPr>
          <w:p w14:paraId="4C1D5889" w14:textId="77777777" w:rsidR="005D7133" w:rsidRPr="00AC5042" w:rsidRDefault="005D7133" w:rsidP="004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  <w:vAlign w:val="bottom"/>
          </w:tcPr>
          <w:p w14:paraId="1CDA6E97" w14:textId="77777777" w:rsidR="005D7133" w:rsidRPr="00AC5042" w:rsidRDefault="005D7133" w:rsidP="004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106" w:type="dxa"/>
          </w:tcPr>
          <w:p w14:paraId="02D16323" w14:textId="77777777" w:rsidR="005D7133" w:rsidRPr="00AC5042" w:rsidRDefault="005D7133" w:rsidP="004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</w:tcPr>
          <w:p w14:paraId="35D4E5BF" w14:textId="77777777" w:rsidR="005D7133" w:rsidRPr="00AC5042" w:rsidRDefault="005D7133" w:rsidP="004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ไม่ได้</w:t>
            </w:r>
          </w:p>
        </w:tc>
        <w:tc>
          <w:tcPr>
            <w:tcW w:w="106" w:type="dxa"/>
            <w:tcBorders>
              <w:bottom w:val="nil"/>
            </w:tcBorders>
            <w:vAlign w:val="bottom"/>
          </w:tcPr>
          <w:p w14:paraId="437E946D" w14:textId="77777777" w:rsidR="005D7133" w:rsidRPr="00AC5042" w:rsidRDefault="005D7133" w:rsidP="004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  <w:vAlign w:val="bottom"/>
          </w:tcPr>
          <w:p w14:paraId="6A10E160" w14:textId="77777777" w:rsidR="005D7133" w:rsidRPr="00AC5042" w:rsidRDefault="005D7133" w:rsidP="004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D7133" w:rsidRPr="00824832" w14:paraId="7776EF1B" w14:textId="77777777" w:rsidTr="004C65B2">
        <w:tc>
          <w:tcPr>
            <w:tcW w:w="2970" w:type="dxa"/>
          </w:tcPr>
          <w:p w14:paraId="2123B02A" w14:textId="77777777" w:rsidR="005D7133" w:rsidRPr="00AC5042" w:rsidRDefault="005D7133" w:rsidP="004C65B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080" w:type="dxa"/>
          </w:tcPr>
          <w:p w14:paraId="7129FBEB" w14:textId="77777777" w:rsidR="005D7133" w:rsidRPr="00AC5042" w:rsidRDefault="005D7133" w:rsidP="004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72B25D34" w14:textId="77777777" w:rsidR="005D7133" w:rsidRPr="00AC5042" w:rsidRDefault="005D7133" w:rsidP="004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</w:tcPr>
          <w:p w14:paraId="3FAE9764" w14:textId="77777777" w:rsidR="005D7133" w:rsidRPr="00AC5042" w:rsidRDefault="005D7133" w:rsidP="004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27F2A8C7" w14:textId="77777777" w:rsidR="005D7133" w:rsidRPr="00AC5042" w:rsidRDefault="005D7133" w:rsidP="004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</w:tcPr>
          <w:p w14:paraId="23419EC8" w14:textId="77777777" w:rsidR="005D7133" w:rsidRPr="00AC5042" w:rsidRDefault="005D7133" w:rsidP="004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277512E2" w14:textId="77777777" w:rsidR="005D7133" w:rsidRPr="00AC5042" w:rsidRDefault="005D7133" w:rsidP="004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</w:tcPr>
          <w:p w14:paraId="516232BB" w14:textId="77777777" w:rsidR="005D7133" w:rsidRPr="00AC5042" w:rsidRDefault="005D7133" w:rsidP="004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3F41067A" w14:textId="77777777" w:rsidR="005D7133" w:rsidRPr="00AC5042" w:rsidRDefault="005D7133" w:rsidP="004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</w:tcPr>
          <w:p w14:paraId="3CA2484B" w14:textId="77777777" w:rsidR="005D7133" w:rsidRPr="00AC5042" w:rsidRDefault="005D7133" w:rsidP="004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38BC3425" w14:textId="77777777" w:rsidR="005D7133" w:rsidRPr="00AC5042" w:rsidRDefault="005D7133" w:rsidP="004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</w:tcPr>
          <w:p w14:paraId="2729538C" w14:textId="77777777" w:rsidR="005D7133" w:rsidRPr="00AC5042" w:rsidRDefault="005D7133" w:rsidP="004C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9E10EB" w:rsidRPr="00824832" w14:paraId="7F9831E1" w14:textId="77777777" w:rsidTr="002D139C">
        <w:tc>
          <w:tcPr>
            <w:tcW w:w="2970" w:type="dxa"/>
          </w:tcPr>
          <w:p w14:paraId="28BFE96D" w14:textId="77777777" w:rsidR="009E10EB" w:rsidRPr="00AC5042" w:rsidRDefault="009E10EB" w:rsidP="009E10E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1080" w:type="dxa"/>
            <w:vAlign w:val="center"/>
          </w:tcPr>
          <w:p w14:paraId="656AD5EF" w14:textId="3B6CB01E" w:rsidR="009E10EB" w:rsidRPr="008955F0" w:rsidRDefault="009E10EB" w:rsidP="009E1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2,139</w:t>
            </w:r>
          </w:p>
        </w:tc>
        <w:tc>
          <w:tcPr>
            <w:tcW w:w="106" w:type="dxa"/>
            <w:vAlign w:val="center"/>
          </w:tcPr>
          <w:p w14:paraId="4E9E1BC6" w14:textId="77777777" w:rsidR="009E10EB" w:rsidRPr="008955F0" w:rsidRDefault="009E10EB" w:rsidP="009E1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 w14:paraId="229C4EA0" w14:textId="53AD4990" w:rsidR="009E10EB" w:rsidRPr="008955F0" w:rsidRDefault="009E10EB" w:rsidP="009E1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751</w:t>
            </w:r>
          </w:p>
        </w:tc>
        <w:tc>
          <w:tcPr>
            <w:tcW w:w="106" w:type="dxa"/>
            <w:vAlign w:val="center"/>
          </w:tcPr>
          <w:p w14:paraId="618125D7" w14:textId="77777777" w:rsidR="009E10EB" w:rsidRPr="008955F0" w:rsidRDefault="009E10EB" w:rsidP="009E1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 w14:paraId="3295A184" w14:textId="39EBEAE9" w:rsidR="009E10EB" w:rsidRPr="008955F0" w:rsidRDefault="009E10EB" w:rsidP="009E1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159,443</w:t>
            </w:r>
          </w:p>
        </w:tc>
        <w:tc>
          <w:tcPr>
            <w:tcW w:w="106" w:type="dxa"/>
            <w:vAlign w:val="center"/>
          </w:tcPr>
          <w:p w14:paraId="31621AD2" w14:textId="77777777" w:rsidR="009E10EB" w:rsidRPr="008955F0" w:rsidRDefault="009E10EB" w:rsidP="009E1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1BABCA46" w14:textId="2A9FBF11" w:rsidR="009E10EB" w:rsidRPr="008955F0" w:rsidRDefault="009E10EB" w:rsidP="009E1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8,063</w:t>
            </w:r>
          </w:p>
        </w:tc>
        <w:tc>
          <w:tcPr>
            <w:tcW w:w="106" w:type="dxa"/>
            <w:vAlign w:val="center"/>
          </w:tcPr>
          <w:p w14:paraId="287BAD0F" w14:textId="77777777" w:rsidR="009E10EB" w:rsidRPr="008955F0" w:rsidRDefault="009E10EB" w:rsidP="009E1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2BAAD2D2" w14:textId="4D71C185" w:rsidR="009E10EB" w:rsidRPr="008955F0" w:rsidRDefault="009E10EB" w:rsidP="009E1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vAlign w:val="center"/>
          </w:tcPr>
          <w:p w14:paraId="536688DF" w14:textId="77777777" w:rsidR="009E10EB" w:rsidRPr="008955F0" w:rsidRDefault="009E10EB" w:rsidP="009E1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1F9DB0E6" w14:textId="2019FD0F" w:rsidR="009E10EB" w:rsidRPr="008955F0" w:rsidRDefault="009E10EB" w:rsidP="009E1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170,396</w:t>
            </w:r>
          </w:p>
        </w:tc>
      </w:tr>
      <w:tr w:rsidR="009E10EB" w:rsidRPr="00824832" w14:paraId="7E8621E4" w14:textId="77777777" w:rsidTr="009E10EB">
        <w:tc>
          <w:tcPr>
            <w:tcW w:w="2970" w:type="dxa"/>
          </w:tcPr>
          <w:p w14:paraId="0CBE8C23" w14:textId="77777777" w:rsidR="009E10EB" w:rsidRDefault="009E10EB" w:rsidP="009E1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เบี้ยประกันภัยจ่ายจากการเอา</w:t>
            </w:r>
          </w:p>
          <w:p w14:paraId="0512D6E3" w14:textId="77777777" w:rsidR="009E10EB" w:rsidRPr="00AC5042" w:rsidRDefault="009E10EB" w:rsidP="009E1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CA7079" w14:textId="200DF7F3" w:rsidR="009E10EB" w:rsidRPr="008955F0" w:rsidRDefault="009E10EB" w:rsidP="009E1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(1,311)</w:t>
            </w:r>
          </w:p>
        </w:tc>
        <w:tc>
          <w:tcPr>
            <w:tcW w:w="106" w:type="dxa"/>
            <w:vAlign w:val="bottom"/>
          </w:tcPr>
          <w:p w14:paraId="774999A9" w14:textId="77777777" w:rsidR="009E10EB" w:rsidRPr="008955F0" w:rsidRDefault="009E10EB" w:rsidP="009E1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98E214" w14:textId="52EDF467" w:rsidR="009E10EB" w:rsidRPr="008955F0" w:rsidRDefault="009E10EB" w:rsidP="009E1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(385)</w:t>
            </w:r>
          </w:p>
        </w:tc>
        <w:tc>
          <w:tcPr>
            <w:tcW w:w="106" w:type="dxa"/>
            <w:vAlign w:val="bottom"/>
          </w:tcPr>
          <w:p w14:paraId="4D25F281" w14:textId="77777777" w:rsidR="009E10EB" w:rsidRPr="008955F0" w:rsidRDefault="009E10EB" w:rsidP="009E1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D52584" w14:textId="0DC5E611" w:rsidR="009E10EB" w:rsidRPr="008955F0" w:rsidRDefault="009E10EB" w:rsidP="009E1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(80,011)</w:t>
            </w:r>
          </w:p>
        </w:tc>
        <w:tc>
          <w:tcPr>
            <w:tcW w:w="106" w:type="dxa"/>
            <w:vAlign w:val="bottom"/>
          </w:tcPr>
          <w:p w14:paraId="630D0CF2" w14:textId="77777777" w:rsidR="009E10EB" w:rsidRPr="008955F0" w:rsidRDefault="009E10EB" w:rsidP="009E1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B69182" w14:textId="7C17DB0F" w:rsidR="009E10EB" w:rsidRPr="008955F0" w:rsidRDefault="009E10EB" w:rsidP="009E1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(6,077)</w:t>
            </w:r>
          </w:p>
        </w:tc>
        <w:tc>
          <w:tcPr>
            <w:tcW w:w="106" w:type="dxa"/>
            <w:vAlign w:val="bottom"/>
          </w:tcPr>
          <w:p w14:paraId="24F8E9CA" w14:textId="77777777" w:rsidR="009E10EB" w:rsidRPr="008955F0" w:rsidRDefault="009E10EB" w:rsidP="009E1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2DC1BF" w14:textId="3A3BDA31" w:rsidR="009E10EB" w:rsidRPr="008955F0" w:rsidRDefault="009E10EB" w:rsidP="009E1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vAlign w:val="bottom"/>
          </w:tcPr>
          <w:p w14:paraId="026EB4A7" w14:textId="77777777" w:rsidR="009E10EB" w:rsidRPr="008955F0" w:rsidRDefault="009E10EB" w:rsidP="009E1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150C4F" w14:textId="252E5A80" w:rsidR="009E10EB" w:rsidRPr="008955F0" w:rsidRDefault="009E10EB" w:rsidP="009E1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(87,784)</w:t>
            </w:r>
          </w:p>
        </w:tc>
      </w:tr>
      <w:tr w:rsidR="009E10EB" w:rsidRPr="00824832" w14:paraId="52D47E41" w14:textId="77777777" w:rsidTr="002D139C">
        <w:tc>
          <w:tcPr>
            <w:tcW w:w="2970" w:type="dxa"/>
          </w:tcPr>
          <w:p w14:paraId="7ACF2E05" w14:textId="77777777" w:rsidR="009E10EB" w:rsidRPr="00AC5042" w:rsidRDefault="009E10EB" w:rsidP="009E10E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925824E" w14:textId="7E52AC06" w:rsidR="009E10EB" w:rsidRPr="008955F0" w:rsidRDefault="009E10EB" w:rsidP="009E1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106" w:type="dxa"/>
            <w:vAlign w:val="center"/>
          </w:tcPr>
          <w:p w14:paraId="2F04DA5B" w14:textId="77777777" w:rsidR="009E10EB" w:rsidRPr="008955F0" w:rsidRDefault="009E10EB" w:rsidP="009E1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8399DD0" w14:textId="449E65FB" w:rsidR="009E10EB" w:rsidRPr="008955F0" w:rsidRDefault="009E10EB" w:rsidP="009E1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366</w:t>
            </w:r>
          </w:p>
        </w:tc>
        <w:tc>
          <w:tcPr>
            <w:tcW w:w="106" w:type="dxa"/>
            <w:vAlign w:val="center"/>
          </w:tcPr>
          <w:p w14:paraId="05681CB7" w14:textId="77777777" w:rsidR="009E10EB" w:rsidRPr="008955F0" w:rsidRDefault="009E10EB" w:rsidP="009E1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6225E64" w14:textId="0BBB1525" w:rsidR="009E10EB" w:rsidRPr="008955F0" w:rsidRDefault="009E10EB" w:rsidP="009E1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79,432</w:t>
            </w:r>
          </w:p>
        </w:tc>
        <w:tc>
          <w:tcPr>
            <w:tcW w:w="106" w:type="dxa"/>
            <w:vAlign w:val="center"/>
          </w:tcPr>
          <w:p w14:paraId="6F8BE7DC" w14:textId="77777777" w:rsidR="009E10EB" w:rsidRPr="008955F0" w:rsidRDefault="009E10EB" w:rsidP="009E1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54AD257" w14:textId="2326E072" w:rsidR="009E10EB" w:rsidRPr="008955F0" w:rsidRDefault="009E10EB" w:rsidP="009E1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1,986</w:t>
            </w:r>
          </w:p>
        </w:tc>
        <w:tc>
          <w:tcPr>
            <w:tcW w:w="106" w:type="dxa"/>
            <w:vAlign w:val="center"/>
          </w:tcPr>
          <w:p w14:paraId="02743158" w14:textId="77777777" w:rsidR="009E10EB" w:rsidRPr="008955F0" w:rsidRDefault="009E10EB" w:rsidP="009E1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E95B95D" w14:textId="257D2B24" w:rsidR="009E10EB" w:rsidRPr="008955F0" w:rsidRDefault="009E10EB" w:rsidP="009E1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vAlign w:val="center"/>
          </w:tcPr>
          <w:p w14:paraId="10F4E7B4" w14:textId="77777777" w:rsidR="009E10EB" w:rsidRPr="008955F0" w:rsidRDefault="009E10EB" w:rsidP="009E1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E699060" w14:textId="4DECC09F" w:rsidR="009E10EB" w:rsidRPr="008955F0" w:rsidRDefault="009E10EB" w:rsidP="009E1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82,612</w:t>
            </w:r>
          </w:p>
        </w:tc>
      </w:tr>
      <w:tr w:rsidR="00274EA8" w:rsidRPr="00824832" w14:paraId="467684A1" w14:textId="77777777" w:rsidTr="002D139C">
        <w:tc>
          <w:tcPr>
            <w:tcW w:w="2970" w:type="dxa"/>
          </w:tcPr>
          <w:p w14:paraId="3CFC531D" w14:textId="4A68C9C0" w:rsidR="00274EA8" w:rsidRDefault="00274EA8" w:rsidP="00274EA8">
            <w:pPr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09648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บวก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</w:t>
            </w:r>
          </w:p>
          <w:p w14:paraId="148F7C0B" w14:textId="0A8B6FD3" w:rsidR="00274EA8" w:rsidRPr="00AC5042" w:rsidRDefault="00274EA8" w:rsidP="00274EA8">
            <w:pPr>
              <w:ind w:right="-126" w:firstLine="317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ที่ยังไม่ถือเป็นรายได้ลดลง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9672E2" w14:textId="14D6AB3E" w:rsidR="00274EA8" w:rsidRPr="008955F0" w:rsidRDefault="00274EA8" w:rsidP="0027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06" w:type="dxa"/>
            <w:vAlign w:val="bottom"/>
          </w:tcPr>
          <w:p w14:paraId="29C22D7B" w14:textId="77777777" w:rsidR="00274EA8" w:rsidRPr="008955F0" w:rsidRDefault="00274EA8" w:rsidP="0027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57984F" w14:textId="0A7417E8" w:rsidR="00274EA8" w:rsidRPr="008955F0" w:rsidRDefault="00274EA8" w:rsidP="0027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52</w:t>
            </w:r>
          </w:p>
        </w:tc>
        <w:tc>
          <w:tcPr>
            <w:tcW w:w="106" w:type="dxa"/>
            <w:vAlign w:val="bottom"/>
          </w:tcPr>
          <w:p w14:paraId="507AD342" w14:textId="77777777" w:rsidR="00274EA8" w:rsidRPr="008955F0" w:rsidRDefault="00274EA8" w:rsidP="0027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076C89" w14:textId="22C5E378" w:rsidR="00274EA8" w:rsidRPr="008955F0" w:rsidRDefault="00274EA8" w:rsidP="0027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7,816</w:t>
            </w:r>
          </w:p>
        </w:tc>
        <w:tc>
          <w:tcPr>
            <w:tcW w:w="106" w:type="dxa"/>
            <w:vAlign w:val="bottom"/>
          </w:tcPr>
          <w:p w14:paraId="1EDB8A48" w14:textId="77777777" w:rsidR="00274EA8" w:rsidRPr="008955F0" w:rsidRDefault="00274EA8" w:rsidP="0027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549CB5" w14:textId="1CB43150" w:rsidR="00274EA8" w:rsidRPr="008955F0" w:rsidRDefault="00274EA8" w:rsidP="0027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334</w:t>
            </w:r>
          </w:p>
        </w:tc>
        <w:tc>
          <w:tcPr>
            <w:tcW w:w="106" w:type="dxa"/>
            <w:vAlign w:val="bottom"/>
          </w:tcPr>
          <w:p w14:paraId="340CC091" w14:textId="77777777" w:rsidR="00274EA8" w:rsidRPr="008955F0" w:rsidRDefault="00274EA8" w:rsidP="0027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445B55" w14:textId="47D47ED0" w:rsidR="00274EA8" w:rsidRPr="008955F0" w:rsidRDefault="00274EA8" w:rsidP="0027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vAlign w:val="bottom"/>
          </w:tcPr>
          <w:p w14:paraId="2170B1DC" w14:textId="77777777" w:rsidR="00274EA8" w:rsidRPr="008955F0" w:rsidRDefault="00274EA8" w:rsidP="0027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640090" w14:textId="3E11C69B" w:rsidR="00274EA8" w:rsidRPr="008955F0" w:rsidRDefault="00274EA8" w:rsidP="0027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8,522</w:t>
            </w:r>
          </w:p>
        </w:tc>
      </w:tr>
      <w:tr w:rsidR="00274EA8" w:rsidRPr="00824832" w14:paraId="11815078" w14:textId="77777777" w:rsidTr="00CC6730">
        <w:tc>
          <w:tcPr>
            <w:tcW w:w="2970" w:type="dxa"/>
          </w:tcPr>
          <w:p w14:paraId="4BCAF91E" w14:textId="77777777" w:rsidR="00274EA8" w:rsidRPr="00AC5042" w:rsidRDefault="00274EA8" w:rsidP="0027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C3CB91" w14:textId="77777777" w:rsidR="00274EA8" w:rsidRPr="001C6EE1" w:rsidRDefault="00274EA8" w:rsidP="00274EA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654116" w14:textId="77777777" w:rsidR="00274EA8" w:rsidRPr="001C6EE1" w:rsidRDefault="00274EA8" w:rsidP="00274EA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7EA071" w14:textId="77777777" w:rsidR="00274EA8" w:rsidRPr="001C6EE1" w:rsidRDefault="00274EA8" w:rsidP="00274EA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DDD26A" w14:textId="77777777" w:rsidR="00274EA8" w:rsidRPr="001C6EE1" w:rsidRDefault="00274EA8" w:rsidP="00274EA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DDEB4D" w14:textId="77777777" w:rsidR="00274EA8" w:rsidRPr="001C6EE1" w:rsidRDefault="00274EA8" w:rsidP="00274EA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98A4B0" w14:textId="77777777" w:rsidR="00274EA8" w:rsidRPr="001C6EE1" w:rsidRDefault="00274EA8" w:rsidP="00274EA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F2EB3A" w14:textId="77777777" w:rsidR="00274EA8" w:rsidRPr="001C6EE1" w:rsidRDefault="00274EA8" w:rsidP="00274EA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36CA25" w14:textId="77777777" w:rsidR="00274EA8" w:rsidRPr="001C6EE1" w:rsidRDefault="00274EA8" w:rsidP="00274EA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F59827" w14:textId="77777777" w:rsidR="00274EA8" w:rsidRPr="001C6EE1" w:rsidRDefault="00274EA8" w:rsidP="00274EA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DAD82D" w14:textId="77777777" w:rsidR="00274EA8" w:rsidRPr="001C6EE1" w:rsidRDefault="00274EA8" w:rsidP="00274EA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A3FF2E" w14:textId="77777777" w:rsidR="00274EA8" w:rsidRPr="001C6EE1" w:rsidRDefault="00274EA8" w:rsidP="00274EA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6730" w:rsidRPr="00824832" w14:paraId="16F7824B" w14:textId="77777777" w:rsidTr="00CC6730">
        <w:tc>
          <w:tcPr>
            <w:tcW w:w="2970" w:type="dxa"/>
          </w:tcPr>
          <w:p w14:paraId="28F8CD62" w14:textId="77777777" w:rsidR="00CC6730" w:rsidRPr="00AC5042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EBEE82" w14:textId="3940D084" w:rsidR="00CC6730" w:rsidRPr="008955F0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1,148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29DD1F" w14:textId="77777777" w:rsidR="00CC6730" w:rsidRPr="008955F0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14DDAE" w14:textId="47B5F494" w:rsidR="00CC6730" w:rsidRPr="008955F0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418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8939DF" w14:textId="77777777" w:rsidR="00CC6730" w:rsidRPr="008955F0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7DFBCC" w14:textId="58F3AA76" w:rsidR="00CC6730" w:rsidRPr="008955F0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87,248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31AE81" w14:textId="77777777" w:rsidR="00CC6730" w:rsidRPr="008955F0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006C31" w14:textId="1277EE71" w:rsidR="00CC6730" w:rsidRPr="008955F0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2,320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439221" w14:textId="77777777" w:rsidR="00CC6730" w:rsidRPr="008955F0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49DF45" w14:textId="7957B320" w:rsidR="00CC6730" w:rsidRPr="008955F0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072764" w14:textId="77777777" w:rsidR="00CC6730" w:rsidRPr="008955F0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7F128D" w14:textId="2335C9E4" w:rsidR="00CC6730" w:rsidRPr="008955F0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91,134</w:t>
            </w:r>
          </w:p>
        </w:tc>
      </w:tr>
      <w:tr w:rsidR="00CC6730" w:rsidRPr="00824832" w14:paraId="0141C7DC" w14:textId="77777777" w:rsidTr="00416403">
        <w:tc>
          <w:tcPr>
            <w:tcW w:w="2970" w:type="dxa"/>
          </w:tcPr>
          <w:p w14:paraId="304E2D45" w14:textId="77777777" w:rsidR="00CC6730" w:rsidRPr="00AC5042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รายได้ค่าจ้างและค่าบำเหน็จ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2B887B" w14:textId="4398C327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369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1FBD6A" w14:textId="77777777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B2401C" w14:textId="0E378E65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23947" w14:textId="77777777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6C4118" w14:textId="3617D768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35,042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0A0990" w14:textId="77777777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1DBCF7" w14:textId="25270CD0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1,995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E73FE6" w14:textId="77777777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8B312D" w14:textId="70CD9E1A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EA3DED" w14:textId="77777777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5677E1" w14:textId="344C8665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37,551</w:t>
            </w:r>
          </w:p>
        </w:tc>
      </w:tr>
      <w:tr w:rsidR="00CC6730" w:rsidRPr="00824832" w14:paraId="1A2DF250" w14:textId="77777777" w:rsidTr="00416403">
        <w:trPr>
          <w:trHeight w:val="306"/>
        </w:trPr>
        <w:tc>
          <w:tcPr>
            <w:tcW w:w="2970" w:type="dxa"/>
            <w:tcBorders>
              <w:bottom w:val="nil"/>
            </w:tcBorders>
          </w:tcPr>
          <w:p w14:paraId="539D0396" w14:textId="77777777" w:rsidR="00CC6730" w:rsidRPr="00AC5042" w:rsidRDefault="00CC6730" w:rsidP="00CC673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9F61F7" w14:textId="21783A75" w:rsidR="00CC6730" w:rsidRPr="007D1D05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7E292F" w14:textId="77777777" w:rsidR="00CC6730" w:rsidRPr="007D1D05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FEAB7E" w14:textId="425B2587" w:rsidR="00CC6730" w:rsidRPr="007D1D05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05DC31" w14:textId="77777777" w:rsidR="00CC6730" w:rsidRPr="007D1D05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DCFEFF" w14:textId="5E5C7D27" w:rsidR="00CC6730" w:rsidRPr="007D1D05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2F4325" w14:textId="77777777" w:rsidR="00CC6730" w:rsidRPr="007D1D05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2FB95C" w14:textId="590E2EB1" w:rsidR="00CC6730" w:rsidRPr="007D1D05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E6CCDF" w14:textId="77777777" w:rsidR="00CC6730" w:rsidRPr="007D1D05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4E67AB" w14:textId="0714309E" w:rsidR="00CC6730" w:rsidRPr="007D1D05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2,236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EBF11A" w14:textId="77777777" w:rsidR="00CC6730" w:rsidRPr="007D1D05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8D2E17" w14:textId="2159D0CB" w:rsidR="00CC6730" w:rsidRPr="007D1D05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2,236</w:t>
            </w:r>
          </w:p>
        </w:tc>
      </w:tr>
      <w:tr w:rsidR="00CC6730" w:rsidRPr="00824832" w14:paraId="21EDD459" w14:textId="77777777" w:rsidTr="00416403">
        <w:tc>
          <w:tcPr>
            <w:tcW w:w="2970" w:type="dxa"/>
            <w:tcBorders>
              <w:top w:val="nil"/>
              <w:bottom w:val="nil"/>
            </w:tcBorders>
          </w:tcPr>
          <w:p w14:paraId="6FB5A540" w14:textId="13F4C705" w:rsidR="00CC6730" w:rsidRPr="00936959" w:rsidRDefault="00A420FB" w:rsidP="00CC6730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ขาดทุน</w:t>
            </w:r>
            <w:r w:rsidR="00CC6730" w:rsidRPr="00936959">
              <w:rPr>
                <w:rFonts w:asciiTheme="majorBidi" w:hAnsiTheme="majorBidi"/>
                <w:sz w:val="28"/>
                <w:szCs w:val="28"/>
                <w:cs/>
              </w:rPr>
              <w:t>จากเครื่องมือทางการเงิน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917F50" w14:textId="126D4158" w:rsidR="00CC6730" w:rsidRPr="007D1D05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CDEBAB" w14:textId="77777777" w:rsidR="00CC6730" w:rsidRPr="007D1D05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D6BD2A" w14:textId="6986B7E5" w:rsidR="00CC6730" w:rsidRPr="007D1D05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23B706" w14:textId="77777777" w:rsidR="00CC6730" w:rsidRPr="007D1D05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310E96" w14:textId="59EE1377" w:rsidR="00CC6730" w:rsidRPr="007D1D05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096D2E" w14:textId="77777777" w:rsidR="00CC6730" w:rsidRPr="007D1D05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AE4BA3" w14:textId="136A5C73" w:rsidR="00CC6730" w:rsidRPr="007D1D05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988274" w14:textId="77777777" w:rsidR="00CC6730" w:rsidRPr="007D1D05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D19EF8" w14:textId="5270B529" w:rsidR="00CC6730" w:rsidRPr="007D1D05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(1,137)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CC4943" w14:textId="77777777" w:rsidR="00CC6730" w:rsidRPr="007D1D05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237FE2" w14:textId="3CE56C5A" w:rsidR="00CC6730" w:rsidRPr="007D1D05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(1,137)</w:t>
            </w:r>
          </w:p>
        </w:tc>
      </w:tr>
      <w:tr w:rsidR="00CC6730" w:rsidRPr="00824832" w14:paraId="0FAA4AB2" w14:textId="77777777" w:rsidTr="00416403">
        <w:tc>
          <w:tcPr>
            <w:tcW w:w="2970" w:type="dxa"/>
            <w:tcBorders>
              <w:top w:val="nil"/>
              <w:bottom w:val="nil"/>
            </w:tcBorders>
          </w:tcPr>
          <w:p w14:paraId="3BF82C9B" w14:textId="735CCF71" w:rsidR="00CC6730" w:rsidRPr="00936959" w:rsidRDefault="00A420FB" w:rsidP="00CC6730">
            <w:pPr>
              <w:tabs>
                <w:tab w:val="left" w:pos="2880"/>
              </w:tabs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กำไร</w:t>
            </w:r>
            <w:r w:rsidR="00CC6730" w:rsidRPr="00936959">
              <w:rPr>
                <w:rFonts w:asciiTheme="majorBidi" w:hAnsiTheme="majorBidi"/>
                <w:sz w:val="28"/>
                <w:szCs w:val="28"/>
                <w:cs/>
              </w:rPr>
              <w:t>จากการปรับมูลค่ายุติธรรม</w:t>
            </w:r>
          </w:p>
          <w:p w14:paraId="3AD3FAB8" w14:textId="77777777" w:rsidR="00CC6730" w:rsidRPr="00936959" w:rsidRDefault="00CC6730" w:rsidP="00CC6730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6959">
              <w:rPr>
                <w:rFonts w:asciiTheme="majorBidi" w:hAnsiTheme="majorBidi" w:hint="cs"/>
                <w:sz w:val="28"/>
                <w:szCs w:val="28"/>
                <w:cs/>
              </w:rPr>
              <w:t xml:space="preserve">       </w:t>
            </w:r>
            <w:r w:rsidRPr="00936959">
              <w:rPr>
                <w:rFonts w:asciiTheme="majorBidi" w:hAnsiTheme="majorBidi"/>
                <w:sz w:val="28"/>
                <w:szCs w:val="28"/>
                <w:cs/>
              </w:rPr>
              <w:t>ของเครื่องมือทางการเงิน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1E486E" w14:textId="77777777" w:rsidR="00CC6730" w:rsidRDefault="00CC6730" w:rsidP="00CC673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71463876" w14:textId="0ACD72B7" w:rsidR="00CC6730" w:rsidRPr="007D1D05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F0FBFB" w14:textId="77777777" w:rsidR="00CC6730" w:rsidRPr="007D1D05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4A7404" w14:textId="77777777" w:rsidR="00CC6730" w:rsidRDefault="00CC6730" w:rsidP="00CC673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10FFA26E" w14:textId="7A517A97" w:rsidR="00CC6730" w:rsidRPr="007D1D05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070C0F" w14:textId="77777777" w:rsidR="00CC6730" w:rsidRPr="007D1D05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3349B5" w14:textId="77777777" w:rsidR="00CC6730" w:rsidRDefault="00CC6730" w:rsidP="00CC673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3B667AD5" w14:textId="3F9FAA47" w:rsidR="00CC6730" w:rsidRPr="007D1D05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831FFC" w14:textId="77777777" w:rsidR="00CC6730" w:rsidRPr="007D1D05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4E1038" w14:textId="77777777" w:rsidR="00CC6730" w:rsidRDefault="00CC6730" w:rsidP="00CC673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726EE1E2" w14:textId="05D0EEB7" w:rsidR="00CC6730" w:rsidRPr="007D1D05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DC850D" w14:textId="77777777" w:rsidR="00CC6730" w:rsidRPr="007D1D05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FCA8B2" w14:textId="77777777" w:rsidR="00CC6730" w:rsidRDefault="00CC6730" w:rsidP="00CC673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00E91792" w14:textId="41E0A55B" w:rsidR="00CC6730" w:rsidRPr="007D1D05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11,125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39F956" w14:textId="77777777" w:rsidR="00CC6730" w:rsidRPr="007D1D05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CD5D0" w14:textId="77777777" w:rsidR="00CC6730" w:rsidRDefault="00CC6730" w:rsidP="00CC673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101EFBB0" w14:textId="7D2359F6" w:rsidR="00CC6730" w:rsidRPr="007D1D05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11,125</w:t>
            </w:r>
          </w:p>
        </w:tc>
      </w:tr>
      <w:tr w:rsidR="00F96001" w:rsidRPr="00824832" w14:paraId="1D32EB41" w14:textId="77777777" w:rsidTr="00416403">
        <w:tc>
          <w:tcPr>
            <w:tcW w:w="2970" w:type="dxa"/>
          </w:tcPr>
          <w:p w14:paraId="13004FE4" w14:textId="77777777" w:rsidR="00F96001" w:rsidRPr="00AC5042" w:rsidRDefault="00F96001" w:rsidP="00F96001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05A906" w14:textId="2BFA5B4D" w:rsidR="00F96001" w:rsidRPr="007D1D05" w:rsidRDefault="00F96001" w:rsidP="00F9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944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31F614" w14:textId="77777777" w:rsidR="00F96001" w:rsidRPr="007D1D05" w:rsidRDefault="00F96001" w:rsidP="00F9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BA2383" w14:textId="4EEE3B9C" w:rsidR="00F96001" w:rsidRPr="007D1D05" w:rsidRDefault="00F96001" w:rsidP="00F9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F12A4D" w14:textId="77777777" w:rsidR="00F96001" w:rsidRPr="007D1D05" w:rsidRDefault="00F96001" w:rsidP="00F9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F095B4" w14:textId="3A58178B" w:rsidR="00F96001" w:rsidRPr="007D1D05" w:rsidRDefault="00F96001" w:rsidP="00F9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64E00">
              <w:rPr>
                <w:rFonts w:ascii="Angsana New" w:hAnsi="Angsana New"/>
                <w:color w:val="000000"/>
                <w:sz w:val="28"/>
                <w:szCs w:val="28"/>
              </w:rPr>
              <w:t>3,349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ABEA0B" w14:textId="77777777" w:rsidR="00F96001" w:rsidRPr="007D1D05" w:rsidRDefault="00F96001" w:rsidP="00F9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3E5EB2" w14:textId="76382675" w:rsidR="00F96001" w:rsidRPr="007D1D05" w:rsidRDefault="00F96001" w:rsidP="00F9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64E00">
              <w:rPr>
                <w:rFonts w:ascii="Angsana New" w:hAnsi="Angsana New"/>
                <w:color w:val="000000"/>
                <w:sz w:val="28"/>
                <w:szCs w:val="28"/>
              </w:rPr>
              <w:t>590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C39D12" w14:textId="77777777" w:rsidR="00F96001" w:rsidRPr="007D1D05" w:rsidRDefault="00F96001" w:rsidP="00F9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6D942F" w14:textId="1A2C369D" w:rsidR="00F96001" w:rsidRPr="007D1D05" w:rsidRDefault="00F96001" w:rsidP="00F9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64E00">
              <w:rPr>
                <w:rFonts w:ascii="Angsana New" w:hAnsi="Angsana New"/>
                <w:color w:val="000000"/>
                <w:sz w:val="28"/>
                <w:szCs w:val="28"/>
              </w:rPr>
              <w:t>(644)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DA7DFB" w14:textId="77777777" w:rsidR="00F96001" w:rsidRPr="007D1D05" w:rsidRDefault="00F96001" w:rsidP="00F9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1FD4C8" w14:textId="559067B2" w:rsidR="00F96001" w:rsidRPr="007D1D05" w:rsidRDefault="00F96001" w:rsidP="00F9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4,240</w:t>
            </w:r>
          </w:p>
        </w:tc>
      </w:tr>
      <w:tr w:rsidR="00F96001" w:rsidRPr="00824832" w14:paraId="182EBB9F" w14:textId="77777777" w:rsidTr="00416403">
        <w:tc>
          <w:tcPr>
            <w:tcW w:w="2970" w:type="dxa"/>
          </w:tcPr>
          <w:p w14:paraId="4577D3FC" w14:textId="77777777" w:rsidR="00F96001" w:rsidRPr="00557DD1" w:rsidRDefault="00F96001" w:rsidP="00F9600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7D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0C4D4E" w14:textId="61DCECE7" w:rsidR="00F96001" w:rsidRPr="007D1D05" w:rsidRDefault="00F96001" w:rsidP="00F9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2,461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FE6C3F" w14:textId="77777777" w:rsidR="00F96001" w:rsidRPr="007D1D05" w:rsidRDefault="00F96001" w:rsidP="00F9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8B8E99" w14:textId="0DDA1319" w:rsidR="00F96001" w:rsidRPr="007D1D05" w:rsidRDefault="00F96001" w:rsidP="00F9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EA31AA" w14:textId="77777777" w:rsidR="00F96001" w:rsidRPr="007D1D05" w:rsidRDefault="00F96001" w:rsidP="00F9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80156F" w14:textId="6E53141A" w:rsidR="00F96001" w:rsidRPr="007D1D05" w:rsidRDefault="00F96001" w:rsidP="00F9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64E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125,639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C31286" w14:textId="77777777" w:rsidR="00F96001" w:rsidRPr="007D1D05" w:rsidRDefault="00F96001" w:rsidP="00F9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AA784A" w14:textId="50BC0B35" w:rsidR="00F96001" w:rsidRPr="007D1D05" w:rsidRDefault="00F96001" w:rsidP="00F9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64E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4,905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D5B860" w14:textId="77777777" w:rsidR="00F96001" w:rsidRPr="007D1D05" w:rsidRDefault="00F96001" w:rsidP="00F9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0F20B4" w14:textId="74AEEA73" w:rsidR="00F96001" w:rsidRPr="007D1D05" w:rsidRDefault="00F96001" w:rsidP="00F9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64E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11,580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666D77" w14:textId="77777777" w:rsidR="00F96001" w:rsidRPr="007D1D05" w:rsidRDefault="00F96001" w:rsidP="00F9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821A11" w14:textId="4472A11C" w:rsidR="00F96001" w:rsidRPr="007D1D05" w:rsidRDefault="00F96001" w:rsidP="00F9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145,149</w:t>
            </w:r>
          </w:p>
        </w:tc>
      </w:tr>
      <w:tr w:rsidR="00CC6730" w:rsidRPr="00824832" w14:paraId="785006C5" w14:textId="77777777" w:rsidTr="004C65B2">
        <w:tblPrEx>
          <w:tblBorders>
            <w:top w:val="none" w:sz="0" w:space="0" w:color="auto"/>
            <w:bottom w:val="none" w:sz="0" w:space="0" w:color="auto"/>
          </w:tblBorders>
        </w:tblPrEx>
        <w:trPr>
          <w:trHeight w:hRule="exact" w:val="170"/>
        </w:trPr>
        <w:tc>
          <w:tcPr>
            <w:tcW w:w="2970" w:type="dxa"/>
          </w:tcPr>
          <w:p w14:paraId="53E07423" w14:textId="77777777" w:rsidR="00CC6730" w:rsidRPr="00AC5042" w:rsidRDefault="00CC6730" w:rsidP="00CC673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D45774" w14:textId="77777777" w:rsidR="00CC6730" w:rsidRPr="001C6EE1" w:rsidRDefault="00CC6730" w:rsidP="00CC673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2BD6D4" w14:textId="77777777" w:rsidR="00CC6730" w:rsidRPr="001C6EE1" w:rsidRDefault="00CC6730" w:rsidP="00CC673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DD6D1D" w14:textId="77777777" w:rsidR="00CC6730" w:rsidRPr="001C6EE1" w:rsidRDefault="00CC6730" w:rsidP="00CC673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AFD32B" w14:textId="77777777" w:rsidR="00CC6730" w:rsidRPr="001C6EE1" w:rsidRDefault="00CC6730" w:rsidP="00CC673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44E619" w14:textId="77777777" w:rsidR="00CC6730" w:rsidRPr="001C6EE1" w:rsidRDefault="00CC6730" w:rsidP="00CC673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3C1FE1" w14:textId="77777777" w:rsidR="00CC6730" w:rsidRPr="001C6EE1" w:rsidRDefault="00CC6730" w:rsidP="00CC673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9FC990" w14:textId="77777777" w:rsidR="00CC6730" w:rsidRPr="001C6EE1" w:rsidRDefault="00CC6730" w:rsidP="00CC673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047672" w14:textId="77777777" w:rsidR="00CC6730" w:rsidRPr="001C6EE1" w:rsidRDefault="00CC6730" w:rsidP="00CC673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40EB26" w14:textId="77777777" w:rsidR="00CC6730" w:rsidRPr="001C6EE1" w:rsidRDefault="00CC6730" w:rsidP="00CC673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89F4AF" w14:textId="77777777" w:rsidR="00CC6730" w:rsidRPr="001C6EE1" w:rsidRDefault="00CC6730" w:rsidP="00CC673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7CBC49" w14:textId="77777777" w:rsidR="00CC6730" w:rsidRPr="001C6EE1" w:rsidRDefault="00CC6730" w:rsidP="00CC673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6730" w:rsidRPr="00824832" w14:paraId="7FC1E329" w14:textId="77777777" w:rsidTr="004C65B2">
        <w:tc>
          <w:tcPr>
            <w:tcW w:w="2970" w:type="dxa"/>
          </w:tcPr>
          <w:p w14:paraId="3120B3FF" w14:textId="77777777" w:rsidR="00CC6730" w:rsidRPr="00AC5042" w:rsidRDefault="00CC6730" w:rsidP="00CC673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A5FE00" w14:textId="77777777" w:rsidR="00CC6730" w:rsidRPr="001C6EE1" w:rsidRDefault="00CC6730" w:rsidP="00CC673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0E20F6" w14:textId="77777777" w:rsidR="00CC6730" w:rsidRPr="001C6EE1" w:rsidRDefault="00CC6730" w:rsidP="00CC6730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136AD7" w14:textId="77777777" w:rsidR="00CC6730" w:rsidRPr="001C6EE1" w:rsidRDefault="00CC6730" w:rsidP="00CC673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F67C0B" w14:textId="77777777" w:rsidR="00CC6730" w:rsidRPr="001C6EE1" w:rsidRDefault="00CC6730" w:rsidP="00CC6730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0185D6" w14:textId="77777777" w:rsidR="00CC6730" w:rsidRPr="001C6EE1" w:rsidRDefault="00CC6730" w:rsidP="00CC6730">
            <w:pPr>
              <w:tabs>
                <w:tab w:val="clear" w:pos="680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786CC2" w14:textId="77777777" w:rsidR="00CC6730" w:rsidRPr="001C6EE1" w:rsidRDefault="00CC6730" w:rsidP="00CC6730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F13ECB" w14:textId="77777777" w:rsidR="00CC6730" w:rsidRPr="001C6EE1" w:rsidRDefault="00CC6730" w:rsidP="00CC673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02D660" w14:textId="77777777" w:rsidR="00CC6730" w:rsidRPr="001C6EE1" w:rsidRDefault="00CC6730" w:rsidP="00CC6730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E6F88A" w14:textId="77777777" w:rsidR="00CC6730" w:rsidRPr="001C6EE1" w:rsidRDefault="00CC6730" w:rsidP="00CC6730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D9B3E7" w14:textId="77777777" w:rsidR="00CC6730" w:rsidRPr="001C6EE1" w:rsidRDefault="00CC6730" w:rsidP="00CC6730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D782CD" w14:textId="77777777" w:rsidR="00CC6730" w:rsidRPr="001C6EE1" w:rsidRDefault="00CC6730" w:rsidP="00CC673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C6730" w:rsidRPr="00824832" w14:paraId="6372FEEE" w14:textId="77777777" w:rsidTr="00416403">
        <w:tc>
          <w:tcPr>
            <w:tcW w:w="2970" w:type="dxa"/>
          </w:tcPr>
          <w:p w14:paraId="4C34A34A" w14:textId="77777777" w:rsidR="00CC6730" w:rsidRPr="00AC5042" w:rsidRDefault="00CC6730" w:rsidP="00CC673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69306B" w14:textId="78A5FDF0" w:rsidR="00CC6730" w:rsidRPr="00364F87" w:rsidRDefault="00095C2F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5C2F">
              <w:rPr>
                <w:rFonts w:asciiTheme="majorBidi" w:hAnsiTheme="majorBidi" w:cstheme="majorBidi"/>
                <w:sz w:val="28"/>
                <w:szCs w:val="28"/>
              </w:rPr>
              <w:t>188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7326E0" w14:textId="77777777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A74D71" w14:textId="46668FA0" w:rsidR="00CC6730" w:rsidRPr="00364F87" w:rsidRDefault="00095C2F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5C2F">
              <w:rPr>
                <w:rFonts w:asciiTheme="majorBidi" w:hAnsiTheme="majorBidi" w:cstheme="majorBidi"/>
                <w:sz w:val="28"/>
                <w:szCs w:val="28"/>
              </w:rPr>
              <w:t>280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52E1BB" w14:textId="77777777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AAC28A" w14:textId="5009A3D4" w:rsidR="00CC6730" w:rsidRPr="00364F87" w:rsidRDefault="00095C2F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5C2F">
              <w:rPr>
                <w:rFonts w:asciiTheme="majorBidi" w:hAnsiTheme="majorBidi" w:cstheme="majorBidi"/>
                <w:sz w:val="28"/>
                <w:szCs w:val="28"/>
              </w:rPr>
              <w:t>80,349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F5E86C" w14:textId="77777777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E24B3C" w14:textId="1C739445" w:rsidR="00CC6730" w:rsidRPr="00364F87" w:rsidRDefault="00095C2F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5C2F">
              <w:rPr>
                <w:rFonts w:asciiTheme="majorBidi" w:hAnsiTheme="majorBidi" w:cstheme="majorBidi"/>
                <w:sz w:val="28"/>
                <w:szCs w:val="28"/>
              </w:rPr>
              <w:t>(730)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6CE1A9" w14:textId="77777777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19F853" w14:textId="6E9E0141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58393A" w14:textId="77777777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98654D" w14:textId="1270D3DD" w:rsidR="00CC6730" w:rsidRPr="00364F87" w:rsidRDefault="00CC6730" w:rsidP="00CC6730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80,087</w:t>
            </w:r>
          </w:p>
        </w:tc>
      </w:tr>
      <w:tr w:rsidR="00CC6730" w:rsidRPr="00824832" w14:paraId="05A8E29F" w14:textId="77777777" w:rsidTr="00416403">
        <w:tc>
          <w:tcPr>
            <w:tcW w:w="2970" w:type="dxa"/>
          </w:tcPr>
          <w:p w14:paraId="4DAAE6FF" w14:textId="77777777" w:rsidR="00CC6730" w:rsidRPr="00AC5042" w:rsidRDefault="00CC6730" w:rsidP="00CC673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บวก (หัก)</w:t>
            </w: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ค่าสินไหมทดแทนรับคืน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06CAC1D" w14:textId="77777777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413A874" w14:textId="77777777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3254C4" w14:textId="77777777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2EAA8E3" w14:textId="77777777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F5DE376" w14:textId="77777777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FEBD4ED" w14:textId="77777777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5543E46" w14:textId="77777777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BE5C36A" w14:textId="77777777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86BE5B" w14:textId="77777777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44184D9" w14:textId="77777777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923FDE" w14:textId="77777777" w:rsidR="00CC6730" w:rsidRPr="00364F87" w:rsidRDefault="00CC6730" w:rsidP="00CC6730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C6730" w:rsidRPr="00824832" w14:paraId="4B4038E7" w14:textId="77777777" w:rsidTr="00416403">
        <w:tc>
          <w:tcPr>
            <w:tcW w:w="2970" w:type="dxa"/>
          </w:tcPr>
          <w:p w14:paraId="3B0A9F5E" w14:textId="77777777" w:rsidR="00CC6730" w:rsidRPr="00AC5042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90A190" w14:textId="7F05D668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(73)</w:t>
            </w:r>
          </w:p>
        </w:tc>
        <w:tc>
          <w:tcPr>
            <w:tcW w:w="1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492E5AF" w14:textId="77777777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823248" w14:textId="6953C4B3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(104)</w:t>
            </w:r>
          </w:p>
        </w:tc>
        <w:tc>
          <w:tcPr>
            <w:tcW w:w="1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7CFC779" w14:textId="77777777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246C90" w14:textId="2694E869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(36,066)</w:t>
            </w:r>
          </w:p>
        </w:tc>
        <w:tc>
          <w:tcPr>
            <w:tcW w:w="1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5659099" w14:textId="77777777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6937F0" w14:textId="040D47EC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2,623</w:t>
            </w:r>
          </w:p>
        </w:tc>
        <w:tc>
          <w:tcPr>
            <w:tcW w:w="1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393E3DA" w14:textId="77777777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991117" w14:textId="132AF251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A317299" w14:textId="77777777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065037" w14:textId="7554ED51" w:rsidR="00CC6730" w:rsidRPr="00364F87" w:rsidRDefault="00CC6730" w:rsidP="00CC6730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(33,620)</w:t>
            </w:r>
          </w:p>
        </w:tc>
      </w:tr>
      <w:tr w:rsidR="00CC6730" w:rsidRPr="00824832" w14:paraId="47838ABC" w14:textId="77777777" w:rsidTr="00416403">
        <w:tc>
          <w:tcPr>
            <w:tcW w:w="2970" w:type="dxa"/>
          </w:tcPr>
          <w:p w14:paraId="79D3D779" w14:textId="77777777" w:rsidR="00CC6730" w:rsidRPr="00AC5042" w:rsidRDefault="00CC6730" w:rsidP="00CC673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ค่าสินไหมทดแทนสุทธิ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FE29D4" w14:textId="29B76085" w:rsidR="00CC6730" w:rsidRPr="00364F87" w:rsidRDefault="00095C2F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5C2F">
              <w:rPr>
                <w:rFonts w:asciiTheme="majorBidi" w:hAnsiTheme="majorBidi" w:cstheme="majorBidi"/>
                <w:sz w:val="28"/>
                <w:szCs w:val="28"/>
              </w:rPr>
              <w:t>115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978103" w14:textId="77777777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3CFF25" w14:textId="0C821D8E" w:rsidR="00CC6730" w:rsidRPr="00364F87" w:rsidRDefault="00095C2F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5C2F">
              <w:rPr>
                <w:rFonts w:asciiTheme="majorBidi" w:hAnsiTheme="majorBidi" w:cstheme="majorBidi"/>
                <w:sz w:val="28"/>
                <w:szCs w:val="28"/>
              </w:rPr>
              <w:t>176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150AFA" w14:textId="77777777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52FF2C" w14:textId="6AB7C0E5" w:rsidR="00CC6730" w:rsidRPr="00364F87" w:rsidRDefault="00095C2F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5C2F">
              <w:rPr>
                <w:rFonts w:asciiTheme="majorBidi" w:hAnsiTheme="majorBidi" w:cstheme="majorBidi"/>
                <w:sz w:val="28"/>
                <w:szCs w:val="28"/>
              </w:rPr>
              <w:t>44,283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14199F" w14:textId="77777777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27AC0D" w14:textId="52B5DF49" w:rsidR="00CC6730" w:rsidRPr="00364F87" w:rsidRDefault="00095C2F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5C2F">
              <w:rPr>
                <w:rFonts w:asciiTheme="majorBidi" w:hAnsiTheme="majorBidi" w:cstheme="majorBidi"/>
                <w:sz w:val="28"/>
                <w:szCs w:val="28"/>
              </w:rPr>
              <w:t>1,893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00268C" w14:textId="77777777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D388B3" w14:textId="78C4025C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300B93" w14:textId="77777777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38EA5B" w14:textId="71B99298" w:rsidR="00CC6730" w:rsidRPr="00364F87" w:rsidRDefault="00CC6730" w:rsidP="00CC6730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46,467</w:t>
            </w:r>
          </w:p>
        </w:tc>
      </w:tr>
      <w:tr w:rsidR="00CC6730" w:rsidRPr="00824832" w14:paraId="78386897" w14:textId="77777777" w:rsidTr="00416403">
        <w:tc>
          <w:tcPr>
            <w:tcW w:w="2970" w:type="dxa"/>
          </w:tcPr>
          <w:p w14:paraId="1C6E3ACC" w14:textId="77777777" w:rsidR="00CC6730" w:rsidRPr="00AC5042" w:rsidRDefault="00CC6730" w:rsidP="00CC673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2582F" w14:textId="7C66B91E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DE621" w14:textId="77777777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25EC5" w14:textId="143A12EB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AA326" w14:textId="77777777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1E51D" w14:textId="48E586FA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22,337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F4A32" w14:textId="77777777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E5700" w14:textId="1D1B5A75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1,330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C77FD" w14:textId="77777777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3E858" w14:textId="284AF4C6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56418" w14:textId="77777777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DA464" w14:textId="4BCBB998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24,268</w:t>
            </w:r>
          </w:p>
        </w:tc>
      </w:tr>
      <w:tr w:rsidR="00CC6730" w:rsidRPr="00824832" w14:paraId="6392A0C5" w14:textId="77777777" w:rsidTr="00416403">
        <w:tc>
          <w:tcPr>
            <w:tcW w:w="2970" w:type="dxa"/>
          </w:tcPr>
          <w:p w14:paraId="27116803" w14:textId="77777777" w:rsidR="00CC6730" w:rsidRPr="00AC5042" w:rsidRDefault="00CC6730" w:rsidP="00CC6730">
            <w:pPr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1CFF801" w14:textId="3494D66C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A21A9">
              <w:rPr>
                <w:rFonts w:asciiTheme="majorBidi" w:hAnsiTheme="majorBidi" w:cstheme="majorBidi"/>
                <w:sz w:val="28"/>
                <w:szCs w:val="28"/>
              </w:rPr>
              <w:t xml:space="preserve">92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6A320F" w14:textId="77777777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F0F07F2" w14:textId="15C0F8A0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A21A9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B0A5FC" w14:textId="77777777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9DC8193" w14:textId="7D521005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A21A9">
              <w:rPr>
                <w:rFonts w:asciiTheme="majorBidi" w:hAnsiTheme="majorBidi" w:cstheme="majorBidi"/>
                <w:sz w:val="28"/>
                <w:szCs w:val="28"/>
              </w:rPr>
              <w:t xml:space="preserve">34,256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63B3C1" w14:textId="77777777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AF3B44C" w14:textId="61F961F3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A21A9">
              <w:rPr>
                <w:rFonts w:asciiTheme="majorBidi" w:hAnsiTheme="majorBidi" w:cstheme="majorBidi"/>
                <w:sz w:val="28"/>
                <w:szCs w:val="28"/>
              </w:rPr>
              <w:t xml:space="preserve">371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58C8DC" w14:textId="77777777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31E867F" w14:textId="343150CE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A21A9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1AA99A" w14:textId="77777777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AE94F42" w14:textId="08405C1F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A21A9">
              <w:rPr>
                <w:rFonts w:asciiTheme="majorBidi" w:hAnsiTheme="majorBidi" w:cstheme="majorBidi"/>
                <w:sz w:val="28"/>
                <w:szCs w:val="28"/>
              </w:rPr>
              <w:t xml:space="preserve">34,746 </w:t>
            </w:r>
          </w:p>
        </w:tc>
      </w:tr>
      <w:tr w:rsidR="00F96001" w:rsidRPr="00824832" w14:paraId="43CAC762" w14:textId="77777777" w:rsidTr="00416403">
        <w:tc>
          <w:tcPr>
            <w:tcW w:w="2970" w:type="dxa"/>
          </w:tcPr>
          <w:p w14:paraId="0B2E80E8" w14:textId="77777777" w:rsidR="00F96001" w:rsidRPr="00AC5042" w:rsidRDefault="00F96001" w:rsidP="00F96001">
            <w:pPr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1407DF" w14:textId="792B39A5" w:rsidR="00F96001" w:rsidRPr="00364F87" w:rsidRDefault="00F96001" w:rsidP="00F9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64E00">
              <w:rPr>
                <w:rFonts w:asciiTheme="majorBidi" w:hAnsiTheme="majorBidi" w:cstheme="majorBidi"/>
                <w:sz w:val="28"/>
                <w:szCs w:val="28"/>
              </w:rPr>
              <w:t xml:space="preserve">962 </w:t>
            </w:r>
            <w:r w:rsidRPr="005A21A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7EA358" w14:textId="77777777" w:rsidR="00F96001" w:rsidRPr="00364F87" w:rsidRDefault="00F96001" w:rsidP="00F9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4D3CB1" w14:textId="219BF078" w:rsidR="00F96001" w:rsidRPr="00364F87" w:rsidRDefault="00F96001" w:rsidP="00F9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64E00">
              <w:rPr>
                <w:rFonts w:asciiTheme="majorBidi" w:hAnsiTheme="majorBidi" w:cstheme="majorBidi"/>
                <w:sz w:val="28"/>
                <w:szCs w:val="28"/>
              </w:rPr>
              <w:t xml:space="preserve">38 </w:t>
            </w:r>
            <w:r w:rsidRPr="005A21A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1DFDFC" w14:textId="77777777" w:rsidR="00F96001" w:rsidRPr="00364F87" w:rsidRDefault="00F96001" w:rsidP="00F9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A5826B" w14:textId="355BAB68" w:rsidR="00F96001" w:rsidRPr="00364F87" w:rsidRDefault="00035F0B" w:rsidP="00F9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35F0B">
              <w:rPr>
                <w:rFonts w:asciiTheme="majorBidi" w:hAnsiTheme="majorBidi" w:cstheme="majorBidi"/>
                <w:sz w:val="28"/>
                <w:szCs w:val="28"/>
              </w:rPr>
              <w:t>36,912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88FC7E" w14:textId="77777777" w:rsidR="00F96001" w:rsidRPr="00364F87" w:rsidRDefault="00F96001" w:rsidP="00F9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4B3B66" w14:textId="541AF4E0" w:rsidR="00F96001" w:rsidRPr="00364F87" w:rsidRDefault="00784FE6" w:rsidP="00F9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(1,384</w:t>
            </w:r>
            <w:r w:rsidR="00F96001" w:rsidRPr="00964E0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3298C9" w14:textId="77777777" w:rsidR="00F96001" w:rsidRPr="00364F87" w:rsidRDefault="00F96001" w:rsidP="00F9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1C43F7" w14:textId="3B3F44F6" w:rsidR="00F96001" w:rsidRPr="00364F87" w:rsidRDefault="00784FE6" w:rsidP="00F9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35,799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6838C4" w14:textId="77777777" w:rsidR="00F96001" w:rsidRPr="00364F87" w:rsidRDefault="00F96001" w:rsidP="00F9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568F77" w14:textId="5892BDDE" w:rsidR="00F96001" w:rsidRPr="00364F87" w:rsidRDefault="00F96001" w:rsidP="00F9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A21A9">
              <w:rPr>
                <w:rFonts w:asciiTheme="majorBidi" w:hAnsiTheme="majorBidi" w:cstheme="majorBidi"/>
                <w:sz w:val="28"/>
                <w:szCs w:val="28"/>
              </w:rPr>
              <w:t xml:space="preserve">72,327 </w:t>
            </w:r>
          </w:p>
        </w:tc>
      </w:tr>
      <w:tr w:rsidR="00F96001" w:rsidRPr="00824832" w14:paraId="0061C9AE" w14:textId="77777777" w:rsidTr="00416403">
        <w:tc>
          <w:tcPr>
            <w:tcW w:w="2970" w:type="dxa"/>
          </w:tcPr>
          <w:p w14:paraId="554FDDE1" w14:textId="77777777" w:rsidR="00F96001" w:rsidRPr="00AC5042" w:rsidRDefault="00F96001" w:rsidP="00F96001">
            <w:pPr>
              <w:tabs>
                <w:tab w:val="clear" w:pos="454"/>
                <w:tab w:val="left" w:pos="45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FFF46D" w14:textId="300A5080" w:rsidR="00F96001" w:rsidRPr="00364F87" w:rsidRDefault="00095C2F" w:rsidP="00F9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5C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1,660</w:t>
            </w: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D50E4D2" w14:textId="77777777" w:rsidR="00F96001" w:rsidRPr="00364F87" w:rsidRDefault="00F96001" w:rsidP="00F9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67236E" w14:textId="6779D140" w:rsidR="00F96001" w:rsidRPr="00364F87" w:rsidRDefault="00095C2F" w:rsidP="00F9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5C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351</w:t>
            </w: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6C71652" w14:textId="77777777" w:rsidR="00F96001" w:rsidRPr="00364F87" w:rsidRDefault="00F96001" w:rsidP="00F9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AFF5B9" w14:textId="73D694C2" w:rsidR="00F96001" w:rsidRPr="00364F87" w:rsidRDefault="00095C2F" w:rsidP="00F9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5C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137,788</w:t>
            </w: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F727AF2" w14:textId="77777777" w:rsidR="00F96001" w:rsidRPr="00364F87" w:rsidRDefault="00F96001" w:rsidP="00F9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E36D5B" w14:textId="2F3A39DF" w:rsidR="00F96001" w:rsidRPr="00364F87" w:rsidRDefault="00095C2F" w:rsidP="00F9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5C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2,210</w:t>
            </w: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0E714EC" w14:textId="77777777" w:rsidR="00F96001" w:rsidRPr="00364F87" w:rsidRDefault="00F96001" w:rsidP="00F9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1A8BE8" w14:textId="4924E057" w:rsidR="00F96001" w:rsidRPr="00364F87" w:rsidRDefault="00784FE6" w:rsidP="00F9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35,799</w:t>
            </w: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1762BE2" w14:textId="77777777" w:rsidR="00F96001" w:rsidRPr="00364F87" w:rsidRDefault="00F96001" w:rsidP="00F9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7E4675" w14:textId="02C46D8B" w:rsidR="00F96001" w:rsidRPr="00364F87" w:rsidRDefault="00F96001" w:rsidP="00F9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177,808</w:t>
            </w:r>
          </w:p>
        </w:tc>
      </w:tr>
      <w:tr w:rsidR="00F96001" w:rsidRPr="00824832" w14:paraId="7A561A0C" w14:textId="77777777" w:rsidTr="00416403">
        <w:tc>
          <w:tcPr>
            <w:tcW w:w="2970" w:type="dxa"/>
          </w:tcPr>
          <w:p w14:paraId="4282BD27" w14:textId="77777777" w:rsidR="00F96001" w:rsidRPr="00AC5042" w:rsidRDefault="00F96001" w:rsidP="00F96001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 (ขาดทุน) ก่อนภาษีเงินได้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C9F49B4" w14:textId="2E907BB1" w:rsidR="00F96001" w:rsidRPr="00364F87" w:rsidRDefault="00095C2F" w:rsidP="00F9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5C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801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DB39A8" w14:textId="77777777" w:rsidR="00F96001" w:rsidRPr="00364F87" w:rsidRDefault="00F96001" w:rsidP="00F9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63FD5DE" w14:textId="503FCD0B" w:rsidR="00F96001" w:rsidRPr="00364F87" w:rsidRDefault="00095C2F" w:rsidP="00F9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5C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213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FC9EF6" w14:textId="77777777" w:rsidR="00F96001" w:rsidRPr="00364F87" w:rsidRDefault="00F96001" w:rsidP="00F9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B6AF9D7" w14:textId="39D1B600" w:rsidR="00F96001" w:rsidRPr="00364F87" w:rsidRDefault="00095C2F" w:rsidP="00F9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5C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(12,149)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FF88F8" w14:textId="77777777" w:rsidR="00F96001" w:rsidRPr="00364F87" w:rsidRDefault="00F96001" w:rsidP="00F9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3366019" w14:textId="39293C79" w:rsidR="00F96001" w:rsidRPr="00364F87" w:rsidRDefault="00095C2F" w:rsidP="00F9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5C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2,695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1155EE" w14:textId="77777777" w:rsidR="00F96001" w:rsidRPr="00364F87" w:rsidRDefault="00F96001" w:rsidP="00F9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C1A63CD" w14:textId="414228AF" w:rsidR="00F96001" w:rsidRPr="00364F87" w:rsidRDefault="005534F6" w:rsidP="00F9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(24,219</w:t>
            </w:r>
            <w:r w:rsidR="00035F0B" w:rsidRPr="00035F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738F3B" w14:textId="77777777" w:rsidR="00F96001" w:rsidRPr="00364F87" w:rsidRDefault="00F96001" w:rsidP="00F9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B4AA984" w14:textId="25911D10" w:rsidR="00F96001" w:rsidRPr="00364F87" w:rsidRDefault="00F96001" w:rsidP="00F9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(32,659)</w:t>
            </w:r>
          </w:p>
        </w:tc>
      </w:tr>
      <w:tr w:rsidR="00F96001" w:rsidRPr="00824832" w14:paraId="6D97A848" w14:textId="77777777" w:rsidTr="00416403">
        <w:tc>
          <w:tcPr>
            <w:tcW w:w="2970" w:type="dxa"/>
            <w:tcBorders>
              <w:bottom w:val="nil"/>
            </w:tcBorders>
          </w:tcPr>
          <w:p w14:paraId="54322A2E" w14:textId="77777777" w:rsidR="00F96001" w:rsidRPr="00AC5042" w:rsidRDefault="00F96001" w:rsidP="00F96001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890F3D" w14:textId="77777777" w:rsidR="00F96001" w:rsidRPr="00364F87" w:rsidRDefault="00F96001" w:rsidP="00F9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1A598C" w14:textId="77777777" w:rsidR="00F96001" w:rsidRPr="00364F87" w:rsidRDefault="00F96001" w:rsidP="00F9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EA2726" w14:textId="77777777" w:rsidR="00F96001" w:rsidRPr="00364F87" w:rsidRDefault="00F96001" w:rsidP="00F9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ECCE19" w14:textId="77777777" w:rsidR="00F96001" w:rsidRPr="00364F87" w:rsidRDefault="00F96001" w:rsidP="00F9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AB6122" w14:textId="77777777" w:rsidR="00F96001" w:rsidRPr="00364F87" w:rsidRDefault="00F96001" w:rsidP="00F9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BA3D33" w14:textId="77777777" w:rsidR="00F96001" w:rsidRPr="00364F87" w:rsidRDefault="00F96001" w:rsidP="00F9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CAC44A" w14:textId="77777777" w:rsidR="00F96001" w:rsidRPr="00364F87" w:rsidRDefault="00F96001" w:rsidP="00F9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D920F9" w14:textId="77777777" w:rsidR="00F96001" w:rsidRPr="00364F87" w:rsidRDefault="00F96001" w:rsidP="00F9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D2E558" w14:textId="77777777" w:rsidR="00F96001" w:rsidRPr="00364F87" w:rsidRDefault="00F96001" w:rsidP="00F9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B54899" w14:textId="77777777" w:rsidR="00F96001" w:rsidRPr="00364F87" w:rsidRDefault="00F96001" w:rsidP="00F9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AED114" w14:textId="292B6ECC" w:rsidR="00F96001" w:rsidRPr="00364F87" w:rsidDel="001E262A" w:rsidRDefault="00F96001" w:rsidP="00F9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6AF8">
              <w:rPr>
                <w:rFonts w:asciiTheme="majorBidi" w:hAnsiTheme="majorBidi" w:cstheme="majorBidi"/>
                <w:sz w:val="28"/>
                <w:szCs w:val="28"/>
              </w:rPr>
              <w:t>(5,979)</w:t>
            </w:r>
          </w:p>
        </w:tc>
      </w:tr>
      <w:tr w:rsidR="00F96001" w:rsidRPr="00824832" w14:paraId="749E0D0D" w14:textId="77777777" w:rsidTr="00416403">
        <w:trPr>
          <w:trHeight w:val="405"/>
        </w:trPr>
        <w:tc>
          <w:tcPr>
            <w:tcW w:w="2970" w:type="dxa"/>
            <w:tcBorders>
              <w:top w:val="nil"/>
              <w:bottom w:val="nil"/>
            </w:tcBorders>
          </w:tcPr>
          <w:p w14:paraId="6E1FBEF3" w14:textId="77777777" w:rsidR="00F96001" w:rsidRPr="00AC5042" w:rsidRDefault="00F96001" w:rsidP="00F96001">
            <w:pPr>
              <w:tabs>
                <w:tab w:val="left" w:pos="28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ขาดทุน</w:t>
            </w: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ED6697" w14:textId="77777777" w:rsidR="00F96001" w:rsidRPr="00364F87" w:rsidRDefault="00F96001" w:rsidP="00F9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858180" w14:textId="77777777" w:rsidR="00F96001" w:rsidRPr="00364F87" w:rsidRDefault="00F96001" w:rsidP="00F9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C5F2C1" w14:textId="77777777" w:rsidR="00F96001" w:rsidRPr="00364F87" w:rsidRDefault="00F96001" w:rsidP="00F9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FE9548" w14:textId="77777777" w:rsidR="00F96001" w:rsidRPr="00364F87" w:rsidRDefault="00F96001" w:rsidP="00F9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B1A35A" w14:textId="77777777" w:rsidR="00F96001" w:rsidRPr="00364F87" w:rsidRDefault="00F96001" w:rsidP="00F9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D49660" w14:textId="77777777" w:rsidR="00F96001" w:rsidRPr="00364F87" w:rsidRDefault="00F96001" w:rsidP="00F9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99C32D" w14:textId="77777777" w:rsidR="00F96001" w:rsidRPr="00364F87" w:rsidRDefault="00F96001" w:rsidP="00F9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E1A18A" w14:textId="77777777" w:rsidR="00F96001" w:rsidRPr="00364F87" w:rsidRDefault="00F96001" w:rsidP="00F9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FEFF47" w14:textId="77777777" w:rsidR="00F96001" w:rsidRPr="00364F87" w:rsidRDefault="00F96001" w:rsidP="00F9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941FF5" w14:textId="77777777" w:rsidR="00F96001" w:rsidRPr="00364F87" w:rsidRDefault="00F96001" w:rsidP="00F9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99AD9AF" w14:textId="5BFB5491" w:rsidR="00F96001" w:rsidRPr="00364F87" w:rsidRDefault="00F96001" w:rsidP="00F9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D6A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(38,638)</w:t>
            </w:r>
          </w:p>
        </w:tc>
      </w:tr>
      <w:bookmarkEnd w:id="17"/>
    </w:tbl>
    <w:p w14:paraId="16815B6A" w14:textId="77777777" w:rsidR="00274EA8" w:rsidRDefault="00274EA8" w:rsidP="00E435A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pacing w:val="4"/>
          <w:sz w:val="28"/>
          <w:szCs w:val="28"/>
        </w:rPr>
      </w:pPr>
    </w:p>
    <w:p w14:paraId="48FBEB10" w14:textId="2189C4F5" w:rsidR="00E435A2" w:rsidRPr="00CF5493" w:rsidRDefault="00E435A2" w:rsidP="00E435A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pacing w:val="4"/>
          <w:sz w:val="28"/>
          <w:szCs w:val="28"/>
          <w:cs/>
        </w:rPr>
        <w:lastRenderedPageBreak/>
        <w:t>ข้อมูล</w:t>
      </w:r>
      <w:r w:rsidRPr="000E1F38">
        <w:rPr>
          <w:rFonts w:ascii="Angsana New" w:hAnsi="Angsana New"/>
          <w:spacing w:val="4"/>
          <w:sz w:val="28"/>
          <w:szCs w:val="28"/>
          <w:cs/>
        </w:rPr>
        <w:t>รายได้และ</w:t>
      </w:r>
      <w:r>
        <w:rPr>
          <w:rFonts w:ascii="Angsana New" w:hAnsi="Angsana New" w:hint="cs"/>
          <w:spacing w:val="4"/>
          <w:sz w:val="28"/>
          <w:szCs w:val="28"/>
          <w:cs/>
        </w:rPr>
        <w:t>กำไร (ขาดทุน) ของส่วนงาน</w:t>
      </w:r>
      <w:r w:rsidRPr="000E1F38">
        <w:rPr>
          <w:rFonts w:ascii="Angsana New" w:hAnsi="Angsana New"/>
          <w:spacing w:val="4"/>
          <w:sz w:val="28"/>
          <w:szCs w:val="28"/>
          <w:cs/>
        </w:rPr>
        <w:t>สำหรับ</w:t>
      </w:r>
      <w:r w:rsidRPr="00CF5493">
        <w:rPr>
          <w:rFonts w:ascii="Angsana New" w:hAnsi="Angsana New"/>
          <w:sz w:val="28"/>
          <w:szCs w:val="28"/>
          <w:cs/>
        </w:rPr>
        <w:t>งวดสามเดือนสิ้นสุดวันที่</w:t>
      </w:r>
      <w:r>
        <w:rPr>
          <w:rFonts w:ascii="Angsana New" w:hAnsi="Angsana New"/>
          <w:sz w:val="28"/>
          <w:szCs w:val="28"/>
        </w:rPr>
        <w:t xml:space="preserve"> 30 </w:t>
      </w:r>
      <w:r>
        <w:rPr>
          <w:rFonts w:ascii="Angsana New" w:hAnsi="Angsana New" w:hint="cs"/>
          <w:sz w:val="28"/>
          <w:szCs w:val="28"/>
          <w:cs/>
        </w:rPr>
        <w:t>มิถุนายน</w:t>
      </w:r>
      <w:r w:rsidRPr="002D54D0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 xml:space="preserve">2562 </w:t>
      </w:r>
      <w:r w:rsidRPr="002D54D0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72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43" w:type="dxa"/>
          <w:right w:w="43" w:type="dxa"/>
        </w:tblCellMar>
        <w:tblLook w:val="00A0" w:firstRow="1" w:lastRow="0" w:firstColumn="1" w:lastColumn="0" w:noHBand="0" w:noVBand="0"/>
      </w:tblPr>
      <w:tblGrid>
        <w:gridCol w:w="2970"/>
        <w:gridCol w:w="1064"/>
        <w:gridCol w:w="106"/>
        <w:gridCol w:w="974"/>
        <w:gridCol w:w="106"/>
        <w:gridCol w:w="974"/>
        <w:gridCol w:w="106"/>
        <w:gridCol w:w="1064"/>
        <w:gridCol w:w="106"/>
        <w:gridCol w:w="1064"/>
        <w:gridCol w:w="106"/>
        <w:gridCol w:w="1080"/>
      </w:tblGrid>
      <w:tr w:rsidR="00E435A2" w:rsidRPr="005067F3" w14:paraId="0ADB4F67" w14:textId="77777777" w:rsidTr="00E435A2">
        <w:trPr>
          <w:tblHeader/>
        </w:trPr>
        <w:tc>
          <w:tcPr>
            <w:tcW w:w="2970" w:type="dxa"/>
            <w:tcBorders>
              <w:top w:val="nil"/>
              <w:bottom w:val="nil"/>
            </w:tcBorders>
          </w:tcPr>
          <w:p w14:paraId="03759D02" w14:textId="77777777" w:rsidR="00E435A2" w:rsidRPr="005067F3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6750" w:type="dxa"/>
            <w:gridSpan w:val="11"/>
            <w:tcBorders>
              <w:top w:val="nil"/>
              <w:bottom w:val="single" w:sz="4" w:space="0" w:color="auto"/>
            </w:tcBorders>
          </w:tcPr>
          <w:p w14:paraId="5215012F" w14:textId="77777777" w:rsidR="00E435A2" w:rsidRPr="005067F3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50"/>
              </w:tabs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พัน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E435A2" w:rsidRPr="005067F3" w14:paraId="3CAAF18F" w14:textId="77777777" w:rsidTr="00E435A2">
        <w:trPr>
          <w:tblHeader/>
        </w:trPr>
        <w:tc>
          <w:tcPr>
            <w:tcW w:w="2970" w:type="dxa"/>
            <w:tcBorders>
              <w:top w:val="nil"/>
            </w:tcBorders>
          </w:tcPr>
          <w:p w14:paraId="1A81E867" w14:textId="77777777" w:rsidR="00E435A2" w:rsidRPr="005067F3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04BD83EC" w14:textId="77777777" w:rsidR="00E435A2" w:rsidRPr="005067F3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757AB9AA" w14:textId="77777777" w:rsidR="00E435A2" w:rsidRPr="005067F3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vAlign w:val="bottom"/>
          </w:tcPr>
          <w:p w14:paraId="0031B329" w14:textId="77777777" w:rsidR="00E435A2" w:rsidRPr="005067F3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0DB2DDE0" w14:textId="77777777" w:rsidR="00E435A2" w:rsidRPr="005067F3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vAlign w:val="bottom"/>
          </w:tcPr>
          <w:p w14:paraId="21F693C6" w14:textId="77777777" w:rsidR="00E435A2" w:rsidRPr="005067F3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-6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0B8FDA05" w14:textId="77777777" w:rsidR="00E435A2" w:rsidRPr="005067F3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28ABBB9F" w14:textId="77777777" w:rsidR="00E435A2" w:rsidRPr="005067F3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5F499961" w14:textId="77777777" w:rsidR="00E435A2" w:rsidRPr="005067F3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258DF72E" w14:textId="77777777" w:rsidR="00E435A2" w:rsidRPr="005067F3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52506A7D" w14:textId="77777777" w:rsidR="00E435A2" w:rsidRPr="005067F3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21221E3" w14:textId="77777777" w:rsidR="00E435A2" w:rsidRPr="005067F3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E435A2" w:rsidRPr="005067F3" w14:paraId="17FA2987" w14:textId="77777777" w:rsidTr="00E435A2">
        <w:trPr>
          <w:tblHeader/>
        </w:trPr>
        <w:tc>
          <w:tcPr>
            <w:tcW w:w="2970" w:type="dxa"/>
          </w:tcPr>
          <w:p w14:paraId="0501CA9A" w14:textId="77777777" w:rsidR="00E435A2" w:rsidRPr="005067F3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bottom w:val="nil"/>
            </w:tcBorders>
            <w:vAlign w:val="bottom"/>
          </w:tcPr>
          <w:p w14:paraId="30C62CA5" w14:textId="77777777" w:rsidR="00E435A2" w:rsidRPr="005067F3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</w:t>
            </w:r>
          </w:p>
        </w:tc>
        <w:tc>
          <w:tcPr>
            <w:tcW w:w="106" w:type="dxa"/>
            <w:vAlign w:val="bottom"/>
          </w:tcPr>
          <w:p w14:paraId="3DAB8058" w14:textId="77777777" w:rsidR="00E435A2" w:rsidRPr="005067F3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bottom w:val="nil"/>
            </w:tcBorders>
            <w:vAlign w:val="bottom"/>
          </w:tcPr>
          <w:p w14:paraId="776797F7" w14:textId="77777777" w:rsidR="00E435A2" w:rsidRPr="005067F3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106" w:type="dxa"/>
            <w:tcBorders>
              <w:bottom w:val="nil"/>
            </w:tcBorders>
            <w:vAlign w:val="bottom"/>
          </w:tcPr>
          <w:p w14:paraId="5C3DE36D" w14:textId="77777777" w:rsidR="00E435A2" w:rsidRPr="005067F3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bottom w:val="nil"/>
            </w:tcBorders>
            <w:vAlign w:val="bottom"/>
          </w:tcPr>
          <w:p w14:paraId="4D4AC0D0" w14:textId="77777777" w:rsidR="00E435A2" w:rsidRPr="005067F3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  <w:vAlign w:val="bottom"/>
          </w:tcPr>
          <w:p w14:paraId="47D3BAD6" w14:textId="77777777" w:rsidR="00E435A2" w:rsidRPr="005067F3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bottom w:val="nil"/>
            </w:tcBorders>
            <w:vAlign w:val="bottom"/>
          </w:tcPr>
          <w:p w14:paraId="20B38454" w14:textId="77777777" w:rsidR="00E435A2" w:rsidRPr="005067F3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</w:tcPr>
          <w:p w14:paraId="21E8432A" w14:textId="77777777" w:rsidR="00E435A2" w:rsidRPr="005067F3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bottom w:val="nil"/>
            </w:tcBorders>
          </w:tcPr>
          <w:p w14:paraId="66656205" w14:textId="77777777" w:rsidR="00E435A2" w:rsidRPr="005067F3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ปันส่วน</w:t>
            </w:r>
          </w:p>
        </w:tc>
        <w:tc>
          <w:tcPr>
            <w:tcW w:w="106" w:type="dxa"/>
            <w:vAlign w:val="bottom"/>
          </w:tcPr>
          <w:p w14:paraId="5A6E49C2" w14:textId="77777777" w:rsidR="00E435A2" w:rsidRPr="005067F3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4107F8D" w14:textId="77777777" w:rsidR="00E435A2" w:rsidRPr="005067F3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35A2" w:rsidRPr="005067F3" w14:paraId="38EF2D29" w14:textId="77777777" w:rsidTr="00E435A2">
        <w:trPr>
          <w:tblHeader/>
        </w:trPr>
        <w:tc>
          <w:tcPr>
            <w:tcW w:w="2970" w:type="dxa"/>
          </w:tcPr>
          <w:p w14:paraId="7317E9B2" w14:textId="77777777" w:rsidR="00E435A2" w:rsidRPr="005067F3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  <w:vAlign w:val="bottom"/>
          </w:tcPr>
          <w:p w14:paraId="776D40B4" w14:textId="77777777" w:rsidR="00E435A2" w:rsidRPr="005067F3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อัคคีภัย</w:t>
            </w:r>
          </w:p>
        </w:tc>
        <w:tc>
          <w:tcPr>
            <w:tcW w:w="106" w:type="dxa"/>
            <w:vAlign w:val="bottom"/>
          </w:tcPr>
          <w:p w14:paraId="35584116" w14:textId="77777777" w:rsidR="00E435A2" w:rsidRPr="005067F3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  <w:vAlign w:val="bottom"/>
          </w:tcPr>
          <w:p w14:paraId="15C5C109" w14:textId="77777777" w:rsidR="00E435A2" w:rsidRPr="005067F3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106" w:type="dxa"/>
            <w:tcBorders>
              <w:top w:val="nil"/>
              <w:bottom w:val="nil"/>
            </w:tcBorders>
            <w:vAlign w:val="bottom"/>
          </w:tcPr>
          <w:p w14:paraId="5E8B3A27" w14:textId="77777777" w:rsidR="00E435A2" w:rsidRPr="005067F3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  <w:vAlign w:val="bottom"/>
          </w:tcPr>
          <w:p w14:paraId="1E42D9BD" w14:textId="77777777" w:rsidR="00E435A2" w:rsidRPr="005067F3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106" w:type="dxa"/>
            <w:vAlign w:val="bottom"/>
          </w:tcPr>
          <w:p w14:paraId="05A7ECE6" w14:textId="77777777" w:rsidR="00E435A2" w:rsidRPr="005067F3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  <w:vAlign w:val="bottom"/>
          </w:tcPr>
          <w:p w14:paraId="1637E0BD" w14:textId="77777777" w:rsidR="00E435A2" w:rsidRPr="005067F3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106" w:type="dxa"/>
          </w:tcPr>
          <w:p w14:paraId="78B57A70" w14:textId="77777777" w:rsidR="00E435A2" w:rsidRPr="005067F3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</w:tcPr>
          <w:p w14:paraId="65271B56" w14:textId="77777777" w:rsidR="00E435A2" w:rsidRPr="005067F3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ไม่ได้</w:t>
            </w:r>
          </w:p>
        </w:tc>
        <w:tc>
          <w:tcPr>
            <w:tcW w:w="106" w:type="dxa"/>
            <w:tcBorders>
              <w:bottom w:val="nil"/>
            </w:tcBorders>
            <w:vAlign w:val="bottom"/>
          </w:tcPr>
          <w:p w14:paraId="2850ADCD" w14:textId="77777777" w:rsidR="00E435A2" w:rsidRPr="005067F3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3A28591B" w14:textId="77777777" w:rsidR="00E435A2" w:rsidRPr="005067F3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435A2" w:rsidRPr="005067F3" w14:paraId="12BBAA00" w14:textId="77777777" w:rsidTr="00E435A2">
        <w:tc>
          <w:tcPr>
            <w:tcW w:w="2970" w:type="dxa"/>
          </w:tcPr>
          <w:p w14:paraId="4AA45B41" w14:textId="77777777" w:rsidR="00E435A2" w:rsidRPr="005067F3" w:rsidRDefault="00E435A2" w:rsidP="00E435A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064" w:type="dxa"/>
          </w:tcPr>
          <w:p w14:paraId="1E4DB2E5" w14:textId="77777777" w:rsidR="00E435A2" w:rsidRPr="005067F3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25D4AC59" w14:textId="77777777" w:rsidR="00E435A2" w:rsidRPr="005067F3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</w:tcPr>
          <w:p w14:paraId="6AE48BCD" w14:textId="77777777" w:rsidR="00E435A2" w:rsidRPr="005067F3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5CD41D86" w14:textId="77777777" w:rsidR="00E435A2" w:rsidRPr="005067F3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</w:tcPr>
          <w:p w14:paraId="507D86CE" w14:textId="77777777" w:rsidR="00E435A2" w:rsidRPr="005067F3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7AA9609A" w14:textId="77777777" w:rsidR="00E435A2" w:rsidRPr="005067F3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</w:tcPr>
          <w:p w14:paraId="4EEBF6FF" w14:textId="77777777" w:rsidR="00E435A2" w:rsidRPr="005067F3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4D6F62A3" w14:textId="77777777" w:rsidR="00E435A2" w:rsidRPr="005067F3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</w:tcPr>
          <w:p w14:paraId="4527E46D" w14:textId="77777777" w:rsidR="00E435A2" w:rsidRPr="005067F3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267301F1" w14:textId="77777777" w:rsidR="00E435A2" w:rsidRPr="005067F3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251E33F3" w14:textId="77777777" w:rsidR="00E435A2" w:rsidRPr="005067F3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E435A2" w:rsidRPr="00B07737" w14:paraId="620F5A10" w14:textId="77777777" w:rsidTr="00E435A2">
        <w:tc>
          <w:tcPr>
            <w:tcW w:w="2970" w:type="dxa"/>
          </w:tcPr>
          <w:p w14:paraId="447588BB" w14:textId="77777777" w:rsidR="00E435A2" w:rsidRPr="005067F3" w:rsidRDefault="00E435A2" w:rsidP="00E435A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1064" w:type="dxa"/>
            <w:tcBorders>
              <w:bottom w:val="nil"/>
            </w:tcBorders>
            <w:shd w:val="clear" w:color="auto" w:fill="auto"/>
            <w:vAlign w:val="center"/>
          </w:tcPr>
          <w:p w14:paraId="6C0B59C1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3,453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0A7F2991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bottom w:val="nil"/>
            </w:tcBorders>
            <w:shd w:val="clear" w:color="auto" w:fill="auto"/>
            <w:vAlign w:val="center"/>
          </w:tcPr>
          <w:p w14:paraId="4B6A5B3E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235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4A3B42DF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bottom w:val="nil"/>
            </w:tcBorders>
            <w:shd w:val="clear" w:color="auto" w:fill="auto"/>
            <w:vAlign w:val="center"/>
          </w:tcPr>
          <w:p w14:paraId="5E814DAF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68,317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218E2943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nil"/>
            </w:tcBorders>
            <w:shd w:val="clear" w:color="auto" w:fill="auto"/>
            <w:vAlign w:val="center"/>
          </w:tcPr>
          <w:p w14:paraId="65D1BE63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8,660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3A81CE02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20C8E7BD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 xml:space="preserve">                  -   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566EFC4D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center"/>
          </w:tcPr>
          <w:p w14:paraId="7AD1EA1D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80,665</w:t>
            </w:r>
          </w:p>
        </w:tc>
      </w:tr>
      <w:tr w:rsidR="00E435A2" w:rsidRPr="00B07737" w14:paraId="657DB4D0" w14:textId="77777777" w:rsidTr="00E435A2">
        <w:tc>
          <w:tcPr>
            <w:tcW w:w="2970" w:type="dxa"/>
          </w:tcPr>
          <w:p w14:paraId="01FEF7A6" w14:textId="77777777" w:rsidR="00E435A2" w:rsidRPr="005067F3" w:rsidRDefault="00E435A2" w:rsidP="00E435A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31E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เบี้ยประกันภัยจ่ายจากการเอา</w:t>
            </w:r>
          </w:p>
        </w:tc>
        <w:tc>
          <w:tcPr>
            <w:tcW w:w="1064" w:type="dxa"/>
            <w:tcBorders>
              <w:bottom w:val="nil"/>
            </w:tcBorders>
            <w:shd w:val="clear" w:color="auto" w:fill="auto"/>
            <w:vAlign w:val="center"/>
          </w:tcPr>
          <w:p w14:paraId="2D6F5AFF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2402AB41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bottom w:val="nil"/>
            </w:tcBorders>
            <w:shd w:val="clear" w:color="auto" w:fill="auto"/>
            <w:vAlign w:val="center"/>
          </w:tcPr>
          <w:p w14:paraId="15709317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1AC78EDB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bottom w:val="nil"/>
            </w:tcBorders>
            <w:shd w:val="clear" w:color="auto" w:fill="auto"/>
            <w:vAlign w:val="center"/>
          </w:tcPr>
          <w:p w14:paraId="74C0358E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0CD38C2A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nil"/>
            </w:tcBorders>
            <w:shd w:val="clear" w:color="auto" w:fill="auto"/>
            <w:vAlign w:val="center"/>
          </w:tcPr>
          <w:p w14:paraId="2AB4D93D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76FEB28D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nil"/>
            </w:tcBorders>
            <w:shd w:val="clear" w:color="auto" w:fill="auto"/>
            <w:vAlign w:val="center"/>
          </w:tcPr>
          <w:p w14:paraId="2414D0AC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4D961D4B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center"/>
          </w:tcPr>
          <w:p w14:paraId="12EE92AD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35A2" w:rsidRPr="00B07737" w14:paraId="3181C7E0" w14:textId="77777777" w:rsidTr="00E435A2">
        <w:tc>
          <w:tcPr>
            <w:tcW w:w="2970" w:type="dxa"/>
          </w:tcPr>
          <w:p w14:paraId="228E71B8" w14:textId="77777777" w:rsidR="00E435A2" w:rsidRPr="005067F3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DAD77BC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(2,209)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12D7439D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749891E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(97)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0B1E2EC0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FF42FFA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(29,750)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75E15472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0719651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(5,821)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00A099D7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C3A7C9D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 xml:space="preserve">                  -   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5ACB4CA8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448A229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(37,877)</w:t>
            </w:r>
          </w:p>
        </w:tc>
      </w:tr>
      <w:tr w:rsidR="00E435A2" w:rsidRPr="00B07737" w14:paraId="3A2D4A5E" w14:textId="77777777" w:rsidTr="00E435A2">
        <w:tc>
          <w:tcPr>
            <w:tcW w:w="2970" w:type="dxa"/>
          </w:tcPr>
          <w:p w14:paraId="5ADDB311" w14:textId="77777777" w:rsidR="00E435A2" w:rsidRPr="005067F3" w:rsidRDefault="00E435A2" w:rsidP="00E435A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เบี้ยประกันภัยรับสุทธิ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2B7316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1,244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4BEAD9A6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AC9A29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138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77A2DD19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090FDA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38,567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7CB1FD20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48BA25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2,839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281A11A8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24294F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 xml:space="preserve">                  -   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055175EC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259762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42,788</w:t>
            </w:r>
          </w:p>
        </w:tc>
      </w:tr>
      <w:tr w:rsidR="00E435A2" w:rsidRPr="00B07737" w14:paraId="1665F5B3" w14:textId="77777777" w:rsidTr="00E435A2">
        <w:tc>
          <w:tcPr>
            <w:tcW w:w="2970" w:type="dxa"/>
          </w:tcPr>
          <w:p w14:paraId="768AC1BA" w14:textId="77777777" w:rsidR="00E435A2" w:rsidRDefault="00E435A2" w:rsidP="00E435A2">
            <w:pPr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09648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บวก </w:t>
            </w:r>
            <w:r w:rsidRPr="0009648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9648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 w:rsidRPr="0009648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</w:t>
            </w:r>
          </w:p>
          <w:p w14:paraId="4436E4A5" w14:textId="53BD21CF" w:rsidR="00E435A2" w:rsidRDefault="00E435A2" w:rsidP="00E435A2">
            <w:pPr>
              <w:ind w:right="-126" w:firstLine="317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ที่ยังไม่ถือเป็นรายได้</w:t>
            </w:r>
            <w:r w:rsidR="00FC049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="00FC0493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08EE7353" w14:textId="7E1C4FFB" w:rsidR="00E435A2" w:rsidRPr="005067F3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 w:firstLine="317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ECAE16A" w14:textId="77777777" w:rsidR="00E435A2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8366412" w14:textId="77777777" w:rsidR="00E435A2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9A9C1BC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110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707A0FCD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5BD28C1" w14:textId="77777777" w:rsidR="00E435A2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4D14291" w14:textId="77777777" w:rsidR="00E435A2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AF36EF8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27F50613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DF6C28B" w14:textId="77777777" w:rsidR="00E435A2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923ECF" w14:textId="77777777" w:rsidR="00E435A2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B809631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181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1F0EAD8B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1247BE0" w14:textId="77777777" w:rsidR="00E435A2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B0F3B4" w14:textId="77777777" w:rsidR="00E435A2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2820421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(225)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50E52141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139AE75" w14:textId="77777777" w:rsidR="00E435A2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 xml:space="preserve">             </w:t>
            </w:r>
          </w:p>
          <w:p w14:paraId="1CE681F1" w14:textId="77777777" w:rsidR="00E435A2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213C04F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 xml:space="preserve">     -   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5AC58029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5D284CD" w14:textId="77777777" w:rsidR="00E435A2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 xml:space="preserve">              </w:t>
            </w:r>
          </w:p>
          <w:p w14:paraId="583D997E" w14:textId="77777777" w:rsidR="00E435A2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E365BA0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 xml:space="preserve">   90 </w:t>
            </w:r>
          </w:p>
        </w:tc>
      </w:tr>
      <w:tr w:rsidR="00E435A2" w:rsidRPr="00B07737" w14:paraId="47E06944" w14:textId="77777777" w:rsidTr="00E435A2">
        <w:tc>
          <w:tcPr>
            <w:tcW w:w="2970" w:type="dxa"/>
          </w:tcPr>
          <w:p w14:paraId="608F8F12" w14:textId="77777777" w:rsidR="00E435A2" w:rsidRPr="005067F3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708478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  <w:shd w:val="clear" w:color="auto" w:fill="auto"/>
            <w:vAlign w:val="center"/>
          </w:tcPr>
          <w:p w14:paraId="3D96F51E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464DBF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  <w:shd w:val="clear" w:color="auto" w:fill="auto"/>
            <w:vAlign w:val="center"/>
          </w:tcPr>
          <w:p w14:paraId="1B218E07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525CC2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  <w:shd w:val="clear" w:color="auto" w:fill="auto"/>
            <w:vAlign w:val="center"/>
          </w:tcPr>
          <w:p w14:paraId="7FBD83D8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7801F6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  <w:shd w:val="clear" w:color="auto" w:fill="auto"/>
            <w:vAlign w:val="center"/>
          </w:tcPr>
          <w:p w14:paraId="2AF00406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4D722DC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  <w:shd w:val="clear" w:color="auto" w:fill="auto"/>
            <w:vAlign w:val="center"/>
          </w:tcPr>
          <w:p w14:paraId="5C61331A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F25CD7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35A2" w:rsidRPr="00B07737" w14:paraId="6639F131" w14:textId="77777777" w:rsidTr="00E435A2">
        <w:tc>
          <w:tcPr>
            <w:tcW w:w="2970" w:type="dxa"/>
          </w:tcPr>
          <w:p w14:paraId="07332249" w14:textId="77777777" w:rsidR="00E435A2" w:rsidRPr="005067F3" w:rsidRDefault="00E435A2" w:rsidP="00E435A2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B6F00F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1,354</w:t>
            </w: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24495D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1F4D6C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162</w:t>
            </w: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EA23DE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6ECA40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38,748</w:t>
            </w: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51C17B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78696B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2,614</w:t>
            </w: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7110A1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97B366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 xml:space="preserve">                  -   </w:t>
            </w: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CA31C2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E3DA48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42,878</w:t>
            </w:r>
          </w:p>
        </w:tc>
      </w:tr>
      <w:tr w:rsidR="00E435A2" w:rsidRPr="00B07737" w14:paraId="6C385D86" w14:textId="77777777" w:rsidTr="00E435A2">
        <w:trPr>
          <w:trHeight w:val="378"/>
        </w:trPr>
        <w:tc>
          <w:tcPr>
            <w:tcW w:w="2970" w:type="dxa"/>
          </w:tcPr>
          <w:p w14:paraId="57E6DA5D" w14:textId="77777777" w:rsidR="00E435A2" w:rsidRPr="005067F3" w:rsidRDefault="00E435A2" w:rsidP="00E435A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รายได้ค่าจ้างและค่าบำเหน็จ</w:t>
            </w: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53FB66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362</w:t>
            </w: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E05B30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16FFD3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61351E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3F9638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8,131</w:t>
            </w: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729F69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5A5A68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1,348</w:t>
            </w: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4B2AC3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B452A8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 xml:space="preserve">                  -   </w:t>
            </w: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D3CC61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545472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9,907</w:t>
            </w:r>
          </w:p>
        </w:tc>
      </w:tr>
      <w:tr w:rsidR="00E435A2" w:rsidRPr="00B07737" w14:paraId="7B976B6E" w14:textId="77777777" w:rsidTr="00E435A2">
        <w:tc>
          <w:tcPr>
            <w:tcW w:w="2970" w:type="dxa"/>
          </w:tcPr>
          <w:p w14:paraId="4968BBCA" w14:textId="77777777" w:rsidR="00E435A2" w:rsidRPr="005067F3" w:rsidRDefault="00E435A2" w:rsidP="00E435A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</w:t>
            </w: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F9139E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 xml:space="preserve">                  -   </w:t>
            </w: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726911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3594C1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 xml:space="preserve">                 -   </w:t>
            </w: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989950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3E6CCD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 xml:space="preserve">                 -   </w:t>
            </w: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E0CD0A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26C6EE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 xml:space="preserve">                  -   </w:t>
            </w: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AA918B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9E6FB7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1,700</w:t>
            </w: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30A0BD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9343A9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1,700</w:t>
            </w:r>
          </w:p>
        </w:tc>
      </w:tr>
      <w:tr w:rsidR="00E435A2" w:rsidRPr="00B07737" w14:paraId="2F4763BE" w14:textId="77777777" w:rsidTr="00E435A2">
        <w:tc>
          <w:tcPr>
            <w:tcW w:w="2970" w:type="dxa"/>
          </w:tcPr>
          <w:p w14:paraId="7B014E46" w14:textId="77777777" w:rsidR="00E435A2" w:rsidRPr="005067F3" w:rsidRDefault="00E435A2" w:rsidP="00E435A2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จากเงินลงทุน</w:t>
            </w: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24C23F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 xml:space="preserve">                  -   </w:t>
            </w: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3CDD9B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0E3A62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 xml:space="preserve">                 -   </w:t>
            </w: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E2887B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9AD071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 xml:space="preserve">                 -   </w:t>
            </w: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3B5F56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C52962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 xml:space="preserve">                  -   </w:t>
            </w: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D13E7C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57097D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(318)</w:t>
            </w: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13F692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E72A1D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(318)</w:t>
            </w:r>
          </w:p>
        </w:tc>
      </w:tr>
      <w:tr w:rsidR="00FC0493" w:rsidRPr="00B07737" w14:paraId="26C9440F" w14:textId="77777777" w:rsidTr="00E435A2">
        <w:tc>
          <w:tcPr>
            <w:tcW w:w="2970" w:type="dxa"/>
          </w:tcPr>
          <w:p w14:paraId="4F1B334C" w14:textId="59425088" w:rsidR="00FC0493" w:rsidRDefault="00FC0493" w:rsidP="00E435A2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จากการปรับมูลค่ายุติธรรม</w:t>
            </w: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8BDB60" w14:textId="77777777" w:rsidR="00FC0493" w:rsidRPr="000671A8" w:rsidRDefault="00FC0493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6BD9E0" w14:textId="77777777" w:rsidR="00FC0493" w:rsidRPr="000671A8" w:rsidRDefault="00FC0493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9244B6" w14:textId="77777777" w:rsidR="00FC0493" w:rsidRPr="000671A8" w:rsidRDefault="00FC0493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62C7E5" w14:textId="77777777" w:rsidR="00FC0493" w:rsidRPr="000671A8" w:rsidRDefault="00FC0493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9B647E" w14:textId="77777777" w:rsidR="00FC0493" w:rsidRPr="000671A8" w:rsidRDefault="00FC0493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6B40D8" w14:textId="77777777" w:rsidR="00FC0493" w:rsidRPr="000671A8" w:rsidRDefault="00FC0493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A356BE" w14:textId="77777777" w:rsidR="00FC0493" w:rsidRPr="000671A8" w:rsidRDefault="00FC0493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437A4F" w14:textId="77777777" w:rsidR="00FC0493" w:rsidRPr="000671A8" w:rsidRDefault="00FC0493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B806E3" w14:textId="77777777" w:rsidR="00FC0493" w:rsidRPr="000671A8" w:rsidRDefault="00FC0493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ECF24F" w14:textId="77777777" w:rsidR="00FC0493" w:rsidRPr="000671A8" w:rsidRDefault="00FC0493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186AE2" w14:textId="77777777" w:rsidR="00FC0493" w:rsidRPr="000671A8" w:rsidRDefault="00FC0493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35A2" w:rsidRPr="00B07737" w14:paraId="2F676BE9" w14:textId="77777777" w:rsidTr="00E435A2">
        <w:tc>
          <w:tcPr>
            <w:tcW w:w="2970" w:type="dxa"/>
          </w:tcPr>
          <w:p w14:paraId="60CA3541" w14:textId="09C89093" w:rsidR="00E435A2" w:rsidRPr="005067F3" w:rsidRDefault="00FC0493" w:rsidP="00E435A2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ของเงินลงทุน</w:t>
            </w:r>
          </w:p>
        </w:tc>
        <w:tc>
          <w:tcPr>
            <w:tcW w:w="1064" w:type="dxa"/>
            <w:tcBorders>
              <w:top w:val="nil"/>
            </w:tcBorders>
            <w:shd w:val="clear" w:color="auto" w:fill="auto"/>
            <w:vAlign w:val="center"/>
          </w:tcPr>
          <w:p w14:paraId="4869F885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 xml:space="preserve">                  -   </w:t>
            </w:r>
          </w:p>
        </w:tc>
        <w:tc>
          <w:tcPr>
            <w:tcW w:w="106" w:type="dxa"/>
            <w:tcBorders>
              <w:top w:val="nil"/>
            </w:tcBorders>
            <w:shd w:val="clear" w:color="auto" w:fill="auto"/>
            <w:vAlign w:val="center"/>
          </w:tcPr>
          <w:p w14:paraId="246FF477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</w:tcBorders>
            <w:shd w:val="clear" w:color="auto" w:fill="auto"/>
            <w:vAlign w:val="center"/>
          </w:tcPr>
          <w:p w14:paraId="76022D27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 xml:space="preserve">                 -   </w:t>
            </w:r>
          </w:p>
        </w:tc>
        <w:tc>
          <w:tcPr>
            <w:tcW w:w="106" w:type="dxa"/>
            <w:tcBorders>
              <w:top w:val="nil"/>
            </w:tcBorders>
            <w:shd w:val="clear" w:color="auto" w:fill="auto"/>
            <w:vAlign w:val="center"/>
          </w:tcPr>
          <w:p w14:paraId="4C8B2CA6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</w:tcBorders>
            <w:shd w:val="clear" w:color="auto" w:fill="auto"/>
            <w:vAlign w:val="center"/>
          </w:tcPr>
          <w:p w14:paraId="123CC356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 xml:space="preserve">                 -   </w:t>
            </w:r>
          </w:p>
        </w:tc>
        <w:tc>
          <w:tcPr>
            <w:tcW w:w="106" w:type="dxa"/>
            <w:tcBorders>
              <w:top w:val="nil"/>
            </w:tcBorders>
            <w:shd w:val="clear" w:color="auto" w:fill="auto"/>
            <w:vAlign w:val="center"/>
          </w:tcPr>
          <w:p w14:paraId="401E645A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</w:tcBorders>
            <w:shd w:val="clear" w:color="auto" w:fill="auto"/>
            <w:vAlign w:val="center"/>
          </w:tcPr>
          <w:p w14:paraId="68FCADAE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 xml:space="preserve">                  -   </w:t>
            </w:r>
          </w:p>
        </w:tc>
        <w:tc>
          <w:tcPr>
            <w:tcW w:w="106" w:type="dxa"/>
            <w:tcBorders>
              <w:top w:val="nil"/>
            </w:tcBorders>
            <w:shd w:val="clear" w:color="auto" w:fill="auto"/>
            <w:vAlign w:val="center"/>
          </w:tcPr>
          <w:p w14:paraId="409FD603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</w:tcBorders>
            <w:shd w:val="clear" w:color="auto" w:fill="auto"/>
            <w:vAlign w:val="center"/>
          </w:tcPr>
          <w:p w14:paraId="4EE1F6D9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285</w:t>
            </w:r>
          </w:p>
        </w:tc>
        <w:tc>
          <w:tcPr>
            <w:tcW w:w="106" w:type="dxa"/>
            <w:tcBorders>
              <w:top w:val="nil"/>
            </w:tcBorders>
            <w:shd w:val="clear" w:color="auto" w:fill="auto"/>
            <w:vAlign w:val="center"/>
          </w:tcPr>
          <w:p w14:paraId="4DC7C0CB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center"/>
          </w:tcPr>
          <w:p w14:paraId="033BFD0C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285</w:t>
            </w:r>
          </w:p>
        </w:tc>
      </w:tr>
      <w:tr w:rsidR="00E435A2" w:rsidRPr="00B07737" w14:paraId="68A3BD0C" w14:textId="77777777" w:rsidTr="00E435A2">
        <w:tc>
          <w:tcPr>
            <w:tcW w:w="2970" w:type="dxa"/>
          </w:tcPr>
          <w:p w14:paraId="2DA3861E" w14:textId="77777777" w:rsidR="00E435A2" w:rsidRPr="005067F3" w:rsidRDefault="00E435A2" w:rsidP="00E435A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5CE76A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1,716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0826C865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E279F8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228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556E1089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7D31C1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46,879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2FEABF16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B18023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3,962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438DB40D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4141CC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1,667</w:t>
            </w: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85F83E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9120C9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54,45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</w:tr>
      <w:tr w:rsidR="00E435A2" w:rsidRPr="00B07737" w14:paraId="0DA18DCF" w14:textId="77777777" w:rsidTr="00E435A2">
        <w:tblPrEx>
          <w:tblBorders>
            <w:top w:val="none" w:sz="0" w:space="0" w:color="auto"/>
            <w:bottom w:val="none" w:sz="0" w:space="0" w:color="auto"/>
          </w:tblBorders>
        </w:tblPrEx>
        <w:trPr>
          <w:trHeight w:hRule="exact" w:val="170"/>
        </w:trPr>
        <w:tc>
          <w:tcPr>
            <w:tcW w:w="2970" w:type="dxa"/>
          </w:tcPr>
          <w:p w14:paraId="6C986320" w14:textId="77777777" w:rsidR="00E435A2" w:rsidRPr="005067F3" w:rsidRDefault="00E435A2" w:rsidP="00E435A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1FC6CD" w14:textId="77777777" w:rsidR="00E435A2" w:rsidRPr="00924CCD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</w:tcPr>
          <w:p w14:paraId="371A69D6" w14:textId="77777777" w:rsidR="00E435A2" w:rsidRPr="00924CCD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74" w:type="dxa"/>
          </w:tcPr>
          <w:p w14:paraId="0B5AF589" w14:textId="77777777" w:rsidR="00E435A2" w:rsidRPr="00924CCD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3B8A447D" w14:textId="77777777" w:rsidR="00E435A2" w:rsidRPr="00924CCD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724055" w14:textId="77777777" w:rsidR="00E435A2" w:rsidRPr="00924CCD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</w:tcPr>
          <w:p w14:paraId="341ADD50" w14:textId="77777777" w:rsidR="00E435A2" w:rsidRPr="00924CCD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A91724" w14:textId="77777777" w:rsidR="00E435A2" w:rsidRPr="00924CCD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</w:tcPr>
          <w:p w14:paraId="42E961B9" w14:textId="77777777" w:rsidR="00E435A2" w:rsidRPr="00924CCD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4" w:type="dxa"/>
          </w:tcPr>
          <w:p w14:paraId="0E56BF0A" w14:textId="77777777" w:rsidR="00E435A2" w:rsidRPr="00924CCD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30EBAB64" w14:textId="77777777" w:rsidR="00E435A2" w:rsidRPr="00924CCD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1ADD1D" w14:textId="77777777" w:rsidR="00E435A2" w:rsidRPr="00924CCD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E435A2" w:rsidRPr="00B07737" w14:paraId="70A422B5" w14:textId="77777777" w:rsidTr="00E435A2">
        <w:tc>
          <w:tcPr>
            <w:tcW w:w="2970" w:type="dxa"/>
          </w:tcPr>
          <w:p w14:paraId="09CA03BC" w14:textId="77777777" w:rsidR="00E435A2" w:rsidRPr="005067F3" w:rsidRDefault="00E435A2" w:rsidP="00E435A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064" w:type="dxa"/>
          </w:tcPr>
          <w:p w14:paraId="25FE0C5B" w14:textId="77777777" w:rsidR="00E435A2" w:rsidRPr="00924CCD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</w:tcPr>
          <w:p w14:paraId="1E2CB65C" w14:textId="77777777" w:rsidR="00E435A2" w:rsidRPr="00924CCD" w:rsidRDefault="00E435A2" w:rsidP="00E435A2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74" w:type="dxa"/>
          </w:tcPr>
          <w:p w14:paraId="345C9CD9" w14:textId="77777777" w:rsidR="00E435A2" w:rsidRPr="00924CCD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</w:tcPr>
          <w:p w14:paraId="5FF9F7DD" w14:textId="77777777" w:rsidR="00E435A2" w:rsidRPr="00924CCD" w:rsidRDefault="00E435A2" w:rsidP="00E435A2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74" w:type="dxa"/>
          </w:tcPr>
          <w:p w14:paraId="13A6BA9F" w14:textId="77777777" w:rsidR="00E435A2" w:rsidRPr="00924CCD" w:rsidRDefault="00E435A2" w:rsidP="00E435A2">
            <w:pPr>
              <w:tabs>
                <w:tab w:val="clear" w:pos="680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</w:tcPr>
          <w:p w14:paraId="7E52175C" w14:textId="77777777" w:rsidR="00E435A2" w:rsidRPr="00924CCD" w:rsidRDefault="00E435A2" w:rsidP="00E435A2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4" w:type="dxa"/>
          </w:tcPr>
          <w:p w14:paraId="2E572E11" w14:textId="77777777" w:rsidR="00E435A2" w:rsidRPr="00924CCD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</w:tcPr>
          <w:p w14:paraId="618F0F93" w14:textId="77777777" w:rsidR="00E435A2" w:rsidRPr="00924CCD" w:rsidRDefault="00E435A2" w:rsidP="00E435A2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4" w:type="dxa"/>
          </w:tcPr>
          <w:p w14:paraId="48556C98" w14:textId="77777777" w:rsidR="00E435A2" w:rsidRPr="00924CCD" w:rsidRDefault="00E435A2" w:rsidP="00E435A2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</w:tcPr>
          <w:p w14:paraId="1033D62B" w14:textId="77777777" w:rsidR="00E435A2" w:rsidRPr="00924CCD" w:rsidRDefault="00E435A2" w:rsidP="00E435A2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2FABE605" w14:textId="77777777" w:rsidR="00E435A2" w:rsidRPr="00924CCD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</w:tr>
      <w:tr w:rsidR="00E435A2" w:rsidRPr="00B07737" w14:paraId="529822C3" w14:textId="77777777" w:rsidTr="00E435A2">
        <w:tc>
          <w:tcPr>
            <w:tcW w:w="2970" w:type="dxa"/>
          </w:tcPr>
          <w:p w14:paraId="63D4723D" w14:textId="77777777" w:rsidR="00E435A2" w:rsidRPr="005067F3" w:rsidRDefault="00E435A2" w:rsidP="00E435A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1064" w:type="dxa"/>
          </w:tcPr>
          <w:p w14:paraId="682F6AFF" w14:textId="77777777" w:rsidR="00E435A2" w:rsidRPr="003D762D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762D">
              <w:rPr>
                <w:rFonts w:asciiTheme="majorBidi" w:hAnsiTheme="majorBidi" w:cstheme="majorBidi"/>
                <w:sz w:val="28"/>
                <w:szCs w:val="28"/>
              </w:rPr>
              <w:t>(1,676)</w:t>
            </w:r>
          </w:p>
        </w:tc>
        <w:tc>
          <w:tcPr>
            <w:tcW w:w="106" w:type="dxa"/>
          </w:tcPr>
          <w:p w14:paraId="7E28947F" w14:textId="77777777" w:rsidR="00E435A2" w:rsidRPr="003D762D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</w:tcPr>
          <w:p w14:paraId="75D5C07F" w14:textId="77777777" w:rsidR="00E435A2" w:rsidRPr="003D762D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762D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06" w:type="dxa"/>
          </w:tcPr>
          <w:p w14:paraId="2446CBCA" w14:textId="77777777" w:rsidR="00E435A2" w:rsidRPr="003D762D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</w:tcPr>
          <w:p w14:paraId="4B04BD67" w14:textId="77777777" w:rsidR="00E435A2" w:rsidRPr="003D762D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762D">
              <w:rPr>
                <w:rFonts w:asciiTheme="majorBidi" w:hAnsiTheme="majorBidi" w:cstheme="majorBidi"/>
                <w:sz w:val="28"/>
                <w:szCs w:val="28"/>
              </w:rPr>
              <w:t>41,982</w:t>
            </w:r>
          </w:p>
        </w:tc>
        <w:tc>
          <w:tcPr>
            <w:tcW w:w="106" w:type="dxa"/>
          </w:tcPr>
          <w:p w14:paraId="0FE2FB07" w14:textId="77777777" w:rsidR="00E435A2" w:rsidRPr="003D762D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11C4F085" w14:textId="77777777" w:rsidR="00E435A2" w:rsidRPr="003D762D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762D">
              <w:rPr>
                <w:rFonts w:asciiTheme="majorBidi" w:hAnsiTheme="majorBidi" w:cstheme="majorBidi"/>
                <w:sz w:val="28"/>
                <w:szCs w:val="28"/>
              </w:rPr>
              <w:t>11,218</w:t>
            </w:r>
          </w:p>
        </w:tc>
        <w:tc>
          <w:tcPr>
            <w:tcW w:w="106" w:type="dxa"/>
          </w:tcPr>
          <w:p w14:paraId="4B4BE1E7" w14:textId="77777777" w:rsidR="00E435A2" w:rsidRPr="003D762D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39262E9D" w14:textId="77777777" w:rsidR="00E435A2" w:rsidRPr="003D762D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76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08D712C2" w14:textId="77777777" w:rsidR="00E435A2" w:rsidRPr="003D762D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DF74829" w14:textId="77777777" w:rsidR="00E435A2" w:rsidRPr="001F3E76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51,549</w:t>
            </w:r>
          </w:p>
        </w:tc>
      </w:tr>
      <w:tr w:rsidR="00E435A2" w:rsidRPr="00B07737" w14:paraId="35A01CD0" w14:textId="77777777" w:rsidTr="00E435A2">
        <w:tc>
          <w:tcPr>
            <w:tcW w:w="2970" w:type="dxa"/>
          </w:tcPr>
          <w:p w14:paraId="317A72D3" w14:textId="77777777" w:rsidR="00E435A2" w:rsidRPr="005067F3" w:rsidRDefault="00E435A2" w:rsidP="00E435A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86DB9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บวก (หัก)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ค่าสินไหมทดแทนรับคืน</w:t>
            </w:r>
          </w:p>
        </w:tc>
        <w:tc>
          <w:tcPr>
            <w:tcW w:w="1064" w:type="dxa"/>
          </w:tcPr>
          <w:p w14:paraId="4193D647" w14:textId="77777777" w:rsidR="00E435A2" w:rsidRPr="003D762D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5F904286" w14:textId="77777777" w:rsidR="00E435A2" w:rsidRPr="003D762D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</w:tcPr>
          <w:p w14:paraId="3C54FBA0" w14:textId="77777777" w:rsidR="00E435A2" w:rsidRPr="003D762D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23460703" w14:textId="77777777" w:rsidR="00E435A2" w:rsidRPr="003D762D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</w:tcPr>
          <w:p w14:paraId="5087C86B" w14:textId="77777777" w:rsidR="00E435A2" w:rsidRPr="003D762D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042091E8" w14:textId="77777777" w:rsidR="00E435A2" w:rsidRPr="003D762D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708A2D5F" w14:textId="77777777" w:rsidR="00E435A2" w:rsidRPr="003D762D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7FFB8946" w14:textId="77777777" w:rsidR="00E435A2" w:rsidRPr="003D762D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6FCE34B1" w14:textId="77777777" w:rsidR="00E435A2" w:rsidRPr="003D762D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54C86AA7" w14:textId="77777777" w:rsidR="00E435A2" w:rsidRPr="003D762D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B0685A" w14:textId="77777777" w:rsidR="00E435A2" w:rsidRPr="001F3E76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35A2" w:rsidRPr="00B07737" w14:paraId="69FB2B91" w14:textId="77777777" w:rsidTr="00E435A2">
        <w:tc>
          <w:tcPr>
            <w:tcW w:w="2970" w:type="dxa"/>
          </w:tcPr>
          <w:p w14:paraId="5A7E226A" w14:textId="77777777" w:rsidR="00E435A2" w:rsidRPr="005067F3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33FB27F5" w14:textId="77777777" w:rsidR="00E435A2" w:rsidRPr="003D762D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762D">
              <w:rPr>
                <w:rFonts w:asciiTheme="majorBidi" w:hAnsiTheme="majorBidi" w:cstheme="majorBidi"/>
                <w:sz w:val="28"/>
                <w:szCs w:val="28"/>
              </w:rPr>
              <w:t>1,713</w:t>
            </w:r>
          </w:p>
        </w:tc>
        <w:tc>
          <w:tcPr>
            <w:tcW w:w="106" w:type="dxa"/>
          </w:tcPr>
          <w:p w14:paraId="4538A79D" w14:textId="77777777" w:rsidR="00E435A2" w:rsidRPr="003D762D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14:paraId="2983020F" w14:textId="77777777" w:rsidR="00E435A2" w:rsidRPr="003D762D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762D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06" w:type="dxa"/>
          </w:tcPr>
          <w:p w14:paraId="21F2D2FE" w14:textId="77777777" w:rsidR="00E435A2" w:rsidRPr="003D762D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14:paraId="7B951012" w14:textId="77777777" w:rsidR="00E435A2" w:rsidRPr="003D762D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762D">
              <w:rPr>
                <w:rFonts w:asciiTheme="majorBidi" w:hAnsiTheme="majorBidi" w:cstheme="majorBidi"/>
                <w:sz w:val="28"/>
                <w:szCs w:val="28"/>
              </w:rPr>
              <w:t>(16,731)</w:t>
            </w:r>
          </w:p>
        </w:tc>
        <w:tc>
          <w:tcPr>
            <w:tcW w:w="106" w:type="dxa"/>
          </w:tcPr>
          <w:p w14:paraId="20966C6A" w14:textId="77777777" w:rsidR="00E435A2" w:rsidRPr="003D762D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45C9EB4F" w14:textId="77777777" w:rsidR="00E435A2" w:rsidRPr="003D762D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762D">
              <w:rPr>
                <w:rFonts w:asciiTheme="majorBidi" w:hAnsiTheme="majorBidi" w:cstheme="majorBidi"/>
                <w:sz w:val="28"/>
                <w:szCs w:val="28"/>
              </w:rPr>
              <w:t>(7,586)</w:t>
            </w:r>
          </w:p>
        </w:tc>
        <w:tc>
          <w:tcPr>
            <w:tcW w:w="106" w:type="dxa"/>
          </w:tcPr>
          <w:p w14:paraId="6E551681" w14:textId="77777777" w:rsidR="00E435A2" w:rsidRPr="003D762D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514D46C7" w14:textId="77777777" w:rsidR="00E435A2" w:rsidRPr="003D762D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76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1CA11A22" w14:textId="77777777" w:rsidR="00E435A2" w:rsidRPr="003D762D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B745C05" w14:textId="77777777" w:rsidR="00E435A2" w:rsidRPr="001F3E76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3E76">
              <w:rPr>
                <w:rFonts w:asciiTheme="majorBidi" w:hAnsiTheme="majorBidi" w:cstheme="majorBidi"/>
                <w:sz w:val="28"/>
                <w:szCs w:val="28"/>
              </w:rPr>
              <w:t>(22,605)</w:t>
            </w:r>
          </w:p>
        </w:tc>
      </w:tr>
      <w:tr w:rsidR="00E435A2" w:rsidRPr="00B07737" w14:paraId="4EF01976" w14:textId="77777777" w:rsidTr="00E435A2">
        <w:tc>
          <w:tcPr>
            <w:tcW w:w="2970" w:type="dxa"/>
          </w:tcPr>
          <w:p w14:paraId="63C34E56" w14:textId="77777777" w:rsidR="00E435A2" w:rsidRPr="005067F3" w:rsidRDefault="00E435A2" w:rsidP="00E435A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ค่าสินไหมทดแทนสุทธิ</w:t>
            </w: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56A13253" w14:textId="77777777" w:rsidR="00E435A2" w:rsidRPr="003D762D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762D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106" w:type="dxa"/>
          </w:tcPr>
          <w:p w14:paraId="01148860" w14:textId="77777777" w:rsidR="00E435A2" w:rsidRPr="003D762D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14:paraId="0BC085C6" w14:textId="77777777" w:rsidR="00E435A2" w:rsidRPr="003D762D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762D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06" w:type="dxa"/>
          </w:tcPr>
          <w:p w14:paraId="73D8A790" w14:textId="77777777" w:rsidR="00E435A2" w:rsidRPr="003D762D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14:paraId="59A13237" w14:textId="77777777" w:rsidR="00E435A2" w:rsidRPr="003D762D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762D">
              <w:rPr>
                <w:rFonts w:asciiTheme="majorBidi" w:hAnsiTheme="majorBidi" w:cstheme="majorBidi"/>
                <w:sz w:val="28"/>
                <w:szCs w:val="28"/>
              </w:rPr>
              <w:t>25,251</w:t>
            </w:r>
          </w:p>
        </w:tc>
        <w:tc>
          <w:tcPr>
            <w:tcW w:w="106" w:type="dxa"/>
          </w:tcPr>
          <w:p w14:paraId="1810439F" w14:textId="77777777" w:rsidR="00E435A2" w:rsidRPr="003D762D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42FEE3DB" w14:textId="77777777" w:rsidR="00E435A2" w:rsidRPr="003D762D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762D">
              <w:rPr>
                <w:rFonts w:asciiTheme="majorBidi" w:hAnsiTheme="majorBidi" w:cstheme="majorBidi"/>
                <w:sz w:val="28"/>
                <w:szCs w:val="28"/>
              </w:rPr>
              <w:t>3,632</w:t>
            </w:r>
          </w:p>
        </w:tc>
        <w:tc>
          <w:tcPr>
            <w:tcW w:w="106" w:type="dxa"/>
          </w:tcPr>
          <w:p w14:paraId="47783222" w14:textId="77777777" w:rsidR="00E435A2" w:rsidRPr="003D762D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69281991" w14:textId="77777777" w:rsidR="00E435A2" w:rsidRPr="003D762D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76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4269BA00" w14:textId="77777777" w:rsidR="00E435A2" w:rsidRPr="003D762D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D11622C" w14:textId="77777777" w:rsidR="00E435A2" w:rsidRPr="001F3E76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28,944</w:t>
            </w:r>
          </w:p>
        </w:tc>
      </w:tr>
      <w:tr w:rsidR="00E435A2" w:rsidRPr="00B07737" w14:paraId="29172063" w14:textId="77777777" w:rsidTr="00E435A2">
        <w:tc>
          <w:tcPr>
            <w:tcW w:w="2970" w:type="dxa"/>
          </w:tcPr>
          <w:p w14:paraId="6C0D97DC" w14:textId="77777777" w:rsidR="00E435A2" w:rsidRPr="005067F3" w:rsidRDefault="00E435A2" w:rsidP="00E435A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6087C483" w14:textId="77777777" w:rsidR="00E435A2" w:rsidRPr="003D762D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762D">
              <w:rPr>
                <w:rFonts w:asciiTheme="majorBidi" w:hAnsiTheme="majorBidi" w:cstheme="majorBidi"/>
                <w:sz w:val="28"/>
                <w:szCs w:val="28"/>
              </w:rPr>
              <w:t>793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538ABD84" w14:textId="77777777" w:rsidR="00E435A2" w:rsidRPr="003D762D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shd w:val="clear" w:color="auto" w:fill="auto"/>
            <w:vAlign w:val="center"/>
          </w:tcPr>
          <w:p w14:paraId="0C954853" w14:textId="77777777" w:rsidR="00E435A2" w:rsidRPr="003D762D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762D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560443AF" w14:textId="77777777" w:rsidR="00E435A2" w:rsidRPr="003D762D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shd w:val="clear" w:color="auto" w:fill="auto"/>
            <w:vAlign w:val="center"/>
          </w:tcPr>
          <w:p w14:paraId="7CA57EDE" w14:textId="77777777" w:rsidR="00E435A2" w:rsidRPr="003D762D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762D">
              <w:rPr>
                <w:rFonts w:asciiTheme="majorBidi" w:hAnsiTheme="majorBidi" w:cstheme="majorBidi"/>
                <w:sz w:val="28"/>
                <w:szCs w:val="28"/>
              </w:rPr>
              <w:t>11,767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7400F2DF" w14:textId="77777777" w:rsidR="00E435A2" w:rsidRPr="003D762D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63724853" w14:textId="77777777" w:rsidR="00E435A2" w:rsidRPr="003D762D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762D">
              <w:rPr>
                <w:rFonts w:asciiTheme="majorBidi" w:hAnsiTheme="majorBidi" w:cstheme="majorBidi"/>
                <w:sz w:val="28"/>
                <w:szCs w:val="28"/>
              </w:rPr>
              <w:t>1,572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324D86F9" w14:textId="77777777" w:rsidR="00E435A2" w:rsidRPr="003D762D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633FCABB" w14:textId="77777777" w:rsidR="00E435A2" w:rsidRPr="003D762D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762D">
              <w:rPr>
                <w:rFonts w:asciiTheme="majorBidi" w:hAnsiTheme="majorBidi" w:cstheme="majorBidi"/>
                <w:sz w:val="28"/>
                <w:szCs w:val="28"/>
              </w:rPr>
              <w:t xml:space="preserve">                  -   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215164B1" w14:textId="77777777" w:rsidR="00E435A2" w:rsidRPr="003D762D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A909E56" w14:textId="77777777" w:rsidR="00E435A2" w:rsidRPr="001F3E76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14,187</w:t>
            </w:r>
          </w:p>
        </w:tc>
      </w:tr>
      <w:tr w:rsidR="00E435A2" w:rsidRPr="00B07737" w14:paraId="7CE0CAE8" w14:textId="77777777" w:rsidTr="00E435A2">
        <w:tc>
          <w:tcPr>
            <w:tcW w:w="2970" w:type="dxa"/>
          </w:tcPr>
          <w:p w14:paraId="774232F4" w14:textId="77777777" w:rsidR="00E435A2" w:rsidRPr="005067F3" w:rsidRDefault="00E435A2" w:rsidP="00E435A2">
            <w:pPr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41A9B54C" w14:textId="77777777" w:rsidR="00E435A2" w:rsidRPr="003D762D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762D">
              <w:rPr>
                <w:rFonts w:asciiTheme="majorBidi" w:hAnsiTheme="majorBidi" w:cstheme="majorBidi"/>
                <w:sz w:val="28"/>
                <w:szCs w:val="28"/>
              </w:rPr>
              <w:t>297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269D0BCA" w14:textId="77777777" w:rsidR="00E435A2" w:rsidRPr="003D762D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shd w:val="clear" w:color="auto" w:fill="auto"/>
            <w:vAlign w:val="center"/>
          </w:tcPr>
          <w:p w14:paraId="71D9FC6D" w14:textId="77777777" w:rsidR="00E435A2" w:rsidRPr="003D762D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762D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52B5DCB4" w14:textId="77777777" w:rsidR="00E435A2" w:rsidRPr="003D762D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shd w:val="clear" w:color="auto" w:fill="auto"/>
            <w:vAlign w:val="center"/>
          </w:tcPr>
          <w:p w14:paraId="25E0D004" w14:textId="77777777" w:rsidR="00E435A2" w:rsidRPr="003D762D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762D">
              <w:rPr>
                <w:rFonts w:asciiTheme="majorBidi" w:hAnsiTheme="majorBidi" w:cstheme="majorBidi"/>
                <w:sz w:val="28"/>
                <w:szCs w:val="28"/>
              </w:rPr>
              <w:t>24,914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3C98EF23" w14:textId="77777777" w:rsidR="00E435A2" w:rsidRPr="003D762D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521AE8B5" w14:textId="77777777" w:rsidR="00E435A2" w:rsidRPr="003D762D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762D">
              <w:rPr>
                <w:rFonts w:asciiTheme="majorBidi" w:hAnsiTheme="majorBidi" w:cstheme="majorBidi"/>
                <w:sz w:val="28"/>
                <w:szCs w:val="28"/>
              </w:rPr>
              <w:t>727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6D5E3D2B" w14:textId="77777777" w:rsidR="00E435A2" w:rsidRPr="003D762D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535D9D85" w14:textId="77777777" w:rsidR="00E435A2" w:rsidRPr="003D762D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762D">
              <w:rPr>
                <w:rFonts w:asciiTheme="majorBidi" w:hAnsiTheme="majorBidi" w:cstheme="majorBidi"/>
                <w:sz w:val="28"/>
                <w:szCs w:val="28"/>
              </w:rPr>
              <w:t xml:space="preserve">                  -   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4970DDBE" w14:textId="77777777" w:rsidR="00E435A2" w:rsidRPr="003D762D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9F7A77B" w14:textId="77777777" w:rsidR="00E435A2" w:rsidRPr="001F3E76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25,961</w:t>
            </w:r>
          </w:p>
        </w:tc>
      </w:tr>
      <w:tr w:rsidR="00E435A2" w:rsidRPr="00B07737" w14:paraId="32BDD32B" w14:textId="77777777" w:rsidTr="00E435A2">
        <w:tc>
          <w:tcPr>
            <w:tcW w:w="2970" w:type="dxa"/>
          </w:tcPr>
          <w:p w14:paraId="56D53372" w14:textId="77777777" w:rsidR="00E435A2" w:rsidRPr="005067F3" w:rsidRDefault="00E435A2" w:rsidP="00E435A2">
            <w:pPr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4C237E58" w14:textId="77777777" w:rsidR="00E435A2" w:rsidRPr="003D762D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762D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08B2DF52" w14:textId="77777777" w:rsidR="00E435A2" w:rsidRPr="003D762D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shd w:val="clear" w:color="auto" w:fill="auto"/>
            <w:vAlign w:val="center"/>
          </w:tcPr>
          <w:p w14:paraId="512E0F1A" w14:textId="77777777" w:rsidR="00E435A2" w:rsidRPr="003D762D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762D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6F0628C4" w14:textId="77777777" w:rsidR="00E435A2" w:rsidRPr="003D762D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shd w:val="clear" w:color="auto" w:fill="auto"/>
            <w:vAlign w:val="center"/>
          </w:tcPr>
          <w:p w14:paraId="5A56DC9D" w14:textId="77777777" w:rsidR="00E435A2" w:rsidRPr="003D762D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762D">
              <w:rPr>
                <w:rFonts w:asciiTheme="majorBidi" w:hAnsiTheme="majorBidi" w:cstheme="majorBidi"/>
                <w:sz w:val="28"/>
                <w:szCs w:val="28"/>
              </w:rPr>
              <w:t>19,883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515A6526" w14:textId="77777777" w:rsidR="00E435A2" w:rsidRPr="003D762D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13E75526" w14:textId="77777777" w:rsidR="00E435A2" w:rsidRPr="003D762D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762D">
              <w:rPr>
                <w:rFonts w:asciiTheme="majorBidi" w:hAnsiTheme="majorBidi" w:cstheme="majorBidi"/>
                <w:sz w:val="28"/>
                <w:szCs w:val="28"/>
              </w:rPr>
              <w:t>1,273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2CBA4D53" w14:textId="77777777" w:rsidR="00E435A2" w:rsidRPr="003D762D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02353DAD" w14:textId="77777777" w:rsidR="00E435A2" w:rsidRPr="003D762D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762D">
              <w:rPr>
                <w:rFonts w:asciiTheme="majorBidi" w:hAnsiTheme="majorBidi" w:cstheme="majorBidi"/>
                <w:sz w:val="28"/>
                <w:szCs w:val="28"/>
              </w:rPr>
              <w:t>40,520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4F8BC520" w14:textId="77777777" w:rsidR="00E435A2" w:rsidRPr="003D762D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0164E12" w14:textId="77777777" w:rsidR="00E435A2" w:rsidRPr="001F3E76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3E76">
              <w:rPr>
                <w:rFonts w:asciiTheme="majorBidi" w:hAnsiTheme="majorBidi" w:cstheme="majorBidi"/>
                <w:sz w:val="28"/>
                <w:szCs w:val="28"/>
              </w:rPr>
              <w:t>61,77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E435A2" w:rsidRPr="00B07737" w14:paraId="05915FA8" w14:textId="77777777" w:rsidTr="00E435A2">
        <w:tc>
          <w:tcPr>
            <w:tcW w:w="2970" w:type="dxa"/>
          </w:tcPr>
          <w:p w14:paraId="375AEF2A" w14:textId="77777777" w:rsidR="00E435A2" w:rsidRPr="005067F3" w:rsidRDefault="00E435A2" w:rsidP="00E435A2">
            <w:pPr>
              <w:tabs>
                <w:tab w:val="clear" w:pos="454"/>
                <w:tab w:val="left" w:pos="45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95F03B" w14:textId="77777777" w:rsidR="00E435A2" w:rsidRPr="003D762D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D76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1,179</w:t>
            </w:r>
          </w:p>
        </w:tc>
        <w:tc>
          <w:tcPr>
            <w:tcW w:w="106" w:type="dxa"/>
          </w:tcPr>
          <w:p w14:paraId="312DD656" w14:textId="77777777" w:rsidR="00E435A2" w:rsidRPr="003D762D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845EFC" w14:textId="77777777" w:rsidR="00E435A2" w:rsidRPr="003D762D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D76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153</w:t>
            </w:r>
          </w:p>
        </w:tc>
        <w:tc>
          <w:tcPr>
            <w:tcW w:w="106" w:type="dxa"/>
          </w:tcPr>
          <w:p w14:paraId="5F3CB6CC" w14:textId="77777777" w:rsidR="00E435A2" w:rsidRPr="003D762D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3D945D" w14:textId="77777777" w:rsidR="00E435A2" w:rsidRPr="003D762D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D76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81,815</w:t>
            </w:r>
          </w:p>
        </w:tc>
        <w:tc>
          <w:tcPr>
            <w:tcW w:w="106" w:type="dxa"/>
          </w:tcPr>
          <w:p w14:paraId="50718EF9" w14:textId="77777777" w:rsidR="00E435A2" w:rsidRPr="003D762D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86C278" w14:textId="77777777" w:rsidR="00E435A2" w:rsidRPr="003D762D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D76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7,204</w:t>
            </w:r>
          </w:p>
        </w:tc>
        <w:tc>
          <w:tcPr>
            <w:tcW w:w="106" w:type="dxa"/>
          </w:tcPr>
          <w:p w14:paraId="5FDF5187" w14:textId="77777777" w:rsidR="00E435A2" w:rsidRPr="003D762D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47A361" w14:textId="77777777" w:rsidR="00E435A2" w:rsidRPr="003D762D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D76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40,520</w:t>
            </w:r>
          </w:p>
        </w:tc>
        <w:tc>
          <w:tcPr>
            <w:tcW w:w="106" w:type="dxa"/>
          </w:tcPr>
          <w:p w14:paraId="785372F6" w14:textId="77777777" w:rsidR="00E435A2" w:rsidRPr="003D762D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6E4672" w14:textId="77777777" w:rsidR="00E435A2" w:rsidRPr="001F3E76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130,871</w:t>
            </w:r>
          </w:p>
        </w:tc>
      </w:tr>
      <w:tr w:rsidR="00E435A2" w:rsidRPr="00B07737" w14:paraId="55FA16A2" w14:textId="77777777" w:rsidTr="00E435A2">
        <w:tc>
          <w:tcPr>
            <w:tcW w:w="2970" w:type="dxa"/>
          </w:tcPr>
          <w:p w14:paraId="350F5426" w14:textId="77777777" w:rsidR="00E435A2" w:rsidRPr="005067F3" w:rsidRDefault="00E435A2" w:rsidP="00E435A2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 (ขาดทุน) ก่อนภาษีเงินได้</w:t>
            </w:r>
          </w:p>
        </w:tc>
        <w:tc>
          <w:tcPr>
            <w:tcW w:w="10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81BFE69" w14:textId="77777777" w:rsidR="00E435A2" w:rsidRPr="003D762D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D76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537</w:t>
            </w:r>
          </w:p>
        </w:tc>
        <w:tc>
          <w:tcPr>
            <w:tcW w:w="106" w:type="dxa"/>
          </w:tcPr>
          <w:p w14:paraId="54FBDC5B" w14:textId="77777777" w:rsidR="00E435A2" w:rsidRPr="003D762D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D418392" w14:textId="77777777" w:rsidR="00E435A2" w:rsidRPr="003D762D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D76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</w:t>
            </w:r>
          </w:p>
        </w:tc>
        <w:tc>
          <w:tcPr>
            <w:tcW w:w="106" w:type="dxa"/>
          </w:tcPr>
          <w:p w14:paraId="35616330" w14:textId="77777777" w:rsidR="00E435A2" w:rsidRPr="003D762D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426F888" w14:textId="77777777" w:rsidR="00E435A2" w:rsidRPr="003D762D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D76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(34,936)</w:t>
            </w:r>
          </w:p>
        </w:tc>
        <w:tc>
          <w:tcPr>
            <w:tcW w:w="106" w:type="dxa"/>
          </w:tcPr>
          <w:p w14:paraId="16198048" w14:textId="77777777" w:rsidR="00E435A2" w:rsidRPr="003D762D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B5AFBD5" w14:textId="77777777" w:rsidR="00E435A2" w:rsidRPr="003D762D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D76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(3,242)</w:t>
            </w:r>
          </w:p>
        </w:tc>
        <w:tc>
          <w:tcPr>
            <w:tcW w:w="106" w:type="dxa"/>
          </w:tcPr>
          <w:p w14:paraId="1C7C04A1" w14:textId="77777777" w:rsidR="00E435A2" w:rsidRPr="003D762D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CCA5DD7" w14:textId="77777777" w:rsidR="00E435A2" w:rsidRPr="003D762D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D76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(38,853)</w:t>
            </w:r>
          </w:p>
        </w:tc>
        <w:tc>
          <w:tcPr>
            <w:tcW w:w="106" w:type="dxa"/>
          </w:tcPr>
          <w:p w14:paraId="5A7EFAA3" w14:textId="77777777" w:rsidR="00E435A2" w:rsidRPr="003D762D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6230E1" w14:textId="77777777" w:rsidR="00E435A2" w:rsidRPr="001F3E76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(76,419</w:t>
            </w:r>
            <w:r w:rsidRPr="001F3E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E435A2" w:rsidRPr="005067F3" w14:paraId="07CF552C" w14:textId="77777777" w:rsidTr="00E435A2">
        <w:tc>
          <w:tcPr>
            <w:tcW w:w="2970" w:type="dxa"/>
            <w:tcBorders>
              <w:bottom w:val="nil"/>
            </w:tcBorders>
          </w:tcPr>
          <w:p w14:paraId="76431818" w14:textId="77777777" w:rsidR="00E435A2" w:rsidRPr="005067F3" w:rsidRDefault="00E435A2" w:rsidP="00E435A2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รายได้ภาษีเงินได้</w:t>
            </w:r>
          </w:p>
        </w:tc>
        <w:tc>
          <w:tcPr>
            <w:tcW w:w="1064" w:type="dxa"/>
            <w:tcBorders>
              <w:top w:val="nil"/>
              <w:bottom w:val="nil"/>
            </w:tcBorders>
          </w:tcPr>
          <w:p w14:paraId="0700495B" w14:textId="77777777" w:rsidR="00E435A2" w:rsidRPr="00924CCD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310AEC9F" w14:textId="77777777" w:rsidR="00E435A2" w:rsidRPr="00924CCD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</w:tcPr>
          <w:p w14:paraId="0B244AF5" w14:textId="77777777" w:rsidR="00E435A2" w:rsidRPr="00924CCD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0A5C5F84" w14:textId="77777777" w:rsidR="00E435A2" w:rsidRPr="00924CCD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</w:tcPr>
          <w:p w14:paraId="14C8FB82" w14:textId="77777777" w:rsidR="00E435A2" w:rsidRPr="00924CCD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7D6578AC" w14:textId="77777777" w:rsidR="00E435A2" w:rsidRPr="00924CCD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14:paraId="38D36582" w14:textId="77777777" w:rsidR="00E435A2" w:rsidRPr="00924CCD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20E9EBFE" w14:textId="77777777" w:rsidR="00E435A2" w:rsidRPr="00924CCD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14:paraId="490F38DA" w14:textId="77777777" w:rsidR="00E435A2" w:rsidRPr="00924CCD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6804EB45" w14:textId="77777777" w:rsidR="00E435A2" w:rsidRPr="00924CCD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1FC29B5F" w14:textId="77777777" w:rsidR="00E435A2" w:rsidRPr="001F3E76" w:rsidDel="001E262A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130,517</w:t>
            </w:r>
          </w:p>
        </w:tc>
      </w:tr>
      <w:tr w:rsidR="00E435A2" w:rsidRPr="005067F3" w14:paraId="2DD66536" w14:textId="77777777" w:rsidTr="00E435A2">
        <w:trPr>
          <w:trHeight w:val="405"/>
        </w:trPr>
        <w:tc>
          <w:tcPr>
            <w:tcW w:w="2970" w:type="dxa"/>
            <w:tcBorders>
              <w:top w:val="nil"/>
              <w:bottom w:val="nil"/>
            </w:tcBorders>
          </w:tcPr>
          <w:p w14:paraId="38031B4D" w14:textId="77777777" w:rsidR="00E435A2" w:rsidRPr="005067F3" w:rsidRDefault="00E435A2" w:rsidP="00E435A2">
            <w:pPr>
              <w:tabs>
                <w:tab w:val="left" w:pos="28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 w:rsidRPr="005067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064" w:type="dxa"/>
            <w:tcBorders>
              <w:top w:val="nil"/>
              <w:bottom w:val="nil"/>
            </w:tcBorders>
          </w:tcPr>
          <w:p w14:paraId="6A3B3A27" w14:textId="77777777" w:rsidR="00E435A2" w:rsidRPr="00924CCD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7D32DA8F" w14:textId="77777777" w:rsidR="00E435A2" w:rsidRPr="00924CCD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</w:tcPr>
          <w:p w14:paraId="22F78B79" w14:textId="77777777" w:rsidR="00E435A2" w:rsidRPr="00924CCD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0DAE6D9D" w14:textId="77777777" w:rsidR="00E435A2" w:rsidRPr="00924CCD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</w:tcPr>
          <w:p w14:paraId="77AFCC8A" w14:textId="77777777" w:rsidR="00E435A2" w:rsidRPr="00924CCD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2E46C64A" w14:textId="77777777" w:rsidR="00E435A2" w:rsidRPr="00924CCD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14:paraId="6C31DDF8" w14:textId="77777777" w:rsidR="00E435A2" w:rsidRPr="00924CCD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501D722C" w14:textId="77777777" w:rsidR="00E435A2" w:rsidRPr="00924CCD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14:paraId="14B1DE39" w14:textId="77777777" w:rsidR="00E435A2" w:rsidRPr="00924CCD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06A6FB31" w14:textId="77777777" w:rsidR="00E435A2" w:rsidRPr="00924CCD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vAlign w:val="bottom"/>
          </w:tcPr>
          <w:p w14:paraId="4EFF290B" w14:textId="77777777" w:rsidR="00E435A2" w:rsidRPr="001F3E76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54,098</w:t>
            </w:r>
          </w:p>
        </w:tc>
      </w:tr>
    </w:tbl>
    <w:p w14:paraId="38C41C94" w14:textId="77777777" w:rsidR="00E435A2" w:rsidRPr="00824832" w:rsidRDefault="00E435A2" w:rsidP="00E435A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5067F3">
        <w:rPr>
          <w:rFonts w:asciiTheme="majorBidi" w:hAnsiTheme="majorBidi" w:cstheme="majorBidi"/>
          <w:sz w:val="28"/>
          <w:szCs w:val="28"/>
          <w:cs/>
        </w:rPr>
        <w:br w:type="page"/>
      </w:r>
      <w:r>
        <w:rPr>
          <w:rFonts w:ascii="Angsana New" w:hAnsi="Angsana New" w:hint="cs"/>
          <w:spacing w:val="4"/>
          <w:sz w:val="28"/>
          <w:szCs w:val="28"/>
          <w:cs/>
        </w:rPr>
        <w:lastRenderedPageBreak/>
        <w:t>ข้อมูล</w:t>
      </w:r>
      <w:r w:rsidRPr="000E1F38">
        <w:rPr>
          <w:rFonts w:ascii="Angsana New" w:hAnsi="Angsana New"/>
          <w:spacing w:val="4"/>
          <w:sz w:val="28"/>
          <w:szCs w:val="28"/>
          <w:cs/>
        </w:rPr>
        <w:t>รายได้และ</w:t>
      </w:r>
      <w:r>
        <w:rPr>
          <w:rFonts w:ascii="Angsana New" w:hAnsi="Angsana New" w:hint="cs"/>
          <w:spacing w:val="4"/>
          <w:sz w:val="28"/>
          <w:szCs w:val="28"/>
          <w:cs/>
        </w:rPr>
        <w:t>กำไร (ขาดทุน) ของส่วนงาน</w:t>
      </w:r>
      <w:r w:rsidRPr="000E1F38">
        <w:rPr>
          <w:rFonts w:ascii="Angsana New" w:hAnsi="Angsana New"/>
          <w:spacing w:val="4"/>
          <w:sz w:val="28"/>
          <w:szCs w:val="28"/>
          <w:cs/>
        </w:rPr>
        <w:t>สำหรับ</w:t>
      </w:r>
      <w:r w:rsidRPr="00CF5493">
        <w:rPr>
          <w:rFonts w:ascii="Angsana New" w:hAnsi="Angsana New"/>
          <w:sz w:val="28"/>
          <w:szCs w:val="28"/>
          <w:cs/>
        </w:rPr>
        <w:t>งวด</w:t>
      </w:r>
      <w:r>
        <w:rPr>
          <w:rFonts w:ascii="Angsana New" w:hAnsi="Angsana New" w:hint="cs"/>
          <w:sz w:val="28"/>
          <w:szCs w:val="28"/>
          <w:cs/>
        </w:rPr>
        <w:t>หก</w:t>
      </w:r>
      <w:r w:rsidRPr="00CF5493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Pr="00E435A2">
        <w:rPr>
          <w:rFonts w:ascii="Angsana New" w:hAnsi="Angsana New"/>
          <w:sz w:val="28"/>
          <w:szCs w:val="28"/>
        </w:rPr>
        <w:t xml:space="preserve">30 </w:t>
      </w:r>
      <w:r w:rsidRPr="00E435A2">
        <w:rPr>
          <w:rFonts w:ascii="Angsana New" w:hAnsi="Angsana New"/>
          <w:sz w:val="28"/>
          <w:szCs w:val="28"/>
          <w:cs/>
        </w:rPr>
        <w:t>มิถุนายน</w:t>
      </w:r>
      <w:r w:rsidRPr="00CF5493">
        <w:rPr>
          <w:rFonts w:ascii="Angsana New" w:hAnsi="Angsana New"/>
          <w:sz w:val="28"/>
          <w:szCs w:val="28"/>
          <w:cs/>
        </w:rPr>
        <w:t xml:space="preserve"> </w:t>
      </w:r>
      <w:r w:rsidRPr="00CF5493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 w:hint="cs"/>
          <w:sz w:val="28"/>
          <w:szCs w:val="28"/>
          <w:cs/>
        </w:rPr>
        <w:t>3</w:t>
      </w:r>
      <w:r w:rsidRPr="000E1F38">
        <w:rPr>
          <w:rFonts w:ascii="Angsana New" w:hAnsi="Angsana New"/>
          <w:sz w:val="28"/>
          <w:szCs w:val="28"/>
        </w:rPr>
        <w:t xml:space="preserve"> </w:t>
      </w:r>
      <w:r w:rsidRPr="000E1F38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72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43" w:type="dxa"/>
          <w:right w:w="43" w:type="dxa"/>
        </w:tblCellMar>
        <w:tblLook w:val="00A0" w:firstRow="1" w:lastRow="0" w:firstColumn="1" w:lastColumn="0" w:noHBand="0" w:noVBand="0"/>
      </w:tblPr>
      <w:tblGrid>
        <w:gridCol w:w="2970"/>
        <w:gridCol w:w="1080"/>
        <w:gridCol w:w="106"/>
        <w:gridCol w:w="974"/>
        <w:gridCol w:w="106"/>
        <w:gridCol w:w="974"/>
        <w:gridCol w:w="106"/>
        <w:gridCol w:w="1064"/>
        <w:gridCol w:w="106"/>
        <w:gridCol w:w="1064"/>
        <w:gridCol w:w="106"/>
        <w:gridCol w:w="1064"/>
      </w:tblGrid>
      <w:tr w:rsidR="00E435A2" w:rsidRPr="00824832" w14:paraId="01167752" w14:textId="77777777" w:rsidTr="005D7133">
        <w:trPr>
          <w:tblHeader/>
        </w:trPr>
        <w:tc>
          <w:tcPr>
            <w:tcW w:w="2970" w:type="dxa"/>
            <w:tcBorders>
              <w:top w:val="nil"/>
              <w:bottom w:val="nil"/>
            </w:tcBorders>
          </w:tcPr>
          <w:p w14:paraId="56892405" w14:textId="77777777" w:rsidR="00E435A2" w:rsidRPr="00AC5042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6750" w:type="dxa"/>
            <w:gridSpan w:val="11"/>
            <w:tcBorders>
              <w:top w:val="nil"/>
              <w:bottom w:val="single" w:sz="4" w:space="0" w:color="auto"/>
            </w:tcBorders>
          </w:tcPr>
          <w:p w14:paraId="6637ADE1" w14:textId="77777777" w:rsidR="00E435A2" w:rsidRPr="00AC5042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50"/>
              </w:tabs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พัน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5D7133" w:rsidRPr="00824832" w14:paraId="39E7CC1D" w14:textId="77777777" w:rsidTr="005D7133">
        <w:trPr>
          <w:tblHeader/>
        </w:trPr>
        <w:tc>
          <w:tcPr>
            <w:tcW w:w="2970" w:type="dxa"/>
            <w:tcBorders>
              <w:top w:val="nil"/>
            </w:tcBorders>
          </w:tcPr>
          <w:p w14:paraId="55EC2B73" w14:textId="77777777" w:rsidR="00E435A2" w:rsidRPr="00AC5042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04BD07D" w14:textId="77777777" w:rsidR="00E435A2" w:rsidRPr="00AC5042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578A3E6D" w14:textId="77777777" w:rsidR="00E435A2" w:rsidRPr="00AC5042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vAlign w:val="bottom"/>
          </w:tcPr>
          <w:p w14:paraId="6D89AE77" w14:textId="77777777" w:rsidR="00E435A2" w:rsidRPr="00AC5042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55F70763" w14:textId="77777777" w:rsidR="00E435A2" w:rsidRPr="00AC5042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vAlign w:val="bottom"/>
          </w:tcPr>
          <w:p w14:paraId="00E33A0F" w14:textId="77777777" w:rsidR="00E435A2" w:rsidRPr="00AC5042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-6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283703CE" w14:textId="77777777" w:rsidR="00E435A2" w:rsidRPr="00AC5042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6199ABB5" w14:textId="77777777" w:rsidR="00E435A2" w:rsidRPr="00AC5042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5F5D3B19" w14:textId="77777777" w:rsidR="00E435A2" w:rsidRPr="00AC5042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16B1054D" w14:textId="77777777" w:rsidR="00E435A2" w:rsidRPr="00AC5042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20251EEF" w14:textId="77777777" w:rsidR="00E435A2" w:rsidRPr="00AC5042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4B2086FF" w14:textId="77777777" w:rsidR="00E435A2" w:rsidRPr="00AC5042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5D7133" w:rsidRPr="00824832" w14:paraId="62505EB2" w14:textId="77777777" w:rsidTr="005D7133">
        <w:trPr>
          <w:tblHeader/>
        </w:trPr>
        <w:tc>
          <w:tcPr>
            <w:tcW w:w="2970" w:type="dxa"/>
          </w:tcPr>
          <w:p w14:paraId="0C8E4875" w14:textId="77777777" w:rsidR="00E435A2" w:rsidRPr="00AC5042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497E74C3" w14:textId="77777777" w:rsidR="00E435A2" w:rsidRPr="00AC5042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</w:t>
            </w:r>
          </w:p>
        </w:tc>
        <w:tc>
          <w:tcPr>
            <w:tcW w:w="106" w:type="dxa"/>
            <w:vAlign w:val="bottom"/>
          </w:tcPr>
          <w:p w14:paraId="135248E4" w14:textId="77777777" w:rsidR="00E435A2" w:rsidRPr="00AC5042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bottom w:val="nil"/>
            </w:tcBorders>
            <w:vAlign w:val="bottom"/>
          </w:tcPr>
          <w:p w14:paraId="56C30375" w14:textId="77777777" w:rsidR="00E435A2" w:rsidRPr="00AC5042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106" w:type="dxa"/>
            <w:tcBorders>
              <w:bottom w:val="nil"/>
            </w:tcBorders>
            <w:vAlign w:val="bottom"/>
          </w:tcPr>
          <w:p w14:paraId="126874ED" w14:textId="77777777" w:rsidR="00E435A2" w:rsidRPr="00AC5042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bottom w:val="nil"/>
            </w:tcBorders>
            <w:vAlign w:val="bottom"/>
          </w:tcPr>
          <w:p w14:paraId="4C5A5E45" w14:textId="77777777" w:rsidR="00E435A2" w:rsidRPr="00AC5042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  <w:vAlign w:val="bottom"/>
          </w:tcPr>
          <w:p w14:paraId="41DF636B" w14:textId="77777777" w:rsidR="00E435A2" w:rsidRPr="00AC5042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bottom w:val="nil"/>
            </w:tcBorders>
            <w:vAlign w:val="bottom"/>
          </w:tcPr>
          <w:p w14:paraId="31F5DE5B" w14:textId="77777777" w:rsidR="00E435A2" w:rsidRPr="00AC5042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</w:tcPr>
          <w:p w14:paraId="406024C5" w14:textId="77777777" w:rsidR="00E435A2" w:rsidRPr="00AC5042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bottom w:val="nil"/>
            </w:tcBorders>
          </w:tcPr>
          <w:p w14:paraId="436F7FFE" w14:textId="77777777" w:rsidR="00E435A2" w:rsidRPr="00AC5042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ปันส่วน</w:t>
            </w:r>
          </w:p>
        </w:tc>
        <w:tc>
          <w:tcPr>
            <w:tcW w:w="106" w:type="dxa"/>
            <w:vAlign w:val="bottom"/>
          </w:tcPr>
          <w:p w14:paraId="278E18BA" w14:textId="77777777" w:rsidR="00E435A2" w:rsidRPr="00AC5042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bottom w:val="nil"/>
            </w:tcBorders>
            <w:vAlign w:val="bottom"/>
          </w:tcPr>
          <w:p w14:paraId="11576F2A" w14:textId="77777777" w:rsidR="00E435A2" w:rsidRPr="00AC5042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7133" w:rsidRPr="00824832" w14:paraId="63074831" w14:textId="77777777" w:rsidTr="005D7133">
        <w:trPr>
          <w:tblHeader/>
        </w:trPr>
        <w:tc>
          <w:tcPr>
            <w:tcW w:w="2970" w:type="dxa"/>
          </w:tcPr>
          <w:p w14:paraId="404DB498" w14:textId="77777777" w:rsidR="00E435A2" w:rsidRPr="00AC5042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00161492" w14:textId="77777777" w:rsidR="00E435A2" w:rsidRPr="00AC5042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อัคคีภัย</w:t>
            </w:r>
          </w:p>
        </w:tc>
        <w:tc>
          <w:tcPr>
            <w:tcW w:w="106" w:type="dxa"/>
            <w:vAlign w:val="bottom"/>
          </w:tcPr>
          <w:p w14:paraId="6A1FE759" w14:textId="77777777" w:rsidR="00E435A2" w:rsidRPr="00AC5042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  <w:vAlign w:val="bottom"/>
          </w:tcPr>
          <w:p w14:paraId="64FB3805" w14:textId="77777777" w:rsidR="00E435A2" w:rsidRPr="00AC5042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106" w:type="dxa"/>
            <w:tcBorders>
              <w:top w:val="nil"/>
              <w:bottom w:val="nil"/>
            </w:tcBorders>
            <w:vAlign w:val="bottom"/>
          </w:tcPr>
          <w:p w14:paraId="14A0F481" w14:textId="77777777" w:rsidR="00E435A2" w:rsidRPr="00AC5042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  <w:vAlign w:val="bottom"/>
          </w:tcPr>
          <w:p w14:paraId="7DD0C6C9" w14:textId="77777777" w:rsidR="00E435A2" w:rsidRPr="00AC5042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106" w:type="dxa"/>
            <w:vAlign w:val="bottom"/>
          </w:tcPr>
          <w:p w14:paraId="4D6709A0" w14:textId="77777777" w:rsidR="00E435A2" w:rsidRPr="00AC5042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  <w:vAlign w:val="bottom"/>
          </w:tcPr>
          <w:p w14:paraId="04E91BAA" w14:textId="77777777" w:rsidR="00E435A2" w:rsidRPr="00AC5042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106" w:type="dxa"/>
          </w:tcPr>
          <w:p w14:paraId="7DD708BE" w14:textId="77777777" w:rsidR="00E435A2" w:rsidRPr="00AC5042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</w:tcPr>
          <w:p w14:paraId="3D7765DF" w14:textId="77777777" w:rsidR="00E435A2" w:rsidRPr="00AC5042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ไม่ได้</w:t>
            </w:r>
          </w:p>
        </w:tc>
        <w:tc>
          <w:tcPr>
            <w:tcW w:w="106" w:type="dxa"/>
            <w:tcBorders>
              <w:bottom w:val="nil"/>
            </w:tcBorders>
            <w:vAlign w:val="bottom"/>
          </w:tcPr>
          <w:p w14:paraId="288BF7CD" w14:textId="77777777" w:rsidR="00E435A2" w:rsidRPr="00AC5042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  <w:vAlign w:val="bottom"/>
          </w:tcPr>
          <w:p w14:paraId="1CAE3A82" w14:textId="77777777" w:rsidR="00E435A2" w:rsidRPr="00AC5042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D7133" w:rsidRPr="00824832" w14:paraId="628FCEC3" w14:textId="77777777" w:rsidTr="005D7133">
        <w:tc>
          <w:tcPr>
            <w:tcW w:w="2970" w:type="dxa"/>
          </w:tcPr>
          <w:p w14:paraId="29697E22" w14:textId="77777777" w:rsidR="00E435A2" w:rsidRPr="00AC5042" w:rsidRDefault="00E435A2" w:rsidP="00E435A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080" w:type="dxa"/>
          </w:tcPr>
          <w:p w14:paraId="4F189B45" w14:textId="77777777" w:rsidR="00E435A2" w:rsidRPr="00AC5042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7E097364" w14:textId="77777777" w:rsidR="00E435A2" w:rsidRPr="00AC5042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</w:tcPr>
          <w:p w14:paraId="4B9CAE8D" w14:textId="77777777" w:rsidR="00E435A2" w:rsidRPr="00AC5042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54E12E5D" w14:textId="77777777" w:rsidR="00E435A2" w:rsidRPr="00AC5042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</w:tcPr>
          <w:p w14:paraId="5DBC8923" w14:textId="77777777" w:rsidR="00E435A2" w:rsidRPr="00AC5042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24E5FE60" w14:textId="77777777" w:rsidR="00E435A2" w:rsidRPr="00AC5042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</w:tcPr>
          <w:p w14:paraId="265C699D" w14:textId="77777777" w:rsidR="00E435A2" w:rsidRPr="00AC5042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424C837A" w14:textId="77777777" w:rsidR="00E435A2" w:rsidRPr="00AC5042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</w:tcPr>
          <w:p w14:paraId="0C5CB830" w14:textId="77777777" w:rsidR="00E435A2" w:rsidRPr="00AC5042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5C12CD3F" w14:textId="77777777" w:rsidR="00E435A2" w:rsidRPr="00AC5042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</w:tcPr>
          <w:p w14:paraId="5858D27C" w14:textId="77777777" w:rsidR="00E435A2" w:rsidRPr="00AC5042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274EA8" w:rsidRPr="00824832" w14:paraId="2AC62740" w14:textId="77777777" w:rsidTr="002D139C">
        <w:tc>
          <w:tcPr>
            <w:tcW w:w="2970" w:type="dxa"/>
          </w:tcPr>
          <w:p w14:paraId="41FC0860" w14:textId="77777777" w:rsidR="00274EA8" w:rsidRPr="00AC5042" w:rsidRDefault="00274EA8" w:rsidP="00274EA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1080" w:type="dxa"/>
            <w:vAlign w:val="center"/>
          </w:tcPr>
          <w:p w14:paraId="7CDA162D" w14:textId="0351AE04" w:rsidR="00274EA8" w:rsidRPr="008955F0" w:rsidRDefault="00274EA8" w:rsidP="0027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5,880 </w:t>
            </w:r>
          </w:p>
        </w:tc>
        <w:tc>
          <w:tcPr>
            <w:tcW w:w="106" w:type="dxa"/>
            <w:vAlign w:val="center"/>
          </w:tcPr>
          <w:p w14:paraId="5591AB3E" w14:textId="77777777" w:rsidR="00274EA8" w:rsidRPr="008955F0" w:rsidRDefault="00274EA8" w:rsidP="0027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 w14:paraId="50633CC5" w14:textId="6F8D760A" w:rsidR="00274EA8" w:rsidRPr="008955F0" w:rsidRDefault="00274EA8" w:rsidP="0027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984 </w:t>
            </w:r>
          </w:p>
        </w:tc>
        <w:tc>
          <w:tcPr>
            <w:tcW w:w="106" w:type="dxa"/>
            <w:vAlign w:val="center"/>
          </w:tcPr>
          <w:p w14:paraId="0A1F23D7" w14:textId="77777777" w:rsidR="00274EA8" w:rsidRPr="008955F0" w:rsidRDefault="00274EA8" w:rsidP="0027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 w14:paraId="67AEB383" w14:textId="20F64C62" w:rsidR="00274EA8" w:rsidRPr="008955F0" w:rsidRDefault="00274EA8" w:rsidP="0027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355,912 </w:t>
            </w:r>
          </w:p>
        </w:tc>
        <w:tc>
          <w:tcPr>
            <w:tcW w:w="106" w:type="dxa"/>
            <w:vAlign w:val="center"/>
          </w:tcPr>
          <w:p w14:paraId="3429A293" w14:textId="77777777" w:rsidR="00274EA8" w:rsidRPr="008955F0" w:rsidRDefault="00274EA8" w:rsidP="0027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3C4EB027" w14:textId="2AE45902" w:rsidR="00274EA8" w:rsidRPr="008955F0" w:rsidRDefault="005E5ECA" w:rsidP="0027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15,948</w:t>
            </w:r>
            <w:r w:rsidR="00274EA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vAlign w:val="center"/>
          </w:tcPr>
          <w:p w14:paraId="31C89E56" w14:textId="77777777" w:rsidR="00274EA8" w:rsidRPr="008955F0" w:rsidRDefault="00274EA8" w:rsidP="0027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786F1EBB" w14:textId="70942F8A" w:rsidR="00274EA8" w:rsidRPr="008955F0" w:rsidRDefault="00274EA8" w:rsidP="0027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vAlign w:val="center"/>
          </w:tcPr>
          <w:p w14:paraId="59FAF5CD" w14:textId="77777777" w:rsidR="00274EA8" w:rsidRPr="008955F0" w:rsidRDefault="00274EA8" w:rsidP="0027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0BB49BB5" w14:textId="35A115E0" w:rsidR="00274EA8" w:rsidRPr="008955F0" w:rsidRDefault="005E5ECA" w:rsidP="0027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378,724</w:t>
            </w:r>
            <w:r w:rsidR="00274EA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274EA8" w:rsidRPr="00824832" w14:paraId="5373F9EA" w14:textId="77777777" w:rsidTr="00274EA8">
        <w:tc>
          <w:tcPr>
            <w:tcW w:w="2970" w:type="dxa"/>
          </w:tcPr>
          <w:p w14:paraId="0EDC9A72" w14:textId="77777777" w:rsidR="00274EA8" w:rsidRDefault="00274EA8" w:rsidP="0027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เบี้ยประกันภัยจ่ายจากการเอา</w:t>
            </w:r>
          </w:p>
          <w:p w14:paraId="401DB2DF" w14:textId="77777777" w:rsidR="00274EA8" w:rsidRPr="00AC5042" w:rsidRDefault="00274EA8" w:rsidP="0027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63FC56" w14:textId="4E647DF6" w:rsidR="00274EA8" w:rsidRPr="008955F0" w:rsidRDefault="00274EA8" w:rsidP="0027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(4,037)</w:t>
            </w:r>
          </w:p>
        </w:tc>
        <w:tc>
          <w:tcPr>
            <w:tcW w:w="106" w:type="dxa"/>
            <w:vAlign w:val="bottom"/>
          </w:tcPr>
          <w:p w14:paraId="6CD45B96" w14:textId="77777777" w:rsidR="00274EA8" w:rsidRPr="008955F0" w:rsidRDefault="00274EA8" w:rsidP="0027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CA7C5C" w14:textId="00411486" w:rsidR="00274EA8" w:rsidRPr="008955F0" w:rsidRDefault="00274EA8" w:rsidP="0027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(501)</w:t>
            </w:r>
          </w:p>
        </w:tc>
        <w:tc>
          <w:tcPr>
            <w:tcW w:w="106" w:type="dxa"/>
            <w:vAlign w:val="bottom"/>
          </w:tcPr>
          <w:p w14:paraId="58119A6E" w14:textId="77777777" w:rsidR="00274EA8" w:rsidRPr="008955F0" w:rsidRDefault="00274EA8" w:rsidP="0027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5E52F7" w14:textId="5BBCF719" w:rsidR="00274EA8" w:rsidRPr="008955F0" w:rsidRDefault="00274EA8" w:rsidP="0027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(178,346)</w:t>
            </w:r>
          </w:p>
        </w:tc>
        <w:tc>
          <w:tcPr>
            <w:tcW w:w="106" w:type="dxa"/>
            <w:vAlign w:val="bottom"/>
          </w:tcPr>
          <w:p w14:paraId="5BA1A1E0" w14:textId="77777777" w:rsidR="00274EA8" w:rsidRPr="008955F0" w:rsidRDefault="00274EA8" w:rsidP="0027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CBE78A" w14:textId="09789EC9" w:rsidR="00274EA8" w:rsidRPr="008955F0" w:rsidRDefault="005E5ECA" w:rsidP="0027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(11,631</w:t>
            </w:r>
            <w:r w:rsidR="00274EA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6" w:type="dxa"/>
            <w:vAlign w:val="bottom"/>
          </w:tcPr>
          <w:p w14:paraId="437E78D1" w14:textId="77777777" w:rsidR="00274EA8" w:rsidRPr="008955F0" w:rsidRDefault="00274EA8" w:rsidP="0027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EDC20A" w14:textId="3DCA7364" w:rsidR="00274EA8" w:rsidRPr="008955F0" w:rsidRDefault="00274EA8" w:rsidP="0027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vAlign w:val="bottom"/>
          </w:tcPr>
          <w:p w14:paraId="6D39EAD9" w14:textId="77777777" w:rsidR="00274EA8" w:rsidRPr="008955F0" w:rsidRDefault="00274EA8" w:rsidP="0027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F37247" w14:textId="1097F99F" w:rsidR="00274EA8" w:rsidRPr="008955F0" w:rsidRDefault="005E5ECA" w:rsidP="0027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(194,515</w:t>
            </w:r>
            <w:r w:rsidR="00274EA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74EA8" w:rsidRPr="00824832" w14:paraId="046D2EBB" w14:textId="77777777" w:rsidTr="002D139C">
        <w:tc>
          <w:tcPr>
            <w:tcW w:w="2970" w:type="dxa"/>
          </w:tcPr>
          <w:p w14:paraId="234763F8" w14:textId="77777777" w:rsidR="00274EA8" w:rsidRPr="00AC5042" w:rsidRDefault="00274EA8" w:rsidP="00274EA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4D2F265" w14:textId="5CD257AC" w:rsidR="00274EA8" w:rsidRPr="008955F0" w:rsidRDefault="00274EA8" w:rsidP="0027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1,843 </w:t>
            </w:r>
          </w:p>
        </w:tc>
        <w:tc>
          <w:tcPr>
            <w:tcW w:w="106" w:type="dxa"/>
            <w:vAlign w:val="center"/>
          </w:tcPr>
          <w:p w14:paraId="2BA9C33E" w14:textId="77777777" w:rsidR="00274EA8" w:rsidRPr="008955F0" w:rsidRDefault="00274EA8" w:rsidP="0027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AB3DDFE" w14:textId="0C7A4C43" w:rsidR="00274EA8" w:rsidRPr="008955F0" w:rsidRDefault="00274EA8" w:rsidP="0027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483 </w:t>
            </w:r>
          </w:p>
        </w:tc>
        <w:tc>
          <w:tcPr>
            <w:tcW w:w="106" w:type="dxa"/>
            <w:vAlign w:val="center"/>
          </w:tcPr>
          <w:p w14:paraId="51582327" w14:textId="77777777" w:rsidR="00274EA8" w:rsidRPr="008955F0" w:rsidRDefault="00274EA8" w:rsidP="0027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D496CC1" w14:textId="4ACC5399" w:rsidR="00274EA8" w:rsidRPr="008955F0" w:rsidRDefault="00274EA8" w:rsidP="0027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177,566 </w:t>
            </w:r>
          </w:p>
        </w:tc>
        <w:tc>
          <w:tcPr>
            <w:tcW w:w="106" w:type="dxa"/>
            <w:vAlign w:val="center"/>
          </w:tcPr>
          <w:p w14:paraId="44DDFCEF" w14:textId="77777777" w:rsidR="00274EA8" w:rsidRPr="008955F0" w:rsidRDefault="00274EA8" w:rsidP="0027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33D27FB" w14:textId="1BAFE356" w:rsidR="00274EA8" w:rsidRPr="008955F0" w:rsidRDefault="00274EA8" w:rsidP="0027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4,317 </w:t>
            </w:r>
          </w:p>
        </w:tc>
        <w:tc>
          <w:tcPr>
            <w:tcW w:w="106" w:type="dxa"/>
            <w:vAlign w:val="center"/>
          </w:tcPr>
          <w:p w14:paraId="2C3382C7" w14:textId="77777777" w:rsidR="00274EA8" w:rsidRPr="008955F0" w:rsidRDefault="00274EA8" w:rsidP="0027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F2CE7C8" w14:textId="45B10A0C" w:rsidR="00274EA8" w:rsidRPr="008955F0" w:rsidRDefault="00274EA8" w:rsidP="0027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vAlign w:val="center"/>
          </w:tcPr>
          <w:p w14:paraId="08C4B52F" w14:textId="77777777" w:rsidR="00274EA8" w:rsidRPr="008955F0" w:rsidRDefault="00274EA8" w:rsidP="0027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D677129" w14:textId="33DB43DB" w:rsidR="00274EA8" w:rsidRPr="008955F0" w:rsidRDefault="00274EA8" w:rsidP="0027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184,209 </w:t>
            </w:r>
          </w:p>
        </w:tc>
      </w:tr>
      <w:tr w:rsidR="00274EA8" w:rsidRPr="00824832" w14:paraId="6A06F76B" w14:textId="77777777" w:rsidTr="00274EA8">
        <w:tc>
          <w:tcPr>
            <w:tcW w:w="2970" w:type="dxa"/>
          </w:tcPr>
          <w:p w14:paraId="6BA660B9" w14:textId="77777777" w:rsidR="00274EA8" w:rsidRDefault="00274EA8" w:rsidP="00274EA8">
            <w:pPr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09648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บวก </w:t>
            </w:r>
            <w:r w:rsidRPr="0009648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9648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 w:rsidRPr="0009648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</w:t>
            </w:r>
          </w:p>
          <w:p w14:paraId="2334833A" w14:textId="77777777" w:rsidR="00274EA8" w:rsidRDefault="00274EA8" w:rsidP="00274EA8">
            <w:pPr>
              <w:ind w:right="-126" w:firstLine="317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ที่ยังไม่ถือเป็นรายได้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68D97A29" w14:textId="309B0643" w:rsidR="00274EA8" w:rsidRPr="00AC5042" w:rsidRDefault="00274EA8" w:rsidP="00274EA8">
            <w:pPr>
              <w:ind w:right="-126" w:firstLine="317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3078E4" w14:textId="46D19973" w:rsidR="00274EA8" w:rsidRPr="008955F0" w:rsidRDefault="00274EA8" w:rsidP="0027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336</w:t>
            </w:r>
          </w:p>
        </w:tc>
        <w:tc>
          <w:tcPr>
            <w:tcW w:w="106" w:type="dxa"/>
            <w:vAlign w:val="bottom"/>
          </w:tcPr>
          <w:p w14:paraId="309AC8A7" w14:textId="77777777" w:rsidR="00274EA8" w:rsidRPr="008955F0" w:rsidRDefault="00274EA8" w:rsidP="0027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107207" w14:textId="71F8A60B" w:rsidR="00274EA8" w:rsidRPr="008955F0" w:rsidRDefault="00274EA8" w:rsidP="0027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296</w:t>
            </w:r>
          </w:p>
        </w:tc>
        <w:tc>
          <w:tcPr>
            <w:tcW w:w="106" w:type="dxa"/>
            <w:vAlign w:val="bottom"/>
          </w:tcPr>
          <w:p w14:paraId="3AF35BB2" w14:textId="77777777" w:rsidR="00274EA8" w:rsidRPr="008955F0" w:rsidRDefault="00274EA8" w:rsidP="0027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119DBF" w14:textId="6B06E8F5" w:rsidR="00274EA8" w:rsidRPr="008955F0" w:rsidRDefault="00274EA8" w:rsidP="0027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(8,151)</w:t>
            </w:r>
          </w:p>
        </w:tc>
        <w:tc>
          <w:tcPr>
            <w:tcW w:w="106" w:type="dxa"/>
            <w:vAlign w:val="bottom"/>
          </w:tcPr>
          <w:p w14:paraId="2FDD7950" w14:textId="77777777" w:rsidR="00274EA8" w:rsidRPr="008955F0" w:rsidRDefault="00274EA8" w:rsidP="0027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83AC21" w14:textId="0323EDAD" w:rsidR="00274EA8" w:rsidRPr="008955F0" w:rsidRDefault="00274EA8" w:rsidP="0027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735</w:t>
            </w:r>
          </w:p>
        </w:tc>
        <w:tc>
          <w:tcPr>
            <w:tcW w:w="106" w:type="dxa"/>
            <w:vAlign w:val="bottom"/>
          </w:tcPr>
          <w:p w14:paraId="7C6F656C" w14:textId="77777777" w:rsidR="00274EA8" w:rsidRPr="008955F0" w:rsidRDefault="00274EA8" w:rsidP="0027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92CE9A" w14:textId="1461C444" w:rsidR="00274EA8" w:rsidRPr="008955F0" w:rsidRDefault="00274EA8" w:rsidP="0027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vAlign w:val="bottom"/>
          </w:tcPr>
          <w:p w14:paraId="130CD938" w14:textId="77777777" w:rsidR="00274EA8" w:rsidRPr="008955F0" w:rsidRDefault="00274EA8" w:rsidP="0027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F5E2B4" w14:textId="05B323F3" w:rsidR="00274EA8" w:rsidRPr="008955F0" w:rsidRDefault="00274EA8" w:rsidP="0027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(6,784)</w:t>
            </w:r>
          </w:p>
        </w:tc>
      </w:tr>
      <w:tr w:rsidR="00274EA8" w:rsidRPr="00824832" w14:paraId="482D0B9C" w14:textId="77777777" w:rsidTr="00CC6730">
        <w:tc>
          <w:tcPr>
            <w:tcW w:w="2970" w:type="dxa"/>
          </w:tcPr>
          <w:p w14:paraId="284EB098" w14:textId="77777777" w:rsidR="00274EA8" w:rsidRPr="00AC5042" w:rsidRDefault="00274EA8" w:rsidP="0027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D98032" w14:textId="77777777" w:rsidR="00274EA8" w:rsidRPr="001C6EE1" w:rsidRDefault="00274EA8" w:rsidP="00274EA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17FB38" w14:textId="77777777" w:rsidR="00274EA8" w:rsidRPr="001C6EE1" w:rsidRDefault="00274EA8" w:rsidP="00274EA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0D7354" w14:textId="77777777" w:rsidR="00274EA8" w:rsidRPr="001C6EE1" w:rsidRDefault="00274EA8" w:rsidP="00274EA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0E2B24" w14:textId="77777777" w:rsidR="00274EA8" w:rsidRPr="001C6EE1" w:rsidRDefault="00274EA8" w:rsidP="00274EA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99E4D1" w14:textId="77777777" w:rsidR="00274EA8" w:rsidRPr="001C6EE1" w:rsidRDefault="00274EA8" w:rsidP="00274EA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EBC626" w14:textId="77777777" w:rsidR="00274EA8" w:rsidRPr="001C6EE1" w:rsidRDefault="00274EA8" w:rsidP="00274EA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1D5753" w14:textId="77777777" w:rsidR="00274EA8" w:rsidRPr="001C6EE1" w:rsidRDefault="00274EA8" w:rsidP="00274EA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ABFBD8" w14:textId="77777777" w:rsidR="00274EA8" w:rsidRPr="001C6EE1" w:rsidRDefault="00274EA8" w:rsidP="00274EA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E96E80" w14:textId="77777777" w:rsidR="00274EA8" w:rsidRPr="001C6EE1" w:rsidRDefault="00274EA8" w:rsidP="00274EA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4106F5" w14:textId="77777777" w:rsidR="00274EA8" w:rsidRPr="001C6EE1" w:rsidRDefault="00274EA8" w:rsidP="00274EA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B4B267" w14:textId="77777777" w:rsidR="00274EA8" w:rsidRPr="001C6EE1" w:rsidRDefault="00274EA8" w:rsidP="00274EA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6730" w:rsidRPr="00824832" w14:paraId="2246817E" w14:textId="77777777" w:rsidTr="00CC6730">
        <w:tc>
          <w:tcPr>
            <w:tcW w:w="2970" w:type="dxa"/>
          </w:tcPr>
          <w:p w14:paraId="0323329F" w14:textId="77777777" w:rsidR="00CC6730" w:rsidRPr="00AC5042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59B428" w14:textId="6B12A9D3" w:rsidR="00CC6730" w:rsidRPr="008955F0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5F64">
              <w:rPr>
                <w:rFonts w:asciiTheme="majorBidi" w:hAnsiTheme="majorBidi" w:cstheme="majorBidi"/>
                <w:sz w:val="28"/>
                <w:szCs w:val="28"/>
              </w:rPr>
              <w:t xml:space="preserve">2,179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615DCB" w14:textId="77777777" w:rsidR="00CC6730" w:rsidRPr="008955F0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57F782" w14:textId="087F431A" w:rsidR="00CC6730" w:rsidRPr="008955F0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5F64">
              <w:rPr>
                <w:rFonts w:asciiTheme="majorBidi" w:hAnsiTheme="majorBidi" w:cstheme="majorBidi"/>
                <w:sz w:val="28"/>
                <w:szCs w:val="28"/>
              </w:rPr>
              <w:t xml:space="preserve">779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BF09FF" w14:textId="77777777" w:rsidR="00CC6730" w:rsidRPr="008955F0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EF5853" w14:textId="06E482FC" w:rsidR="00CC6730" w:rsidRPr="008955F0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5F64">
              <w:rPr>
                <w:rFonts w:asciiTheme="majorBidi" w:hAnsiTheme="majorBidi" w:cstheme="majorBidi"/>
                <w:sz w:val="28"/>
                <w:szCs w:val="28"/>
              </w:rPr>
              <w:t xml:space="preserve">169,415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1C3615" w14:textId="77777777" w:rsidR="00CC6730" w:rsidRPr="008955F0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537382" w14:textId="14C76C7C" w:rsidR="00CC6730" w:rsidRPr="008955F0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5F64">
              <w:rPr>
                <w:rFonts w:asciiTheme="majorBidi" w:hAnsiTheme="majorBidi" w:cstheme="majorBidi"/>
                <w:sz w:val="28"/>
                <w:szCs w:val="28"/>
              </w:rPr>
              <w:t xml:space="preserve">5,052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831EB1" w14:textId="77777777" w:rsidR="00CC6730" w:rsidRPr="008955F0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3D2553" w14:textId="3B5DE4C1" w:rsidR="00CC6730" w:rsidRPr="008955F0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5F64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CD9D65" w14:textId="77777777" w:rsidR="00CC6730" w:rsidRPr="008955F0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1C0707" w14:textId="36EFD415" w:rsidR="00CC6730" w:rsidRPr="008955F0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5F64">
              <w:rPr>
                <w:rFonts w:asciiTheme="majorBidi" w:hAnsiTheme="majorBidi" w:cstheme="majorBidi"/>
                <w:sz w:val="28"/>
                <w:szCs w:val="28"/>
              </w:rPr>
              <w:t xml:space="preserve">177,425 </w:t>
            </w:r>
          </w:p>
        </w:tc>
      </w:tr>
      <w:tr w:rsidR="00CC6730" w:rsidRPr="00824832" w14:paraId="526A32F1" w14:textId="77777777" w:rsidTr="00416403">
        <w:tc>
          <w:tcPr>
            <w:tcW w:w="2970" w:type="dxa"/>
          </w:tcPr>
          <w:p w14:paraId="05E29279" w14:textId="77777777" w:rsidR="00CC6730" w:rsidRPr="00AC5042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รายได้ค่าจ้างและค่าบำเหน็จ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19DB4F" w14:textId="2997B270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5F64">
              <w:rPr>
                <w:rFonts w:asciiTheme="majorBidi" w:hAnsiTheme="majorBidi" w:cstheme="majorBidi"/>
                <w:sz w:val="28"/>
                <w:szCs w:val="28"/>
              </w:rPr>
              <w:t xml:space="preserve">1,205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FF5E1C" w14:textId="77777777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CA2E0B" w14:textId="4BA7348E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5F64">
              <w:rPr>
                <w:rFonts w:asciiTheme="majorBidi" w:hAnsiTheme="majorBidi" w:cstheme="majorBidi"/>
                <w:sz w:val="28"/>
                <w:szCs w:val="28"/>
              </w:rPr>
              <w:t xml:space="preserve">189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55159E" w14:textId="77777777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2B1C07" w14:textId="2D67FD80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5F64">
              <w:rPr>
                <w:rFonts w:asciiTheme="majorBidi" w:hAnsiTheme="majorBidi" w:cstheme="majorBidi"/>
                <w:sz w:val="28"/>
                <w:szCs w:val="28"/>
              </w:rPr>
              <w:t xml:space="preserve">75,723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DEF2E9" w14:textId="77777777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19C198" w14:textId="64EE58B3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5F64">
              <w:rPr>
                <w:rFonts w:asciiTheme="majorBidi" w:hAnsiTheme="majorBidi" w:cstheme="majorBidi"/>
                <w:sz w:val="28"/>
                <w:szCs w:val="28"/>
              </w:rPr>
              <w:t xml:space="preserve">3,808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249BBE" w14:textId="77777777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77925B" w14:textId="3DDB208C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5F64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3667BB" w14:textId="77777777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362D06" w14:textId="3542156E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5F64">
              <w:rPr>
                <w:rFonts w:asciiTheme="majorBidi" w:hAnsiTheme="majorBidi" w:cstheme="majorBidi"/>
                <w:sz w:val="28"/>
                <w:szCs w:val="28"/>
              </w:rPr>
              <w:t xml:space="preserve">80,925 </w:t>
            </w:r>
          </w:p>
        </w:tc>
      </w:tr>
      <w:tr w:rsidR="00CC6730" w:rsidRPr="00824832" w14:paraId="01550CDF" w14:textId="77777777" w:rsidTr="00416403">
        <w:trPr>
          <w:trHeight w:val="306"/>
        </w:trPr>
        <w:tc>
          <w:tcPr>
            <w:tcW w:w="2970" w:type="dxa"/>
            <w:tcBorders>
              <w:bottom w:val="nil"/>
            </w:tcBorders>
          </w:tcPr>
          <w:p w14:paraId="4F3139D1" w14:textId="77777777" w:rsidR="00CC6730" w:rsidRPr="00AC5042" w:rsidRDefault="00CC6730" w:rsidP="00CC673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83E0D7" w14:textId="14BB0950" w:rsidR="00CC6730" w:rsidRPr="007D1D05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5F64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5570C0" w14:textId="77777777" w:rsidR="00CC6730" w:rsidRPr="007D1D05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D324A8" w14:textId="307663C8" w:rsidR="00CC6730" w:rsidRPr="007D1D05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5F64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320FA2" w14:textId="77777777" w:rsidR="00CC6730" w:rsidRPr="007D1D05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8E8216" w14:textId="22C8A2A2" w:rsidR="00CC6730" w:rsidRPr="007D1D05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5F64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213D5E" w14:textId="77777777" w:rsidR="00CC6730" w:rsidRPr="007D1D05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3BFB8A" w14:textId="460C9AEA" w:rsidR="00CC6730" w:rsidRPr="007D1D05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5F64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2DC668" w14:textId="77777777" w:rsidR="00CC6730" w:rsidRPr="007D1D05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21657C" w14:textId="4C415E7F" w:rsidR="00CC6730" w:rsidRPr="007D1D05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5F64">
              <w:rPr>
                <w:rFonts w:asciiTheme="majorBidi" w:hAnsiTheme="majorBidi" w:cstheme="majorBidi"/>
                <w:sz w:val="28"/>
                <w:szCs w:val="28"/>
              </w:rPr>
              <w:t xml:space="preserve">3,161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3F40DB" w14:textId="77777777" w:rsidR="00CC6730" w:rsidRPr="007D1D05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A7E04F" w14:textId="72F1A9FE" w:rsidR="00CC6730" w:rsidRPr="007D1D05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5F64">
              <w:rPr>
                <w:rFonts w:asciiTheme="majorBidi" w:hAnsiTheme="majorBidi" w:cstheme="majorBidi"/>
                <w:sz w:val="28"/>
                <w:szCs w:val="28"/>
              </w:rPr>
              <w:t xml:space="preserve">3,161 </w:t>
            </w:r>
          </w:p>
        </w:tc>
      </w:tr>
      <w:tr w:rsidR="00CC6730" w:rsidRPr="00824832" w14:paraId="14418808" w14:textId="77777777" w:rsidTr="00416403">
        <w:tc>
          <w:tcPr>
            <w:tcW w:w="2970" w:type="dxa"/>
            <w:tcBorders>
              <w:top w:val="nil"/>
              <w:bottom w:val="nil"/>
            </w:tcBorders>
          </w:tcPr>
          <w:p w14:paraId="36DB7624" w14:textId="77777777" w:rsidR="00CC6730" w:rsidRPr="00936959" w:rsidRDefault="00CC6730" w:rsidP="00CC6730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6959">
              <w:rPr>
                <w:rFonts w:asciiTheme="majorBidi" w:hAnsiTheme="majorBidi"/>
                <w:sz w:val="28"/>
                <w:szCs w:val="28"/>
                <w:cs/>
              </w:rPr>
              <w:t>ขาดทุนจากเครื่องมือทางการเงิน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502696" w14:textId="4FB74734" w:rsidR="00CC6730" w:rsidRPr="007D1D05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5F64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E50FD3" w14:textId="77777777" w:rsidR="00CC6730" w:rsidRPr="007D1D05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9CE87E" w14:textId="63717229" w:rsidR="00CC6730" w:rsidRPr="007D1D05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5F64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90179E" w14:textId="77777777" w:rsidR="00CC6730" w:rsidRPr="007D1D05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E6ED53" w14:textId="29F0B894" w:rsidR="00CC6730" w:rsidRPr="007D1D05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5F64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2B7CB1" w14:textId="77777777" w:rsidR="00CC6730" w:rsidRPr="007D1D05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5B6F95" w14:textId="13A11E72" w:rsidR="00CC6730" w:rsidRPr="007D1D05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5F64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D4ACCD" w14:textId="77777777" w:rsidR="00CC6730" w:rsidRPr="007D1D05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F6101D" w14:textId="21B5B737" w:rsidR="00CC6730" w:rsidRPr="007D1D05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5F64">
              <w:rPr>
                <w:rFonts w:asciiTheme="majorBidi" w:hAnsiTheme="majorBidi" w:cstheme="majorBidi"/>
                <w:sz w:val="28"/>
                <w:szCs w:val="28"/>
              </w:rPr>
              <w:t>(4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,874</w:t>
            </w:r>
            <w:r w:rsidRPr="00735F6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D4E1A2" w14:textId="77777777" w:rsidR="00CC6730" w:rsidRPr="007D1D05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E0C710" w14:textId="3821E0D6" w:rsidR="00CC6730" w:rsidRPr="007D1D05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5F64">
              <w:rPr>
                <w:rFonts w:asciiTheme="majorBidi" w:hAnsiTheme="majorBidi" w:cstheme="majorBidi"/>
                <w:sz w:val="28"/>
                <w:szCs w:val="28"/>
              </w:rPr>
              <w:t>(4,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874</w:t>
            </w:r>
            <w:r w:rsidRPr="00735F6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C6730" w:rsidRPr="00824832" w14:paraId="23CB68F4" w14:textId="77777777" w:rsidTr="00416403">
        <w:tc>
          <w:tcPr>
            <w:tcW w:w="2970" w:type="dxa"/>
            <w:tcBorders>
              <w:top w:val="nil"/>
              <w:bottom w:val="nil"/>
            </w:tcBorders>
          </w:tcPr>
          <w:p w14:paraId="310C5EDE" w14:textId="77777777" w:rsidR="00CC6730" w:rsidRPr="00936959" w:rsidRDefault="00CC6730" w:rsidP="00CC6730">
            <w:pPr>
              <w:tabs>
                <w:tab w:val="left" w:pos="2880"/>
              </w:tabs>
              <w:rPr>
                <w:rFonts w:asciiTheme="majorBidi" w:hAnsiTheme="majorBidi"/>
                <w:sz w:val="28"/>
                <w:szCs w:val="28"/>
              </w:rPr>
            </w:pPr>
            <w:r w:rsidRPr="00936959">
              <w:rPr>
                <w:rFonts w:asciiTheme="majorBidi" w:hAnsiTheme="majorBidi"/>
                <w:sz w:val="28"/>
                <w:szCs w:val="28"/>
                <w:cs/>
              </w:rPr>
              <w:t>ขาดทุนจากการปรับมูลค่ายุติธรรม</w:t>
            </w:r>
          </w:p>
          <w:p w14:paraId="42A03AD2" w14:textId="77777777" w:rsidR="00CC6730" w:rsidRPr="00936959" w:rsidRDefault="00CC6730" w:rsidP="00CC6730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6959">
              <w:rPr>
                <w:rFonts w:asciiTheme="majorBidi" w:hAnsiTheme="majorBidi" w:hint="cs"/>
                <w:sz w:val="28"/>
                <w:szCs w:val="28"/>
                <w:cs/>
              </w:rPr>
              <w:t xml:space="preserve">       </w:t>
            </w:r>
            <w:r w:rsidRPr="00936959">
              <w:rPr>
                <w:rFonts w:asciiTheme="majorBidi" w:hAnsiTheme="majorBidi"/>
                <w:sz w:val="28"/>
                <w:szCs w:val="28"/>
                <w:cs/>
              </w:rPr>
              <w:t>ของเครื่องมือทางการเงิน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D37357" w14:textId="77777777" w:rsidR="00CC6730" w:rsidRDefault="00CC6730" w:rsidP="00CC673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FD71C5" w14:textId="59FCBD1A" w:rsidR="00CC6730" w:rsidRPr="007D1D05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02401F" w14:textId="77777777" w:rsidR="00CC6730" w:rsidRPr="007D1D05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978928" w14:textId="77777777" w:rsidR="00CC6730" w:rsidRDefault="00CC6730" w:rsidP="00CC673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62CFE2" w14:textId="0675A252" w:rsidR="00CC6730" w:rsidRPr="007D1D05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CDFD39" w14:textId="77777777" w:rsidR="00CC6730" w:rsidRPr="007D1D05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648C3F" w14:textId="77777777" w:rsidR="00CC6730" w:rsidRDefault="00CC6730" w:rsidP="00CC673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C7851BF" w14:textId="5C6533D6" w:rsidR="00CC6730" w:rsidRPr="007D1D05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E4BE49" w14:textId="77777777" w:rsidR="00CC6730" w:rsidRPr="007D1D05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C56984" w14:textId="77777777" w:rsidR="00CC6730" w:rsidRDefault="00CC6730" w:rsidP="00CC673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864F5AD" w14:textId="6B6DF47F" w:rsidR="00CC6730" w:rsidRPr="007D1D05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31AAC4" w14:textId="77777777" w:rsidR="00CC6730" w:rsidRPr="007D1D05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70EE88" w14:textId="4709B283" w:rsidR="00CC6730" w:rsidRPr="007D1D05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5F64">
              <w:rPr>
                <w:rFonts w:asciiTheme="majorBidi" w:hAnsiTheme="majorBidi" w:cstheme="majorBidi"/>
                <w:sz w:val="28"/>
                <w:szCs w:val="28"/>
              </w:rPr>
              <w:t xml:space="preserve">                (80)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7B9C44" w14:textId="77777777" w:rsidR="00CC6730" w:rsidRPr="007D1D05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26B3C4" w14:textId="03A6107C" w:rsidR="00CC6730" w:rsidRPr="007D1D05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5F64">
              <w:rPr>
                <w:rFonts w:asciiTheme="majorBidi" w:hAnsiTheme="majorBidi" w:cstheme="majorBidi"/>
                <w:sz w:val="28"/>
                <w:szCs w:val="28"/>
              </w:rPr>
              <w:t xml:space="preserve">                (80)</w:t>
            </w:r>
          </w:p>
        </w:tc>
      </w:tr>
      <w:tr w:rsidR="00FC3E93" w:rsidRPr="00824832" w14:paraId="1671D312" w14:textId="77777777" w:rsidTr="00416403">
        <w:tc>
          <w:tcPr>
            <w:tcW w:w="2970" w:type="dxa"/>
          </w:tcPr>
          <w:p w14:paraId="4D863121" w14:textId="77777777" w:rsidR="00FC3E93" w:rsidRPr="00AC5042" w:rsidRDefault="00FC3E93" w:rsidP="00FC3E93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17ACAF" w14:textId="57CB1A8C" w:rsidR="00FC3E93" w:rsidRPr="007D1D05" w:rsidRDefault="00FC3E93" w:rsidP="00FC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488C6B" w14:textId="77777777" w:rsidR="00FC3E93" w:rsidRPr="007D1D05" w:rsidRDefault="00FC3E93" w:rsidP="00FC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3FAC5A" w14:textId="4187BEBA" w:rsidR="00FC3E93" w:rsidRPr="007D1D05" w:rsidRDefault="00FC3E93" w:rsidP="00FC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C3DD7A" w14:textId="77777777" w:rsidR="00FC3E93" w:rsidRPr="007D1D05" w:rsidRDefault="00FC3E93" w:rsidP="00FC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145090" w14:textId="7118523C" w:rsidR="00FC3E93" w:rsidRPr="007D1D05" w:rsidRDefault="00FC3E93" w:rsidP="00FC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24,284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63637A" w14:textId="77777777" w:rsidR="00FC3E93" w:rsidRPr="007D1D05" w:rsidRDefault="00FC3E93" w:rsidP="00FC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EC1DE1" w14:textId="255A8E93" w:rsidR="00FC3E93" w:rsidRPr="007D1D05" w:rsidRDefault="00FC3E93" w:rsidP="00FC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43236C" w14:textId="77777777" w:rsidR="00FC3E93" w:rsidRPr="007D1D05" w:rsidRDefault="00FC3E93" w:rsidP="00FC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B2A22E" w14:textId="3F603906" w:rsidR="00FC3E93" w:rsidRPr="007D1D05" w:rsidRDefault="00FC3E93" w:rsidP="00FC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173</w:t>
            </w:r>
            <w:r w:rsidRPr="00735F6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047E2D" w14:textId="77777777" w:rsidR="00FC3E93" w:rsidRPr="007D1D05" w:rsidRDefault="00FC3E93" w:rsidP="00FC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69586A" w14:textId="4B42889A" w:rsidR="00FC3E93" w:rsidRPr="007D1D05" w:rsidRDefault="00FC3E93" w:rsidP="00FC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35F64">
              <w:rPr>
                <w:rFonts w:asciiTheme="majorBidi" w:hAnsiTheme="majorBidi" w:cstheme="majorBidi"/>
                <w:sz w:val="28"/>
                <w:szCs w:val="28"/>
              </w:rPr>
              <w:t>25,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992</w:t>
            </w:r>
            <w:r w:rsidRPr="00735F6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FC3E93" w:rsidRPr="00824832" w14:paraId="775597B7" w14:textId="77777777" w:rsidTr="00416403">
        <w:tc>
          <w:tcPr>
            <w:tcW w:w="2970" w:type="dxa"/>
          </w:tcPr>
          <w:p w14:paraId="27BB16FB" w14:textId="77777777" w:rsidR="00FC3E93" w:rsidRPr="00557DD1" w:rsidRDefault="00FC3E93" w:rsidP="00FC3E9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7D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6D72ED" w14:textId="0F7157BF" w:rsidR="00FC3E93" w:rsidRPr="007D1D05" w:rsidRDefault="00FC3E93" w:rsidP="00FC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4,328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DEBC79" w14:textId="77777777" w:rsidR="00FC3E93" w:rsidRPr="007D1D05" w:rsidRDefault="00FC3E93" w:rsidP="00FC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F147A5" w14:textId="503C187A" w:rsidR="00FC3E93" w:rsidRPr="007D1D05" w:rsidRDefault="00FC3E93" w:rsidP="00FC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566F0A" w14:textId="77777777" w:rsidR="00FC3E93" w:rsidRPr="007D1D05" w:rsidRDefault="00FC3E93" w:rsidP="00FC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EEB443" w14:textId="58A2F095" w:rsidR="00FC3E93" w:rsidRPr="007D1D05" w:rsidRDefault="00FC3E93" w:rsidP="00FC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269,422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86622D" w14:textId="77777777" w:rsidR="00FC3E93" w:rsidRPr="007D1D05" w:rsidRDefault="00FC3E93" w:rsidP="00FC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7151A7" w14:textId="268019D5" w:rsidR="00FC3E93" w:rsidRPr="007D1D05" w:rsidRDefault="00FC3E93" w:rsidP="00FC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9,450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5676DE" w14:textId="77777777" w:rsidR="00FC3E93" w:rsidRPr="007D1D05" w:rsidRDefault="00FC3E93" w:rsidP="00FC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1AFE96" w14:textId="0FC29482" w:rsidR="00FC3E93" w:rsidRPr="007D1D05" w:rsidRDefault="00FC3E93" w:rsidP="00FC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(1,620)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A59577" w14:textId="77777777" w:rsidR="00FC3E93" w:rsidRPr="007D1D05" w:rsidRDefault="00FC3E93" w:rsidP="00FC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63A8F5" w14:textId="2F6078F2" w:rsidR="00FC3E93" w:rsidRPr="007D1D05" w:rsidRDefault="00FC3E93" w:rsidP="00FC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282,549</w:t>
            </w:r>
          </w:p>
        </w:tc>
      </w:tr>
      <w:tr w:rsidR="00CC6730" w:rsidRPr="00824832" w14:paraId="1D04EAC6" w14:textId="77777777" w:rsidTr="005D7133">
        <w:tblPrEx>
          <w:tblBorders>
            <w:top w:val="none" w:sz="0" w:space="0" w:color="auto"/>
            <w:bottom w:val="none" w:sz="0" w:space="0" w:color="auto"/>
          </w:tblBorders>
        </w:tblPrEx>
        <w:trPr>
          <w:trHeight w:hRule="exact" w:val="170"/>
        </w:trPr>
        <w:tc>
          <w:tcPr>
            <w:tcW w:w="2970" w:type="dxa"/>
          </w:tcPr>
          <w:p w14:paraId="29AA4A15" w14:textId="77777777" w:rsidR="00CC6730" w:rsidRPr="00AC5042" w:rsidRDefault="00CC6730" w:rsidP="00CC673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E8D230" w14:textId="77777777" w:rsidR="00CC6730" w:rsidRPr="001C6EE1" w:rsidRDefault="00CC6730" w:rsidP="00CC673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D424A5" w14:textId="77777777" w:rsidR="00CC6730" w:rsidRPr="001C6EE1" w:rsidRDefault="00CC6730" w:rsidP="00CC673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8ECA66" w14:textId="77777777" w:rsidR="00CC6730" w:rsidRPr="001C6EE1" w:rsidRDefault="00CC6730" w:rsidP="00CC673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F779A8" w14:textId="77777777" w:rsidR="00CC6730" w:rsidRPr="001C6EE1" w:rsidRDefault="00CC6730" w:rsidP="00CC673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02EA43" w14:textId="77777777" w:rsidR="00CC6730" w:rsidRPr="001C6EE1" w:rsidRDefault="00CC6730" w:rsidP="00CC673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E1EA13" w14:textId="77777777" w:rsidR="00CC6730" w:rsidRPr="001C6EE1" w:rsidRDefault="00CC6730" w:rsidP="00CC673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DDBDA9" w14:textId="77777777" w:rsidR="00CC6730" w:rsidRPr="001C6EE1" w:rsidRDefault="00CC6730" w:rsidP="00CC673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C1BF4E" w14:textId="77777777" w:rsidR="00CC6730" w:rsidRPr="001C6EE1" w:rsidRDefault="00CC6730" w:rsidP="00CC673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D4F50B" w14:textId="77777777" w:rsidR="00CC6730" w:rsidRPr="001C6EE1" w:rsidRDefault="00CC6730" w:rsidP="00CC673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C97B71" w14:textId="77777777" w:rsidR="00CC6730" w:rsidRPr="001C6EE1" w:rsidRDefault="00CC6730" w:rsidP="00CC673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916CBA" w14:textId="77777777" w:rsidR="00CC6730" w:rsidRPr="001C6EE1" w:rsidRDefault="00CC6730" w:rsidP="00CC673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6730" w:rsidRPr="00824832" w14:paraId="6785BEE2" w14:textId="77777777" w:rsidTr="005D7133">
        <w:tc>
          <w:tcPr>
            <w:tcW w:w="2970" w:type="dxa"/>
          </w:tcPr>
          <w:p w14:paraId="60AF612E" w14:textId="77777777" w:rsidR="00CC6730" w:rsidRPr="00AC5042" w:rsidRDefault="00CC6730" w:rsidP="00CC673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3004D7" w14:textId="77777777" w:rsidR="00CC6730" w:rsidRPr="001C6EE1" w:rsidRDefault="00CC6730" w:rsidP="00CC673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3691DC" w14:textId="77777777" w:rsidR="00CC6730" w:rsidRPr="001C6EE1" w:rsidRDefault="00CC6730" w:rsidP="00CC6730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867206" w14:textId="77777777" w:rsidR="00CC6730" w:rsidRPr="001C6EE1" w:rsidRDefault="00CC6730" w:rsidP="00CC673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D12680" w14:textId="77777777" w:rsidR="00CC6730" w:rsidRPr="001C6EE1" w:rsidRDefault="00CC6730" w:rsidP="00CC6730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BEB990" w14:textId="77777777" w:rsidR="00CC6730" w:rsidRPr="001C6EE1" w:rsidRDefault="00CC6730" w:rsidP="00CC6730">
            <w:pPr>
              <w:tabs>
                <w:tab w:val="clear" w:pos="680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E1CAF1" w14:textId="77777777" w:rsidR="00CC6730" w:rsidRPr="001C6EE1" w:rsidRDefault="00CC6730" w:rsidP="00CC6730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333C51" w14:textId="77777777" w:rsidR="00CC6730" w:rsidRPr="001C6EE1" w:rsidRDefault="00CC6730" w:rsidP="00CC673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9DD52D" w14:textId="77777777" w:rsidR="00CC6730" w:rsidRPr="001C6EE1" w:rsidRDefault="00CC6730" w:rsidP="00CC6730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0812D0" w14:textId="77777777" w:rsidR="00CC6730" w:rsidRPr="001C6EE1" w:rsidRDefault="00CC6730" w:rsidP="00CC6730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C68BE1" w14:textId="77777777" w:rsidR="00CC6730" w:rsidRPr="001C6EE1" w:rsidRDefault="00CC6730" w:rsidP="00CC6730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F11A2B" w14:textId="77777777" w:rsidR="00CC6730" w:rsidRPr="001C6EE1" w:rsidRDefault="00CC6730" w:rsidP="00CC673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C6730" w:rsidRPr="00824832" w14:paraId="63A85820" w14:textId="77777777" w:rsidTr="002D139C">
        <w:tc>
          <w:tcPr>
            <w:tcW w:w="2970" w:type="dxa"/>
          </w:tcPr>
          <w:p w14:paraId="10F8C716" w14:textId="77777777" w:rsidR="00CC6730" w:rsidRPr="00AC5042" w:rsidRDefault="00CC6730" w:rsidP="00CC673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1080" w:type="dxa"/>
            <w:vAlign w:val="center"/>
          </w:tcPr>
          <w:p w14:paraId="32FA4872" w14:textId="6F0F1F07" w:rsidR="00CC6730" w:rsidRPr="00364F87" w:rsidRDefault="00095C2F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5C2F">
              <w:rPr>
                <w:rFonts w:asciiTheme="majorBidi" w:hAnsiTheme="majorBidi" w:cstheme="majorBidi"/>
                <w:sz w:val="28"/>
                <w:szCs w:val="28"/>
              </w:rPr>
              <w:t>(21)</w:t>
            </w:r>
          </w:p>
        </w:tc>
        <w:tc>
          <w:tcPr>
            <w:tcW w:w="106" w:type="dxa"/>
            <w:vAlign w:val="center"/>
          </w:tcPr>
          <w:p w14:paraId="46BA12C2" w14:textId="77777777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 w14:paraId="6B6E720B" w14:textId="52DC8B34" w:rsidR="00CC6730" w:rsidRPr="00364F87" w:rsidRDefault="00095C2F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5C2F">
              <w:rPr>
                <w:rFonts w:asciiTheme="majorBidi" w:hAnsiTheme="majorBidi" w:cstheme="majorBidi"/>
                <w:sz w:val="28"/>
                <w:szCs w:val="28"/>
              </w:rPr>
              <w:t>425</w:t>
            </w:r>
          </w:p>
        </w:tc>
        <w:tc>
          <w:tcPr>
            <w:tcW w:w="106" w:type="dxa"/>
            <w:vAlign w:val="center"/>
          </w:tcPr>
          <w:p w14:paraId="0719FA79" w14:textId="77777777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 w14:paraId="0AAAABC8" w14:textId="6AD07C0F" w:rsidR="00CC6730" w:rsidRPr="00364F87" w:rsidRDefault="00095C2F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5C2F">
              <w:rPr>
                <w:rFonts w:asciiTheme="majorBidi" w:hAnsiTheme="majorBidi" w:cstheme="majorBidi"/>
                <w:sz w:val="28"/>
                <w:szCs w:val="28"/>
              </w:rPr>
              <w:t>158,725</w:t>
            </w:r>
          </w:p>
        </w:tc>
        <w:tc>
          <w:tcPr>
            <w:tcW w:w="106" w:type="dxa"/>
            <w:vAlign w:val="center"/>
          </w:tcPr>
          <w:p w14:paraId="508CD77F" w14:textId="77777777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4633F3AF" w14:textId="34A9A259" w:rsidR="00CC6730" w:rsidRPr="00364F87" w:rsidRDefault="00095C2F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5C2F">
              <w:rPr>
                <w:rFonts w:asciiTheme="majorBidi" w:hAnsiTheme="majorBidi" w:cstheme="majorBidi"/>
                <w:sz w:val="28"/>
                <w:szCs w:val="28"/>
              </w:rPr>
              <w:t>(2,679)</w:t>
            </w:r>
          </w:p>
        </w:tc>
        <w:tc>
          <w:tcPr>
            <w:tcW w:w="106" w:type="dxa"/>
            <w:vAlign w:val="center"/>
          </w:tcPr>
          <w:p w14:paraId="52186487" w14:textId="77777777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0CD574B9" w14:textId="55A238A7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vAlign w:val="center"/>
          </w:tcPr>
          <w:p w14:paraId="73EBA356" w14:textId="77777777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31E61B0C" w14:textId="4B6453EE" w:rsidR="00CC6730" w:rsidRPr="00364F87" w:rsidRDefault="00CC6730" w:rsidP="00CC6730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156,450</w:t>
            </w:r>
          </w:p>
        </w:tc>
      </w:tr>
      <w:tr w:rsidR="00CC6730" w:rsidRPr="00824832" w14:paraId="28D47A62" w14:textId="77777777" w:rsidTr="002D139C">
        <w:tc>
          <w:tcPr>
            <w:tcW w:w="2970" w:type="dxa"/>
          </w:tcPr>
          <w:p w14:paraId="4C49A961" w14:textId="77777777" w:rsidR="00CC6730" w:rsidRPr="00AC5042" w:rsidRDefault="00CC6730" w:rsidP="00CC673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บวก (หัก)</w:t>
            </w: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ค่าสินไหมทดแทนรับคืน</w:t>
            </w:r>
          </w:p>
        </w:tc>
        <w:tc>
          <w:tcPr>
            <w:tcW w:w="1080" w:type="dxa"/>
            <w:vAlign w:val="center"/>
          </w:tcPr>
          <w:p w14:paraId="40F3BB57" w14:textId="77777777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vAlign w:val="center"/>
          </w:tcPr>
          <w:p w14:paraId="6166CEEC" w14:textId="77777777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 w14:paraId="401D172A" w14:textId="77777777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vAlign w:val="center"/>
          </w:tcPr>
          <w:p w14:paraId="370E8185" w14:textId="77777777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 w14:paraId="428BAE4C" w14:textId="77777777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vAlign w:val="center"/>
          </w:tcPr>
          <w:p w14:paraId="03AA716E" w14:textId="77777777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3CCE37F1" w14:textId="77777777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vAlign w:val="center"/>
          </w:tcPr>
          <w:p w14:paraId="4E44EE1E" w14:textId="77777777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456FDF5F" w14:textId="77777777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vAlign w:val="center"/>
          </w:tcPr>
          <w:p w14:paraId="6FD91D9E" w14:textId="77777777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77523BFE" w14:textId="77777777" w:rsidR="00CC6730" w:rsidRPr="00364F87" w:rsidRDefault="00CC6730" w:rsidP="00CC6730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C6730" w:rsidRPr="00824832" w14:paraId="0903876E" w14:textId="77777777" w:rsidTr="002D139C">
        <w:tc>
          <w:tcPr>
            <w:tcW w:w="2970" w:type="dxa"/>
          </w:tcPr>
          <w:p w14:paraId="7A67C5DC" w14:textId="77777777" w:rsidR="00CC6730" w:rsidRPr="00AC5042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1E74F7" w14:textId="62F4B590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106" w:type="dxa"/>
            <w:vAlign w:val="center"/>
          </w:tcPr>
          <w:p w14:paraId="7D7A253B" w14:textId="77777777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F3523A" w14:textId="60E648ED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(199)</w:t>
            </w:r>
          </w:p>
        </w:tc>
        <w:tc>
          <w:tcPr>
            <w:tcW w:w="106" w:type="dxa"/>
            <w:vAlign w:val="center"/>
          </w:tcPr>
          <w:p w14:paraId="7EA65668" w14:textId="77777777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4DBDBB" w14:textId="7D889059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(66,708)</w:t>
            </w:r>
          </w:p>
        </w:tc>
        <w:tc>
          <w:tcPr>
            <w:tcW w:w="106" w:type="dxa"/>
            <w:vAlign w:val="center"/>
          </w:tcPr>
          <w:p w14:paraId="177482C8" w14:textId="77777777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C9EFF2" w14:textId="7B16A7E1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4,787 </w:t>
            </w:r>
          </w:p>
        </w:tc>
        <w:tc>
          <w:tcPr>
            <w:tcW w:w="106" w:type="dxa"/>
            <w:vAlign w:val="center"/>
          </w:tcPr>
          <w:p w14:paraId="3D070715" w14:textId="77777777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A78752" w14:textId="2F336531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 -</w:t>
            </w:r>
          </w:p>
        </w:tc>
        <w:tc>
          <w:tcPr>
            <w:tcW w:w="106" w:type="dxa"/>
            <w:vAlign w:val="center"/>
          </w:tcPr>
          <w:p w14:paraId="22FF34B3" w14:textId="77777777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957DB0" w14:textId="61BDC56B" w:rsidR="00CC6730" w:rsidRPr="00364F87" w:rsidRDefault="00CC6730" w:rsidP="00CC6730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(62,045)</w:t>
            </w:r>
          </w:p>
        </w:tc>
      </w:tr>
      <w:tr w:rsidR="00CC6730" w:rsidRPr="00824832" w14:paraId="7D46F1F7" w14:textId="77777777" w:rsidTr="002D139C">
        <w:tc>
          <w:tcPr>
            <w:tcW w:w="2970" w:type="dxa"/>
          </w:tcPr>
          <w:p w14:paraId="676F4D2B" w14:textId="77777777" w:rsidR="00CC6730" w:rsidRPr="00AC5042" w:rsidRDefault="00CC6730" w:rsidP="00CC673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ค่าสินไหมทดแทนสุทธิ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3F04C07" w14:textId="061267C7" w:rsidR="00CC6730" w:rsidRPr="00364F87" w:rsidRDefault="00095C2F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5C2F"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  <w:tc>
          <w:tcPr>
            <w:tcW w:w="106" w:type="dxa"/>
            <w:vAlign w:val="center"/>
          </w:tcPr>
          <w:p w14:paraId="24A1877B" w14:textId="77777777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3D7327A" w14:textId="6A273B18" w:rsidR="00CC6730" w:rsidRPr="00364F87" w:rsidRDefault="00095C2F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5C2F">
              <w:rPr>
                <w:rFonts w:asciiTheme="majorBidi" w:hAnsiTheme="majorBidi" w:cstheme="majorBidi"/>
                <w:sz w:val="28"/>
                <w:szCs w:val="28"/>
              </w:rPr>
              <w:t>226</w:t>
            </w:r>
          </w:p>
        </w:tc>
        <w:tc>
          <w:tcPr>
            <w:tcW w:w="106" w:type="dxa"/>
            <w:vAlign w:val="center"/>
          </w:tcPr>
          <w:p w14:paraId="51B86662" w14:textId="77777777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A3CA54E" w14:textId="03B89CCC" w:rsidR="00CC6730" w:rsidRPr="00364F87" w:rsidRDefault="00095C2F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5C2F">
              <w:rPr>
                <w:rFonts w:asciiTheme="majorBidi" w:hAnsiTheme="majorBidi" w:cstheme="majorBidi"/>
                <w:sz w:val="28"/>
                <w:szCs w:val="28"/>
              </w:rPr>
              <w:t>92,017</w:t>
            </w:r>
          </w:p>
        </w:tc>
        <w:tc>
          <w:tcPr>
            <w:tcW w:w="106" w:type="dxa"/>
            <w:vAlign w:val="center"/>
          </w:tcPr>
          <w:p w14:paraId="739E63CB" w14:textId="77777777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E67675F" w14:textId="75F7151B" w:rsidR="00CC6730" w:rsidRPr="00364F87" w:rsidRDefault="00095C2F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5C2F">
              <w:rPr>
                <w:rFonts w:asciiTheme="majorBidi" w:hAnsiTheme="majorBidi" w:cstheme="majorBidi"/>
                <w:sz w:val="28"/>
                <w:szCs w:val="28"/>
              </w:rPr>
              <w:t>2,108</w:t>
            </w:r>
          </w:p>
        </w:tc>
        <w:tc>
          <w:tcPr>
            <w:tcW w:w="106" w:type="dxa"/>
            <w:vAlign w:val="center"/>
          </w:tcPr>
          <w:p w14:paraId="7FF56E77" w14:textId="77777777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59BCBF6" w14:textId="352295E8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vAlign w:val="center"/>
          </w:tcPr>
          <w:p w14:paraId="44EC523E" w14:textId="77777777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91BDF01" w14:textId="0ADDAD4A" w:rsidR="00CC6730" w:rsidRPr="00364F87" w:rsidRDefault="00CC6730" w:rsidP="00CC6730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94,405</w:t>
            </w:r>
          </w:p>
        </w:tc>
      </w:tr>
      <w:tr w:rsidR="00CC6730" w:rsidRPr="00824832" w14:paraId="6F7D4B83" w14:textId="77777777" w:rsidTr="002D139C">
        <w:tc>
          <w:tcPr>
            <w:tcW w:w="2970" w:type="dxa"/>
          </w:tcPr>
          <w:p w14:paraId="25BD914F" w14:textId="77777777" w:rsidR="00CC6730" w:rsidRPr="00AC5042" w:rsidRDefault="00CC6730" w:rsidP="00CC673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1080" w:type="dxa"/>
            <w:vAlign w:val="bottom"/>
          </w:tcPr>
          <w:p w14:paraId="747C51D9" w14:textId="754DB8B6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1,352 </w:t>
            </w:r>
          </w:p>
        </w:tc>
        <w:tc>
          <w:tcPr>
            <w:tcW w:w="106" w:type="dxa"/>
            <w:vAlign w:val="bottom"/>
          </w:tcPr>
          <w:p w14:paraId="605CDCFA" w14:textId="77777777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vAlign w:val="bottom"/>
          </w:tcPr>
          <w:p w14:paraId="6596596E" w14:textId="41B40D3C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140 </w:t>
            </w:r>
          </w:p>
        </w:tc>
        <w:tc>
          <w:tcPr>
            <w:tcW w:w="106" w:type="dxa"/>
            <w:vAlign w:val="bottom"/>
          </w:tcPr>
          <w:p w14:paraId="53F1BF68" w14:textId="77777777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vAlign w:val="bottom"/>
          </w:tcPr>
          <w:p w14:paraId="7C48C894" w14:textId="336C9F06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51,572 </w:t>
            </w:r>
          </w:p>
        </w:tc>
        <w:tc>
          <w:tcPr>
            <w:tcW w:w="106" w:type="dxa"/>
            <w:vAlign w:val="bottom"/>
          </w:tcPr>
          <w:p w14:paraId="0F43C0C4" w14:textId="77777777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3546E15E" w14:textId="691D760E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2,662 </w:t>
            </w:r>
          </w:p>
        </w:tc>
        <w:tc>
          <w:tcPr>
            <w:tcW w:w="106" w:type="dxa"/>
            <w:vAlign w:val="bottom"/>
          </w:tcPr>
          <w:p w14:paraId="7B409588" w14:textId="77777777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77B5800F" w14:textId="2A46DEDD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vAlign w:val="bottom"/>
          </w:tcPr>
          <w:p w14:paraId="08FEB0D2" w14:textId="77777777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2DD21506" w14:textId="7BE08DB6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55,726</w:t>
            </w:r>
          </w:p>
        </w:tc>
      </w:tr>
      <w:tr w:rsidR="00CC6730" w:rsidRPr="00824832" w14:paraId="5A5FFE73" w14:textId="77777777" w:rsidTr="002D139C">
        <w:tc>
          <w:tcPr>
            <w:tcW w:w="2970" w:type="dxa"/>
          </w:tcPr>
          <w:p w14:paraId="34C6D39B" w14:textId="77777777" w:rsidR="00CC6730" w:rsidRPr="00AC5042" w:rsidRDefault="00CC6730" w:rsidP="00CC6730">
            <w:pPr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080" w:type="dxa"/>
            <w:vAlign w:val="center"/>
          </w:tcPr>
          <w:p w14:paraId="4AB0B441" w14:textId="70A97F9E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237 </w:t>
            </w:r>
          </w:p>
        </w:tc>
        <w:tc>
          <w:tcPr>
            <w:tcW w:w="106" w:type="dxa"/>
            <w:vAlign w:val="center"/>
          </w:tcPr>
          <w:p w14:paraId="77FFFE5F" w14:textId="77777777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 w14:paraId="32CE7DC5" w14:textId="3191BE05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153 </w:t>
            </w:r>
          </w:p>
        </w:tc>
        <w:tc>
          <w:tcPr>
            <w:tcW w:w="106" w:type="dxa"/>
            <w:vAlign w:val="center"/>
          </w:tcPr>
          <w:p w14:paraId="36BBC0C3" w14:textId="77777777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 w14:paraId="5BDEDCA5" w14:textId="3F3395C4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78,874</w:t>
            </w:r>
          </w:p>
        </w:tc>
        <w:tc>
          <w:tcPr>
            <w:tcW w:w="106" w:type="dxa"/>
            <w:vAlign w:val="center"/>
          </w:tcPr>
          <w:p w14:paraId="0FC37DB0" w14:textId="77777777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59B970F3" w14:textId="390552C6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846 </w:t>
            </w:r>
          </w:p>
        </w:tc>
        <w:tc>
          <w:tcPr>
            <w:tcW w:w="106" w:type="dxa"/>
            <w:vAlign w:val="center"/>
          </w:tcPr>
          <w:p w14:paraId="3A2EF3F8" w14:textId="77777777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365234D4" w14:textId="1C455637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vAlign w:val="center"/>
          </w:tcPr>
          <w:p w14:paraId="0AC18AA7" w14:textId="77777777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3DF0CFC8" w14:textId="2B093F1E" w:rsidR="00CC6730" w:rsidRPr="00364F87" w:rsidRDefault="00CC6730" w:rsidP="00CC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80,110 </w:t>
            </w:r>
          </w:p>
        </w:tc>
      </w:tr>
      <w:tr w:rsidR="00FC3E93" w:rsidRPr="00824832" w14:paraId="43390E4E" w14:textId="77777777" w:rsidTr="00416403">
        <w:tc>
          <w:tcPr>
            <w:tcW w:w="2970" w:type="dxa"/>
          </w:tcPr>
          <w:p w14:paraId="2FB176F7" w14:textId="77777777" w:rsidR="00FC3E93" w:rsidRPr="00AC5042" w:rsidRDefault="00FC3E93" w:rsidP="00FC3E93">
            <w:pPr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2DBEDE" w14:textId="351967F9" w:rsidR="00FC3E93" w:rsidRPr="00364F87" w:rsidRDefault="00FC3E93" w:rsidP="00FC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001C05" w14:textId="77777777" w:rsidR="00FC3E93" w:rsidRPr="00364F87" w:rsidRDefault="00FC3E93" w:rsidP="00FC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3FCFB1" w14:textId="37962CC9" w:rsidR="00FC3E93" w:rsidRPr="00364F87" w:rsidRDefault="00FC3E93" w:rsidP="00FC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D85B3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0FBE5F" w14:textId="77777777" w:rsidR="00FC3E93" w:rsidRPr="00364F87" w:rsidRDefault="00FC3E93" w:rsidP="00FC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073321" w14:textId="302702CE" w:rsidR="00FC3E93" w:rsidRPr="00364F87" w:rsidRDefault="00FC3E93" w:rsidP="00FC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85B37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368</w:t>
            </w:r>
            <w:r w:rsidRPr="00D85B3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415320" w14:textId="77777777" w:rsidR="00FC3E93" w:rsidRPr="00364F87" w:rsidRDefault="00FC3E93" w:rsidP="00FC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1EE02C" w14:textId="0E2E82A6" w:rsidR="00FC3E93" w:rsidRPr="00364F87" w:rsidRDefault="00FC3E93" w:rsidP="00FC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24,417</w:t>
            </w:r>
            <w:r w:rsidRPr="00D85B3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8AC10A" w14:textId="77777777" w:rsidR="00FC3E93" w:rsidRPr="00364F87" w:rsidRDefault="00FC3E93" w:rsidP="00FC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1C7A4B" w14:textId="6F7AE682" w:rsidR="00FC3E93" w:rsidRPr="00364F87" w:rsidRDefault="00FC3E93" w:rsidP="00FC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85B3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D85B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84FE6">
              <w:rPr>
                <w:rFonts w:asciiTheme="majorBidi" w:hAnsiTheme="majorBidi" w:cstheme="majorBidi"/>
                <w:sz w:val="28"/>
                <w:szCs w:val="28"/>
              </w:rPr>
              <w:t>886</w:t>
            </w:r>
            <w:r w:rsidRPr="00D85B3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8C6B08" w14:textId="77777777" w:rsidR="00FC3E93" w:rsidRPr="00364F87" w:rsidRDefault="00FC3E93" w:rsidP="00FC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F2FF4D" w14:textId="61C96010" w:rsidR="00FC3E93" w:rsidRPr="00364F87" w:rsidRDefault="00FC3E93" w:rsidP="00FC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85B37">
              <w:rPr>
                <w:rFonts w:asciiTheme="majorBidi" w:hAnsiTheme="majorBidi" w:cstheme="majorBidi"/>
                <w:sz w:val="28"/>
                <w:szCs w:val="28"/>
              </w:rPr>
              <w:t xml:space="preserve">143,775 </w:t>
            </w:r>
          </w:p>
        </w:tc>
      </w:tr>
      <w:tr w:rsidR="00FC3E93" w:rsidRPr="00824832" w14:paraId="69B119DE" w14:textId="77777777" w:rsidTr="00416403">
        <w:tc>
          <w:tcPr>
            <w:tcW w:w="2970" w:type="dxa"/>
          </w:tcPr>
          <w:p w14:paraId="7EE69E4C" w14:textId="77777777" w:rsidR="00FC3E93" w:rsidRPr="00AC5042" w:rsidRDefault="00FC3E93" w:rsidP="00FC3E93">
            <w:pPr>
              <w:tabs>
                <w:tab w:val="clear" w:pos="454"/>
                <w:tab w:val="left" w:pos="45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53D340" w14:textId="2920C0EE" w:rsidR="00FC3E93" w:rsidRPr="00364F87" w:rsidRDefault="00095C2F" w:rsidP="00FC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5C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1,717</w:t>
            </w: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ADC3203" w14:textId="77777777" w:rsidR="00FC3E93" w:rsidRPr="00364F87" w:rsidRDefault="00FC3E93" w:rsidP="00FC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778F5B" w14:textId="742705C6" w:rsidR="00FC3E93" w:rsidRPr="00364F87" w:rsidRDefault="00095C2F" w:rsidP="00FC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95C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549</w:t>
            </w: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1C36FFA" w14:textId="77777777" w:rsidR="00FC3E93" w:rsidRPr="00364F87" w:rsidRDefault="00FC3E93" w:rsidP="00FC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AB7C18" w14:textId="4211814C" w:rsidR="00FC3E93" w:rsidRPr="00364F87" w:rsidRDefault="00095C2F" w:rsidP="00FC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5C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273,831</w:t>
            </w: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AC4A05B" w14:textId="77777777" w:rsidR="00FC3E93" w:rsidRPr="00364F87" w:rsidRDefault="00FC3E93" w:rsidP="00FC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486B4C" w14:textId="358CF80F" w:rsidR="00FC3E93" w:rsidRPr="00364F87" w:rsidRDefault="00095C2F" w:rsidP="00FC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5C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30,033</w:t>
            </w: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9490AD7" w14:textId="77777777" w:rsidR="00FC3E93" w:rsidRPr="00364F87" w:rsidRDefault="00FC3E93" w:rsidP="00FC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31B7D7" w14:textId="25B4EFEB" w:rsidR="00FC3E93" w:rsidRPr="00364F87" w:rsidRDefault="00FC3E93" w:rsidP="00FC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67,88</w:t>
            </w:r>
            <w:r w:rsidR="00784F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86695DD" w14:textId="77777777" w:rsidR="00FC3E93" w:rsidRPr="00364F87" w:rsidRDefault="00FC3E93" w:rsidP="00FC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900233" w14:textId="6C3333C5" w:rsidR="00FC3E93" w:rsidRPr="00364F87" w:rsidRDefault="00FC3E93" w:rsidP="00FC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374,016</w:t>
            </w:r>
          </w:p>
        </w:tc>
      </w:tr>
      <w:tr w:rsidR="00FC3E93" w:rsidRPr="00824832" w14:paraId="5115EEBB" w14:textId="77777777" w:rsidTr="00416403">
        <w:tc>
          <w:tcPr>
            <w:tcW w:w="2970" w:type="dxa"/>
          </w:tcPr>
          <w:p w14:paraId="4A3A5475" w14:textId="77777777" w:rsidR="00FC3E93" w:rsidRPr="00AC5042" w:rsidRDefault="00FC3E93" w:rsidP="00FC3E93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 (ขาดทุน) ก่อนภาษีเงินได้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AC6F22F" w14:textId="69D6F4AE" w:rsidR="00FC3E93" w:rsidRPr="00364F87" w:rsidRDefault="00095C2F" w:rsidP="00FC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5C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2,611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45BB34" w14:textId="77777777" w:rsidR="00FC3E93" w:rsidRPr="00364F87" w:rsidRDefault="00FC3E93" w:rsidP="00FC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72BBAB0" w14:textId="311C6ED2" w:rsidR="00FC3E93" w:rsidRPr="00364F87" w:rsidRDefault="00095C2F" w:rsidP="00FC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5C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420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A5FB6E" w14:textId="77777777" w:rsidR="00FC3E93" w:rsidRPr="00364F87" w:rsidRDefault="00FC3E93" w:rsidP="00FC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1AB90C9" w14:textId="25047D18" w:rsidR="00FC3E93" w:rsidRPr="00364F87" w:rsidRDefault="00095C2F" w:rsidP="00FC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5C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(4,409)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DE6973" w14:textId="77777777" w:rsidR="00FC3E93" w:rsidRPr="00364F87" w:rsidRDefault="00FC3E93" w:rsidP="00FC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880597D" w14:textId="66B6D358" w:rsidR="00FC3E93" w:rsidRPr="00364F87" w:rsidRDefault="00095C2F" w:rsidP="00FC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5C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(20,583)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F5DBCA" w14:textId="77777777" w:rsidR="00FC3E93" w:rsidRPr="00364F87" w:rsidRDefault="00FC3E93" w:rsidP="00FC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8FDA3E2" w14:textId="1D09EF02" w:rsidR="00FC3E93" w:rsidRPr="00364F87" w:rsidRDefault="00784FE6" w:rsidP="00FC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(69,506</w:t>
            </w:r>
            <w:r w:rsidR="00FC3E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84E43A" w14:textId="77777777" w:rsidR="00FC3E93" w:rsidRPr="00364F87" w:rsidRDefault="00FC3E93" w:rsidP="00FC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63457B7" w14:textId="052154D1" w:rsidR="00FC3E93" w:rsidRPr="00364F87" w:rsidRDefault="00FC3E93" w:rsidP="00FC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(91,467)</w:t>
            </w:r>
          </w:p>
        </w:tc>
      </w:tr>
      <w:tr w:rsidR="005E5ECA" w:rsidRPr="00824832" w14:paraId="61032318" w14:textId="77777777" w:rsidTr="00416403">
        <w:tc>
          <w:tcPr>
            <w:tcW w:w="2970" w:type="dxa"/>
            <w:tcBorders>
              <w:bottom w:val="nil"/>
            </w:tcBorders>
          </w:tcPr>
          <w:p w14:paraId="51746176" w14:textId="77777777" w:rsidR="005E5ECA" w:rsidRPr="00AC5042" w:rsidRDefault="005E5ECA" w:rsidP="005E5ECA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CBCA6C" w14:textId="77777777" w:rsidR="005E5ECA" w:rsidRPr="00364F87" w:rsidRDefault="005E5ECA" w:rsidP="005E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219A47" w14:textId="77777777" w:rsidR="005E5ECA" w:rsidRPr="00364F87" w:rsidRDefault="005E5ECA" w:rsidP="005E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28782C" w14:textId="77777777" w:rsidR="005E5ECA" w:rsidRPr="00364F87" w:rsidRDefault="005E5ECA" w:rsidP="005E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971CC8" w14:textId="77777777" w:rsidR="005E5ECA" w:rsidRPr="00364F87" w:rsidRDefault="005E5ECA" w:rsidP="005E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37F49B" w14:textId="77777777" w:rsidR="005E5ECA" w:rsidRPr="00364F87" w:rsidRDefault="005E5ECA" w:rsidP="005E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AFB0E2" w14:textId="77777777" w:rsidR="005E5ECA" w:rsidRPr="00364F87" w:rsidRDefault="005E5ECA" w:rsidP="005E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218805" w14:textId="77777777" w:rsidR="005E5ECA" w:rsidRPr="00364F87" w:rsidRDefault="005E5ECA" w:rsidP="005E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6C1151" w14:textId="77777777" w:rsidR="005E5ECA" w:rsidRPr="00364F87" w:rsidRDefault="005E5ECA" w:rsidP="005E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E137AD" w14:textId="77777777" w:rsidR="005E5ECA" w:rsidRPr="00364F87" w:rsidRDefault="005E5ECA" w:rsidP="005E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21CD39" w14:textId="77777777" w:rsidR="005E5ECA" w:rsidRPr="00364F87" w:rsidRDefault="005E5ECA" w:rsidP="005E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CAFAC5" w14:textId="1AB81FB5" w:rsidR="005E5ECA" w:rsidRPr="00364F87" w:rsidDel="001E262A" w:rsidRDefault="005E5ECA" w:rsidP="005E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64E00">
              <w:rPr>
                <w:rFonts w:asciiTheme="majorBidi" w:hAnsiTheme="majorBidi" w:cstheme="majorBidi"/>
                <w:sz w:val="28"/>
                <w:szCs w:val="28"/>
              </w:rPr>
              <w:t>(13,856)</w:t>
            </w:r>
          </w:p>
        </w:tc>
      </w:tr>
      <w:tr w:rsidR="005E5ECA" w:rsidRPr="00824832" w14:paraId="65570271" w14:textId="77777777" w:rsidTr="00416403">
        <w:trPr>
          <w:trHeight w:val="405"/>
        </w:trPr>
        <w:tc>
          <w:tcPr>
            <w:tcW w:w="2970" w:type="dxa"/>
            <w:tcBorders>
              <w:top w:val="nil"/>
              <w:bottom w:val="nil"/>
            </w:tcBorders>
          </w:tcPr>
          <w:p w14:paraId="50662D27" w14:textId="77777777" w:rsidR="005E5ECA" w:rsidRPr="00AC5042" w:rsidRDefault="005E5ECA" w:rsidP="005E5ECA">
            <w:pPr>
              <w:tabs>
                <w:tab w:val="left" w:pos="28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ขาดทุน</w:t>
            </w: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DF1E69" w14:textId="77777777" w:rsidR="005E5ECA" w:rsidRPr="00364F87" w:rsidRDefault="005E5ECA" w:rsidP="005E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9E9BE7" w14:textId="77777777" w:rsidR="005E5ECA" w:rsidRPr="00364F87" w:rsidRDefault="005E5ECA" w:rsidP="005E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CFCD33" w14:textId="77777777" w:rsidR="005E5ECA" w:rsidRPr="00364F87" w:rsidRDefault="005E5ECA" w:rsidP="005E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000706" w14:textId="77777777" w:rsidR="005E5ECA" w:rsidRPr="00364F87" w:rsidRDefault="005E5ECA" w:rsidP="005E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1A67CA" w14:textId="77777777" w:rsidR="005E5ECA" w:rsidRPr="00364F87" w:rsidRDefault="005E5ECA" w:rsidP="005E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0C9EE7" w14:textId="77777777" w:rsidR="005E5ECA" w:rsidRPr="00364F87" w:rsidRDefault="005E5ECA" w:rsidP="005E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38DAAF" w14:textId="77777777" w:rsidR="005E5ECA" w:rsidRPr="00364F87" w:rsidRDefault="005E5ECA" w:rsidP="005E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2A5274" w14:textId="77777777" w:rsidR="005E5ECA" w:rsidRPr="00364F87" w:rsidRDefault="005E5ECA" w:rsidP="005E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A9EEAE" w14:textId="77777777" w:rsidR="005E5ECA" w:rsidRPr="00364F87" w:rsidRDefault="005E5ECA" w:rsidP="005E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64813" w14:textId="77777777" w:rsidR="005E5ECA" w:rsidRPr="00364F87" w:rsidRDefault="005E5ECA" w:rsidP="005E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A77E9F3" w14:textId="70F011F3" w:rsidR="005E5ECA" w:rsidRPr="00364F87" w:rsidRDefault="005E5ECA" w:rsidP="005E5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D6A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(105,323)</w:t>
            </w:r>
          </w:p>
        </w:tc>
      </w:tr>
    </w:tbl>
    <w:p w14:paraId="2D6E7BB9" w14:textId="76635FC3" w:rsidR="00E435A2" w:rsidRPr="00CF5493" w:rsidRDefault="00E435A2" w:rsidP="00E435A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pacing w:val="4"/>
          <w:sz w:val="28"/>
          <w:szCs w:val="28"/>
          <w:cs/>
        </w:rPr>
        <w:lastRenderedPageBreak/>
        <w:t>ข้อมูล</w:t>
      </w:r>
      <w:r w:rsidRPr="000E1F38">
        <w:rPr>
          <w:rFonts w:ascii="Angsana New" w:hAnsi="Angsana New"/>
          <w:spacing w:val="4"/>
          <w:sz w:val="28"/>
          <w:szCs w:val="28"/>
          <w:cs/>
        </w:rPr>
        <w:t>รายได้และ</w:t>
      </w:r>
      <w:r>
        <w:rPr>
          <w:rFonts w:ascii="Angsana New" w:hAnsi="Angsana New" w:hint="cs"/>
          <w:spacing w:val="4"/>
          <w:sz w:val="28"/>
          <w:szCs w:val="28"/>
          <w:cs/>
        </w:rPr>
        <w:t>กำไร (ขาดทุน) ของส่วนงาน</w:t>
      </w:r>
      <w:r w:rsidRPr="000E1F38">
        <w:rPr>
          <w:rFonts w:ascii="Angsana New" w:hAnsi="Angsana New"/>
          <w:spacing w:val="4"/>
          <w:sz w:val="28"/>
          <w:szCs w:val="28"/>
          <w:cs/>
        </w:rPr>
        <w:t>สำหรับ</w:t>
      </w:r>
      <w:r w:rsidRPr="00CF5493">
        <w:rPr>
          <w:rFonts w:ascii="Angsana New" w:hAnsi="Angsana New"/>
          <w:sz w:val="28"/>
          <w:szCs w:val="28"/>
          <w:cs/>
        </w:rPr>
        <w:t>งวด</w:t>
      </w:r>
      <w:r>
        <w:rPr>
          <w:rFonts w:ascii="Angsana New" w:hAnsi="Angsana New" w:hint="cs"/>
          <w:sz w:val="28"/>
          <w:szCs w:val="28"/>
          <w:cs/>
        </w:rPr>
        <w:t>หก</w:t>
      </w:r>
      <w:r w:rsidRPr="00CF5493">
        <w:rPr>
          <w:rFonts w:ascii="Angsana New" w:hAnsi="Angsana New"/>
          <w:sz w:val="28"/>
          <w:szCs w:val="28"/>
          <w:cs/>
        </w:rPr>
        <w:t>เดือนสิ้นสุดวันที่</w:t>
      </w:r>
      <w:r>
        <w:rPr>
          <w:rFonts w:ascii="Angsana New" w:hAnsi="Angsana New"/>
          <w:sz w:val="28"/>
          <w:szCs w:val="28"/>
        </w:rPr>
        <w:t xml:space="preserve"> 30 </w:t>
      </w:r>
      <w:r>
        <w:rPr>
          <w:rFonts w:ascii="Angsana New" w:hAnsi="Angsana New" w:hint="cs"/>
          <w:sz w:val="28"/>
          <w:szCs w:val="28"/>
          <w:cs/>
        </w:rPr>
        <w:t>มิถุนายน</w:t>
      </w:r>
      <w:r w:rsidRPr="002D54D0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 xml:space="preserve">2562 </w:t>
      </w:r>
      <w:r w:rsidRPr="002D54D0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72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43" w:type="dxa"/>
          <w:right w:w="43" w:type="dxa"/>
        </w:tblCellMar>
        <w:tblLook w:val="00A0" w:firstRow="1" w:lastRow="0" w:firstColumn="1" w:lastColumn="0" w:noHBand="0" w:noVBand="0"/>
      </w:tblPr>
      <w:tblGrid>
        <w:gridCol w:w="2970"/>
        <w:gridCol w:w="1080"/>
        <w:gridCol w:w="106"/>
        <w:gridCol w:w="974"/>
        <w:gridCol w:w="106"/>
        <w:gridCol w:w="974"/>
        <w:gridCol w:w="106"/>
        <w:gridCol w:w="1064"/>
        <w:gridCol w:w="106"/>
        <w:gridCol w:w="1064"/>
        <w:gridCol w:w="106"/>
        <w:gridCol w:w="1064"/>
      </w:tblGrid>
      <w:tr w:rsidR="00E435A2" w:rsidRPr="00727B4E" w14:paraId="2B6D2BE0" w14:textId="77777777" w:rsidTr="005D7133">
        <w:trPr>
          <w:tblHeader/>
        </w:trPr>
        <w:tc>
          <w:tcPr>
            <w:tcW w:w="2970" w:type="dxa"/>
            <w:tcBorders>
              <w:top w:val="nil"/>
              <w:bottom w:val="nil"/>
            </w:tcBorders>
            <w:shd w:val="clear" w:color="auto" w:fill="auto"/>
          </w:tcPr>
          <w:p w14:paraId="028D3E3B" w14:textId="77777777" w:rsidR="00E435A2" w:rsidRPr="003C5177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6750" w:type="dxa"/>
            <w:gridSpan w:val="11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98FEA0" w14:textId="77777777" w:rsidR="00E435A2" w:rsidRPr="003C5177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50"/>
              </w:tabs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5177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พัน</w:t>
            </w:r>
            <w:r w:rsidRPr="003C517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E435A2" w:rsidRPr="00727B4E" w14:paraId="4FAFB9F0" w14:textId="77777777" w:rsidTr="005D7133">
        <w:trPr>
          <w:tblHeader/>
        </w:trPr>
        <w:tc>
          <w:tcPr>
            <w:tcW w:w="2970" w:type="dxa"/>
            <w:tcBorders>
              <w:top w:val="nil"/>
            </w:tcBorders>
            <w:shd w:val="clear" w:color="auto" w:fill="auto"/>
          </w:tcPr>
          <w:p w14:paraId="16390293" w14:textId="77777777" w:rsidR="00E435A2" w:rsidRPr="003C5177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247ED8" w14:textId="77777777" w:rsidR="00E435A2" w:rsidRPr="003C5177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22FC36" w14:textId="77777777" w:rsidR="00E435A2" w:rsidRPr="003C5177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3271FF" w14:textId="77777777" w:rsidR="00E435A2" w:rsidRPr="003C5177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5177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4BF6F7" w14:textId="77777777" w:rsidR="00E435A2" w:rsidRPr="003C5177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4E2577" w14:textId="77777777" w:rsidR="00E435A2" w:rsidRPr="003C5177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-6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0027DD" w14:textId="77777777" w:rsidR="00E435A2" w:rsidRPr="003C5177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0616C3" w14:textId="77777777" w:rsidR="00E435A2" w:rsidRPr="003C5177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shd w:val="clear" w:color="auto" w:fill="auto"/>
          </w:tcPr>
          <w:p w14:paraId="09A409A4" w14:textId="77777777" w:rsidR="00E435A2" w:rsidRPr="003C5177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</w:tcPr>
          <w:p w14:paraId="75128109" w14:textId="77777777" w:rsidR="00E435A2" w:rsidRPr="003C5177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ED39C4" w14:textId="77777777" w:rsidR="00E435A2" w:rsidRPr="003C5177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CE0C03" w14:textId="77777777" w:rsidR="00E435A2" w:rsidRPr="003C5177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E435A2" w:rsidRPr="00727B4E" w14:paraId="4C9DA0A8" w14:textId="77777777" w:rsidTr="005D7133">
        <w:trPr>
          <w:tblHeader/>
        </w:trPr>
        <w:tc>
          <w:tcPr>
            <w:tcW w:w="2970" w:type="dxa"/>
            <w:shd w:val="clear" w:color="auto" w:fill="auto"/>
          </w:tcPr>
          <w:p w14:paraId="237D06C7" w14:textId="77777777" w:rsidR="00E435A2" w:rsidRPr="003C5177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E79CAED" w14:textId="77777777" w:rsidR="00E435A2" w:rsidRPr="003C5177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5177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716A9646" w14:textId="77777777" w:rsidR="00E435A2" w:rsidRPr="003C5177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bottom w:val="nil"/>
            </w:tcBorders>
            <w:shd w:val="clear" w:color="auto" w:fill="auto"/>
            <w:vAlign w:val="bottom"/>
          </w:tcPr>
          <w:p w14:paraId="2113F3C4" w14:textId="77777777" w:rsidR="00E435A2" w:rsidRPr="003C5177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5177">
              <w:rPr>
                <w:rFonts w:asciiTheme="majorBidi" w:hAnsiTheme="majorBidi" w:cstheme="majorBidi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106" w:type="dxa"/>
            <w:tcBorders>
              <w:bottom w:val="nil"/>
            </w:tcBorders>
            <w:shd w:val="clear" w:color="auto" w:fill="auto"/>
            <w:vAlign w:val="bottom"/>
          </w:tcPr>
          <w:p w14:paraId="157B7541" w14:textId="77777777" w:rsidR="00E435A2" w:rsidRPr="003C5177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bottom w:val="nil"/>
            </w:tcBorders>
            <w:shd w:val="clear" w:color="auto" w:fill="auto"/>
            <w:vAlign w:val="bottom"/>
          </w:tcPr>
          <w:p w14:paraId="3C4E0A4B" w14:textId="77777777" w:rsidR="00E435A2" w:rsidRPr="003C5177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5177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18EDA442" w14:textId="77777777" w:rsidR="00E435A2" w:rsidRPr="003C5177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bottom w:val="nil"/>
            </w:tcBorders>
            <w:shd w:val="clear" w:color="auto" w:fill="auto"/>
            <w:vAlign w:val="bottom"/>
          </w:tcPr>
          <w:p w14:paraId="6FC3369D" w14:textId="77777777" w:rsidR="00E435A2" w:rsidRPr="003C5177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5177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  <w:shd w:val="clear" w:color="auto" w:fill="auto"/>
          </w:tcPr>
          <w:p w14:paraId="2F131F8B" w14:textId="77777777" w:rsidR="00E435A2" w:rsidRPr="003C5177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bottom w:val="nil"/>
            </w:tcBorders>
            <w:shd w:val="clear" w:color="auto" w:fill="auto"/>
          </w:tcPr>
          <w:p w14:paraId="0BADF0BD" w14:textId="77777777" w:rsidR="00E435A2" w:rsidRPr="003C5177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3C5177">
              <w:rPr>
                <w:rFonts w:asciiTheme="majorBidi" w:hAnsiTheme="majorBidi" w:cstheme="majorBidi"/>
                <w:sz w:val="28"/>
                <w:szCs w:val="28"/>
                <w:cs/>
              </w:rPr>
              <w:t>ปันส่วน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2AF942F3" w14:textId="77777777" w:rsidR="00E435A2" w:rsidRPr="003C5177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bottom w:val="nil"/>
            </w:tcBorders>
            <w:shd w:val="clear" w:color="auto" w:fill="auto"/>
            <w:vAlign w:val="bottom"/>
          </w:tcPr>
          <w:p w14:paraId="378A3846" w14:textId="77777777" w:rsidR="00E435A2" w:rsidRPr="003C5177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35A2" w:rsidRPr="00727B4E" w14:paraId="531262F8" w14:textId="77777777" w:rsidTr="005D7133">
        <w:trPr>
          <w:tblHeader/>
        </w:trPr>
        <w:tc>
          <w:tcPr>
            <w:tcW w:w="2970" w:type="dxa"/>
            <w:shd w:val="clear" w:color="auto" w:fill="auto"/>
          </w:tcPr>
          <w:p w14:paraId="562934F5" w14:textId="77777777" w:rsidR="00E435A2" w:rsidRPr="003C5177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5E17260" w14:textId="77777777" w:rsidR="00E435A2" w:rsidRPr="003C5177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5177">
              <w:rPr>
                <w:rFonts w:asciiTheme="majorBidi" w:hAnsiTheme="majorBidi" w:cstheme="majorBidi"/>
                <w:sz w:val="28"/>
                <w:szCs w:val="28"/>
                <w:cs/>
              </w:rPr>
              <w:t>อัคคีภัย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34ED7869" w14:textId="77777777" w:rsidR="00E435A2" w:rsidRPr="003C5177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5311C14" w14:textId="77777777" w:rsidR="00E435A2" w:rsidRPr="003C5177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5177">
              <w:rPr>
                <w:rFonts w:asciiTheme="majorBidi" w:hAnsiTheme="majorBidi" w:cstheme="majorBidi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0EED21" w14:textId="77777777" w:rsidR="00E435A2" w:rsidRPr="003C5177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FABD7DE" w14:textId="77777777" w:rsidR="00E435A2" w:rsidRPr="003C5177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5177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4E85210F" w14:textId="77777777" w:rsidR="00E435A2" w:rsidRPr="003C5177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4522C3E" w14:textId="77777777" w:rsidR="00E435A2" w:rsidRPr="003C5177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5177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106" w:type="dxa"/>
            <w:shd w:val="clear" w:color="auto" w:fill="auto"/>
          </w:tcPr>
          <w:p w14:paraId="3F7820AA" w14:textId="77777777" w:rsidR="00E435A2" w:rsidRPr="003C5177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89E0F0" w14:textId="77777777" w:rsidR="00E435A2" w:rsidRPr="003C5177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5177">
              <w:rPr>
                <w:rFonts w:asciiTheme="majorBidi" w:hAnsiTheme="majorBidi" w:cstheme="majorBidi"/>
                <w:sz w:val="28"/>
                <w:szCs w:val="28"/>
                <w:cs/>
              </w:rPr>
              <w:t>ไม่ได้</w:t>
            </w:r>
          </w:p>
        </w:tc>
        <w:tc>
          <w:tcPr>
            <w:tcW w:w="106" w:type="dxa"/>
            <w:tcBorders>
              <w:bottom w:val="nil"/>
            </w:tcBorders>
            <w:shd w:val="clear" w:color="auto" w:fill="auto"/>
            <w:vAlign w:val="bottom"/>
          </w:tcPr>
          <w:p w14:paraId="0A874676" w14:textId="77777777" w:rsidR="00E435A2" w:rsidRPr="003C5177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2A6C64E" w14:textId="77777777" w:rsidR="00E435A2" w:rsidRPr="003C5177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517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435A2" w:rsidRPr="00727B4E" w14:paraId="2C7788C7" w14:textId="77777777" w:rsidTr="005D7133">
        <w:tc>
          <w:tcPr>
            <w:tcW w:w="2970" w:type="dxa"/>
            <w:shd w:val="clear" w:color="auto" w:fill="auto"/>
          </w:tcPr>
          <w:p w14:paraId="036BACA0" w14:textId="77777777" w:rsidR="00E435A2" w:rsidRPr="003C5177" w:rsidRDefault="00E435A2" w:rsidP="00E435A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517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080" w:type="dxa"/>
            <w:shd w:val="clear" w:color="auto" w:fill="auto"/>
          </w:tcPr>
          <w:p w14:paraId="54CA2926" w14:textId="77777777" w:rsidR="00E435A2" w:rsidRPr="003C5177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shd w:val="clear" w:color="auto" w:fill="auto"/>
          </w:tcPr>
          <w:p w14:paraId="6A998B64" w14:textId="77777777" w:rsidR="00E435A2" w:rsidRPr="003C5177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shd w:val="clear" w:color="auto" w:fill="auto"/>
          </w:tcPr>
          <w:p w14:paraId="1F856D72" w14:textId="77777777" w:rsidR="00E435A2" w:rsidRPr="003C5177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shd w:val="clear" w:color="auto" w:fill="auto"/>
          </w:tcPr>
          <w:p w14:paraId="5CC47A64" w14:textId="77777777" w:rsidR="00E435A2" w:rsidRPr="003C5177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shd w:val="clear" w:color="auto" w:fill="auto"/>
          </w:tcPr>
          <w:p w14:paraId="78982F35" w14:textId="77777777" w:rsidR="00E435A2" w:rsidRPr="003C5177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shd w:val="clear" w:color="auto" w:fill="auto"/>
          </w:tcPr>
          <w:p w14:paraId="0157FF24" w14:textId="77777777" w:rsidR="00E435A2" w:rsidRPr="003C5177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shd w:val="clear" w:color="auto" w:fill="auto"/>
          </w:tcPr>
          <w:p w14:paraId="27E3B75C" w14:textId="77777777" w:rsidR="00E435A2" w:rsidRPr="003C5177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shd w:val="clear" w:color="auto" w:fill="auto"/>
          </w:tcPr>
          <w:p w14:paraId="65FE0F80" w14:textId="77777777" w:rsidR="00E435A2" w:rsidRPr="003C5177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shd w:val="clear" w:color="auto" w:fill="auto"/>
          </w:tcPr>
          <w:p w14:paraId="5EA586FD" w14:textId="77777777" w:rsidR="00E435A2" w:rsidRPr="003C5177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shd w:val="clear" w:color="auto" w:fill="auto"/>
          </w:tcPr>
          <w:p w14:paraId="0F388635" w14:textId="77777777" w:rsidR="00E435A2" w:rsidRPr="003C5177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shd w:val="clear" w:color="auto" w:fill="auto"/>
          </w:tcPr>
          <w:p w14:paraId="0681611F" w14:textId="77777777" w:rsidR="00E435A2" w:rsidRPr="003C5177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E435A2" w:rsidRPr="00727B4E" w14:paraId="5D12F69A" w14:textId="77777777" w:rsidTr="005D7133">
        <w:tc>
          <w:tcPr>
            <w:tcW w:w="2970" w:type="dxa"/>
            <w:shd w:val="clear" w:color="auto" w:fill="auto"/>
          </w:tcPr>
          <w:p w14:paraId="00C6FBB6" w14:textId="77777777" w:rsidR="00E435A2" w:rsidRPr="00E17D92" w:rsidRDefault="00E435A2" w:rsidP="00E435A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17D9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center"/>
          </w:tcPr>
          <w:p w14:paraId="6CB3182E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9,828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2DB39D37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bottom w:val="nil"/>
            </w:tcBorders>
            <w:shd w:val="clear" w:color="auto" w:fill="auto"/>
            <w:vAlign w:val="center"/>
          </w:tcPr>
          <w:p w14:paraId="5EA319C6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395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3220B61E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bottom w:val="nil"/>
            </w:tcBorders>
            <w:shd w:val="clear" w:color="auto" w:fill="auto"/>
            <w:vAlign w:val="center"/>
          </w:tcPr>
          <w:p w14:paraId="2BF77A09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131,712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50117CA4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nil"/>
            </w:tcBorders>
            <w:shd w:val="clear" w:color="auto" w:fill="auto"/>
            <w:vAlign w:val="center"/>
          </w:tcPr>
          <w:p w14:paraId="49E78375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17,473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51AAFE36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27E74E3C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 xml:space="preserve">                  -   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6FB12DDC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nil"/>
            </w:tcBorders>
            <w:shd w:val="clear" w:color="auto" w:fill="auto"/>
            <w:vAlign w:val="center"/>
          </w:tcPr>
          <w:p w14:paraId="7B39377F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159,408</w:t>
            </w:r>
          </w:p>
        </w:tc>
      </w:tr>
      <w:tr w:rsidR="00E435A2" w:rsidRPr="00727B4E" w14:paraId="3555A181" w14:textId="77777777" w:rsidTr="005D7133">
        <w:tc>
          <w:tcPr>
            <w:tcW w:w="2970" w:type="dxa"/>
            <w:shd w:val="clear" w:color="auto" w:fill="auto"/>
          </w:tcPr>
          <w:p w14:paraId="3B8B4857" w14:textId="77777777" w:rsidR="00E435A2" w:rsidRPr="00E17D92" w:rsidRDefault="00E435A2" w:rsidP="00E435A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17D9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E17D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เบี้ยประกันภัยจ่ายจากการเอา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center"/>
          </w:tcPr>
          <w:p w14:paraId="6962F5A3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14766BB9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bottom w:val="nil"/>
            </w:tcBorders>
            <w:shd w:val="clear" w:color="auto" w:fill="auto"/>
            <w:vAlign w:val="center"/>
          </w:tcPr>
          <w:p w14:paraId="1E0F5533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4D4459D2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bottom w:val="nil"/>
            </w:tcBorders>
            <w:shd w:val="clear" w:color="auto" w:fill="auto"/>
            <w:vAlign w:val="center"/>
          </w:tcPr>
          <w:p w14:paraId="5236B464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17B337C6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nil"/>
            </w:tcBorders>
            <w:shd w:val="clear" w:color="auto" w:fill="auto"/>
            <w:vAlign w:val="center"/>
          </w:tcPr>
          <w:p w14:paraId="516F596E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37C6BB23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nil"/>
            </w:tcBorders>
            <w:shd w:val="clear" w:color="auto" w:fill="auto"/>
            <w:vAlign w:val="center"/>
          </w:tcPr>
          <w:p w14:paraId="5E05EFF3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24D32CFF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nil"/>
            </w:tcBorders>
            <w:shd w:val="clear" w:color="auto" w:fill="auto"/>
            <w:vAlign w:val="center"/>
          </w:tcPr>
          <w:p w14:paraId="547205CE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35A2" w:rsidRPr="00727B4E" w14:paraId="42F74A31" w14:textId="77777777" w:rsidTr="005D7133">
        <w:tc>
          <w:tcPr>
            <w:tcW w:w="2970" w:type="dxa"/>
            <w:shd w:val="clear" w:color="auto" w:fill="auto"/>
          </w:tcPr>
          <w:p w14:paraId="31219A65" w14:textId="77777777" w:rsidR="00E435A2" w:rsidRPr="00E17D92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7D92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E17D9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12CE7EF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(4,435)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62CAB475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579D76E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(179)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7E4A5227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43E8F0B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(52,265)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6F02499F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5CF548B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(10,904)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3DEB3508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35E5A43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 xml:space="preserve">                  -   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55B97476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6B5AE94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(67,783)</w:t>
            </w:r>
          </w:p>
        </w:tc>
      </w:tr>
      <w:tr w:rsidR="00E435A2" w:rsidRPr="00727B4E" w14:paraId="6C341A23" w14:textId="77777777" w:rsidTr="005D7133">
        <w:tc>
          <w:tcPr>
            <w:tcW w:w="2970" w:type="dxa"/>
            <w:shd w:val="clear" w:color="auto" w:fill="auto"/>
          </w:tcPr>
          <w:p w14:paraId="23E61F41" w14:textId="77777777" w:rsidR="00E435A2" w:rsidRPr="00E17D92" w:rsidRDefault="00E435A2" w:rsidP="00E435A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17D9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เบี้ยประกันภัยรับสุทธิ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49D834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5,393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01F829B2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644D3C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216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2AF3B9C9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2B2D55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79,447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0A770381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CE1560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6,569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0716CF7B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225FBA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 xml:space="preserve">                  -   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6EBF2554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0801A6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91,625</w:t>
            </w:r>
          </w:p>
        </w:tc>
      </w:tr>
      <w:tr w:rsidR="00E435A2" w:rsidRPr="00727B4E" w14:paraId="59070379" w14:textId="77777777" w:rsidTr="005D7133">
        <w:tc>
          <w:tcPr>
            <w:tcW w:w="2970" w:type="dxa"/>
            <w:shd w:val="clear" w:color="auto" w:fill="auto"/>
          </w:tcPr>
          <w:p w14:paraId="25DBB2F1" w14:textId="77777777" w:rsidR="00E435A2" w:rsidRPr="00E17D92" w:rsidRDefault="00E435A2" w:rsidP="00E435A2">
            <w:pPr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E17D9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บวก </w:t>
            </w:r>
            <w:r w:rsidRPr="00E17D9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E17D9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 w:rsidRPr="00E17D9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  <w:r w:rsidRPr="00E17D9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17D92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</w:t>
            </w:r>
          </w:p>
          <w:p w14:paraId="6D52C20A" w14:textId="7B57630E" w:rsidR="005D7133" w:rsidRDefault="00E435A2" w:rsidP="00E435A2">
            <w:pPr>
              <w:ind w:right="-126" w:firstLine="317"/>
              <w:rPr>
                <w:rFonts w:asciiTheme="majorBidi" w:hAnsiTheme="majorBidi" w:cstheme="majorBidi"/>
                <w:sz w:val="28"/>
                <w:szCs w:val="28"/>
              </w:rPr>
            </w:pPr>
            <w:r w:rsidRPr="00E17D92">
              <w:rPr>
                <w:rFonts w:asciiTheme="majorBidi" w:hAnsiTheme="majorBidi" w:cstheme="majorBidi"/>
                <w:sz w:val="28"/>
                <w:szCs w:val="28"/>
                <w:cs/>
              </w:rPr>
              <w:t>ที่ยังไม่ถือเป็นรายได้</w:t>
            </w:r>
            <w:r w:rsidR="00FC049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</w:t>
            </w:r>
            <w:r w:rsidRPr="00E17D9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="00FC0493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  <w:p w14:paraId="786C95B3" w14:textId="3F8F2831" w:rsidR="00E435A2" w:rsidRPr="00E17D92" w:rsidRDefault="00E435A2" w:rsidP="00E435A2">
            <w:pPr>
              <w:ind w:right="-126" w:firstLine="31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17D92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8B7DF2C" w14:textId="77777777" w:rsidR="00E435A2" w:rsidRDefault="00E435A2" w:rsidP="00E435A2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9CBE575" w14:textId="77777777" w:rsidR="00451426" w:rsidRDefault="00451426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0F99199" w14:textId="2E414A4B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(1,267)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415362BD" w14:textId="77777777" w:rsidR="00E435A2" w:rsidRPr="000671A8" w:rsidRDefault="00E435A2" w:rsidP="00E435A2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6FFC36E" w14:textId="77777777" w:rsidR="00E435A2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39FDCC" w14:textId="77777777" w:rsidR="00451426" w:rsidRDefault="00451426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CF9137A" w14:textId="3E2E748C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(144)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4A6CF1DB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08743C9" w14:textId="77777777" w:rsidR="00E435A2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63618FC" w14:textId="77777777" w:rsidR="00451426" w:rsidRDefault="00451426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405F11" w14:textId="26CA33E8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17,633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708C0257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642A47D" w14:textId="77777777" w:rsidR="00E435A2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45192ED" w14:textId="77777777" w:rsidR="00451426" w:rsidRDefault="00451426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5AD2402" w14:textId="54693CE2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(67)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5E4B16F9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1BD3BC8" w14:textId="77777777" w:rsidR="00E435A2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</w:p>
          <w:p w14:paraId="150FCC3B" w14:textId="77777777" w:rsidR="00451426" w:rsidRDefault="00451426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3AB1BA8" w14:textId="287E6C5C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 xml:space="preserve">      -   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6650D81E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67FF0CF" w14:textId="77777777" w:rsidR="00E435A2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</w:p>
          <w:p w14:paraId="0F3F3F41" w14:textId="77777777" w:rsidR="00451426" w:rsidRDefault="00451426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545FCFB" w14:textId="1A1ABFDD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 xml:space="preserve">      16,155 </w:t>
            </w:r>
          </w:p>
        </w:tc>
      </w:tr>
      <w:tr w:rsidR="00E435A2" w:rsidRPr="00727B4E" w14:paraId="0F76A1DD" w14:textId="77777777" w:rsidTr="005D7133">
        <w:tc>
          <w:tcPr>
            <w:tcW w:w="2970" w:type="dxa"/>
            <w:shd w:val="clear" w:color="auto" w:fill="auto"/>
          </w:tcPr>
          <w:p w14:paraId="7D1D0E12" w14:textId="77777777" w:rsidR="00E435A2" w:rsidRPr="00E17D92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17D9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B1D5ED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  <w:shd w:val="clear" w:color="auto" w:fill="auto"/>
            <w:vAlign w:val="center"/>
          </w:tcPr>
          <w:p w14:paraId="6768DC02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CD1CAE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  <w:shd w:val="clear" w:color="auto" w:fill="auto"/>
            <w:vAlign w:val="center"/>
          </w:tcPr>
          <w:p w14:paraId="23D224E4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DE04F6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  <w:shd w:val="clear" w:color="auto" w:fill="auto"/>
            <w:vAlign w:val="center"/>
          </w:tcPr>
          <w:p w14:paraId="13712BCF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AA60E3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  <w:shd w:val="clear" w:color="auto" w:fill="auto"/>
            <w:vAlign w:val="center"/>
          </w:tcPr>
          <w:p w14:paraId="5E53E99C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435FD55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  <w:shd w:val="clear" w:color="auto" w:fill="auto"/>
            <w:vAlign w:val="center"/>
          </w:tcPr>
          <w:p w14:paraId="364482CA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5A6236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35A2" w:rsidRPr="00727B4E" w14:paraId="28AFE4CB" w14:textId="77777777" w:rsidTr="005D7133">
        <w:tc>
          <w:tcPr>
            <w:tcW w:w="2970" w:type="dxa"/>
            <w:shd w:val="clear" w:color="auto" w:fill="auto"/>
          </w:tcPr>
          <w:p w14:paraId="552C52A8" w14:textId="77777777" w:rsidR="00E435A2" w:rsidRPr="00E17D92" w:rsidRDefault="00E435A2" w:rsidP="00E435A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17D92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E17D9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6BD9CA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4,126</w:t>
            </w: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8EDD4B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CC67F4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BCD015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87AAAC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97,080</w:t>
            </w: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AB3152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8FF067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6,502</w:t>
            </w: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068E03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82E6D3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 xml:space="preserve">                  -   </w:t>
            </w: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DE0F68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01F20F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107,780</w:t>
            </w:r>
          </w:p>
        </w:tc>
      </w:tr>
      <w:tr w:rsidR="00E435A2" w:rsidRPr="00727B4E" w14:paraId="724A2DFE" w14:textId="77777777" w:rsidTr="005D7133">
        <w:trPr>
          <w:trHeight w:val="378"/>
        </w:trPr>
        <w:tc>
          <w:tcPr>
            <w:tcW w:w="2970" w:type="dxa"/>
            <w:shd w:val="clear" w:color="auto" w:fill="auto"/>
          </w:tcPr>
          <w:p w14:paraId="7EE91430" w14:textId="77777777" w:rsidR="00E435A2" w:rsidRPr="00E17D92" w:rsidRDefault="00E435A2" w:rsidP="00E435A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17D9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รายได้ค่าจ้างและค่าบำเหน็จ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B86A7A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1,141</w:t>
            </w: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D999AC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E91CAD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97</w:t>
            </w: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FDCD60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BC9C04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15,336</w:t>
            </w: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BA0B83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58740F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3,114</w:t>
            </w: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694AA1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60BA9C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 xml:space="preserve">                  -   </w:t>
            </w: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E3CE62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716C08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19,688</w:t>
            </w:r>
          </w:p>
        </w:tc>
      </w:tr>
      <w:tr w:rsidR="00E435A2" w:rsidRPr="00727B4E" w14:paraId="0951DE3C" w14:textId="77777777" w:rsidTr="005D7133">
        <w:tc>
          <w:tcPr>
            <w:tcW w:w="2970" w:type="dxa"/>
            <w:shd w:val="clear" w:color="auto" w:fill="auto"/>
          </w:tcPr>
          <w:p w14:paraId="22D3673B" w14:textId="77777777" w:rsidR="00E435A2" w:rsidRPr="00E17D92" w:rsidRDefault="00E435A2" w:rsidP="00E435A2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2C02F3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 xml:space="preserve">                  -   </w:t>
            </w: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79E6D0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989ECA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 xml:space="preserve">                 -   </w:t>
            </w: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10946F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1B3321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 xml:space="preserve">                 -   </w:t>
            </w: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85336F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12F6DF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 xml:space="preserve">                  -   </w:t>
            </w: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95C924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5234C8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2,985</w:t>
            </w: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BFBA2B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55D179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2,985</w:t>
            </w:r>
          </w:p>
        </w:tc>
      </w:tr>
      <w:tr w:rsidR="00E435A2" w:rsidRPr="00727B4E" w14:paraId="06210716" w14:textId="77777777" w:rsidTr="005D7133">
        <w:tc>
          <w:tcPr>
            <w:tcW w:w="2970" w:type="dxa"/>
            <w:shd w:val="clear" w:color="auto" w:fill="auto"/>
          </w:tcPr>
          <w:p w14:paraId="24C75E05" w14:textId="77777777" w:rsidR="00E435A2" w:rsidRPr="00E17D92" w:rsidRDefault="00E435A2" w:rsidP="00E435A2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7D92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กำไรจากเงินลงทุน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6E9E77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 xml:space="preserve">                  -   </w:t>
            </w: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C1FAFF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C6D238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 xml:space="preserve">                 -   </w:t>
            </w: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7B700E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86AE63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 xml:space="preserve">                 -   </w:t>
            </w: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DCFBFC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BBBB3B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 xml:space="preserve">                  -   </w:t>
            </w: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0A8141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0D64A4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414</w:t>
            </w: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DAD31A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E15905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414</w:t>
            </w:r>
          </w:p>
        </w:tc>
      </w:tr>
      <w:tr w:rsidR="00FC0493" w:rsidRPr="00727B4E" w14:paraId="13281EA0" w14:textId="77777777" w:rsidTr="005D7133">
        <w:tc>
          <w:tcPr>
            <w:tcW w:w="2970" w:type="dxa"/>
            <w:shd w:val="clear" w:color="auto" w:fill="auto"/>
          </w:tcPr>
          <w:p w14:paraId="229ED672" w14:textId="521A8C49" w:rsidR="00FC0493" w:rsidRPr="00E17D92" w:rsidRDefault="00FC0493" w:rsidP="00E435A2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D92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ขาดทุนจากการปรับมูลค่ายุติธรรม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95A157" w14:textId="77777777" w:rsidR="00FC0493" w:rsidRPr="000671A8" w:rsidRDefault="00FC0493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5B5CDA" w14:textId="77777777" w:rsidR="00FC0493" w:rsidRPr="000671A8" w:rsidRDefault="00FC0493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05CD4C" w14:textId="77777777" w:rsidR="00FC0493" w:rsidRPr="000671A8" w:rsidRDefault="00FC0493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A195A1" w14:textId="77777777" w:rsidR="00FC0493" w:rsidRPr="000671A8" w:rsidRDefault="00FC0493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F62F98" w14:textId="77777777" w:rsidR="00FC0493" w:rsidRPr="000671A8" w:rsidRDefault="00FC0493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8CC42B" w14:textId="77777777" w:rsidR="00FC0493" w:rsidRPr="000671A8" w:rsidRDefault="00FC0493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4E7977" w14:textId="77777777" w:rsidR="00FC0493" w:rsidRPr="000671A8" w:rsidRDefault="00FC0493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96ADE2" w14:textId="77777777" w:rsidR="00FC0493" w:rsidRPr="000671A8" w:rsidRDefault="00FC0493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99A745" w14:textId="77777777" w:rsidR="00FC0493" w:rsidRPr="000671A8" w:rsidRDefault="00FC0493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B2D8C3" w14:textId="77777777" w:rsidR="00FC0493" w:rsidRPr="000671A8" w:rsidRDefault="00FC0493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326A62" w14:textId="77777777" w:rsidR="00FC0493" w:rsidRPr="000671A8" w:rsidRDefault="00FC0493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35A2" w:rsidRPr="00727B4E" w14:paraId="1E9A12B5" w14:textId="77777777" w:rsidTr="005D7133">
        <w:tc>
          <w:tcPr>
            <w:tcW w:w="2970" w:type="dxa"/>
            <w:shd w:val="clear" w:color="auto" w:fill="auto"/>
          </w:tcPr>
          <w:p w14:paraId="3C198A8B" w14:textId="5556BB9F" w:rsidR="00E435A2" w:rsidRPr="00E17D92" w:rsidRDefault="00FC0493" w:rsidP="00E435A2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ของเงินลงทุน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center"/>
          </w:tcPr>
          <w:p w14:paraId="3AE4CF23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 xml:space="preserve">                  -   </w:t>
            </w:r>
          </w:p>
        </w:tc>
        <w:tc>
          <w:tcPr>
            <w:tcW w:w="106" w:type="dxa"/>
            <w:tcBorders>
              <w:top w:val="nil"/>
            </w:tcBorders>
            <w:shd w:val="clear" w:color="auto" w:fill="auto"/>
            <w:vAlign w:val="center"/>
          </w:tcPr>
          <w:p w14:paraId="76EB46FB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</w:tcBorders>
            <w:shd w:val="clear" w:color="auto" w:fill="auto"/>
            <w:vAlign w:val="center"/>
          </w:tcPr>
          <w:p w14:paraId="3B0F0026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 xml:space="preserve">                 -   </w:t>
            </w:r>
          </w:p>
        </w:tc>
        <w:tc>
          <w:tcPr>
            <w:tcW w:w="106" w:type="dxa"/>
            <w:tcBorders>
              <w:top w:val="nil"/>
            </w:tcBorders>
            <w:shd w:val="clear" w:color="auto" w:fill="auto"/>
            <w:vAlign w:val="center"/>
          </w:tcPr>
          <w:p w14:paraId="49857A1C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</w:tcBorders>
            <w:shd w:val="clear" w:color="auto" w:fill="auto"/>
            <w:vAlign w:val="center"/>
          </w:tcPr>
          <w:p w14:paraId="20AA68E1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 xml:space="preserve">                 -   </w:t>
            </w:r>
          </w:p>
        </w:tc>
        <w:tc>
          <w:tcPr>
            <w:tcW w:w="106" w:type="dxa"/>
            <w:tcBorders>
              <w:top w:val="nil"/>
            </w:tcBorders>
            <w:shd w:val="clear" w:color="auto" w:fill="auto"/>
            <w:vAlign w:val="center"/>
          </w:tcPr>
          <w:p w14:paraId="44863802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</w:tcBorders>
            <w:shd w:val="clear" w:color="auto" w:fill="auto"/>
            <w:vAlign w:val="center"/>
          </w:tcPr>
          <w:p w14:paraId="6C1F8E60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 xml:space="preserve">                  -   </w:t>
            </w:r>
          </w:p>
        </w:tc>
        <w:tc>
          <w:tcPr>
            <w:tcW w:w="106" w:type="dxa"/>
            <w:tcBorders>
              <w:top w:val="nil"/>
            </w:tcBorders>
            <w:shd w:val="clear" w:color="auto" w:fill="auto"/>
            <w:vAlign w:val="center"/>
          </w:tcPr>
          <w:p w14:paraId="11A5D710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</w:tcBorders>
            <w:shd w:val="clear" w:color="auto" w:fill="auto"/>
            <w:vAlign w:val="center"/>
          </w:tcPr>
          <w:p w14:paraId="223840BA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(61)</w:t>
            </w:r>
          </w:p>
        </w:tc>
        <w:tc>
          <w:tcPr>
            <w:tcW w:w="106" w:type="dxa"/>
            <w:tcBorders>
              <w:top w:val="nil"/>
            </w:tcBorders>
            <w:shd w:val="clear" w:color="auto" w:fill="auto"/>
            <w:vAlign w:val="center"/>
          </w:tcPr>
          <w:p w14:paraId="6317F716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</w:tcBorders>
            <w:shd w:val="clear" w:color="auto" w:fill="auto"/>
            <w:vAlign w:val="center"/>
          </w:tcPr>
          <w:p w14:paraId="296EE6D4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(61)</w:t>
            </w:r>
          </w:p>
        </w:tc>
      </w:tr>
      <w:tr w:rsidR="00E435A2" w:rsidRPr="00727B4E" w14:paraId="09FCD91E" w14:textId="77777777" w:rsidTr="005D7133">
        <w:tc>
          <w:tcPr>
            <w:tcW w:w="2970" w:type="dxa"/>
            <w:shd w:val="clear" w:color="auto" w:fill="auto"/>
          </w:tcPr>
          <w:p w14:paraId="17CC6C5E" w14:textId="77777777" w:rsidR="00E435A2" w:rsidRPr="00E17D92" w:rsidRDefault="00E435A2" w:rsidP="00E435A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7D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6617FC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5,267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1FB2DD1D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D96EB6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169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4F791967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D063B9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112,416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1C8EB236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577ACA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9,616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1C0E6190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C1A468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3,338</w:t>
            </w: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CD147B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977F55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130,806</w:t>
            </w:r>
          </w:p>
        </w:tc>
      </w:tr>
      <w:tr w:rsidR="00E435A2" w:rsidRPr="00727B4E" w14:paraId="5942E7CC" w14:textId="77777777" w:rsidTr="005D7133">
        <w:tblPrEx>
          <w:tblBorders>
            <w:top w:val="none" w:sz="0" w:space="0" w:color="auto"/>
            <w:bottom w:val="none" w:sz="0" w:space="0" w:color="auto"/>
          </w:tblBorders>
        </w:tblPrEx>
        <w:trPr>
          <w:trHeight w:hRule="exact" w:val="170"/>
        </w:trPr>
        <w:tc>
          <w:tcPr>
            <w:tcW w:w="2970" w:type="dxa"/>
            <w:shd w:val="clear" w:color="auto" w:fill="auto"/>
          </w:tcPr>
          <w:p w14:paraId="4422037A" w14:textId="77777777" w:rsidR="00E435A2" w:rsidRPr="00E17D92" w:rsidRDefault="00E435A2" w:rsidP="00E435A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EC4645" w14:textId="77777777" w:rsidR="00E435A2" w:rsidRPr="003C5177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14:paraId="6E50B4EF" w14:textId="77777777" w:rsidR="00E435A2" w:rsidRPr="003C5177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shd w:val="clear" w:color="auto" w:fill="auto"/>
          </w:tcPr>
          <w:p w14:paraId="293A15EF" w14:textId="77777777" w:rsidR="00E435A2" w:rsidRPr="003C5177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46834E3" w14:textId="77777777" w:rsidR="00E435A2" w:rsidRPr="003C5177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C1B1BF" w14:textId="77777777" w:rsidR="00E435A2" w:rsidRPr="003C5177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14:paraId="4DCCB897" w14:textId="77777777" w:rsidR="00E435A2" w:rsidRPr="003C5177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D24848" w14:textId="77777777" w:rsidR="00E435A2" w:rsidRPr="003C5177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14:paraId="3B2BBA50" w14:textId="77777777" w:rsidR="00E435A2" w:rsidRPr="003C5177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</w:tcPr>
          <w:p w14:paraId="179765D5" w14:textId="77777777" w:rsidR="00E435A2" w:rsidRPr="003C5177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62A5CE5" w14:textId="77777777" w:rsidR="00E435A2" w:rsidRPr="003C5177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3A7FBA" w14:textId="77777777" w:rsidR="00E435A2" w:rsidRPr="003C5177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35A2" w:rsidRPr="00727B4E" w14:paraId="1A4F64B0" w14:textId="77777777" w:rsidTr="005D7133">
        <w:tc>
          <w:tcPr>
            <w:tcW w:w="2970" w:type="dxa"/>
            <w:shd w:val="clear" w:color="auto" w:fill="auto"/>
          </w:tcPr>
          <w:p w14:paraId="76C36628" w14:textId="77777777" w:rsidR="00E435A2" w:rsidRPr="00E17D92" w:rsidRDefault="00E435A2" w:rsidP="00E435A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7D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080" w:type="dxa"/>
            <w:shd w:val="clear" w:color="auto" w:fill="auto"/>
          </w:tcPr>
          <w:p w14:paraId="4132FFB2" w14:textId="77777777" w:rsidR="00E435A2" w:rsidRPr="003C5177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14:paraId="5C88308C" w14:textId="77777777" w:rsidR="00E435A2" w:rsidRPr="003C5177" w:rsidRDefault="00E435A2" w:rsidP="00E435A2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shd w:val="clear" w:color="auto" w:fill="auto"/>
          </w:tcPr>
          <w:p w14:paraId="6FBB3F60" w14:textId="77777777" w:rsidR="00E435A2" w:rsidRPr="003C5177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14:paraId="7D7B41E1" w14:textId="77777777" w:rsidR="00E435A2" w:rsidRPr="003C5177" w:rsidRDefault="00E435A2" w:rsidP="00E435A2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shd w:val="clear" w:color="auto" w:fill="auto"/>
          </w:tcPr>
          <w:p w14:paraId="7C9B4640" w14:textId="77777777" w:rsidR="00E435A2" w:rsidRPr="003C5177" w:rsidRDefault="00E435A2" w:rsidP="00E435A2">
            <w:pPr>
              <w:tabs>
                <w:tab w:val="clear" w:pos="680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14:paraId="6BE30CA5" w14:textId="77777777" w:rsidR="00E435A2" w:rsidRPr="003C5177" w:rsidRDefault="00E435A2" w:rsidP="00E435A2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</w:tcPr>
          <w:p w14:paraId="0068F87A" w14:textId="77777777" w:rsidR="00E435A2" w:rsidRPr="003C5177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14:paraId="56110E66" w14:textId="77777777" w:rsidR="00E435A2" w:rsidRPr="003C5177" w:rsidRDefault="00E435A2" w:rsidP="00E435A2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</w:tcPr>
          <w:p w14:paraId="67625418" w14:textId="77777777" w:rsidR="00E435A2" w:rsidRPr="003C5177" w:rsidRDefault="00E435A2" w:rsidP="00E435A2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14:paraId="4240FA4E" w14:textId="77777777" w:rsidR="00E435A2" w:rsidRPr="003C5177" w:rsidRDefault="00E435A2" w:rsidP="00E435A2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</w:tcPr>
          <w:p w14:paraId="51CF5727" w14:textId="77777777" w:rsidR="00E435A2" w:rsidRPr="003C5177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435A2" w:rsidRPr="00727B4E" w14:paraId="5BCBCB3A" w14:textId="77777777" w:rsidTr="005D7133">
        <w:tc>
          <w:tcPr>
            <w:tcW w:w="2970" w:type="dxa"/>
            <w:shd w:val="clear" w:color="auto" w:fill="auto"/>
          </w:tcPr>
          <w:p w14:paraId="72D66E87" w14:textId="77777777" w:rsidR="00E435A2" w:rsidRPr="00E17D92" w:rsidRDefault="00E435A2" w:rsidP="00E435A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17D9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1080" w:type="dxa"/>
            <w:shd w:val="clear" w:color="auto" w:fill="auto"/>
          </w:tcPr>
          <w:p w14:paraId="275B32E5" w14:textId="77777777" w:rsidR="00E435A2" w:rsidRPr="003C5177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(983)</w:t>
            </w:r>
          </w:p>
        </w:tc>
        <w:tc>
          <w:tcPr>
            <w:tcW w:w="106" w:type="dxa"/>
            <w:shd w:val="clear" w:color="auto" w:fill="auto"/>
          </w:tcPr>
          <w:p w14:paraId="70BC4CC9" w14:textId="77777777" w:rsidR="00E435A2" w:rsidRPr="003C5177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shd w:val="clear" w:color="auto" w:fill="auto"/>
          </w:tcPr>
          <w:p w14:paraId="02DAB3CF" w14:textId="77777777" w:rsidR="00E435A2" w:rsidRPr="003C5177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(65)</w:t>
            </w:r>
          </w:p>
        </w:tc>
        <w:tc>
          <w:tcPr>
            <w:tcW w:w="106" w:type="dxa"/>
            <w:shd w:val="clear" w:color="auto" w:fill="auto"/>
          </w:tcPr>
          <w:p w14:paraId="1B30B82F" w14:textId="77777777" w:rsidR="00E435A2" w:rsidRPr="003C5177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shd w:val="clear" w:color="auto" w:fill="auto"/>
          </w:tcPr>
          <w:p w14:paraId="3716AE75" w14:textId="77777777" w:rsidR="00E435A2" w:rsidRPr="003C5177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86,398</w:t>
            </w:r>
          </w:p>
        </w:tc>
        <w:tc>
          <w:tcPr>
            <w:tcW w:w="106" w:type="dxa"/>
            <w:shd w:val="clear" w:color="auto" w:fill="auto"/>
          </w:tcPr>
          <w:p w14:paraId="7C2F7EA4" w14:textId="77777777" w:rsidR="00E435A2" w:rsidRPr="003C5177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</w:tcPr>
          <w:p w14:paraId="451A4600" w14:textId="77777777" w:rsidR="00E435A2" w:rsidRPr="003C5177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12,544</w:t>
            </w:r>
          </w:p>
        </w:tc>
        <w:tc>
          <w:tcPr>
            <w:tcW w:w="106" w:type="dxa"/>
            <w:shd w:val="clear" w:color="auto" w:fill="auto"/>
          </w:tcPr>
          <w:p w14:paraId="1BFC418C" w14:textId="77777777" w:rsidR="00E435A2" w:rsidRPr="003C5177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376B5FA4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 xml:space="preserve">                  -   </w:t>
            </w:r>
          </w:p>
        </w:tc>
        <w:tc>
          <w:tcPr>
            <w:tcW w:w="106" w:type="dxa"/>
            <w:shd w:val="clear" w:color="auto" w:fill="auto"/>
          </w:tcPr>
          <w:p w14:paraId="2D40F0DE" w14:textId="77777777" w:rsidR="00E435A2" w:rsidRPr="003C5177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</w:tcPr>
          <w:p w14:paraId="2F6549C5" w14:textId="77777777" w:rsidR="00E435A2" w:rsidRPr="003C5177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97,894</w:t>
            </w:r>
          </w:p>
        </w:tc>
      </w:tr>
      <w:tr w:rsidR="00E435A2" w:rsidRPr="00727B4E" w14:paraId="6117E828" w14:textId="77777777" w:rsidTr="005D7133">
        <w:tc>
          <w:tcPr>
            <w:tcW w:w="2970" w:type="dxa"/>
            <w:shd w:val="clear" w:color="auto" w:fill="auto"/>
          </w:tcPr>
          <w:p w14:paraId="344066E8" w14:textId="77777777" w:rsidR="00E435A2" w:rsidRPr="00E17D92" w:rsidRDefault="00E435A2" w:rsidP="00E435A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17D9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บวก (หัก)</w:t>
            </w:r>
            <w:r w:rsidRPr="00E17D9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17D9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ค่าสินไหมทดแทนรับคืน</w:t>
            </w:r>
          </w:p>
        </w:tc>
        <w:tc>
          <w:tcPr>
            <w:tcW w:w="1080" w:type="dxa"/>
            <w:shd w:val="clear" w:color="auto" w:fill="auto"/>
          </w:tcPr>
          <w:p w14:paraId="25B8AF45" w14:textId="77777777" w:rsidR="00E435A2" w:rsidRPr="003C5177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14:paraId="3928AD81" w14:textId="77777777" w:rsidR="00E435A2" w:rsidRPr="003C5177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shd w:val="clear" w:color="auto" w:fill="auto"/>
          </w:tcPr>
          <w:p w14:paraId="6894F39F" w14:textId="77777777" w:rsidR="00E435A2" w:rsidRPr="003C5177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14:paraId="3552F8B9" w14:textId="77777777" w:rsidR="00E435A2" w:rsidRPr="003C5177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shd w:val="clear" w:color="auto" w:fill="auto"/>
          </w:tcPr>
          <w:p w14:paraId="4B1CA281" w14:textId="77777777" w:rsidR="00E435A2" w:rsidRPr="003C5177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14:paraId="24930BC7" w14:textId="77777777" w:rsidR="00E435A2" w:rsidRPr="003C5177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</w:tcPr>
          <w:p w14:paraId="38378DC3" w14:textId="77777777" w:rsidR="00E435A2" w:rsidRPr="003C5177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14:paraId="46463BB8" w14:textId="77777777" w:rsidR="00E435A2" w:rsidRPr="003C5177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0F6DDF6F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14:paraId="052153C9" w14:textId="77777777" w:rsidR="00E435A2" w:rsidRPr="003C5177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</w:tcPr>
          <w:p w14:paraId="6A97EACF" w14:textId="77777777" w:rsidR="00E435A2" w:rsidRPr="003C5177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35A2" w:rsidRPr="00727B4E" w14:paraId="04A2006B" w14:textId="77777777" w:rsidTr="005D7133">
        <w:tc>
          <w:tcPr>
            <w:tcW w:w="2970" w:type="dxa"/>
            <w:shd w:val="clear" w:color="auto" w:fill="auto"/>
          </w:tcPr>
          <w:p w14:paraId="6D322204" w14:textId="77777777" w:rsidR="00E435A2" w:rsidRPr="00E17D92" w:rsidRDefault="00E435A2" w:rsidP="00E4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7D92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E17D9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74FEB57" w14:textId="77777777" w:rsidR="00E435A2" w:rsidRPr="003C5177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1,566</w:t>
            </w:r>
          </w:p>
        </w:tc>
        <w:tc>
          <w:tcPr>
            <w:tcW w:w="106" w:type="dxa"/>
            <w:shd w:val="clear" w:color="auto" w:fill="auto"/>
          </w:tcPr>
          <w:p w14:paraId="10043410" w14:textId="77777777" w:rsidR="00E435A2" w:rsidRPr="003C5177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  <w:shd w:val="clear" w:color="auto" w:fill="auto"/>
          </w:tcPr>
          <w:p w14:paraId="0C4DF9EC" w14:textId="77777777" w:rsidR="00E435A2" w:rsidRPr="003C5177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26797760" w14:textId="77777777" w:rsidR="00E435A2" w:rsidRPr="003C5177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  <w:shd w:val="clear" w:color="auto" w:fill="auto"/>
          </w:tcPr>
          <w:p w14:paraId="1CE570E6" w14:textId="77777777" w:rsidR="00E435A2" w:rsidRPr="003C5177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(43,229)</w:t>
            </w:r>
          </w:p>
        </w:tc>
        <w:tc>
          <w:tcPr>
            <w:tcW w:w="106" w:type="dxa"/>
            <w:shd w:val="clear" w:color="auto" w:fill="auto"/>
          </w:tcPr>
          <w:p w14:paraId="2928E4EC" w14:textId="77777777" w:rsidR="00E435A2" w:rsidRPr="003C5177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20E30282" w14:textId="77777777" w:rsidR="00E435A2" w:rsidRPr="003C5177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(9,003)</w:t>
            </w:r>
          </w:p>
        </w:tc>
        <w:tc>
          <w:tcPr>
            <w:tcW w:w="106" w:type="dxa"/>
            <w:shd w:val="clear" w:color="auto" w:fill="auto"/>
          </w:tcPr>
          <w:p w14:paraId="3FE407B9" w14:textId="77777777" w:rsidR="00E435A2" w:rsidRPr="003C5177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091D86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 xml:space="preserve">                  -   </w:t>
            </w:r>
          </w:p>
        </w:tc>
        <w:tc>
          <w:tcPr>
            <w:tcW w:w="106" w:type="dxa"/>
            <w:shd w:val="clear" w:color="auto" w:fill="auto"/>
          </w:tcPr>
          <w:p w14:paraId="3ABE64F0" w14:textId="77777777" w:rsidR="00E435A2" w:rsidRPr="003C5177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35331B10" w14:textId="77777777" w:rsidR="00E435A2" w:rsidRPr="003C5177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(50,666)</w:t>
            </w:r>
          </w:p>
        </w:tc>
      </w:tr>
      <w:tr w:rsidR="00E435A2" w:rsidRPr="00727B4E" w14:paraId="6AF8BC43" w14:textId="77777777" w:rsidTr="005D7133">
        <w:tc>
          <w:tcPr>
            <w:tcW w:w="2970" w:type="dxa"/>
            <w:shd w:val="clear" w:color="auto" w:fill="auto"/>
          </w:tcPr>
          <w:p w14:paraId="55F6C6E9" w14:textId="77777777" w:rsidR="00E435A2" w:rsidRPr="00E17D92" w:rsidRDefault="00E435A2" w:rsidP="00E435A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D92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ค่าสินไหมทดแทนสุทธิ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739C1C4" w14:textId="77777777" w:rsidR="00E435A2" w:rsidRPr="003C5177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583</w:t>
            </w:r>
          </w:p>
        </w:tc>
        <w:tc>
          <w:tcPr>
            <w:tcW w:w="106" w:type="dxa"/>
            <w:shd w:val="clear" w:color="auto" w:fill="auto"/>
          </w:tcPr>
          <w:p w14:paraId="7DCB7655" w14:textId="77777777" w:rsidR="00E435A2" w:rsidRPr="003C5177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shd w:val="clear" w:color="auto" w:fill="auto"/>
          </w:tcPr>
          <w:p w14:paraId="01879E15" w14:textId="77777777" w:rsidR="00E435A2" w:rsidRPr="003C5177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(65)</w:t>
            </w:r>
          </w:p>
        </w:tc>
        <w:tc>
          <w:tcPr>
            <w:tcW w:w="106" w:type="dxa"/>
            <w:shd w:val="clear" w:color="auto" w:fill="auto"/>
          </w:tcPr>
          <w:p w14:paraId="4AC84134" w14:textId="77777777" w:rsidR="00E435A2" w:rsidRPr="003C5177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shd w:val="clear" w:color="auto" w:fill="auto"/>
          </w:tcPr>
          <w:p w14:paraId="7F7A3CDB" w14:textId="77777777" w:rsidR="00E435A2" w:rsidRPr="003C5177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43,169</w:t>
            </w:r>
          </w:p>
        </w:tc>
        <w:tc>
          <w:tcPr>
            <w:tcW w:w="106" w:type="dxa"/>
            <w:shd w:val="clear" w:color="auto" w:fill="auto"/>
          </w:tcPr>
          <w:p w14:paraId="0F7DA87B" w14:textId="77777777" w:rsidR="00E435A2" w:rsidRPr="003C5177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</w:tcPr>
          <w:p w14:paraId="62B5212B" w14:textId="77777777" w:rsidR="00E435A2" w:rsidRPr="003C5177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3,541</w:t>
            </w:r>
          </w:p>
        </w:tc>
        <w:tc>
          <w:tcPr>
            <w:tcW w:w="106" w:type="dxa"/>
            <w:shd w:val="clear" w:color="auto" w:fill="auto"/>
          </w:tcPr>
          <w:p w14:paraId="59C64816" w14:textId="77777777" w:rsidR="00E435A2" w:rsidRPr="003C5177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C84930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 xml:space="preserve">                  -   </w:t>
            </w:r>
          </w:p>
        </w:tc>
        <w:tc>
          <w:tcPr>
            <w:tcW w:w="106" w:type="dxa"/>
            <w:shd w:val="clear" w:color="auto" w:fill="auto"/>
          </w:tcPr>
          <w:p w14:paraId="6CAC7E11" w14:textId="77777777" w:rsidR="00E435A2" w:rsidRPr="003C5177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</w:tcPr>
          <w:p w14:paraId="306D44E4" w14:textId="77777777" w:rsidR="00E435A2" w:rsidRPr="003C5177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47,228</w:t>
            </w:r>
          </w:p>
        </w:tc>
      </w:tr>
      <w:tr w:rsidR="00E435A2" w:rsidRPr="00727B4E" w14:paraId="147751FF" w14:textId="77777777" w:rsidTr="005D7133">
        <w:tc>
          <w:tcPr>
            <w:tcW w:w="2970" w:type="dxa"/>
            <w:shd w:val="clear" w:color="auto" w:fill="auto"/>
          </w:tcPr>
          <w:p w14:paraId="635B4395" w14:textId="77777777" w:rsidR="00E435A2" w:rsidRPr="00E17D92" w:rsidRDefault="00E435A2" w:rsidP="00E435A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17D92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F3CA50A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2,265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1494386B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shd w:val="clear" w:color="auto" w:fill="auto"/>
            <w:vAlign w:val="center"/>
          </w:tcPr>
          <w:p w14:paraId="154514CD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163BAB3B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shd w:val="clear" w:color="auto" w:fill="auto"/>
            <w:vAlign w:val="center"/>
          </w:tcPr>
          <w:p w14:paraId="0A24B71A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22,637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3D910A8E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004EC693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3,134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6924B8D6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40D3D5DE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 xml:space="preserve">                  -   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19C06BA2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05EDF25B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28,112</w:t>
            </w:r>
          </w:p>
        </w:tc>
      </w:tr>
      <w:tr w:rsidR="00E435A2" w:rsidRPr="00727B4E" w14:paraId="59CDB4F1" w14:textId="77777777" w:rsidTr="005D7133">
        <w:tc>
          <w:tcPr>
            <w:tcW w:w="2970" w:type="dxa"/>
            <w:shd w:val="clear" w:color="auto" w:fill="auto"/>
          </w:tcPr>
          <w:p w14:paraId="40915B4F" w14:textId="77777777" w:rsidR="00E435A2" w:rsidRPr="00E17D92" w:rsidRDefault="00E435A2" w:rsidP="00E435A2">
            <w:pPr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E17D9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368BDF8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582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044C8586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shd w:val="clear" w:color="auto" w:fill="auto"/>
            <w:vAlign w:val="center"/>
          </w:tcPr>
          <w:p w14:paraId="06AB2286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6E583509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shd w:val="clear" w:color="auto" w:fill="auto"/>
            <w:vAlign w:val="center"/>
          </w:tcPr>
          <w:p w14:paraId="48F7899D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33,455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5B6722E0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1EB1D939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1,145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27E71E20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687B70DD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 xml:space="preserve">                  -   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62A5B3D0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09F01120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35,212</w:t>
            </w:r>
          </w:p>
        </w:tc>
      </w:tr>
      <w:tr w:rsidR="00E435A2" w:rsidRPr="00727B4E" w14:paraId="569B7DBE" w14:textId="77777777" w:rsidTr="005D7133">
        <w:tc>
          <w:tcPr>
            <w:tcW w:w="2970" w:type="dxa"/>
            <w:shd w:val="clear" w:color="auto" w:fill="auto"/>
          </w:tcPr>
          <w:p w14:paraId="43A363DB" w14:textId="77777777" w:rsidR="00E435A2" w:rsidRPr="00E17D92" w:rsidRDefault="00E435A2" w:rsidP="00E435A2">
            <w:pPr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E17D9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E3AAE62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382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5C40E008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shd w:val="clear" w:color="auto" w:fill="auto"/>
            <w:vAlign w:val="center"/>
          </w:tcPr>
          <w:p w14:paraId="3FDF8B9E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143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7DFBF7C6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shd w:val="clear" w:color="auto" w:fill="auto"/>
            <w:vAlign w:val="center"/>
          </w:tcPr>
          <w:p w14:paraId="465D5CCB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21,564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06BDA6F3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34BA6B88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1,461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6EBBFD2C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3CEC66BD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88,14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542E2DE9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0AA427E7" w14:textId="77777777" w:rsidR="00E435A2" w:rsidRPr="000671A8" w:rsidRDefault="00E435A2" w:rsidP="00E435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111,69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E435A2" w:rsidRPr="00727B4E" w14:paraId="5C453314" w14:textId="77777777" w:rsidTr="005D7133">
        <w:tc>
          <w:tcPr>
            <w:tcW w:w="2970" w:type="dxa"/>
            <w:shd w:val="clear" w:color="auto" w:fill="auto"/>
          </w:tcPr>
          <w:p w14:paraId="2633BE0A" w14:textId="77777777" w:rsidR="00E435A2" w:rsidRPr="00E17D92" w:rsidRDefault="00E435A2" w:rsidP="00E435A2">
            <w:pPr>
              <w:tabs>
                <w:tab w:val="clear" w:pos="454"/>
                <w:tab w:val="left" w:pos="45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7D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0E3B35" w14:textId="77777777" w:rsidR="00E435A2" w:rsidRPr="000B6DB2" w:rsidRDefault="00E435A2" w:rsidP="00E435A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6D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3,812</w:t>
            </w:r>
          </w:p>
        </w:tc>
        <w:tc>
          <w:tcPr>
            <w:tcW w:w="106" w:type="dxa"/>
            <w:shd w:val="clear" w:color="auto" w:fill="auto"/>
          </w:tcPr>
          <w:p w14:paraId="7F023538" w14:textId="77777777" w:rsidR="00E435A2" w:rsidRPr="000B6DB2" w:rsidRDefault="00E435A2" w:rsidP="00E435A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C0A4CD" w14:textId="77777777" w:rsidR="00E435A2" w:rsidRPr="000B6DB2" w:rsidRDefault="00E435A2" w:rsidP="00E435A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6D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184</w:t>
            </w:r>
          </w:p>
        </w:tc>
        <w:tc>
          <w:tcPr>
            <w:tcW w:w="106" w:type="dxa"/>
            <w:shd w:val="clear" w:color="auto" w:fill="auto"/>
          </w:tcPr>
          <w:p w14:paraId="037EFEE7" w14:textId="77777777" w:rsidR="00E435A2" w:rsidRPr="000B6DB2" w:rsidRDefault="00E435A2" w:rsidP="00E435A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05A0C3" w14:textId="77777777" w:rsidR="00E435A2" w:rsidRPr="000B6DB2" w:rsidRDefault="00E435A2" w:rsidP="00E435A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6D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120,825</w:t>
            </w:r>
          </w:p>
        </w:tc>
        <w:tc>
          <w:tcPr>
            <w:tcW w:w="106" w:type="dxa"/>
            <w:shd w:val="clear" w:color="auto" w:fill="auto"/>
          </w:tcPr>
          <w:p w14:paraId="04F51F34" w14:textId="77777777" w:rsidR="00E435A2" w:rsidRPr="000B6DB2" w:rsidRDefault="00E435A2" w:rsidP="00E435A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BAB082" w14:textId="77777777" w:rsidR="00E435A2" w:rsidRPr="000B6DB2" w:rsidRDefault="00E435A2" w:rsidP="00E435A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6D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9,281</w:t>
            </w:r>
          </w:p>
        </w:tc>
        <w:tc>
          <w:tcPr>
            <w:tcW w:w="106" w:type="dxa"/>
            <w:shd w:val="clear" w:color="auto" w:fill="auto"/>
          </w:tcPr>
          <w:p w14:paraId="771241EA" w14:textId="77777777" w:rsidR="00E435A2" w:rsidRPr="000B6DB2" w:rsidRDefault="00E435A2" w:rsidP="00E435A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77B448" w14:textId="77777777" w:rsidR="00E435A2" w:rsidRPr="000B6DB2" w:rsidRDefault="00E435A2" w:rsidP="00E435A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6D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88,142</w:t>
            </w:r>
          </w:p>
        </w:tc>
        <w:tc>
          <w:tcPr>
            <w:tcW w:w="106" w:type="dxa"/>
            <w:shd w:val="clear" w:color="auto" w:fill="auto"/>
          </w:tcPr>
          <w:p w14:paraId="154BF4D1" w14:textId="77777777" w:rsidR="00E435A2" w:rsidRPr="000B6DB2" w:rsidRDefault="00E435A2" w:rsidP="00E435A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FBB46B" w14:textId="77777777" w:rsidR="00E435A2" w:rsidRPr="000B6DB2" w:rsidRDefault="00E435A2" w:rsidP="00E435A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6D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222,244</w:t>
            </w:r>
          </w:p>
        </w:tc>
      </w:tr>
      <w:tr w:rsidR="00E435A2" w:rsidRPr="00727B4E" w14:paraId="2275C02A" w14:textId="77777777" w:rsidTr="005D7133">
        <w:tc>
          <w:tcPr>
            <w:tcW w:w="2970" w:type="dxa"/>
            <w:shd w:val="clear" w:color="auto" w:fill="auto"/>
          </w:tcPr>
          <w:p w14:paraId="65C567AC" w14:textId="77777777" w:rsidR="00E435A2" w:rsidRPr="00E17D92" w:rsidRDefault="00E435A2" w:rsidP="00E435A2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7D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 (ขาดทุน) ก่อนภาษีเงินได้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127106B" w14:textId="77777777" w:rsidR="00E435A2" w:rsidRPr="000B6DB2" w:rsidRDefault="00E435A2" w:rsidP="00E435A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6D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1,455</w:t>
            </w:r>
          </w:p>
        </w:tc>
        <w:tc>
          <w:tcPr>
            <w:tcW w:w="106" w:type="dxa"/>
            <w:shd w:val="clear" w:color="auto" w:fill="auto"/>
          </w:tcPr>
          <w:p w14:paraId="32ADB808" w14:textId="77777777" w:rsidR="00E435A2" w:rsidRPr="000B6DB2" w:rsidRDefault="00E435A2" w:rsidP="00E435A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79D89B" w14:textId="77777777" w:rsidR="00E435A2" w:rsidRPr="000B6DB2" w:rsidRDefault="00E435A2" w:rsidP="00E435A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6D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(15)</w:t>
            </w:r>
          </w:p>
        </w:tc>
        <w:tc>
          <w:tcPr>
            <w:tcW w:w="106" w:type="dxa"/>
            <w:shd w:val="clear" w:color="auto" w:fill="auto"/>
          </w:tcPr>
          <w:p w14:paraId="56779A02" w14:textId="77777777" w:rsidR="00E435A2" w:rsidRPr="000B6DB2" w:rsidRDefault="00E435A2" w:rsidP="00E435A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5C278D" w14:textId="77777777" w:rsidR="00E435A2" w:rsidRPr="000B6DB2" w:rsidRDefault="00E435A2" w:rsidP="00E435A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6D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(8,409)</w:t>
            </w:r>
          </w:p>
        </w:tc>
        <w:tc>
          <w:tcPr>
            <w:tcW w:w="106" w:type="dxa"/>
            <w:shd w:val="clear" w:color="auto" w:fill="auto"/>
          </w:tcPr>
          <w:p w14:paraId="7B662A7B" w14:textId="77777777" w:rsidR="00E435A2" w:rsidRPr="000B6DB2" w:rsidRDefault="00E435A2" w:rsidP="00E435A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9789DDB" w14:textId="77777777" w:rsidR="00E435A2" w:rsidRPr="000B6DB2" w:rsidRDefault="00E435A2" w:rsidP="00E435A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6D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335</w:t>
            </w:r>
          </w:p>
        </w:tc>
        <w:tc>
          <w:tcPr>
            <w:tcW w:w="106" w:type="dxa"/>
            <w:shd w:val="clear" w:color="auto" w:fill="auto"/>
          </w:tcPr>
          <w:p w14:paraId="434CA70F" w14:textId="77777777" w:rsidR="00E435A2" w:rsidRPr="000B6DB2" w:rsidRDefault="00E435A2" w:rsidP="00E435A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B1D5BE" w14:textId="77777777" w:rsidR="00E435A2" w:rsidRPr="000B6DB2" w:rsidRDefault="00E435A2" w:rsidP="00E435A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6D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(84,804)</w:t>
            </w:r>
          </w:p>
        </w:tc>
        <w:tc>
          <w:tcPr>
            <w:tcW w:w="106" w:type="dxa"/>
            <w:shd w:val="clear" w:color="auto" w:fill="auto"/>
          </w:tcPr>
          <w:p w14:paraId="3761DE6C" w14:textId="77777777" w:rsidR="00E435A2" w:rsidRPr="000B6DB2" w:rsidRDefault="00E435A2" w:rsidP="00E435A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</w:tcPr>
          <w:p w14:paraId="409EAD93" w14:textId="77777777" w:rsidR="00E435A2" w:rsidRPr="000B6DB2" w:rsidRDefault="00E435A2" w:rsidP="00E435A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(91,438)</w:t>
            </w:r>
          </w:p>
        </w:tc>
      </w:tr>
      <w:tr w:rsidR="00E435A2" w:rsidRPr="00727B4E" w14:paraId="7D742D45" w14:textId="77777777" w:rsidTr="005D7133">
        <w:tc>
          <w:tcPr>
            <w:tcW w:w="2970" w:type="dxa"/>
            <w:tcBorders>
              <w:bottom w:val="nil"/>
            </w:tcBorders>
            <w:shd w:val="clear" w:color="auto" w:fill="auto"/>
          </w:tcPr>
          <w:p w14:paraId="1A59C3FB" w14:textId="77777777" w:rsidR="00E435A2" w:rsidRPr="00E17D92" w:rsidRDefault="00E435A2" w:rsidP="00E435A2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7D9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รายได้ภาษีเงินได้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0C03AEC" w14:textId="77777777" w:rsidR="00E435A2" w:rsidRPr="003C5177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</w:tcPr>
          <w:p w14:paraId="69A10ED4" w14:textId="77777777" w:rsidR="00E435A2" w:rsidRPr="003C5177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  <w:shd w:val="clear" w:color="auto" w:fill="auto"/>
          </w:tcPr>
          <w:p w14:paraId="62C2C377" w14:textId="77777777" w:rsidR="00E435A2" w:rsidRPr="003C5177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</w:tcPr>
          <w:p w14:paraId="64D19979" w14:textId="77777777" w:rsidR="00E435A2" w:rsidRPr="003C5177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  <w:shd w:val="clear" w:color="auto" w:fill="auto"/>
          </w:tcPr>
          <w:p w14:paraId="57F9B0B7" w14:textId="77777777" w:rsidR="00E435A2" w:rsidRPr="003C5177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</w:tcPr>
          <w:p w14:paraId="20FD3CB1" w14:textId="77777777" w:rsidR="00E435A2" w:rsidRPr="003C5177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</w:tcPr>
          <w:p w14:paraId="2E0E0E78" w14:textId="77777777" w:rsidR="00E435A2" w:rsidRPr="003C5177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</w:tcPr>
          <w:p w14:paraId="6C4DE5F6" w14:textId="77777777" w:rsidR="00E435A2" w:rsidRPr="003C5177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</w:tcPr>
          <w:p w14:paraId="037BFC71" w14:textId="77777777" w:rsidR="00E435A2" w:rsidRPr="003C5177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</w:tcPr>
          <w:p w14:paraId="46902815" w14:textId="77777777" w:rsidR="00E435A2" w:rsidRPr="003C5177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5E8DD7" w14:textId="77777777" w:rsidR="00E435A2" w:rsidRPr="00B0569B" w:rsidDel="001E262A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130,574</w:t>
            </w:r>
          </w:p>
        </w:tc>
      </w:tr>
      <w:tr w:rsidR="00E435A2" w:rsidRPr="00727B4E" w14:paraId="1970BCB3" w14:textId="77777777" w:rsidTr="005D7133">
        <w:trPr>
          <w:trHeight w:val="405"/>
        </w:trPr>
        <w:tc>
          <w:tcPr>
            <w:tcW w:w="2970" w:type="dxa"/>
            <w:tcBorders>
              <w:top w:val="nil"/>
              <w:bottom w:val="nil"/>
            </w:tcBorders>
            <w:shd w:val="clear" w:color="auto" w:fill="auto"/>
          </w:tcPr>
          <w:p w14:paraId="6CF9AACC" w14:textId="77777777" w:rsidR="00E435A2" w:rsidRPr="00E17D92" w:rsidRDefault="00E435A2" w:rsidP="00E435A2">
            <w:pPr>
              <w:tabs>
                <w:tab w:val="left" w:pos="28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 w:rsidRPr="00E17D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11A4254" w14:textId="77777777" w:rsidR="00E435A2" w:rsidRPr="003C5177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</w:tcPr>
          <w:p w14:paraId="276F71D9" w14:textId="77777777" w:rsidR="00E435A2" w:rsidRPr="003C5177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  <w:shd w:val="clear" w:color="auto" w:fill="auto"/>
          </w:tcPr>
          <w:p w14:paraId="796F69CB" w14:textId="77777777" w:rsidR="00E435A2" w:rsidRPr="003C5177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</w:tcPr>
          <w:p w14:paraId="423A9A64" w14:textId="77777777" w:rsidR="00E435A2" w:rsidRPr="003C5177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  <w:shd w:val="clear" w:color="auto" w:fill="auto"/>
          </w:tcPr>
          <w:p w14:paraId="5D41BBBA" w14:textId="77777777" w:rsidR="00E435A2" w:rsidRPr="003C5177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</w:tcPr>
          <w:p w14:paraId="3DCBC0C3" w14:textId="77777777" w:rsidR="00E435A2" w:rsidRPr="003C5177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</w:tcPr>
          <w:p w14:paraId="4CAECBC9" w14:textId="77777777" w:rsidR="00E435A2" w:rsidRPr="003C5177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</w:tcPr>
          <w:p w14:paraId="68CCBAC7" w14:textId="77777777" w:rsidR="00E435A2" w:rsidRPr="003C5177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</w:tcPr>
          <w:p w14:paraId="11265F8E" w14:textId="77777777" w:rsidR="00E435A2" w:rsidRPr="003C5177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</w:tcPr>
          <w:p w14:paraId="082C7659" w14:textId="77777777" w:rsidR="00E435A2" w:rsidRPr="003C5177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CC4EACE" w14:textId="77777777" w:rsidR="00E435A2" w:rsidRPr="003C5177" w:rsidRDefault="00E435A2" w:rsidP="00E435A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39,136</w:t>
            </w:r>
          </w:p>
        </w:tc>
      </w:tr>
    </w:tbl>
    <w:p w14:paraId="7A98204B" w14:textId="52A902C1" w:rsidR="00F95529" w:rsidRPr="004E38C1" w:rsidRDefault="00E435A2" w:rsidP="00C92DE2">
      <w:pPr>
        <w:pStyle w:val="FSNoteNumbered"/>
        <w:numPr>
          <w:ilvl w:val="0"/>
          <w:numId w:val="26"/>
        </w:numPr>
        <w:spacing w:after="0"/>
        <w:rPr>
          <w:b/>
          <w:bCs/>
          <w:u w:val="none"/>
          <w:cs/>
        </w:rPr>
      </w:pPr>
      <w:r w:rsidRPr="005067F3">
        <w:rPr>
          <w:rFonts w:asciiTheme="majorBidi" w:hAnsiTheme="majorBidi" w:cstheme="majorBidi"/>
          <w:cs/>
        </w:rPr>
        <w:br w:type="page"/>
      </w:r>
    </w:p>
    <w:p w14:paraId="70130C79" w14:textId="30129A07" w:rsidR="005B2CEF" w:rsidRDefault="005B2CEF" w:rsidP="005B2CE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4832">
        <w:rPr>
          <w:rFonts w:ascii="Angsana New" w:hAnsi="Angsana New"/>
          <w:sz w:val="28"/>
          <w:szCs w:val="28"/>
          <w:cs/>
        </w:rPr>
        <w:lastRenderedPageBreak/>
        <w:t xml:space="preserve">สินทรัพย์และหนี้สินของส่วนงาน ณ </w:t>
      </w:r>
      <w:r w:rsidRPr="000770A4">
        <w:rPr>
          <w:rFonts w:ascii="Angsana New" w:hAnsi="Angsana New"/>
          <w:sz w:val="28"/>
          <w:szCs w:val="28"/>
          <w:cs/>
        </w:rPr>
        <w:t xml:space="preserve">วันที่ </w:t>
      </w:r>
      <w:r w:rsidR="005D7133">
        <w:rPr>
          <w:rFonts w:ascii="Angsana New" w:hAnsi="Angsana New"/>
          <w:sz w:val="28"/>
          <w:szCs w:val="28"/>
        </w:rPr>
        <w:t xml:space="preserve">30 </w:t>
      </w:r>
      <w:r w:rsidR="005D7133">
        <w:rPr>
          <w:rFonts w:ascii="Angsana New" w:hAnsi="Angsana New" w:hint="cs"/>
          <w:sz w:val="28"/>
          <w:szCs w:val="28"/>
          <w:cs/>
        </w:rPr>
        <w:t>มิถุนายน</w:t>
      </w:r>
      <w:r w:rsidR="005D7133" w:rsidRPr="002D54D0">
        <w:rPr>
          <w:rFonts w:ascii="Angsana New" w:hAnsi="Angsana New"/>
          <w:sz w:val="28"/>
          <w:szCs w:val="28"/>
          <w:cs/>
        </w:rPr>
        <w:t xml:space="preserve"> </w:t>
      </w:r>
      <w:r w:rsidRPr="000770A4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 w:hint="cs"/>
          <w:sz w:val="28"/>
          <w:szCs w:val="28"/>
          <w:cs/>
        </w:rPr>
        <w:t>3</w:t>
      </w:r>
      <w:r w:rsidRPr="000770A4">
        <w:rPr>
          <w:rFonts w:ascii="Angsana New" w:hAnsi="Angsana New"/>
          <w:sz w:val="28"/>
          <w:szCs w:val="28"/>
        </w:rPr>
        <w:t xml:space="preserve"> </w:t>
      </w:r>
      <w:r w:rsidRPr="000770A4">
        <w:rPr>
          <w:rFonts w:ascii="Angsana New" w:hAnsi="Angsana New"/>
          <w:sz w:val="28"/>
          <w:szCs w:val="28"/>
          <w:cs/>
        </w:rPr>
        <w:t xml:space="preserve">และวันที่ </w:t>
      </w:r>
      <w:r w:rsidRPr="000770A4">
        <w:rPr>
          <w:rFonts w:ascii="Angsana New" w:hAnsi="Angsana New"/>
          <w:sz w:val="28"/>
          <w:szCs w:val="28"/>
        </w:rPr>
        <w:t xml:space="preserve">31 </w:t>
      </w:r>
      <w:r w:rsidRPr="000770A4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0770A4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 w:hint="cs"/>
          <w:sz w:val="28"/>
          <w:szCs w:val="28"/>
          <w:cs/>
        </w:rPr>
        <w:t>2</w:t>
      </w:r>
      <w:r>
        <w:rPr>
          <w:rFonts w:ascii="Angsana New" w:hAnsi="Angsana New"/>
          <w:sz w:val="28"/>
          <w:szCs w:val="28"/>
          <w:cs/>
        </w:rPr>
        <w:t xml:space="preserve"> </w:t>
      </w:r>
      <w:r w:rsidRPr="00824832">
        <w:rPr>
          <w:rFonts w:ascii="Angsana New" w:hAnsi="Angsana New"/>
          <w:sz w:val="28"/>
          <w:szCs w:val="28"/>
          <w:cs/>
        </w:rPr>
        <w:t>มีดังต่อไปนี้</w:t>
      </w:r>
    </w:p>
    <w:tbl>
      <w:tblPr>
        <w:tblW w:w="909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170"/>
        <w:gridCol w:w="270"/>
        <w:gridCol w:w="1170"/>
        <w:gridCol w:w="270"/>
        <w:gridCol w:w="1080"/>
        <w:gridCol w:w="270"/>
        <w:gridCol w:w="1170"/>
        <w:gridCol w:w="270"/>
        <w:gridCol w:w="1171"/>
      </w:tblGrid>
      <w:tr w:rsidR="005B2CEF" w:rsidRPr="00824832" w14:paraId="74E193C5" w14:textId="77777777" w:rsidTr="00495120">
        <w:trPr>
          <w:trHeight w:val="106"/>
          <w:tblHeader/>
        </w:trPr>
        <w:tc>
          <w:tcPr>
            <w:tcW w:w="2250" w:type="dxa"/>
          </w:tcPr>
          <w:p w14:paraId="25D26DD4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6841" w:type="dxa"/>
            <w:gridSpan w:val="9"/>
            <w:tcBorders>
              <w:bottom w:val="single" w:sz="4" w:space="0" w:color="auto"/>
            </w:tcBorders>
          </w:tcPr>
          <w:p w14:paraId="14CC18D6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8248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5B2CEF" w:rsidRPr="00824832" w14:paraId="7E4D9A98" w14:textId="77777777" w:rsidTr="00495120">
        <w:trPr>
          <w:trHeight w:val="106"/>
          <w:tblHeader/>
        </w:trPr>
        <w:tc>
          <w:tcPr>
            <w:tcW w:w="2250" w:type="dxa"/>
          </w:tcPr>
          <w:p w14:paraId="0CEED818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6841" w:type="dxa"/>
            <w:gridSpan w:val="9"/>
            <w:tcBorders>
              <w:bottom w:val="single" w:sz="4" w:space="0" w:color="auto"/>
            </w:tcBorders>
          </w:tcPr>
          <w:p w14:paraId="41E4B702" w14:textId="692E7E7A" w:rsidR="005B2CEF" w:rsidRPr="00824832" w:rsidRDefault="005D7133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2D54D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5B2CEF" w:rsidRPr="000770A4">
              <w:rPr>
                <w:rFonts w:ascii="Angsana New" w:hAnsi="Angsana New"/>
                <w:sz w:val="28"/>
                <w:szCs w:val="28"/>
              </w:rPr>
              <w:t>256</w:t>
            </w:r>
            <w:r w:rsidR="005B2CEF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</w:tr>
      <w:tr w:rsidR="005B2CEF" w:rsidRPr="00824832" w14:paraId="319441AC" w14:textId="77777777" w:rsidTr="007133F6">
        <w:trPr>
          <w:trHeight w:val="281"/>
          <w:tblHeader/>
        </w:trPr>
        <w:tc>
          <w:tcPr>
            <w:tcW w:w="2250" w:type="dxa"/>
          </w:tcPr>
          <w:p w14:paraId="0230B561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1AAFCF8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7B76873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22ED0A8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9077E72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F8AA4D9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4E2CC9C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BD043DB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FC7F176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648731F4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5B2CEF" w:rsidRPr="00824832" w14:paraId="57193056" w14:textId="77777777" w:rsidTr="007133F6">
        <w:trPr>
          <w:trHeight w:val="281"/>
          <w:tblHeader/>
        </w:trPr>
        <w:tc>
          <w:tcPr>
            <w:tcW w:w="2250" w:type="dxa"/>
          </w:tcPr>
          <w:p w14:paraId="1FA829C5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11572C95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ประกัน</w:t>
            </w:r>
          </w:p>
        </w:tc>
        <w:tc>
          <w:tcPr>
            <w:tcW w:w="270" w:type="dxa"/>
            <w:vAlign w:val="bottom"/>
          </w:tcPr>
          <w:p w14:paraId="58560494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76FA814C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270" w:type="dxa"/>
            <w:vAlign w:val="bottom"/>
          </w:tcPr>
          <w:p w14:paraId="033F3128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2A4D786A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79114CC7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27BB7012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</w:tcPr>
          <w:p w14:paraId="5CC72D17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1" w:type="dxa"/>
            <w:vAlign w:val="bottom"/>
          </w:tcPr>
          <w:p w14:paraId="6019C14A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5B2CEF" w:rsidRPr="00824832" w14:paraId="521E2077" w14:textId="77777777" w:rsidTr="007133F6">
        <w:trPr>
          <w:trHeight w:val="281"/>
          <w:tblHeader/>
        </w:trPr>
        <w:tc>
          <w:tcPr>
            <w:tcW w:w="2250" w:type="dxa"/>
          </w:tcPr>
          <w:p w14:paraId="7C604821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4BC019E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อัคคีภัย</w:t>
            </w:r>
          </w:p>
        </w:tc>
        <w:tc>
          <w:tcPr>
            <w:tcW w:w="270" w:type="dxa"/>
            <w:vAlign w:val="bottom"/>
          </w:tcPr>
          <w:p w14:paraId="0B96C5F8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2357E15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270" w:type="dxa"/>
            <w:vAlign w:val="bottom"/>
          </w:tcPr>
          <w:p w14:paraId="4932ADF1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847C6E0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270" w:type="dxa"/>
            <w:vAlign w:val="bottom"/>
          </w:tcPr>
          <w:p w14:paraId="34A54E6D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4BE7746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270" w:type="dxa"/>
          </w:tcPr>
          <w:p w14:paraId="59F2A3CD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4C82D47A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5B2CEF" w:rsidRPr="00824832" w14:paraId="0503C52C" w14:textId="77777777" w:rsidTr="007133F6">
        <w:trPr>
          <w:trHeight w:val="281"/>
        </w:trPr>
        <w:tc>
          <w:tcPr>
            <w:tcW w:w="2250" w:type="dxa"/>
          </w:tcPr>
          <w:p w14:paraId="68D04E65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A5C5861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63B732FD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62C0521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61CD8812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4EA0683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41089F9D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2E02394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BC19A90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7D53702F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BA72E9" w:rsidRPr="00824832" w14:paraId="4F50E9C0" w14:textId="77777777" w:rsidTr="00416403">
        <w:trPr>
          <w:trHeight w:val="281"/>
        </w:trPr>
        <w:tc>
          <w:tcPr>
            <w:tcW w:w="2250" w:type="dxa"/>
          </w:tcPr>
          <w:p w14:paraId="7CAFD377" w14:textId="77777777" w:rsidR="00BA72E9" w:rsidRPr="003A03C8" w:rsidRDefault="00BA72E9" w:rsidP="00BA72E9">
            <w:pPr>
              <w:tabs>
                <w:tab w:val="clear" w:pos="227"/>
              </w:tabs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A03C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170" w:type="dxa"/>
            <w:shd w:val="clear" w:color="auto" w:fill="auto"/>
          </w:tcPr>
          <w:p w14:paraId="00507C10" w14:textId="122E8715" w:rsidR="00BA72E9" w:rsidRPr="00C75AC7" w:rsidRDefault="00BA72E9" w:rsidP="00BA72E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7,148</w:t>
            </w:r>
          </w:p>
        </w:tc>
        <w:tc>
          <w:tcPr>
            <w:tcW w:w="270" w:type="dxa"/>
            <w:shd w:val="clear" w:color="auto" w:fill="auto"/>
          </w:tcPr>
          <w:p w14:paraId="2AB420CB" w14:textId="77777777" w:rsidR="00BA72E9" w:rsidRPr="00C75AC7" w:rsidRDefault="00BA72E9" w:rsidP="00BA72E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B5AE150" w14:textId="24A02172" w:rsidR="00BA72E9" w:rsidRPr="00C75AC7" w:rsidRDefault="00BA72E9" w:rsidP="00BA72E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2,739</w:t>
            </w:r>
          </w:p>
        </w:tc>
        <w:tc>
          <w:tcPr>
            <w:tcW w:w="270" w:type="dxa"/>
            <w:shd w:val="clear" w:color="auto" w:fill="auto"/>
          </w:tcPr>
          <w:p w14:paraId="4882B2EC" w14:textId="77777777" w:rsidR="00BA72E9" w:rsidRPr="00C75AC7" w:rsidRDefault="00BA72E9" w:rsidP="00BA72E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916E10C" w14:textId="7D9EA144" w:rsidR="00BA72E9" w:rsidRPr="00C75AC7" w:rsidRDefault="00BA72E9" w:rsidP="00BA72E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376,680</w:t>
            </w:r>
          </w:p>
        </w:tc>
        <w:tc>
          <w:tcPr>
            <w:tcW w:w="270" w:type="dxa"/>
            <w:shd w:val="clear" w:color="auto" w:fill="auto"/>
          </w:tcPr>
          <w:p w14:paraId="5DC476FA" w14:textId="77777777" w:rsidR="00BA72E9" w:rsidRPr="00C75AC7" w:rsidRDefault="00BA72E9" w:rsidP="00BA72E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5154B0E" w14:textId="42955E79" w:rsidR="00BA72E9" w:rsidRPr="00C75AC7" w:rsidRDefault="00BA72E9" w:rsidP="00BA72E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60,502</w:t>
            </w:r>
          </w:p>
        </w:tc>
        <w:tc>
          <w:tcPr>
            <w:tcW w:w="270" w:type="dxa"/>
          </w:tcPr>
          <w:p w14:paraId="2CED4A0E" w14:textId="77777777" w:rsidR="00BA72E9" w:rsidRPr="00C75AC7" w:rsidRDefault="00BA72E9" w:rsidP="00BA72E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</w:tcPr>
          <w:p w14:paraId="263EB921" w14:textId="52EE8F4F" w:rsidR="00BA72E9" w:rsidRPr="00C75AC7" w:rsidRDefault="00BA72E9" w:rsidP="00BA72E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447,069</w:t>
            </w:r>
          </w:p>
        </w:tc>
      </w:tr>
      <w:tr w:rsidR="00C92DE2" w:rsidRPr="00824832" w14:paraId="15A7BC75" w14:textId="77777777" w:rsidTr="00416403">
        <w:trPr>
          <w:trHeight w:val="281"/>
        </w:trPr>
        <w:tc>
          <w:tcPr>
            <w:tcW w:w="2250" w:type="dxa"/>
          </w:tcPr>
          <w:p w14:paraId="6E243E84" w14:textId="77777777" w:rsidR="00C92DE2" w:rsidRPr="003A03C8" w:rsidRDefault="00C92DE2" w:rsidP="00C92DE2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cs/>
                <w:lang w:eastAsia="ko-KR"/>
              </w:rPr>
            </w:pPr>
            <w:r w:rsidRPr="003A03C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สินทรัพย์ที่ปันส่วนไม่ได้</w:t>
            </w:r>
          </w:p>
        </w:tc>
        <w:tc>
          <w:tcPr>
            <w:tcW w:w="1170" w:type="dxa"/>
            <w:shd w:val="clear" w:color="auto" w:fill="auto"/>
          </w:tcPr>
          <w:p w14:paraId="7F7F5100" w14:textId="77777777" w:rsidR="00C92DE2" w:rsidRPr="00C75AC7" w:rsidRDefault="00C92DE2" w:rsidP="00C92DE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253615D" w14:textId="77777777" w:rsidR="00C92DE2" w:rsidRPr="00C75AC7" w:rsidRDefault="00C92DE2" w:rsidP="00C92DE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3CB0A12" w14:textId="77777777" w:rsidR="00C92DE2" w:rsidRPr="00C75AC7" w:rsidRDefault="00C92DE2" w:rsidP="00C92DE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F4E33D8" w14:textId="77777777" w:rsidR="00C92DE2" w:rsidRPr="00C75AC7" w:rsidRDefault="00C92DE2" w:rsidP="00C92DE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627E777" w14:textId="77777777" w:rsidR="00C92DE2" w:rsidRPr="00C75AC7" w:rsidRDefault="00C92DE2" w:rsidP="00C92DE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3E7C620" w14:textId="77777777" w:rsidR="00C92DE2" w:rsidRPr="00C75AC7" w:rsidRDefault="00C92DE2" w:rsidP="00C92DE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DA8AA3F" w14:textId="77777777" w:rsidR="00C92DE2" w:rsidRPr="00C75AC7" w:rsidRDefault="00C92DE2" w:rsidP="00C92DE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97E6A9" w14:textId="77777777" w:rsidR="00C92DE2" w:rsidRPr="00C75AC7" w:rsidRDefault="00C92DE2" w:rsidP="00C92DE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6078CEF0" w14:textId="0CD562E4" w:rsidR="00C92DE2" w:rsidRPr="00C75AC7" w:rsidRDefault="00C92DE2" w:rsidP="00C92DE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996,533</w:t>
            </w:r>
          </w:p>
        </w:tc>
      </w:tr>
      <w:tr w:rsidR="00C92DE2" w:rsidRPr="00824832" w14:paraId="3F262542" w14:textId="77777777" w:rsidTr="00416403">
        <w:trPr>
          <w:trHeight w:val="281"/>
        </w:trPr>
        <w:tc>
          <w:tcPr>
            <w:tcW w:w="2250" w:type="dxa"/>
          </w:tcPr>
          <w:p w14:paraId="5EF5A43A" w14:textId="77777777" w:rsidR="00C92DE2" w:rsidRPr="003A03C8" w:rsidRDefault="00C92DE2" w:rsidP="00C92DE2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eastAsia="ko-KR"/>
              </w:rPr>
            </w:pPr>
            <w:r w:rsidRPr="003A03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10AA291A" w14:textId="77777777" w:rsidR="00C92DE2" w:rsidRPr="003A03C8" w:rsidRDefault="00C92DE2" w:rsidP="00C92DE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AF790BA" w14:textId="77777777" w:rsidR="00C92DE2" w:rsidRPr="003A03C8" w:rsidRDefault="00C92DE2" w:rsidP="00C92DE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67817F2" w14:textId="77777777" w:rsidR="00C92DE2" w:rsidRPr="003A03C8" w:rsidRDefault="00C92DE2" w:rsidP="00C92DE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83B79CE" w14:textId="77777777" w:rsidR="00C92DE2" w:rsidRPr="003A03C8" w:rsidRDefault="00C92DE2" w:rsidP="00C92DE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CBC93F9" w14:textId="77777777" w:rsidR="00C92DE2" w:rsidRPr="003A03C8" w:rsidRDefault="00C92DE2" w:rsidP="00C92DE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985A3E1" w14:textId="77777777" w:rsidR="00C92DE2" w:rsidRPr="003A03C8" w:rsidRDefault="00C92DE2" w:rsidP="00C92DE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6ECC236" w14:textId="77777777" w:rsidR="00C92DE2" w:rsidRPr="003A03C8" w:rsidRDefault="00C92DE2" w:rsidP="00C92DE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3E3526E" w14:textId="77777777" w:rsidR="00C92DE2" w:rsidRPr="003A03C8" w:rsidRDefault="00C92DE2" w:rsidP="00C92DE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22DE245F" w14:textId="2D867C86" w:rsidR="00C92DE2" w:rsidRPr="00C75AC7" w:rsidRDefault="00C92DE2" w:rsidP="00C92DE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1,443,602</w:t>
            </w:r>
          </w:p>
        </w:tc>
      </w:tr>
      <w:tr w:rsidR="00C92DE2" w:rsidRPr="00824832" w14:paraId="2480B08C" w14:textId="77777777" w:rsidTr="00416403">
        <w:trPr>
          <w:trHeight w:val="106"/>
        </w:trPr>
        <w:tc>
          <w:tcPr>
            <w:tcW w:w="2250" w:type="dxa"/>
          </w:tcPr>
          <w:p w14:paraId="3570192A" w14:textId="77777777" w:rsidR="00C92DE2" w:rsidRPr="00636D05" w:rsidRDefault="00C92DE2" w:rsidP="00C92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28821EF9" w14:textId="77777777" w:rsidR="00C92DE2" w:rsidRPr="00636D05" w:rsidRDefault="00C92DE2" w:rsidP="00C92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vAlign w:val="bottom"/>
          </w:tcPr>
          <w:p w14:paraId="22EB1192" w14:textId="77777777" w:rsidR="00C92DE2" w:rsidRPr="00636D05" w:rsidRDefault="00C92DE2" w:rsidP="00C92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70" w:type="dxa"/>
            <w:vAlign w:val="bottom"/>
          </w:tcPr>
          <w:p w14:paraId="2F0DE316" w14:textId="77777777" w:rsidR="00C92DE2" w:rsidRPr="00636D05" w:rsidRDefault="00C92DE2" w:rsidP="00C92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vAlign w:val="bottom"/>
          </w:tcPr>
          <w:p w14:paraId="42CD7CB0" w14:textId="77777777" w:rsidR="00C92DE2" w:rsidRPr="00636D05" w:rsidRDefault="00C92DE2" w:rsidP="00C92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80" w:type="dxa"/>
            <w:vAlign w:val="bottom"/>
          </w:tcPr>
          <w:p w14:paraId="60354088" w14:textId="77777777" w:rsidR="00C92DE2" w:rsidRPr="00636D05" w:rsidRDefault="00C92DE2" w:rsidP="00C92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vAlign w:val="bottom"/>
          </w:tcPr>
          <w:p w14:paraId="75F97E04" w14:textId="77777777" w:rsidR="00C92DE2" w:rsidRPr="00636D05" w:rsidRDefault="00C92DE2" w:rsidP="00C92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70" w:type="dxa"/>
            <w:vAlign w:val="bottom"/>
          </w:tcPr>
          <w:p w14:paraId="7F644CC5" w14:textId="77777777" w:rsidR="00C92DE2" w:rsidRPr="00636D05" w:rsidRDefault="00C92DE2" w:rsidP="00C92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</w:tcPr>
          <w:p w14:paraId="45E2225E" w14:textId="77777777" w:rsidR="00C92DE2" w:rsidRPr="00636D05" w:rsidRDefault="00C92DE2" w:rsidP="00C92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0F4D5348" w14:textId="77777777" w:rsidR="00C92DE2" w:rsidRPr="00636D05" w:rsidRDefault="00C92DE2" w:rsidP="00C92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</w:tr>
      <w:tr w:rsidR="00BA72E9" w:rsidRPr="00F7616E" w14:paraId="339ABCE5" w14:textId="77777777" w:rsidTr="00416403">
        <w:trPr>
          <w:trHeight w:val="281"/>
        </w:trPr>
        <w:tc>
          <w:tcPr>
            <w:tcW w:w="2250" w:type="dxa"/>
          </w:tcPr>
          <w:p w14:paraId="7801B7F5" w14:textId="77777777" w:rsidR="00BA72E9" w:rsidRPr="00F7616E" w:rsidRDefault="00BA72E9" w:rsidP="00BA72E9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16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170" w:type="dxa"/>
            <w:shd w:val="clear" w:color="auto" w:fill="auto"/>
          </w:tcPr>
          <w:p w14:paraId="74FB2EAF" w14:textId="7EA9A0D4" w:rsidR="00BA72E9" w:rsidRPr="00C75AC7" w:rsidRDefault="00BA72E9" w:rsidP="00BA72E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15,166</w:t>
            </w:r>
          </w:p>
        </w:tc>
        <w:tc>
          <w:tcPr>
            <w:tcW w:w="270" w:type="dxa"/>
            <w:shd w:val="clear" w:color="auto" w:fill="auto"/>
          </w:tcPr>
          <w:p w14:paraId="633AD301" w14:textId="77777777" w:rsidR="00BA72E9" w:rsidRPr="00C75AC7" w:rsidRDefault="00BA72E9" w:rsidP="00BA72E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2BDA8B3" w14:textId="2CF11229" w:rsidR="00BA72E9" w:rsidRPr="00C75AC7" w:rsidRDefault="00BA72E9" w:rsidP="00BA72E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4,262</w:t>
            </w:r>
          </w:p>
        </w:tc>
        <w:tc>
          <w:tcPr>
            <w:tcW w:w="270" w:type="dxa"/>
            <w:shd w:val="clear" w:color="auto" w:fill="auto"/>
          </w:tcPr>
          <w:p w14:paraId="20FDC4FA" w14:textId="77777777" w:rsidR="00BA72E9" w:rsidRPr="00C75AC7" w:rsidRDefault="00BA72E9" w:rsidP="00BA72E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27A7E84" w14:textId="715AA83D" w:rsidR="00BA72E9" w:rsidRPr="00C75AC7" w:rsidRDefault="00BA72E9" w:rsidP="00BA72E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790,356</w:t>
            </w:r>
          </w:p>
        </w:tc>
        <w:tc>
          <w:tcPr>
            <w:tcW w:w="270" w:type="dxa"/>
            <w:shd w:val="clear" w:color="auto" w:fill="auto"/>
          </w:tcPr>
          <w:p w14:paraId="705463AB" w14:textId="77777777" w:rsidR="00BA72E9" w:rsidRPr="00C75AC7" w:rsidRDefault="00BA72E9" w:rsidP="00BA72E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0808F87" w14:textId="7E91C189" w:rsidR="00BA72E9" w:rsidRPr="00C75AC7" w:rsidRDefault="00BA72E9" w:rsidP="00BA72E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104,097</w:t>
            </w:r>
          </w:p>
        </w:tc>
        <w:tc>
          <w:tcPr>
            <w:tcW w:w="270" w:type="dxa"/>
          </w:tcPr>
          <w:p w14:paraId="0F0F2A5A" w14:textId="77777777" w:rsidR="00BA72E9" w:rsidRPr="00C75AC7" w:rsidDel="001E262A" w:rsidRDefault="00BA72E9" w:rsidP="00BA72E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</w:tcPr>
          <w:p w14:paraId="53D87F5C" w14:textId="535925FC" w:rsidR="00BA72E9" w:rsidRPr="00C75AC7" w:rsidRDefault="00BA72E9" w:rsidP="00BA72E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913,881</w:t>
            </w:r>
          </w:p>
        </w:tc>
      </w:tr>
      <w:tr w:rsidR="00C92DE2" w:rsidRPr="00F7616E" w14:paraId="3322AB30" w14:textId="77777777" w:rsidTr="00416403">
        <w:trPr>
          <w:trHeight w:val="281"/>
        </w:trPr>
        <w:tc>
          <w:tcPr>
            <w:tcW w:w="2250" w:type="dxa"/>
          </w:tcPr>
          <w:p w14:paraId="524D7A2D" w14:textId="77777777" w:rsidR="00C92DE2" w:rsidRPr="00F7616E" w:rsidRDefault="00C92DE2" w:rsidP="00C92DE2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cs/>
                <w:lang w:eastAsia="ko-KR"/>
              </w:rPr>
            </w:pPr>
            <w:r w:rsidRPr="00F7616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หนี้สินที่ปันส่วนไม่ได้</w:t>
            </w:r>
          </w:p>
        </w:tc>
        <w:tc>
          <w:tcPr>
            <w:tcW w:w="1170" w:type="dxa"/>
          </w:tcPr>
          <w:p w14:paraId="0154FA27" w14:textId="77777777" w:rsidR="00C92DE2" w:rsidRPr="00C75AC7" w:rsidRDefault="00C92DE2" w:rsidP="00C92DE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0D4990" w14:textId="77777777" w:rsidR="00C92DE2" w:rsidRPr="00C75AC7" w:rsidRDefault="00C92DE2" w:rsidP="00C92DE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CCBF745" w14:textId="77777777" w:rsidR="00C92DE2" w:rsidRPr="00C75AC7" w:rsidRDefault="00C92DE2" w:rsidP="00C92DE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7DA153B" w14:textId="77777777" w:rsidR="00C92DE2" w:rsidRPr="00C75AC7" w:rsidRDefault="00C92DE2" w:rsidP="00C92DE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46D3DBE" w14:textId="77777777" w:rsidR="00C92DE2" w:rsidRPr="00C75AC7" w:rsidRDefault="00C92DE2" w:rsidP="00C92DE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E67C8A" w14:textId="77777777" w:rsidR="00C92DE2" w:rsidRPr="00C75AC7" w:rsidRDefault="00C92DE2" w:rsidP="00C92DE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E447DCA" w14:textId="77777777" w:rsidR="00C92DE2" w:rsidRPr="00C75AC7" w:rsidRDefault="00C92DE2" w:rsidP="00C92DE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49AAF69" w14:textId="77777777" w:rsidR="00C92DE2" w:rsidRPr="00C75AC7" w:rsidRDefault="00C92DE2" w:rsidP="00C92DE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5D4820E4" w14:textId="5C1AB9C1" w:rsidR="00C92DE2" w:rsidRPr="00C75AC7" w:rsidRDefault="00C92DE2" w:rsidP="00C92DE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90,54</w:t>
            </w:r>
            <w:r w:rsidR="00BB2A9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C92DE2" w:rsidRPr="00824832" w14:paraId="6D2FBDC2" w14:textId="77777777" w:rsidTr="00416403">
        <w:trPr>
          <w:trHeight w:val="281"/>
        </w:trPr>
        <w:tc>
          <w:tcPr>
            <w:tcW w:w="2250" w:type="dxa"/>
          </w:tcPr>
          <w:p w14:paraId="540E1A8A" w14:textId="77777777" w:rsidR="00C92DE2" w:rsidRPr="00F7616E" w:rsidRDefault="00C92DE2" w:rsidP="00C92DE2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eastAsia="ko-KR"/>
              </w:rPr>
            </w:pPr>
            <w:r w:rsidRPr="00F761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3C1D12A0" w14:textId="77777777" w:rsidR="00C92DE2" w:rsidRPr="00C75AC7" w:rsidRDefault="00C92DE2" w:rsidP="00C92DE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604C95" w14:textId="77777777" w:rsidR="00C92DE2" w:rsidRPr="00C75AC7" w:rsidRDefault="00C92DE2" w:rsidP="00C92DE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366BC69" w14:textId="77777777" w:rsidR="00C92DE2" w:rsidRPr="00C75AC7" w:rsidRDefault="00C92DE2" w:rsidP="00C92DE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56B82D" w14:textId="77777777" w:rsidR="00C92DE2" w:rsidRPr="00C75AC7" w:rsidRDefault="00C92DE2" w:rsidP="00C92DE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E45A61" w14:textId="77777777" w:rsidR="00C92DE2" w:rsidRPr="00C75AC7" w:rsidRDefault="00C92DE2" w:rsidP="00C92DE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6C38BD" w14:textId="77777777" w:rsidR="00C92DE2" w:rsidRPr="00C75AC7" w:rsidRDefault="00C92DE2" w:rsidP="00C92DE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DC9B475" w14:textId="77777777" w:rsidR="00C92DE2" w:rsidRPr="00C75AC7" w:rsidRDefault="00C92DE2" w:rsidP="00C92DE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1CA17B" w14:textId="77777777" w:rsidR="00C92DE2" w:rsidRPr="00C75AC7" w:rsidRDefault="00C92DE2" w:rsidP="00C92DE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7B6BAF44" w14:textId="02E75B7C" w:rsidR="00C92DE2" w:rsidRPr="00C75AC7" w:rsidRDefault="00C92DE2" w:rsidP="00C92DE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1,004,42</w:t>
            </w:r>
            <w:r w:rsidR="00BB2A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</w:tr>
    </w:tbl>
    <w:p w14:paraId="5B8FB7A2" w14:textId="77777777" w:rsidR="005B2CEF" w:rsidRPr="00F56DD7" w:rsidRDefault="005B2CEF" w:rsidP="005B2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170"/>
        <w:gridCol w:w="270"/>
        <w:gridCol w:w="1170"/>
        <w:gridCol w:w="270"/>
        <w:gridCol w:w="1080"/>
        <w:gridCol w:w="270"/>
        <w:gridCol w:w="1170"/>
        <w:gridCol w:w="270"/>
        <w:gridCol w:w="1170"/>
      </w:tblGrid>
      <w:tr w:rsidR="005B2CEF" w:rsidRPr="00824832" w14:paraId="7F3354F0" w14:textId="77777777" w:rsidTr="00495120">
        <w:trPr>
          <w:trHeight w:val="106"/>
        </w:trPr>
        <w:tc>
          <w:tcPr>
            <w:tcW w:w="2250" w:type="dxa"/>
          </w:tcPr>
          <w:p w14:paraId="33849AF1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6836" w:type="dxa"/>
            <w:gridSpan w:val="9"/>
            <w:tcBorders>
              <w:bottom w:val="single" w:sz="4" w:space="0" w:color="auto"/>
            </w:tcBorders>
          </w:tcPr>
          <w:p w14:paraId="0138E845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8248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5B2CEF" w:rsidRPr="00824832" w14:paraId="628022F6" w14:textId="77777777" w:rsidTr="00495120">
        <w:trPr>
          <w:trHeight w:val="106"/>
        </w:trPr>
        <w:tc>
          <w:tcPr>
            <w:tcW w:w="2250" w:type="dxa"/>
          </w:tcPr>
          <w:p w14:paraId="6F4E6C07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6836" w:type="dxa"/>
            <w:gridSpan w:val="9"/>
            <w:tcBorders>
              <w:bottom w:val="single" w:sz="4" w:space="0" w:color="auto"/>
            </w:tcBorders>
          </w:tcPr>
          <w:p w14:paraId="2E93430D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70A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770A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770A4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2483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</w:tr>
      <w:tr w:rsidR="005B2CEF" w:rsidRPr="00824832" w14:paraId="5DE48684" w14:textId="77777777" w:rsidTr="00495120">
        <w:trPr>
          <w:trHeight w:val="281"/>
        </w:trPr>
        <w:tc>
          <w:tcPr>
            <w:tcW w:w="2250" w:type="dxa"/>
          </w:tcPr>
          <w:p w14:paraId="68CA1E04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CEE79D0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3C3EBCA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E398C50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0C88A11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8658012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8EF20D5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8CB739C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01ECE44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8DBA8B9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5B2CEF" w:rsidRPr="00824832" w14:paraId="570B9855" w14:textId="77777777" w:rsidTr="00495120">
        <w:trPr>
          <w:trHeight w:val="281"/>
        </w:trPr>
        <w:tc>
          <w:tcPr>
            <w:tcW w:w="2250" w:type="dxa"/>
          </w:tcPr>
          <w:p w14:paraId="23095EDB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3988B66D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ประกัน</w:t>
            </w:r>
          </w:p>
        </w:tc>
        <w:tc>
          <w:tcPr>
            <w:tcW w:w="270" w:type="dxa"/>
            <w:vAlign w:val="bottom"/>
          </w:tcPr>
          <w:p w14:paraId="4CCB3649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2AEE5B53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270" w:type="dxa"/>
            <w:vAlign w:val="bottom"/>
          </w:tcPr>
          <w:p w14:paraId="15323999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42D87022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0452A21F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71222399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</w:tcPr>
          <w:p w14:paraId="45BCA875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71975E5A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5B2CEF" w:rsidRPr="00824832" w14:paraId="78158476" w14:textId="77777777" w:rsidTr="00495120">
        <w:trPr>
          <w:trHeight w:val="281"/>
        </w:trPr>
        <w:tc>
          <w:tcPr>
            <w:tcW w:w="2250" w:type="dxa"/>
          </w:tcPr>
          <w:p w14:paraId="72DFD59C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012AE9F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อัคคีภัย</w:t>
            </w:r>
          </w:p>
        </w:tc>
        <w:tc>
          <w:tcPr>
            <w:tcW w:w="270" w:type="dxa"/>
            <w:vAlign w:val="bottom"/>
          </w:tcPr>
          <w:p w14:paraId="37C1C16F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F269798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270" w:type="dxa"/>
            <w:vAlign w:val="bottom"/>
          </w:tcPr>
          <w:p w14:paraId="269254A6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6C62125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270" w:type="dxa"/>
            <w:vAlign w:val="bottom"/>
          </w:tcPr>
          <w:p w14:paraId="09F2752A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585953D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270" w:type="dxa"/>
          </w:tcPr>
          <w:p w14:paraId="60BB1BDA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5285A1C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5B2CEF" w:rsidRPr="00824832" w14:paraId="7BB620C6" w14:textId="77777777" w:rsidTr="00495120">
        <w:trPr>
          <w:trHeight w:val="281"/>
        </w:trPr>
        <w:tc>
          <w:tcPr>
            <w:tcW w:w="2250" w:type="dxa"/>
          </w:tcPr>
          <w:p w14:paraId="6C87AE15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C2E485A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069A6DC1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D713C68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2C2763EF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E318EED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4E4528C3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E3994AF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</w:tcPr>
          <w:p w14:paraId="1209E13B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0125E3E" w14:textId="77777777" w:rsidR="005B2CEF" w:rsidRPr="00824832" w:rsidRDefault="005B2CEF" w:rsidP="008C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CB5278" w:rsidRPr="00824832" w14:paraId="1C7F428E" w14:textId="77777777" w:rsidTr="00495120">
        <w:trPr>
          <w:trHeight w:val="281"/>
        </w:trPr>
        <w:tc>
          <w:tcPr>
            <w:tcW w:w="2250" w:type="dxa"/>
          </w:tcPr>
          <w:p w14:paraId="15144B3C" w14:textId="77777777" w:rsidR="00CB5278" w:rsidRPr="00824832" w:rsidRDefault="00CB5278" w:rsidP="00CB5278">
            <w:pPr>
              <w:tabs>
                <w:tab w:val="clear" w:pos="227"/>
              </w:tabs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707A6" w14:textId="12F5E789" w:rsidR="00CB5278" w:rsidRPr="00C75AC7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6,487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D56C1" w14:textId="77777777" w:rsidR="00CB5278" w:rsidRPr="00C75AC7" w:rsidRDefault="00CB5278" w:rsidP="00CB5278">
            <w:pPr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5EFB9" w14:textId="2C711198" w:rsidR="00CB5278" w:rsidRPr="00C75AC7" w:rsidRDefault="00CB5278" w:rsidP="00CB5278">
            <w:pPr>
              <w:tabs>
                <w:tab w:val="clear" w:pos="680"/>
                <w:tab w:val="clear" w:pos="907"/>
              </w:tabs>
              <w:spacing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3,057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A5C3A" w14:textId="77777777" w:rsidR="00CB5278" w:rsidRPr="00C75AC7" w:rsidRDefault="00CB5278" w:rsidP="00CB5278">
            <w:pPr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011CF9" w14:textId="4D5F70F3" w:rsidR="00CB5278" w:rsidRPr="00C75AC7" w:rsidRDefault="00CB5278" w:rsidP="00CB5278">
            <w:pPr>
              <w:tabs>
                <w:tab w:val="clear" w:pos="680"/>
                <w:tab w:val="clear" w:pos="907"/>
              </w:tabs>
              <w:spacing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291,122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158B1" w14:textId="77777777" w:rsidR="00CB5278" w:rsidRPr="00C75AC7" w:rsidRDefault="00CB5278" w:rsidP="00CB5278">
            <w:pPr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46F24" w14:textId="128E2A7C" w:rsidR="00CB5278" w:rsidRPr="00C75AC7" w:rsidRDefault="00CB5278" w:rsidP="00CB5278">
            <w:pPr>
              <w:tabs>
                <w:tab w:val="clear" w:pos="680"/>
                <w:tab w:val="clear" w:pos="907"/>
              </w:tabs>
              <w:spacing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108,512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8A70B" w14:textId="77777777" w:rsidR="00CB5278" w:rsidRPr="00824832" w:rsidRDefault="00CB5278" w:rsidP="00CB5278">
            <w:pPr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D5192" w14:textId="7A4FE000" w:rsidR="00CB5278" w:rsidRPr="00824832" w:rsidRDefault="00CB5278" w:rsidP="00CB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409,178</w:t>
            </w:r>
          </w:p>
        </w:tc>
      </w:tr>
      <w:tr w:rsidR="00CB5278" w:rsidRPr="00824832" w14:paraId="1FE34ED2" w14:textId="77777777" w:rsidTr="00495120">
        <w:trPr>
          <w:trHeight w:val="281"/>
        </w:trPr>
        <w:tc>
          <w:tcPr>
            <w:tcW w:w="2250" w:type="dxa"/>
          </w:tcPr>
          <w:p w14:paraId="5929065E" w14:textId="77777777" w:rsidR="00CB5278" w:rsidRPr="00824832" w:rsidRDefault="00CB5278" w:rsidP="00CB5278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cs/>
                <w:lang w:eastAsia="ko-KR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สินทรัพย์ที่ปันส่วนไม่ได้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63A9D" w14:textId="77777777" w:rsidR="00CB5278" w:rsidRPr="00824832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3532E" w14:textId="77777777" w:rsidR="00CB5278" w:rsidRPr="00824832" w:rsidRDefault="00CB5278" w:rsidP="00CB5278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AE3C0" w14:textId="77777777" w:rsidR="00CB5278" w:rsidRPr="00824832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02700" w14:textId="77777777" w:rsidR="00CB5278" w:rsidRPr="00824832" w:rsidRDefault="00CB5278" w:rsidP="00CB5278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4F434" w14:textId="77777777" w:rsidR="00CB5278" w:rsidRPr="00824832" w:rsidRDefault="00CB5278" w:rsidP="00CB5278">
            <w:pPr>
              <w:tabs>
                <w:tab w:val="clear" w:pos="680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95A7D" w14:textId="77777777" w:rsidR="00CB5278" w:rsidRPr="00824832" w:rsidRDefault="00CB5278" w:rsidP="00CB5278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1140F5" w14:textId="77777777" w:rsidR="00CB5278" w:rsidRPr="00824832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5BEC9" w14:textId="77777777" w:rsidR="00CB5278" w:rsidRPr="00824832" w:rsidDel="001E262A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A4FF4F" w14:textId="7AE21F4B" w:rsidR="00CB5278" w:rsidRPr="00824832" w:rsidRDefault="00CB5278" w:rsidP="00CB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911,301</w:t>
            </w:r>
          </w:p>
        </w:tc>
      </w:tr>
      <w:tr w:rsidR="00CB5278" w:rsidRPr="00824832" w14:paraId="2D778CE8" w14:textId="77777777" w:rsidTr="00495120">
        <w:trPr>
          <w:trHeight w:val="281"/>
        </w:trPr>
        <w:tc>
          <w:tcPr>
            <w:tcW w:w="2250" w:type="dxa"/>
          </w:tcPr>
          <w:p w14:paraId="6E538EF3" w14:textId="77777777" w:rsidR="00CB5278" w:rsidRPr="00824832" w:rsidRDefault="00CB5278" w:rsidP="00CB5278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eastAsia="ko-KR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FF71E" w14:textId="77777777" w:rsidR="00CB5278" w:rsidRPr="00C75AC7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7F0AD" w14:textId="77777777" w:rsidR="00CB5278" w:rsidRPr="00C75AC7" w:rsidRDefault="00CB5278" w:rsidP="00CB5278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8C7DC" w14:textId="77777777" w:rsidR="00CB5278" w:rsidRPr="00C75AC7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80070" w14:textId="77777777" w:rsidR="00CB5278" w:rsidRPr="00C75AC7" w:rsidRDefault="00CB5278" w:rsidP="00CB5278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5A766" w14:textId="77777777" w:rsidR="00CB5278" w:rsidRPr="00C75AC7" w:rsidRDefault="00CB5278" w:rsidP="00CB5278">
            <w:pPr>
              <w:tabs>
                <w:tab w:val="clear" w:pos="227"/>
                <w:tab w:val="clear" w:pos="454"/>
                <w:tab w:val="clear" w:pos="680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3BE50" w14:textId="77777777" w:rsidR="00CB5278" w:rsidRPr="00C75AC7" w:rsidRDefault="00CB5278" w:rsidP="00CB5278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8B6C4" w14:textId="77777777" w:rsidR="00CB5278" w:rsidRPr="00C75AC7" w:rsidDel="001E262A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383D6A" w14:textId="77777777" w:rsidR="00CB5278" w:rsidRPr="00C75AC7" w:rsidDel="001E262A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998FEE5" w14:textId="192B3051" w:rsidR="00CB5278" w:rsidRPr="00C75AC7" w:rsidRDefault="00CB5278" w:rsidP="00CB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1,320,479</w:t>
            </w:r>
          </w:p>
        </w:tc>
      </w:tr>
      <w:tr w:rsidR="00CB5278" w:rsidRPr="00824832" w14:paraId="319E2B46" w14:textId="77777777" w:rsidTr="00495120">
        <w:trPr>
          <w:trHeight w:val="106"/>
        </w:trPr>
        <w:tc>
          <w:tcPr>
            <w:tcW w:w="2250" w:type="dxa"/>
          </w:tcPr>
          <w:p w14:paraId="5E656178" w14:textId="77777777" w:rsidR="00CB5278" w:rsidRPr="00824832" w:rsidRDefault="00CB5278" w:rsidP="00CB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59137B" w14:textId="77777777" w:rsidR="00CB5278" w:rsidRPr="00C75AC7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4D3C2F" w14:textId="77777777" w:rsidR="00CB5278" w:rsidRPr="00C75AC7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0AC37F" w14:textId="77777777" w:rsidR="00CB5278" w:rsidRPr="00824832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FAB29B" w14:textId="77777777" w:rsidR="00CB5278" w:rsidRPr="00C75AC7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A2CB7D" w14:textId="77777777" w:rsidR="00CB5278" w:rsidRPr="00824832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653275" w14:textId="77777777" w:rsidR="00CB5278" w:rsidRPr="00C75AC7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4D873F" w14:textId="77777777" w:rsidR="00CB5278" w:rsidRPr="00824832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4A666F" w14:textId="77777777" w:rsidR="00CB5278" w:rsidRPr="00C75AC7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E48958E" w14:textId="77777777" w:rsidR="00CB5278" w:rsidRPr="00C75AC7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B5278" w:rsidRPr="00824832" w14:paraId="0C7B4D12" w14:textId="77777777" w:rsidTr="00495120">
        <w:trPr>
          <w:trHeight w:val="281"/>
        </w:trPr>
        <w:tc>
          <w:tcPr>
            <w:tcW w:w="2250" w:type="dxa"/>
          </w:tcPr>
          <w:p w14:paraId="1BEEE93C" w14:textId="77777777" w:rsidR="00CB5278" w:rsidRPr="00824832" w:rsidRDefault="00CB5278" w:rsidP="00CB5278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65D3E" w14:textId="1BCFD55F" w:rsidR="00CB5278" w:rsidRPr="00C75AC7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15,566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3E113" w14:textId="77777777" w:rsidR="00CB5278" w:rsidRPr="00C75AC7" w:rsidRDefault="00CB5278" w:rsidP="00CB5278">
            <w:pPr>
              <w:ind w:left="-54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3E6FAC" w14:textId="283A852D" w:rsidR="00CB5278" w:rsidRPr="00C75AC7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6,628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EBDD2" w14:textId="77777777" w:rsidR="00CB5278" w:rsidRPr="00C75AC7" w:rsidRDefault="00CB5278" w:rsidP="00CB5278">
            <w:pPr>
              <w:ind w:left="-54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52529" w14:textId="59A184C3" w:rsidR="00CB5278" w:rsidRPr="00C75AC7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632,606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FF8A1B" w14:textId="77777777" w:rsidR="00CB5278" w:rsidRPr="00C75AC7" w:rsidRDefault="00CB5278" w:rsidP="00CB5278">
            <w:pPr>
              <w:ind w:left="-54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22373" w14:textId="547F5A70" w:rsidR="00CB5278" w:rsidRPr="00C75AC7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118,186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6AD00" w14:textId="77777777" w:rsidR="00CB5278" w:rsidRPr="00824832" w:rsidDel="001E262A" w:rsidRDefault="00CB5278" w:rsidP="00CB5278">
            <w:pPr>
              <w:tabs>
                <w:tab w:val="clear" w:pos="680"/>
                <w:tab w:val="clear" w:pos="907"/>
              </w:tabs>
              <w:spacing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791A4" w14:textId="62518352" w:rsidR="00CB5278" w:rsidRPr="00824832" w:rsidRDefault="00CB5278" w:rsidP="00CB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772,986</w:t>
            </w:r>
          </w:p>
        </w:tc>
      </w:tr>
      <w:tr w:rsidR="00CB5278" w:rsidRPr="00824832" w14:paraId="2C8B788B" w14:textId="77777777" w:rsidTr="00495120">
        <w:trPr>
          <w:trHeight w:val="281"/>
        </w:trPr>
        <w:tc>
          <w:tcPr>
            <w:tcW w:w="2250" w:type="dxa"/>
          </w:tcPr>
          <w:p w14:paraId="71487531" w14:textId="77777777" w:rsidR="00CB5278" w:rsidRPr="00824832" w:rsidRDefault="00CB5278" w:rsidP="00CB5278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cs/>
                <w:lang w:eastAsia="ko-KR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หนี้สินที่ปันส่วนไม่ได้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4C7D9" w14:textId="77777777" w:rsidR="00CB5278" w:rsidRPr="00824832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38ACD" w14:textId="77777777" w:rsidR="00CB5278" w:rsidRPr="00824832" w:rsidRDefault="00CB5278" w:rsidP="00CB5278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0B270" w14:textId="77777777" w:rsidR="00CB5278" w:rsidRPr="00824832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AA55F9" w14:textId="77777777" w:rsidR="00CB5278" w:rsidRPr="00824832" w:rsidRDefault="00CB5278" w:rsidP="00CB5278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0D86C" w14:textId="77777777" w:rsidR="00CB5278" w:rsidRPr="00824832" w:rsidRDefault="00CB5278" w:rsidP="00CB5278">
            <w:pPr>
              <w:tabs>
                <w:tab w:val="clear" w:pos="680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B6C17" w14:textId="77777777" w:rsidR="00CB5278" w:rsidRPr="00824832" w:rsidRDefault="00CB5278" w:rsidP="00CB5278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EABC8" w14:textId="77777777" w:rsidR="00CB5278" w:rsidRPr="00824832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B11A8E" w14:textId="77777777" w:rsidR="00CB5278" w:rsidRPr="00824832" w:rsidDel="001E262A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54A003" w14:textId="4CD05168" w:rsidR="00CB5278" w:rsidRPr="00824832" w:rsidRDefault="00CB5278" w:rsidP="00CB5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54,668</w:t>
            </w:r>
          </w:p>
        </w:tc>
      </w:tr>
      <w:tr w:rsidR="00CB5278" w:rsidRPr="00824832" w14:paraId="589E98F1" w14:textId="77777777" w:rsidTr="00495120">
        <w:trPr>
          <w:trHeight w:val="296"/>
        </w:trPr>
        <w:tc>
          <w:tcPr>
            <w:tcW w:w="2250" w:type="dxa"/>
          </w:tcPr>
          <w:p w14:paraId="7D9C4415" w14:textId="77777777" w:rsidR="00CB5278" w:rsidRPr="00824832" w:rsidRDefault="00CB5278" w:rsidP="00CB5278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eastAsia="ko-KR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CE6CB" w14:textId="77777777" w:rsidR="00CB5278" w:rsidRPr="00C75AC7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5EDBAE" w14:textId="77777777" w:rsidR="00CB5278" w:rsidRPr="00C75AC7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E6545" w14:textId="77777777" w:rsidR="00CB5278" w:rsidRPr="00C75AC7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FF7B6" w14:textId="77777777" w:rsidR="00CB5278" w:rsidRPr="00C75AC7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ECD79" w14:textId="77777777" w:rsidR="00CB5278" w:rsidRPr="00C75AC7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D51F5" w14:textId="77777777" w:rsidR="00CB5278" w:rsidRPr="00C75AC7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DE3EB" w14:textId="77777777" w:rsidR="00CB5278" w:rsidRPr="00C75AC7" w:rsidDel="001E262A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D9164" w14:textId="77777777" w:rsidR="00CB5278" w:rsidRPr="00C75AC7" w:rsidDel="001E262A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FAF716A" w14:textId="39B0F604" w:rsidR="00CB5278" w:rsidRPr="00C75AC7" w:rsidRDefault="00CB5278" w:rsidP="00CB527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827,654</w:t>
            </w:r>
          </w:p>
        </w:tc>
      </w:tr>
    </w:tbl>
    <w:p w14:paraId="7DE8CA97" w14:textId="66B0F378" w:rsidR="00495120" w:rsidRDefault="00495120" w:rsidP="00495120">
      <w:pPr>
        <w:pStyle w:val="FSNoteNumbered"/>
        <w:numPr>
          <w:ilvl w:val="0"/>
          <w:numId w:val="0"/>
        </w:numPr>
        <w:spacing w:after="0"/>
        <w:ind w:left="540"/>
        <w:rPr>
          <w:b/>
          <w:bCs/>
          <w:u w:val="none"/>
          <w:cs/>
        </w:rPr>
      </w:pPr>
    </w:p>
    <w:p w14:paraId="2D794319" w14:textId="200FDD44" w:rsidR="00495120" w:rsidRDefault="00495120" w:rsidP="00495120">
      <w:pPr>
        <w:rPr>
          <w:rFonts w:cs="Arial"/>
          <w:cs/>
          <w:lang w:val="th-TH"/>
        </w:rPr>
      </w:pPr>
    </w:p>
    <w:p w14:paraId="1BA8429C" w14:textId="21102A66" w:rsidR="00495120" w:rsidRDefault="00495120" w:rsidP="00495120">
      <w:pPr>
        <w:rPr>
          <w:rFonts w:cs="Arial"/>
          <w:cs/>
          <w:lang w:val="th-TH"/>
        </w:rPr>
      </w:pPr>
    </w:p>
    <w:p w14:paraId="043748BA" w14:textId="57EDA77D" w:rsidR="00495120" w:rsidRDefault="00495120" w:rsidP="00495120">
      <w:pPr>
        <w:rPr>
          <w:rFonts w:cs="Arial"/>
          <w:cs/>
          <w:lang w:val="th-TH"/>
        </w:rPr>
      </w:pPr>
    </w:p>
    <w:p w14:paraId="533F4EC9" w14:textId="3EBE4FD5" w:rsidR="00495120" w:rsidRDefault="00495120" w:rsidP="00495120">
      <w:pPr>
        <w:rPr>
          <w:rFonts w:cs="Arial"/>
          <w:cs/>
          <w:lang w:val="th-TH"/>
        </w:rPr>
      </w:pPr>
    </w:p>
    <w:p w14:paraId="26097DEA" w14:textId="55304430" w:rsidR="00495120" w:rsidRDefault="00495120" w:rsidP="00495120">
      <w:pPr>
        <w:rPr>
          <w:rFonts w:cs="Arial"/>
          <w:cs/>
          <w:lang w:val="th-TH"/>
        </w:rPr>
      </w:pPr>
    </w:p>
    <w:p w14:paraId="37B4B889" w14:textId="2B18241B" w:rsidR="00495120" w:rsidRDefault="00495120" w:rsidP="00495120">
      <w:pPr>
        <w:rPr>
          <w:rFonts w:cs="Arial"/>
          <w:cs/>
          <w:lang w:val="th-TH"/>
        </w:rPr>
      </w:pPr>
    </w:p>
    <w:p w14:paraId="582DEC76" w14:textId="74D53DBC" w:rsidR="00495120" w:rsidRDefault="00495120" w:rsidP="00495120">
      <w:pPr>
        <w:rPr>
          <w:rFonts w:cs="Arial"/>
          <w:cs/>
          <w:lang w:val="th-TH"/>
        </w:rPr>
      </w:pPr>
    </w:p>
    <w:p w14:paraId="33AE5174" w14:textId="77777777" w:rsidR="00495120" w:rsidRPr="00495120" w:rsidRDefault="00495120" w:rsidP="00495120">
      <w:pPr>
        <w:rPr>
          <w:rFonts w:cs="Arial"/>
          <w:cs/>
          <w:lang w:val="th-TH"/>
        </w:rPr>
      </w:pPr>
    </w:p>
    <w:p w14:paraId="5C3B8D5F" w14:textId="6B92E85B" w:rsidR="003F2A02" w:rsidRPr="00F7616E" w:rsidRDefault="005B7353" w:rsidP="00C92DE2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F7616E">
        <w:rPr>
          <w:b/>
          <w:bCs/>
          <w:u w:val="none"/>
          <w:cs/>
        </w:rPr>
        <w:lastRenderedPageBreak/>
        <w:t>หลักทรัพย์ประกันวางไว้กับนายทะเบียน</w:t>
      </w:r>
    </w:p>
    <w:p w14:paraId="73AB58F0" w14:textId="48F1E5EE" w:rsidR="005B7353" w:rsidRPr="00824832" w:rsidRDefault="0016567A" w:rsidP="001F1BD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4832">
        <w:rPr>
          <w:rFonts w:ascii="Angsana New" w:hAnsi="Angsana New"/>
          <w:sz w:val="28"/>
          <w:szCs w:val="28"/>
          <w:cs/>
        </w:rPr>
        <w:t xml:space="preserve">ณ </w:t>
      </w:r>
      <w:r w:rsidRPr="000770A4">
        <w:rPr>
          <w:rFonts w:ascii="Angsana New" w:hAnsi="Angsana New"/>
          <w:sz w:val="28"/>
          <w:szCs w:val="28"/>
          <w:cs/>
        </w:rPr>
        <w:t xml:space="preserve">วันที่ </w:t>
      </w:r>
      <w:r w:rsidR="005D7133">
        <w:rPr>
          <w:rFonts w:ascii="Angsana New" w:hAnsi="Angsana New"/>
          <w:sz w:val="28"/>
          <w:szCs w:val="28"/>
        </w:rPr>
        <w:t xml:space="preserve">30 </w:t>
      </w:r>
      <w:r w:rsidR="005D7133">
        <w:rPr>
          <w:rFonts w:ascii="Angsana New" w:hAnsi="Angsana New" w:hint="cs"/>
          <w:sz w:val="28"/>
          <w:szCs w:val="28"/>
          <w:cs/>
        </w:rPr>
        <w:t>มิถุนายน</w:t>
      </w:r>
      <w:r w:rsidR="005D7133" w:rsidRPr="002D54D0">
        <w:rPr>
          <w:rFonts w:ascii="Angsana New" w:hAnsi="Angsana New"/>
          <w:sz w:val="28"/>
          <w:szCs w:val="28"/>
          <w:cs/>
        </w:rPr>
        <w:t xml:space="preserve"> </w:t>
      </w:r>
      <w:r w:rsidRPr="000770A4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 w:hint="cs"/>
          <w:sz w:val="28"/>
          <w:szCs w:val="28"/>
          <w:cs/>
        </w:rPr>
        <w:t>3</w:t>
      </w:r>
      <w:r w:rsidRPr="000770A4">
        <w:rPr>
          <w:rFonts w:ascii="Angsana New" w:hAnsi="Angsana New"/>
          <w:sz w:val="28"/>
          <w:szCs w:val="28"/>
        </w:rPr>
        <w:t xml:space="preserve"> </w:t>
      </w:r>
      <w:r w:rsidRPr="000770A4">
        <w:rPr>
          <w:rFonts w:ascii="Angsana New" w:hAnsi="Angsana New"/>
          <w:sz w:val="28"/>
          <w:szCs w:val="28"/>
          <w:cs/>
        </w:rPr>
        <w:t xml:space="preserve">และวันที่ </w:t>
      </w:r>
      <w:r w:rsidRPr="000770A4">
        <w:rPr>
          <w:rFonts w:ascii="Angsana New" w:hAnsi="Angsana New"/>
          <w:sz w:val="28"/>
          <w:szCs w:val="28"/>
        </w:rPr>
        <w:t xml:space="preserve">31 </w:t>
      </w:r>
      <w:r w:rsidRPr="000770A4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0770A4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 w:hint="cs"/>
          <w:sz w:val="28"/>
          <w:szCs w:val="28"/>
          <w:cs/>
        </w:rPr>
        <w:t xml:space="preserve">2 </w:t>
      </w:r>
      <w:r w:rsidR="00A4104C" w:rsidRPr="00824832">
        <w:rPr>
          <w:rFonts w:ascii="Angsana New" w:hAnsi="Angsana New"/>
          <w:sz w:val="28"/>
          <w:szCs w:val="28"/>
          <w:cs/>
        </w:rPr>
        <w:t>บริษัท</w:t>
      </w:r>
      <w:r w:rsidR="005B7353" w:rsidRPr="00824832">
        <w:rPr>
          <w:rFonts w:ascii="Angsana New" w:hAnsi="Angsana New"/>
          <w:sz w:val="28"/>
          <w:szCs w:val="28"/>
          <w:cs/>
        </w:rPr>
        <w:t>ได้วางทรัพย์สินประกันไว้กับนายทะเบียนตามพระราชบัญญัติประกันวินาศภัย ดังนี้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0"/>
        <w:gridCol w:w="1620"/>
        <w:gridCol w:w="270"/>
        <w:gridCol w:w="1530"/>
      </w:tblGrid>
      <w:tr w:rsidR="00717871" w:rsidRPr="00824832" w14:paraId="33DFF20E" w14:textId="77777777" w:rsidTr="00C12AC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F7FF0D1" w14:textId="77777777" w:rsidR="00AB4B0E" w:rsidRPr="00824832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463EB1" w14:textId="77777777" w:rsidR="00AB4B0E" w:rsidRPr="00824832" w:rsidRDefault="004959C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AB4B0E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16567A" w:rsidRPr="00824832" w14:paraId="58A20275" w14:textId="77777777" w:rsidTr="00C12AC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155D030" w14:textId="77777777" w:rsidR="0016567A" w:rsidRPr="00824832" w:rsidRDefault="0016567A" w:rsidP="0016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2097C1" w14:textId="5FC2D34B" w:rsidR="0016567A" w:rsidRPr="00824832" w:rsidRDefault="005D7133" w:rsidP="0016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2D54D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6567A"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6567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6AAA8B" w14:textId="77777777" w:rsidR="0016567A" w:rsidRPr="00824832" w:rsidRDefault="0016567A" w:rsidP="0016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1D71C2" w14:textId="45C862CD" w:rsidR="0016567A" w:rsidRPr="00824832" w:rsidRDefault="0016567A" w:rsidP="0016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16567A" w:rsidRPr="00824832" w14:paraId="5CB6DD88" w14:textId="77777777" w:rsidTr="001F1BDE">
        <w:trPr>
          <w:trHeight w:val="39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931A3DF" w14:textId="77777777" w:rsidR="0016567A" w:rsidRPr="00824832" w:rsidRDefault="0016567A" w:rsidP="0016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162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068728F" w14:textId="6B57BF0C" w:rsidR="0016567A" w:rsidRPr="00824832" w:rsidRDefault="009565EE" w:rsidP="0016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</w:rPr>
              <w:t>14,000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FFBBE7" w14:textId="77777777" w:rsidR="0016567A" w:rsidRPr="00824832" w:rsidRDefault="0016567A" w:rsidP="0016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AD872BE" w14:textId="77777777" w:rsidR="0016567A" w:rsidRPr="00824832" w:rsidRDefault="0016567A" w:rsidP="0016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</w:rPr>
              <w:t>14,000</w:t>
            </w:r>
          </w:p>
        </w:tc>
      </w:tr>
    </w:tbl>
    <w:p w14:paraId="6E5D83A5" w14:textId="77777777" w:rsidR="005B7353" w:rsidRPr="00F7616E" w:rsidRDefault="005B7353" w:rsidP="00C92DE2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F7616E">
        <w:rPr>
          <w:b/>
          <w:bCs/>
          <w:u w:val="none"/>
          <w:cs/>
        </w:rPr>
        <w:t>ทรัพย์สินที่จัดสรรไว้เป็นเงินสำรองวางไว้กับนายทะเบียน</w:t>
      </w:r>
    </w:p>
    <w:p w14:paraId="14903799" w14:textId="645FB2E3" w:rsidR="005B7353" w:rsidRPr="00824832" w:rsidRDefault="0016567A" w:rsidP="007A7E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4832">
        <w:rPr>
          <w:rFonts w:ascii="Angsana New" w:hAnsi="Angsana New"/>
          <w:sz w:val="28"/>
          <w:szCs w:val="28"/>
          <w:cs/>
        </w:rPr>
        <w:t xml:space="preserve">ณ </w:t>
      </w:r>
      <w:r w:rsidRPr="000770A4">
        <w:rPr>
          <w:rFonts w:ascii="Angsana New" w:hAnsi="Angsana New"/>
          <w:sz w:val="28"/>
          <w:szCs w:val="28"/>
          <w:cs/>
        </w:rPr>
        <w:t xml:space="preserve">วันที่ </w:t>
      </w:r>
      <w:r w:rsidR="005D7133">
        <w:rPr>
          <w:rFonts w:ascii="Angsana New" w:hAnsi="Angsana New"/>
          <w:sz w:val="28"/>
          <w:szCs w:val="28"/>
        </w:rPr>
        <w:t xml:space="preserve">30 </w:t>
      </w:r>
      <w:r w:rsidR="005D7133">
        <w:rPr>
          <w:rFonts w:ascii="Angsana New" w:hAnsi="Angsana New" w:hint="cs"/>
          <w:sz w:val="28"/>
          <w:szCs w:val="28"/>
          <w:cs/>
        </w:rPr>
        <w:t>มิถุนายน</w:t>
      </w:r>
      <w:r w:rsidR="005D7133" w:rsidRPr="002D54D0">
        <w:rPr>
          <w:rFonts w:ascii="Angsana New" w:hAnsi="Angsana New"/>
          <w:sz w:val="28"/>
          <w:szCs w:val="28"/>
          <w:cs/>
        </w:rPr>
        <w:t xml:space="preserve"> </w:t>
      </w:r>
      <w:r w:rsidRPr="000770A4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 w:hint="cs"/>
          <w:sz w:val="28"/>
          <w:szCs w:val="28"/>
          <w:cs/>
        </w:rPr>
        <w:t>3</w:t>
      </w:r>
      <w:r w:rsidRPr="000770A4">
        <w:rPr>
          <w:rFonts w:ascii="Angsana New" w:hAnsi="Angsana New"/>
          <w:sz w:val="28"/>
          <w:szCs w:val="28"/>
        </w:rPr>
        <w:t xml:space="preserve"> </w:t>
      </w:r>
      <w:r w:rsidRPr="000770A4">
        <w:rPr>
          <w:rFonts w:ascii="Angsana New" w:hAnsi="Angsana New"/>
          <w:sz w:val="28"/>
          <w:szCs w:val="28"/>
          <w:cs/>
        </w:rPr>
        <w:t xml:space="preserve">และวันที่ </w:t>
      </w:r>
      <w:r w:rsidRPr="000770A4">
        <w:rPr>
          <w:rFonts w:ascii="Angsana New" w:hAnsi="Angsana New"/>
          <w:sz w:val="28"/>
          <w:szCs w:val="28"/>
        </w:rPr>
        <w:t xml:space="preserve">31 </w:t>
      </w:r>
      <w:r w:rsidRPr="000770A4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0770A4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 w:hint="cs"/>
          <w:sz w:val="28"/>
          <w:szCs w:val="28"/>
          <w:cs/>
        </w:rPr>
        <w:t xml:space="preserve">2 </w:t>
      </w:r>
      <w:r w:rsidR="005B7353" w:rsidRPr="00824832">
        <w:rPr>
          <w:rFonts w:ascii="Angsana New" w:hAnsi="Angsana New"/>
          <w:sz w:val="28"/>
          <w:szCs w:val="28"/>
          <w:cs/>
        </w:rPr>
        <w:t>บริษัทได้วางทรัพย์สินไว้เป็นเงินสำรองประกันภัยกับนายทะเบียนตามพระราชบัญญัติประกันวินาศภัยดังต่อไปนี้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0"/>
        <w:gridCol w:w="1620"/>
        <w:gridCol w:w="270"/>
        <w:gridCol w:w="1530"/>
      </w:tblGrid>
      <w:tr w:rsidR="00717871" w:rsidRPr="00824832" w14:paraId="11C8B81D" w14:textId="77777777" w:rsidTr="00C12AC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BB1965C" w14:textId="77777777" w:rsidR="00AB4B0E" w:rsidRPr="00824832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E246F3" w14:textId="77777777" w:rsidR="00AB4B0E" w:rsidRPr="00824832" w:rsidRDefault="004959C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AB4B0E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16567A" w:rsidRPr="00824832" w14:paraId="054FCB4C" w14:textId="77777777" w:rsidTr="00C12AC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C4BF039" w14:textId="77777777" w:rsidR="0016567A" w:rsidRPr="00824832" w:rsidRDefault="0016567A" w:rsidP="0016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4BA3AE" w14:textId="263B32DB" w:rsidR="0016567A" w:rsidRPr="00824832" w:rsidRDefault="005D7133" w:rsidP="0016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2D54D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6567A"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6567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D33668" w14:textId="77777777" w:rsidR="0016567A" w:rsidRPr="00824832" w:rsidRDefault="0016567A" w:rsidP="0016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DB18B6" w14:textId="409F5F9A" w:rsidR="0016567A" w:rsidRPr="00824832" w:rsidRDefault="0016567A" w:rsidP="0016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16567A" w:rsidRPr="00824832" w14:paraId="2AA4571F" w14:textId="77777777" w:rsidTr="00342484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BA1FA25" w14:textId="0C7D4EED" w:rsidR="0016567A" w:rsidRPr="00824832" w:rsidRDefault="007431B7" w:rsidP="0016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bookmarkStart w:id="19" w:name="_Hlk23514124"/>
            <w:r w:rsidRPr="008248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062321" w14:textId="5CD87CE6" w:rsidR="0016567A" w:rsidRPr="008A2DFA" w:rsidRDefault="007133F6" w:rsidP="008A2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6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133F6">
              <w:rPr>
                <w:rFonts w:asciiTheme="majorBidi" w:eastAsia="Cordia New" w:hAnsiTheme="majorBidi" w:cstheme="majorBidi"/>
                <w:sz w:val="28"/>
                <w:szCs w:val="28"/>
              </w:rPr>
              <w:t>111,553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7E599F" w14:textId="77777777" w:rsidR="0016567A" w:rsidRPr="00824832" w:rsidRDefault="0016567A" w:rsidP="0016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 w:right="317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40D7D2" w14:textId="2F319178" w:rsidR="0016567A" w:rsidRPr="00824832" w:rsidRDefault="007431B7" w:rsidP="0016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6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81,116</w:t>
            </w:r>
          </w:p>
        </w:tc>
      </w:tr>
      <w:tr w:rsidR="00342484" w:rsidRPr="00824832" w14:paraId="193CE00D" w14:textId="77777777" w:rsidTr="00342484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A70E8B6" w14:textId="5F6B86D7" w:rsidR="00342484" w:rsidRPr="00342484" w:rsidRDefault="00342484" w:rsidP="0016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342484">
              <w:rPr>
                <w:rFonts w:asciiTheme="majorBidi" w:eastAsia="Cordia New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9C69AE" w14:textId="1B58EA05" w:rsidR="00342484" w:rsidRPr="00342484" w:rsidRDefault="007133F6" w:rsidP="008A2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6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7133F6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111,553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8F10B3" w14:textId="77777777" w:rsidR="00342484" w:rsidRPr="00342484" w:rsidRDefault="00342484" w:rsidP="0016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 w:right="317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8090BA" w14:textId="744AC33F" w:rsidR="00342484" w:rsidRPr="00342484" w:rsidRDefault="00342484" w:rsidP="0016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6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342484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81,116</w:t>
            </w:r>
          </w:p>
        </w:tc>
      </w:tr>
      <w:bookmarkEnd w:id="19"/>
    </w:tbl>
    <w:p w14:paraId="504F3E96" w14:textId="0B20DDDB" w:rsidR="001844DA" w:rsidRDefault="001844DA" w:rsidP="001844DA">
      <w:pPr>
        <w:pStyle w:val="FSNoteNumbered"/>
        <w:numPr>
          <w:ilvl w:val="0"/>
          <w:numId w:val="0"/>
        </w:numPr>
        <w:spacing w:before="120" w:after="120"/>
        <w:ind w:left="547"/>
        <w:rPr>
          <w:b/>
          <w:bCs/>
          <w:u w:val="none"/>
          <w:cs/>
        </w:rPr>
      </w:pPr>
    </w:p>
    <w:p w14:paraId="06EBDA7A" w14:textId="21292B7A" w:rsidR="001844DA" w:rsidRDefault="001844DA" w:rsidP="001844DA">
      <w:pPr>
        <w:rPr>
          <w:rFonts w:cs="Arial"/>
          <w:cs/>
          <w:lang w:val="th-TH"/>
        </w:rPr>
      </w:pPr>
    </w:p>
    <w:p w14:paraId="4375A0CA" w14:textId="12A64B70" w:rsidR="001844DA" w:rsidRDefault="001844DA" w:rsidP="001844DA">
      <w:pPr>
        <w:rPr>
          <w:rFonts w:cs="Arial"/>
          <w:cs/>
          <w:lang w:val="th-TH"/>
        </w:rPr>
      </w:pPr>
    </w:p>
    <w:p w14:paraId="10A8CA4D" w14:textId="3665B1CF" w:rsidR="001844DA" w:rsidRDefault="001844DA" w:rsidP="001844DA">
      <w:pPr>
        <w:rPr>
          <w:rFonts w:cs="Arial"/>
          <w:cs/>
          <w:lang w:val="th-TH"/>
        </w:rPr>
      </w:pPr>
    </w:p>
    <w:p w14:paraId="766310C3" w14:textId="5186FC61" w:rsidR="001844DA" w:rsidRDefault="001844DA" w:rsidP="001844DA">
      <w:pPr>
        <w:rPr>
          <w:rFonts w:cs="Arial"/>
          <w:cs/>
          <w:lang w:val="th-TH"/>
        </w:rPr>
      </w:pPr>
    </w:p>
    <w:p w14:paraId="428CF2AD" w14:textId="34469DBB" w:rsidR="001844DA" w:rsidRDefault="001844DA" w:rsidP="001844DA">
      <w:pPr>
        <w:rPr>
          <w:rFonts w:cs="Arial"/>
          <w:cs/>
          <w:lang w:val="th-TH"/>
        </w:rPr>
      </w:pPr>
    </w:p>
    <w:p w14:paraId="141DE255" w14:textId="598090B9" w:rsidR="001844DA" w:rsidRDefault="001844DA" w:rsidP="001844DA">
      <w:pPr>
        <w:rPr>
          <w:rFonts w:cs="Arial"/>
          <w:cs/>
          <w:lang w:val="th-TH"/>
        </w:rPr>
      </w:pPr>
    </w:p>
    <w:p w14:paraId="343CEBBD" w14:textId="202C8608" w:rsidR="001844DA" w:rsidRDefault="001844DA" w:rsidP="001844DA">
      <w:pPr>
        <w:rPr>
          <w:rFonts w:cs="Arial"/>
          <w:cs/>
          <w:lang w:val="th-TH"/>
        </w:rPr>
      </w:pPr>
    </w:p>
    <w:p w14:paraId="671EA89C" w14:textId="1E37625C" w:rsidR="001844DA" w:rsidRDefault="001844DA" w:rsidP="001844DA">
      <w:pPr>
        <w:rPr>
          <w:rFonts w:cs="Arial"/>
          <w:cs/>
          <w:lang w:val="th-TH"/>
        </w:rPr>
      </w:pPr>
    </w:p>
    <w:p w14:paraId="4DC5164C" w14:textId="1CF54843" w:rsidR="001844DA" w:rsidRDefault="001844DA" w:rsidP="001844DA">
      <w:pPr>
        <w:rPr>
          <w:rFonts w:cs="Arial"/>
          <w:cs/>
          <w:lang w:val="th-TH"/>
        </w:rPr>
      </w:pPr>
    </w:p>
    <w:p w14:paraId="08E20657" w14:textId="6219DC78" w:rsidR="001844DA" w:rsidRDefault="001844DA" w:rsidP="001844DA">
      <w:pPr>
        <w:rPr>
          <w:rFonts w:cs="Arial"/>
          <w:cs/>
          <w:lang w:val="th-TH"/>
        </w:rPr>
      </w:pPr>
    </w:p>
    <w:p w14:paraId="152BCF86" w14:textId="4CC4F8AF" w:rsidR="001844DA" w:rsidRDefault="001844DA" w:rsidP="001844DA">
      <w:pPr>
        <w:rPr>
          <w:rFonts w:cs="Arial"/>
          <w:cs/>
          <w:lang w:val="th-TH"/>
        </w:rPr>
      </w:pPr>
    </w:p>
    <w:p w14:paraId="3B852379" w14:textId="7DAEA0E2" w:rsidR="001844DA" w:rsidRDefault="001844DA" w:rsidP="001844DA">
      <w:pPr>
        <w:rPr>
          <w:rFonts w:cs="Arial"/>
          <w:cs/>
          <w:lang w:val="th-TH"/>
        </w:rPr>
      </w:pPr>
    </w:p>
    <w:p w14:paraId="2F5F0CB1" w14:textId="6C76AF40" w:rsidR="001844DA" w:rsidRDefault="001844DA" w:rsidP="001844DA">
      <w:pPr>
        <w:rPr>
          <w:rFonts w:cs="Arial"/>
          <w:cs/>
          <w:lang w:val="th-TH"/>
        </w:rPr>
      </w:pPr>
    </w:p>
    <w:p w14:paraId="202E18FF" w14:textId="2381B419" w:rsidR="001844DA" w:rsidRDefault="001844DA" w:rsidP="001844DA">
      <w:pPr>
        <w:rPr>
          <w:rFonts w:cs="Arial"/>
          <w:cs/>
          <w:lang w:val="th-TH"/>
        </w:rPr>
      </w:pPr>
    </w:p>
    <w:p w14:paraId="41E6E52B" w14:textId="51F28467" w:rsidR="001844DA" w:rsidRDefault="001844DA" w:rsidP="001844DA">
      <w:pPr>
        <w:rPr>
          <w:rFonts w:cs="Arial"/>
          <w:cs/>
          <w:lang w:val="th-TH"/>
        </w:rPr>
      </w:pPr>
    </w:p>
    <w:p w14:paraId="5FCE3ED4" w14:textId="064D3BF0" w:rsidR="001844DA" w:rsidRDefault="001844DA" w:rsidP="001844DA">
      <w:pPr>
        <w:rPr>
          <w:rFonts w:cs="Arial"/>
          <w:cs/>
          <w:lang w:val="th-TH"/>
        </w:rPr>
      </w:pPr>
    </w:p>
    <w:p w14:paraId="5C010F66" w14:textId="2FB89226" w:rsidR="001844DA" w:rsidRDefault="001844DA" w:rsidP="001844DA">
      <w:pPr>
        <w:rPr>
          <w:rFonts w:cs="Arial"/>
          <w:cs/>
          <w:lang w:val="th-TH"/>
        </w:rPr>
      </w:pPr>
    </w:p>
    <w:p w14:paraId="56CB8A54" w14:textId="5986A024" w:rsidR="001844DA" w:rsidRDefault="001844DA" w:rsidP="001844DA">
      <w:pPr>
        <w:rPr>
          <w:rFonts w:cs="Arial"/>
          <w:cs/>
          <w:lang w:val="th-TH"/>
        </w:rPr>
      </w:pPr>
    </w:p>
    <w:p w14:paraId="1CBA66F0" w14:textId="360BC135" w:rsidR="001844DA" w:rsidRDefault="001844DA" w:rsidP="001844DA">
      <w:pPr>
        <w:rPr>
          <w:rFonts w:cs="Arial"/>
          <w:cs/>
          <w:lang w:val="th-TH"/>
        </w:rPr>
      </w:pPr>
    </w:p>
    <w:p w14:paraId="7BFFD4AF" w14:textId="208F33E3" w:rsidR="001844DA" w:rsidRDefault="001844DA" w:rsidP="001844DA">
      <w:pPr>
        <w:rPr>
          <w:rFonts w:cs="Arial"/>
          <w:cs/>
          <w:lang w:val="th-TH"/>
        </w:rPr>
      </w:pPr>
    </w:p>
    <w:p w14:paraId="30C65E1D" w14:textId="45153F6C" w:rsidR="001844DA" w:rsidRDefault="001844DA" w:rsidP="001844DA">
      <w:pPr>
        <w:rPr>
          <w:rFonts w:cs="Arial"/>
          <w:cs/>
          <w:lang w:val="th-TH"/>
        </w:rPr>
      </w:pPr>
    </w:p>
    <w:p w14:paraId="5B2EF79C" w14:textId="33DE12A9" w:rsidR="001844DA" w:rsidRDefault="001844DA" w:rsidP="001844DA">
      <w:pPr>
        <w:rPr>
          <w:rFonts w:cs="Arial"/>
          <w:cs/>
          <w:lang w:val="th-TH"/>
        </w:rPr>
      </w:pPr>
    </w:p>
    <w:p w14:paraId="697EA1F4" w14:textId="3A17EF33" w:rsidR="001844DA" w:rsidRDefault="001844DA" w:rsidP="001844DA">
      <w:pPr>
        <w:rPr>
          <w:rFonts w:cs="Arial"/>
          <w:cs/>
          <w:lang w:val="th-TH"/>
        </w:rPr>
      </w:pPr>
    </w:p>
    <w:p w14:paraId="43403E09" w14:textId="1298B630" w:rsidR="001844DA" w:rsidRDefault="001844DA" w:rsidP="001844DA">
      <w:pPr>
        <w:rPr>
          <w:rFonts w:cs="Arial"/>
          <w:cs/>
          <w:lang w:val="th-TH"/>
        </w:rPr>
      </w:pPr>
    </w:p>
    <w:p w14:paraId="07921DE4" w14:textId="0B916E20" w:rsidR="001844DA" w:rsidRDefault="001844DA" w:rsidP="001844DA">
      <w:pPr>
        <w:rPr>
          <w:rFonts w:cs="Arial"/>
          <w:cs/>
          <w:lang w:val="th-TH"/>
        </w:rPr>
      </w:pPr>
    </w:p>
    <w:p w14:paraId="653A813D" w14:textId="7EC27EED" w:rsidR="001844DA" w:rsidRDefault="001844DA" w:rsidP="001844DA">
      <w:pPr>
        <w:rPr>
          <w:rFonts w:cs="Arial"/>
          <w:cs/>
          <w:lang w:val="th-TH"/>
        </w:rPr>
      </w:pPr>
    </w:p>
    <w:p w14:paraId="068C48E1" w14:textId="77777777" w:rsidR="001844DA" w:rsidRDefault="001844DA" w:rsidP="001844DA">
      <w:pPr>
        <w:rPr>
          <w:rFonts w:cs="Arial"/>
          <w:cs/>
          <w:lang w:val="th-TH"/>
        </w:rPr>
      </w:pPr>
    </w:p>
    <w:p w14:paraId="2223B294" w14:textId="4E8695F5" w:rsidR="001844DA" w:rsidRDefault="001844DA" w:rsidP="001844DA">
      <w:pPr>
        <w:rPr>
          <w:rFonts w:cs="Arial"/>
          <w:cs/>
          <w:lang w:val="th-TH"/>
        </w:rPr>
      </w:pPr>
    </w:p>
    <w:p w14:paraId="1C33A8B4" w14:textId="04DBCCEC" w:rsidR="001844DA" w:rsidRDefault="001844DA" w:rsidP="001844DA">
      <w:pPr>
        <w:rPr>
          <w:rFonts w:cs="Arial"/>
          <w:cs/>
          <w:lang w:val="th-TH"/>
        </w:rPr>
      </w:pPr>
    </w:p>
    <w:p w14:paraId="7F5130CE" w14:textId="77777777" w:rsidR="001844DA" w:rsidRPr="001844DA" w:rsidRDefault="001844DA" w:rsidP="001844DA">
      <w:pPr>
        <w:rPr>
          <w:rFonts w:cs="Arial"/>
          <w:cs/>
          <w:lang w:val="th-TH"/>
        </w:rPr>
      </w:pPr>
    </w:p>
    <w:p w14:paraId="7DAEFAA1" w14:textId="2FF11F6C" w:rsidR="005B7353" w:rsidRPr="00872E9A" w:rsidRDefault="005B7353" w:rsidP="00C92DE2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872E9A">
        <w:rPr>
          <w:b/>
          <w:bCs/>
          <w:u w:val="none"/>
          <w:cs/>
        </w:rPr>
        <w:lastRenderedPageBreak/>
        <w:t>ทรัพย์สิน</w:t>
      </w:r>
      <w:r w:rsidR="00520742" w:rsidRPr="00872E9A">
        <w:rPr>
          <w:b/>
          <w:bCs/>
          <w:u w:val="none"/>
          <w:cs/>
        </w:rPr>
        <w:t>อื่น</w:t>
      </w:r>
      <w:r w:rsidRPr="00872E9A">
        <w:rPr>
          <w:b/>
          <w:bCs/>
          <w:u w:val="none"/>
          <w:cs/>
        </w:rPr>
        <w:t>ที่มีข้อจำกัดและภาระผูกพัน</w:t>
      </w:r>
    </w:p>
    <w:p w14:paraId="3CD1DF6F" w14:textId="364C223B" w:rsidR="00520742" w:rsidRPr="00824832" w:rsidRDefault="0016567A" w:rsidP="007A7E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4832">
        <w:rPr>
          <w:rFonts w:ascii="Angsana New" w:hAnsi="Angsana New"/>
          <w:sz w:val="28"/>
          <w:szCs w:val="28"/>
          <w:cs/>
        </w:rPr>
        <w:t xml:space="preserve">ณ </w:t>
      </w:r>
      <w:r w:rsidRPr="000770A4">
        <w:rPr>
          <w:rFonts w:ascii="Angsana New" w:hAnsi="Angsana New"/>
          <w:sz w:val="28"/>
          <w:szCs w:val="28"/>
          <w:cs/>
        </w:rPr>
        <w:t xml:space="preserve">วันที่ </w:t>
      </w:r>
      <w:r w:rsidR="005D7133">
        <w:rPr>
          <w:rFonts w:ascii="Angsana New" w:hAnsi="Angsana New"/>
          <w:sz w:val="28"/>
          <w:szCs w:val="28"/>
        </w:rPr>
        <w:t xml:space="preserve">30 </w:t>
      </w:r>
      <w:r w:rsidR="005D7133">
        <w:rPr>
          <w:rFonts w:ascii="Angsana New" w:hAnsi="Angsana New" w:hint="cs"/>
          <w:sz w:val="28"/>
          <w:szCs w:val="28"/>
          <w:cs/>
        </w:rPr>
        <w:t>มิถุนายน</w:t>
      </w:r>
      <w:r w:rsidR="005D7133" w:rsidRPr="002D54D0">
        <w:rPr>
          <w:rFonts w:ascii="Angsana New" w:hAnsi="Angsana New"/>
          <w:sz w:val="28"/>
          <w:szCs w:val="28"/>
          <w:cs/>
        </w:rPr>
        <w:t xml:space="preserve"> </w:t>
      </w:r>
      <w:r w:rsidRPr="000770A4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 w:hint="cs"/>
          <w:sz w:val="28"/>
          <w:szCs w:val="28"/>
          <w:cs/>
        </w:rPr>
        <w:t>3</w:t>
      </w:r>
      <w:r w:rsidRPr="000770A4">
        <w:rPr>
          <w:rFonts w:ascii="Angsana New" w:hAnsi="Angsana New"/>
          <w:sz w:val="28"/>
          <w:szCs w:val="28"/>
        </w:rPr>
        <w:t xml:space="preserve"> </w:t>
      </w:r>
      <w:r w:rsidRPr="000770A4">
        <w:rPr>
          <w:rFonts w:ascii="Angsana New" w:hAnsi="Angsana New"/>
          <w:sz w:val="28"/>
          <w:szCs w:val="28"/>
          <w:cs/>
        </w:rPr>
        <w:t xml:space="preserve">และวันที่ </w:t>
      </w:r>
      <w:r w:rsidRPr="000770A4">
        <w:rPr>
          <w:rFonts w:ascii="Angsana New" w:hAnsi="Angsana New"/>
          <w:sz w:val="28"/>
          <w:szCs w:val="28"/>
        </w:rPr>
        <w:t xml:space="preserve">31 </w:t>
      </w:r>
      <w:r w:rsidRPr="000770A4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0770A4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 w:hint="cs"/>
          <w:sz w:val="28"/>
          <w:szCs w:val="28"/>
          <w:cs/>
        </w:rPr>
        <w:t xml:space="preserve">2 </w:t>
      </w:r>
      <w:r w:rsidR="005B7353" w:rsidRPr="00824832">
        <w:rPr>
          <w:rFonts w:ascii="Angsana New" w:hAnsi="Angsana New"/>
          <w:sz w:val="28"/>
          <w:szCs w:val="28"/>
          <w:cs/>
        </w:rPr>
        <w:t>บริษัท</w:t>
      </w:r>
      <w:r w:rsidR="00E653CB" w:rsidRPr="00E653CB">
        <w:rPr>
          <w:rFonts w:ascii="Angsana New" w:hAnsi="Angsana New"/>
          <w:sz w:val="28"/>
          <w:szCs w:val="28"/>
          <w:cs/>
        </w:rPr>
        <w:t>ได้วางทรัพย์สินเพื่อเป็นหลักทรัพย์จัดสรรเป็นเงินสำรองประกันภัยกับนายทะเบีย</w:t>
      </w:r>
      <w:r w:rsidR="00E10046">
        <w:rPr>
          <w:rFonts w:ascii="Angsana New" w:hAnsi="Angsana New" w:hint="cs"/>
          <w:sz w:val="28"/>
          <w:szCs w:val="28"/>
          <w:cs/>
        </w:rPr>
        <w:t>น</w:t>
      </w:r>
      <w:r w:rsidR="00E653CB" w:rsidRPr="00E653CB">
        <w:rPr>
          <w:rFonts w:ascii="Angsana New" w:hAnsi="Angsana New"/>
          <w:sz w:val="28"/>
          <w:szCs w:val="28"/>
          <w:cs/>
        </w:rPr>
        <w:t>ตามพระราชบัญญัติประกันวินาศภัย ดังนี้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0"/>
        <w:gridCol w:w="1620"/>
        <w:gridCol w:w="270"/>
        <w:gridCol w:w="1530"/>
      </w:tblGrid>
      <w:tr w:rsidR="00717871" w:rsidRPr="00824832" w14:paraId="6CB490BA" w14:textId="77777777" w:rsidTr="007431B7">
        <w:trPr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A75835C" w14:textId="77777777" w:rsidR="00AB4B0E" w:rsidRPr="00824832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3D38AF" w14:textId="77777777" w:rsidR="00AB4B0E" w:rsidRPr="00824832" w:rsidRDefault="004959C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AB4B0E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16567A" w:rsidRPr="00824832" w14:paraId="423F658C" w14:textId="77777777" w:rsidTr="007431B7">
        <w:trPr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62112C6" w14:textId="77777777" w:rsidR="0016567A" w:rsidRPr="00824832" w:rsidRDefault="0016567A" w:rsidP="0016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DA22A7" w14:textId="740183E2" w:rsidR="0016567A" w:rsidRPr="00824832" w:rsidRDefault="005D7133" w:rsidP="0016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2D54D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6567A"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6567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7029A6" w14:textId="77777777" w:rsidR="0016567A" w:rsidRPr="00824832" w:rsidRDefault="0016567A" w:rsidP="0016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FA9BFF" w14:textId="1B2F68BA" w:rsidR="0016567A" w:rsidRPr="00824832" w:rsidRDefault="0016567A" w:rsidP="0016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7133F6" w:rsidRPr="00824832" w14:paraId="036C1C60" w14:textId="77777777" w:rsidTr="00C12AC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5277285" w14:textId="138B716B" w:rsidR="007133F6" w:rsidRPr="00824832" w:rsidRDefault="007133F6" w:rsidP="00713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เงินฝากกระแสรายวัน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56116CF" w14:textId="77E02FA8" w:rsidR="007133F6" w:rsidRPr="00824832" w:rsidRDefault="007133F6" w:rsidP="007133F6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7,553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B4C969" w14:textId="77777777" w:rsidR="007133F6" w:rsidRPr="00824832" w:rsidRDefault="007133F6" w:rsidP="007133F6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A9F7C30" w14:textId="524E7032" w:rsidR="007133F6" w:rsidRPr="00824832" w:rsidRDefault="007133F6" w:rsidP="007133F6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67175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7133F6" w:rsidRPr="00824832" w14:paraId="32E50CFC" w14:textId="77777777" w:rsidTr="00C12AC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322B978" w14:textId="359C5312" w:rsidR="007133F6" w:rsidRPr="00824832" w:rsidRDefault="007133F6" w:rsidP="00713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631FA9F" w14:textId="6E913CDC" w:rsidR="007133F6" w:rsidRDefault="007133F6" w:rsidP="007133F6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131,117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689148" w14:textId="77777777" w:rsidR="007133F6" w:rsidRPr="00824832" w:rsidRDefault="007133F6" w:rsidP="007133F6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49A6A1A" w14:textId="62388333" w:rsidR="007133F6" w:rsidRDefault="007133F6" w:rsidP="007133F6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67175">
              <w:rPr>
                <w:rFonts w:asciiTheme="majorBidi" w:eastAsia="Cordia New" w:hAnsiTheme="majorBidi" w:cstheme="majorBidi"/>
                <w:sz w:val="28"/>
                <w:szCs w:val="28"/>
              </w:rPr>
              <w:t>174,0</w:t>
            </w:r>
            <w:r w:rsidRPr="00467175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1</w:t>
            </w:r>
            <w:r w:rsidRPr="00467175">
              <w:rPr>
                <w:rFonts w:asciiTheme="majorBidi" w:eastAsia="Cordia New" w:hAnsiTheme="majorBidi" w:cstheme="majorBidi"/>
                <w:sz w:val="28"/>
                <w:szCs w:val="28"/>
              </w:rPr>
              <w:t>4</w:t>
            </w:r>
          </w:p>
        </w:tc>
      </w:tr>
      <w:tr w:rsidR="007133F6" w:rsidRPr="00824832" w14:paraId="7DF16B5F" w14:textId="77777777" w:rsidTr="00C12AC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58947AB" w14:textId="302BE8F5" w:rsidR="007133F6" w:rsidRPr="00E872E9" w:rsidRDefault="007133F6" w:rsidP="00713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ตราสาร</w:t>
            </w:r>
            <w:r w:rsidRPr="00E872E9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ทุน</w:t>
            </w: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ที่วัดมูลค่ายุติธรรมผ่านก</w:t>
            </w:r>
            <w:r w:rsidRPr="00E872E9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ำ</w:t>
            </w: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ไรหรือขาดทุน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E8F5F2F" w14:textId="77777777" w:rsidR="007133F6" w:rsidRPr="00824832" w:rsidRDefault="007133F6" w:rsidP="007133F6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4375C7" w14:textId="77777777" w:rsidR="007133F6" w:rsidRPr="00824832" w:rsidRDefault="007133F6" w:rsidP="007133F6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00A15C1" w14:textId="77777777" w:rsidR="007133F6" w:rsidRPr="00824832" w:rsidRDefault="007133F6" w:rsidP="007133F6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7133F6" w:rsidRPr="00824832" w14:paraId="5E2930A7" w14:textId="77777777" w:rsidTr="002D139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1B108AF" w14:textId="621CE9AE" w:rsidR="007133F6" w:rsidRPr="00E872E9" w:rsidRDefault="007133F6" w:rsidP="007133F6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42" w:hanging="342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E872E9">
              <w:rPr>
                <w:rFonts w:asciiTheme="majorBidi" w:eastAsia="Cordia New" w:hAnsiTheme="majorBidi"/>
                <w:sz w:val="28"/>
                <w:szCs w:val="28"/>
                <w:cs/>
              </w:rPr>
              <w:t>ตราสารทุนในประเทศ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A6EE13" w14:textId="54D8B570" w:rsidR="007133F6" w:rsidRPr="00824832" w:rsidRDefault="007133F6" w:rsidP="007133F6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35,117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083A32" w14:textId="77777777" w:rsidR="007133F6" w:rsidRPr="00824832" w:rsidRDefault="007133F6" w:rsidP="007133F6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0AD9490" w14:textId="19C4E794" w:rsidR="007133F6" w:rsidRPr="00824832" w:rsidRDefault="007133F6" w:rsidP="007133F6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67175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7133F6" w:rsidRPr="00824832" w14:paraId="723BE075" w14:textId="77777777" w:rsidTr="002D139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7F34AA9" w14:textId="391CBB1A" w:rsidR="007133F6" w:rsidRPr="00E872E9" w:rsidRDefault="007133F6" w:rsidP="007133F6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42" w:hanging="342"/>
              <w:jc w:val="thaiDistribute"/>
              <w:rPr>
                <w:rFonts w:asciiTheme="majorBidi" w:eastAsia="Cordia New" w:hAnsiTheme="majorBidi"/>
                <w:sz w:val="28"/>
                <w:szCs w:val="28"/>
                <w:cs/>
              </w:rPr>
            </w:pPr>
            <w:r w:rsidRPr="00342484">
              <w:rPr>
                <w:rFonts w:asciiTheme="majorBidi" w:eastAsia="Cordia New" w:hAnsiTheme="majorBidi"/>
                <w:sz w:val="28"/>
                <w:szCs w:val="28"/>
                <w:cs/>
              </w:rPr>
              <w:t>หน่วยลงทุน</w:t>
            </w:r>
            <w:r w:rsidRPr="00E872E9">
              <w:rPr>
                <w:rFonts w:asciiTheme="majorBidi" w:eastAsia="Cordia New" w:hAnsiTheme="majorBidi"/>
                <w:sz w:val="28"/>
                <w:szCs w:val="28"/>
                <w:cs/>
              </w:rPr>
              <w:t>ใน</w:t>
            </w:r>
            <w:r w:rsidRPr="00342484">
              <w:rPr>
                <w:rFonts w:asciiTheme="majorBidi" w:eastAsia="Cordia New" w:hAnsiTheme="majorBidi"/>
                <w:sz w:val="28"/>
                <w:szCs w:val="28"/>
                <w:cs/>
              </w:rPr>
              <w:t>ประเทศ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841BE0" w14:textId="18B56AB9" w:rsidR="007133F6" w:rsidRDefault="007133F6" w:rsidP="007133F6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17,778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2E54AB" w14:textId="77777777" w:rsidR="007133F6" w:rsidRPr="00824832" w:rsidRDefault="007133F6" w:rsidP="007133F6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A72D401" w14:textId="2BC3E341" w:rsidR="007133F6" w:rsidRPr="00467175" w:rsidRDefault="007133F6" w:rsidP="007133F6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7133F6" w:rsidRPr="00824832" w14:paraId="0E1F36E0" w14:textId="77777777" w:rsidTr="002D139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D3C566D" w14:textId="06603D6E" w:rsidR="007133F6" w:rsidRPr="00E872E9" w:rsidRDefault="007133F6" w:rsidP="007133F6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42" w:hanging="342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hint="cs"/>
                <w:sz w:val="28"/>
                <w:szCs w:val="28"/>
                <w:cs/>
              </w:rPr>
              <w:t>หน่วยลงทุน</w:t>
            </w:r>
            <w:r w:rsidRPr="00E872E9">
              <w:rPr>
                <w:rFonts w:asciiTheme="majorBidi" w:eastAsia="Cordia New" w:hAnsi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CC72AF" w14:textId="02CBF74E" w:rsidR="007133F6" w:rsidRPr="00824832" w:rsidRDefault="007133F6" w:rsidP="007133F6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31,489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586A62" w14:textId="77777777" w:rsidR="007133F6" w:rsidRPr="00824832" w:rsidRDefault="007133F6" w:rsidP="007133F6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EF5FE08" w14:textId="7DC4F097" w:rsidR="007133F6" w:rsidRPr="00824832" w:rsidRDefault="007133F6" w:rsidP="007133F6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67175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7133F6" w:rsidRPr="00824832" w14:paraId="79589AB4" w14:textId="77777777" w:rsidTr="00C12AC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E88EB2B" w14:textId="243435D8" w:rsidR="007133F6" w:rsidRPr="00E872E9" w:rsidRDefault="007133F6" w:rsidP="00713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ตราสาร</w:t>
            </w:r>
            <w:r w:rsidRPr="00E872E9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ทุน</w:t>
            </w: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ที่วัดมูลค่ายุติธรรมผ่านก</w:t>
            </w:r>
            <w:r w:rsidRPr="00E872E9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ำ</w:t>
            </w: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ไรขาดทุน</w:t>
            </w:r>
            <w:r w:rsidRPr="00E872E9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5B2A883" w14:textId="7815A259" w:rsidR="007133F6" w:rsidRPr="00824832" w:rsidRDefault="007133F6" w:rsidP="007133F6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F785E6" w14:textId="77777777" w:rsidR="007133F6" w:rsidRPr="00824832" w:rsidRDefault="007133F6" w:rsidP="007133F6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FD8C05E" w14:textId="77777777" w:rsidR="007133F6" w:rsidRPr="00824832" w:rsidRDefault="007133F6" w:rsidP="007133F6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7133F6" w:rsidRPr="00824832" w14:paraId="34180D1F" w14:textId="77777777" w:rsidTr="00C12AC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C00AF42" w14:textId="0DF956C8" w:rsidR="007133F6" w:rsidRPr="00E872E9" w:rsidRDefault="007133F6" w:rsidP="007133F6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43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E872E9">
              <w:rPr>
                <w:rFonts w:asciiTheme="majorBidi" w:eastAsia="Cordia New" w:hAnsiTheme="majorBidi"/>
                <w:sz w:val="28"/>
                <w:szCs w:val="28"/>
                <w:cs/>
              </w:rPr>
              <w:t>ตราสารทุนในประเทศ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1504700" w14:textId="65DB125F" w:rsidR="007133F6" w:rsidRPr="00824832" w:rsidRDefault="007133F6" w:rsidP="007133F6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66,562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C0A48A" w14:textId="77777777" w:rsidR="007133F6" w:rsidRPr="00824832" w:rsidRDefault="007133F6" w:rsidP="007133F6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C751E4B" w14:textId="0D0AEC43" w:rsidR="007133F6" w:rsidRPr="008C3C00" w:rsidRDefault="007133F6" w:rsidP="007133F6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67175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7133F6" w:rsidRPr="00824832" w14:paraId="0D9C83FC" w14:textId="77777777" w:rsidTr="00C12AC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4944CD7" w14:textId="48801537" w:rsidR="007133F6" w:rsidRPr="00E872E9" w:rsidRDefault="007133F6" w:rsidP="007133F6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43"/>
              <w:jc w:val="thaiDistribute"/>
              <w:rPr>
                <w:rFonts w:asciiTheme="majorBidi" w:eastAsia="Cordia New" w:hAnsi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hint="cs"/>
                <w:sz w:val="28"/>
                <w:szCs w:val="28"/>
                <w:cs/>
              </w:rPr>
              <w:t>หน่วยลงทุนในประเทศ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854B4D7" w14:textId="205CB8B5" w:rsidR="007133F6" w:rsidRDefault="007133F6" w:rsidP="007133F6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100,579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AA62B0" w14:textId="77777777" w:rsidR="007133F6" w:rsidRPr="00824832" w:rsidRDefault="007133F6" w:rsidP="007133F6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798D7D4" w14:textId="6C2C4858" w:rsidR="007133F6" w:rsidRDefault="007133F6" w:rsidP="007133F6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7133F6" w:rsidRPr="00824832" w14:paraId="69048082" w14:textId="77777777" w:rsidTr="00C12AC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8B4EC80" w14:textId="58345706" w:rsidR="007133F6" w:rsidRPr="00E872E9" w:rsidRDefault="007133F6" w:rsidP="00713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ตราสารหนี้ที่วัดมูลค่าด้วยราคาทุนตัดจ</w:t>
            </w:r>
            <w:r w:rsidRPr="00E872E9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ำ</w:t>
            </w: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หน่าย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FE1BB1F" w14:textId="77777777" w:rsidR="007133F6" w:rsidRPr="00824832" w:rsidRDefault="007133F6" w:rsidP="007133F6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D47F2F" w14:textId="77777777" w:rsidR="007133F6" w:rsidRPr="00824832" w:rsidRDefault="007133F6" w:rsidP="007133F6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0200FA3" w14:textId="77777777" w:rsidR="007133F6" w:rsidRPr="00923496" w:rsidRDefault="007133F6" w:rsidP="007133F6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7133F6" w:rsidRPr="00C92DE2" w14:paraId="4625946E" w14:textId="77777777" w:rsidTr="00C12AC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FB621C3" w14:textId="3329860A" w:rsidR="007133F6" w:rsidRPr="007133F6" w:rsidRDefault="00292AAF" w:rsidP="007133F6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หลักทรัพย์รัฐวิสาหกิจ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93A01E4" w14:textId="2026BB57" w:rsidR="007133F6" w:rsidRPr="00824832" w:rsidRDefault="007133F6" w:rsidP="007133F6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1,996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676FAE" w14:textId="77777777" w:rsidR="007133F6" w:rsidRPr="00824832" w:rsidRDefault="007133F6" w:rsidP="007133F6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83436C2" w14:textId="2B6F55E0" w:rsidR="007133F6" w:rsidRPr="00C92DE2" w:rsidRDefault="00C92DE2" w:rsidP="007133F6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C92DE2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7133F6" w:rsidRPr="00C92DE2" w14:paraId="30BB183A" w14:textId="77777777" w:rsidTr="00C12AC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AC26EE9" w14:textId="58B6CA68" w:rsidR="007133F6" w:rsidRPr="00824832" w:rsidRDefault="007133F6" w:rsidP="007133F6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0259A0A" w14:textId="08EDCC4E" w:rsidR="007133F6" w:rsidRPr="00824832" w:rsidRDefault="007133F6" w:rsidP="007133F6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87,540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9350B8" w14:textId="77777777" w:rsidR="007133F6" w:rsidRPr="00824832" w:rsidRDefault="007133F6" w:rsidP="007133F6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78C6994" w14:textId="18B3BB8A" w:rsidR="007133F6" w:rsidRPr="00C92DE2" w:rsidRDefault="007133F6" w:rsidP="007133F6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C92DE2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7133F6" w:rsidRPr="00824832" w14:paraId="2F18FDF3" w14:textId="77777777" w:rsidTr="00C12AC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49D2B29" w14:textId="6C9F8CB2" w:rsidR="007133F6" w:rsidRPr="00923496" w:rsidRDefault="007133F6" w:rsidP="00713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  <w:cs/>
              </w:rPr>
            </w:pPr>
            <w:r w:rsidRPr="00E872E9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C8D7F4F" w14:textId="77777777" w:rsidR="007133F6" w:rsidRPr="00824832" w:rsidRDefault="007133F6" w:rsidP="007133F6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59FB7B" w14:textId="77777777" w:rsidR="007133F6" w:rsidRPr="00824832" w:rsidRDefault="007133F6" w:rsidP="007133F6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61141E0" w14:textId="77777777" w:rsidR="007133F6" w:rsidRPr="00824832" w:rsidRDefault="007133F6" w:rsidP="007133F6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7133F6" w:rsidRPr="00824832" w14:paraId="273C059D" w14:textId="77777777" w:rsidTr="00C12AC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CD3295E" w14:textId="5F87AF05" w:rsidR="007133F6" w:rsidRPr="00824832" w:rsidRDefault="007133F6" w:rsidP="007133F6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BE6F009" w14:textId="576D0759" w:rsidR="007133F6" w:rsidRPr="00824832" w:rsidRDefault="007133F6" w:rsidP="007133F6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9370E5" w14:textId="77777777" w:rsidR="007133F6" w:rsidRPr="00824832" w:rsidRDefault="007133F6" w:rsidP="007133F6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45EE31F" w14:textId="3BF7C087" w:rsidR="007133F6" w:rsidRPr="00824832" w:rsidRDefault="007133F6" w:rsidP="007133F6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67175">
              <w:rPr>
                <w:rFonts w:asciiTheme="majorBidi" w:eastAsia="Cordia New" w:hAnsiTheme="majorBidi" w:cstheme="majorBidi"/>
                <w:sz w:val="28"/>
                <w:szCs w:val="28"/>
              </w:rPr>
              <w:t>100,645</w:t>
            </w:r>
          </w:p>
        </w:tc>
      </w:tr>
      <w:tr w:rsidR="007133F6" w:rsidRPr="00824832" w14:paraId="4E4E6E1C" w14:textId="77777777" w:rsidTr="00C12AC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9A6379F" w14:textId="3353E78D" w:rsidR="007133F6" w:rsidRPr="00E872E9" w:rsidRDefault="007133F6" w:rsidP="00713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เงินลงทุนที่ถือจนครบกำหนด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8B0AB60" w14:textId="77777777" w:rsidR="007133F6" w:rsidRDefault="007133F6" w:rsidP="007133F6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AB48D6" w14:textId="77777777" w:rsidR="007133F6" w:rsidRPr="00824832" w:rsidRDefault="007133F6" w:rsidP="007133F6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215EDBD" w14:textId="77777777" w:rsidR="007133F6" w:rsidRPr="008C3C00" w:rsidRDefault="007133F6" w:rsidP="007133F6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7133F6" w:rsidRPr="00824832" w14:paraId="106F28B4" w14:textId="77777777" w:rsidTr="00C12AC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74CECF9" w14:textId="1651A54D" w:rsidR="007133F6" w:rsidRDefault="007133F6" w:rsidP="007133F6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D2BFF52" w14:textId="31E3FF83" w:rsidR="007133F6" w:rsidRDefault="007133F6" w:rsidP="007133F6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EED828" w14:textId="77777777" w:rsidR="007133F6" w:rsidRPr="00824832" w:rsidRDefault="007133F6" w:rsidP="007133F6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4E781E7" w14:textId="7DAD1948" w:rsidR="007133F6" w:rsidRPr="008C3C00" w:rsidRDefault="007133F6" w:rsidP="007133F6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67175">
              <w:rPr>
                <w:rFonts w:asciiTheme="majorBidi" w:eastAsia="Cordia New" w:hAnsiTheme="majorBidi" w:cstheme="majorBidi"/>
                <w:sz w:val="28"/>
                <w:szCs w:val="28"/>
              </w:rPr>
              <w:t>97,531</w:t>
            </w:r>
          </w:p>
        </w:tc>
      </w:tr>
      <w:tr w:rsidR="007133F6" w:rsidRPr="00824832" w14:paraId="1D60AD5A" w14:textId="77777777" w:rsidTr="00C12AC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59AE7FD" w14:textId="572590D2" w:rsidR="007133F6" w:rsidRPr="008C3C00" w:rsidRDefault="007133F6" w:rsidP="00713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C3C00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เงินลงทุนทั่วไป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2C28E3A" w14:textId="77777777" w:rsidR="007133F6" w:rsidRPr="00824832" w:rsidRDefault="007133F6" w:rsidP="007133F6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D7458D" w14:textId="77777777" w:rsidR="007133F6" w:rsidRPr="00824832" w:rsidRDefault="007133F6" w:rsidP="007133F6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993FD13" w14:textId="77777777" w:rsidR="007133F6" w:rsidRDefault="007133F6" w:rsidP="007133F6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7133F6" w:rsidRPr="00824832" w14:paraId="1315919E" w14:textId="77777777" w:rsidTr="00C12AC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39DC1E1" w14:textId="5731BE4D" w:rsidR="007133F6" w:rsidRPr="00824832" w:rsidRDefault="007133F6" w:rsidP="007133F6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6238A16" w14:textId="069DA8B7" w:rsidR="007133F6" w:rsidRPr="00824832" w:rsidRDefault="007133F6" w:rsidP="007133F6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75546B" w14:textId="77777777" w:rsidR="007133F6" w:rsidRPr="00824832" w:rsidRDefault="007133F6" w:rsidP="007133F6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C347266" w14:textId="7AC93BB4" w:rsidR="007133F6" w:rsidRDefault="007133F6" w:rsidP="007133F6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67175">
              <w:rPr>
                <w:rFonts w:asciiTheme="majorBidi" w:eastAsia="Cordia New" w:hAnsiTheme="majorBidi" w:cstheme="majorBidi"/>
                <w:sz w:val="28"/>
                <w:szCs w:val="28"/>
              </w:rPr>
              <w:t>1,551</w:t>
            </w:r>
          </w:p>
        </w:tc>
      </w:tr>
      <w:tr w:rsidR="007133F6" w:rsidRPr="005067F3" w14:paraId="22F5FCB6" w14:textId="77777777" w:rsidTr="00C12AC2">
        <w:trPr>
          <w:trHeight w:val="359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4B01A59" w14:textId="77777777" w:rsidR="007133F6" w:rsidRPr="00824832" w:rsidRDefault="007133F6" w:rsidP="00713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824832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EF98A8" w14:textId="695E3B10" w:rsidR="007133F6" w:rsidRPr="00824832" w:rsidRDefault="007133F6" w:rsidP="007133F6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479,731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C03415" w14:textId="77777777" w:rsidR="007133F6" w:rsidRPr="00824832" w:rsidRDefault="007133F6" w:rsidP="007133F6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9AD54E" w14:textId="3FC36D37" w:rsidR="007133F6" w:rsidRPr="00387088" w:rsidRDefault="007133F6" w:rsidP="007133F6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467175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373,7</w:t>
            </w:r>
            <w:r w:rsidRPr="00467175">
              <w:rPr>
                <w:rFonts w:asciiTheme="majorBidi" w:eastAsia="Cordia New" w:hAnsiTheme="majorBidi" w:cstheme="majorBidi" w:hint="cs"/>
                <w:b/>
                <w:bCs/>
                <w:sz w:val="28"/>
                <w:szCs w:val="28"/>
                <w:cs/>
              </w:rPr>
              <w:t>4</w:t>
            </w:r>
            <w:r w:rsidRPr="00467175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</w:t>
            </w:r>
          </w:p>
        </w:tc>
      </w:tr>
    </w:tbl>
    <w:p w14:paraId="2775B106" w14:textId="14F1F68E" w:rsidR="001F1BDE" w:rsidRDefault="001F1BDE" w:rsidP="001F1BDE">
      <w:pPr>
        <w:pStyle w:val="FSNoteNumbered"/>
        <w:numPr>
          <w:ilvl w:val="0"/>
          <w:numId w:val="0"/>
        </w:numPr>
        <w:spacing w:after="120"/>
        <w:rPr>
          <w:b/>
          <w:bCs/>
          <w:u w:val="none"/>
          <w:cs/>
        </w:rPr>
      </w:pPr>
    </w:p>
    <w:p w14:paraId="218C5312" w14:textId="1F5B96D5" w:rsidR="001844DA" w:rsidRDefault="001844DA" w:rsidP="001844DA">
      <w:pPr>
        <w:rPr>
          <w:rFonts w:cs="Arial"/>
          <w:cs/>
          <w:lang w:val="th-TH"/>
        </w:rPr>
      </w:pPr>
    </w:p>
    <w:p w14:paraId="17B63330" w14:textId="43D668B1" w:rsidR="001844DA" w:rsidRDefault="001844DA" w:rsidP="001844DA">
      <w:pPr>
        <w:rPr>
          <w:rFonts w:cs="Arial"/>
          <w:cs/>
          <w:lang w:val="th-TH"/>
        </w:rPr>
      </w:pPr>
    </w:p>
    <w:p w14:paraId="137B273E" w14:textId="769D404D" w:rsidR="001844DA" w:rsidRDefault="001844DA" w:rsidP="001844DA">
      <w:pPr>
        <w:rPr>
          <w:rFonts w:cs="Arial"/>
          <w:cs/>
          <w:lang w:val="th-TH"/>
        </w:rPr>
      </w:pPr>
    </w:p>
    <w:p w14:paraId="09B8AE75" w14:textId="0D0961F3" w:rsidR="001844DA" w:rsidRDefault="001844DA" w:rsidP="001844DA">
      <w:pPr>
        <w:rPr>
          <w:rFonts w:cs="Arial"/>
          <w:cs/>
          <w:lang w:val="th-TH"/>
        </w:rPr>
      </w:pPr>
    </w:p>
    <w:p w14:paraId="3BFF5788" w14:textId="4DCDD558" w:rsidR="001844DA" w:rsidRDefault="001844DA" w:rsidP="001844DA">
      <w:pPr>
        <w:rPr>
          <w:rFonts w:cs="Arial"/>
          <w:cs/>
          <w:lang w:val="th-TH"/>
        </w:rPr>
      </w:pPr>
    </w:p>
    <w:p w14:paraId="6C7E821C" w14:textId="4C5250A6" w:rsidR="001844DA" w:rsidRDefault="001844DA" w:rsidP="001844DA">
      <w:pPr>
        <w:rPr>
          <w:rFonts w:cs="Arial"/>
          <w:cs/>
          <w:lang w:val="th-TH"/>
        </w:rPr>
      </w:pPr>
    </w:p>
    <w:p w14:paraId="0CECE07A" w14:textId="766C5892" w:rsidR="001844DA" w:rsidRDefault="001844DA" w:rsidP="001844DA">
      <w:pPr>
        <w:rPr>
          <w:rFonts w:cs="Arial"/>
          <w:cs/>
          <w:lang w:val="th-TH"/>
        </w:rPr>
      </w:pPr>
    </w:p>
    <w:p w14:paraId="358ED858" w14:textId="440E72D2" w:rsidR="001844DA" w:rsidRDefault="001844DA" w:rsidP="001844DA">
      <w:pPr>
        <w:rPr>
          <w:rFonts w:cs="Arial"/>
          <w:cs/>
          <w:lang w:val="th-TH"/>
        </w:rPr>
      </w:pPr>
    </w:p>
    <w:p w14:paraId="7957CDBC" w14:textId="387C9145" w:rsidR="001844DA" w:rsidRDefault="001844DA" w:rsidP="001844DA">
      <w:pPr>
        <w:rPr>
          <w:rFonts w:cs="Arial"/>
          <w:cs/>
          <w:lang w:val="th-TH"/>
        </w:rPr>
      </w:pPr>
    </w:p>
    <w:p w14:paraId="1DDDD42B" w14:textId="62212FC4" w:rsidR="001844DA" w:rsidRDefault="001844DA" w:rsidP="001844DA">
      <w:pPr>
        <w:rPr>
          <w:rFonts w:cs="Arial"/>
          <w:cs/>
          <w:lang w:val="th-TH"/>
        </w:rPr>
      </w:pPr>
    </w:p>
    <w:p w14:paraId="2E324A3F" w14:textId="5A5716C5" w:rsidR="001844DA" w:rsidRDefault="001844DA" w:rsidP="001844DA">
      <w:pPr>
        <w:rPr>
          <w:rFonts w:cs="Arial"/>
          <w:cs/>
          <w:lang w:val="th-TH"/>
        </w:rPr>
      </w:pPr>
    </w:p>
    <w:p w14:paraId="5A117322" w14:textId="77777777" w:rsidR="001844DA" w:rsidRPr="001844DA" w:rsidRDefault="001844DA" w:rsidP="001844DA">
      <w:pPr>
        <w:rPr>
          <w:cs/>
          <w:lang w:val="th-TH"/>
        </w:rPr>
      </w:pPr>
    </w:p>
    <w:p w14:paraId="6914EDD9" w14:textId="77777777" w:rsidR="001F1BDE" w:rsidRDefault="001F1BDE" w:rsidP="001F1BDE">
      <w:pPr>
        <w:rPr>
          <w:rFonts w:cs="Arial"/>
          <w:cs/>
          <w:lang w:val="th-TH"/>
        </w:rPr>
      </w:pPr>
    </w:p>
    <w:p w14:paraId="2F2FE517" w14:textId="04112936" w:rsidR="00507A1B" w:rsidRPr="00507A1B" w:rsidRDefault="00AB3FF6" w:rsidP="00C92DE2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45246C">
        <w:rPr>
          <w:b/>
          <w:bCs/>
          <w:u w:val="none"/>
          <w:cs/>
        </w:rPr>
        <w:lastRenderedPageBreak/>
        <w:t>ภาระผูกพัน</w:t>
      </w:r>
    </w:p>
    <w:p w14:paraId="6E923D39" w14:textId="77777777" w:rsidR="007E7684" w:rsidRPr="0045246C" w:rsidRDefault="007E7684" w:rsidP="007E7684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76" w:lineRule="auto"/>
        <w:ind w:left="900" w:right="-7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45246C">
        <w:rPr>
          <w:rFonts w:asciiTheme="majorBidi" w:hAnsiTheme="majorBidi" w:cstheme="majorBidi"/>
          <w:spacing w:val="-2"/>
          <w:sz w:val="28"/>
          <w:szCs w:val="28"/>
          <w:cs/>
        </w:rPr>
        <w:t>สัญญาเช่าระยะยาว</w:t>
      </w:r>
    </w:p>
    <w:p w14:paraId="7B43AEBC" w14:textId="5EFFEE42" w:rsidR="007E7684" w:rsidRDefault="007E7684" w:rsidP="00F56DD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120" w:line="240" w:lineRule="auto"/>
        <w:ind w:left="90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5246C">
        <w:rPr>
          <w:rFonts w:ascii="Angsana New" w:hAnsi="Angsana New"/>
          <w:sz w:val="28"/>
          <w:szCs w:val="28"/>
          <w:cs/>
        </w:rPr>
        <w:t xml:space="preserve">ณ วันที่ </w:t>
      </w:r>
      <w:r w:rsidR="005D7133">
        <w:rPr>
          <w:rFonts w:ascii="Angsana New" w:hAnsi="Angsana New"/>
          <w:sz w:val="28"/>
          <w:szCs w:val="28"/>
        </w:rPr>
        <w:t xml:space="preserve">30 </w:t>
      </w:r>
      <w:r w:rsidR="005D7133">
        <w:rPr>
          <w:rFonts w:ascii="Angsana New" w:hAnsi="Angsana New" w:hint="cs"/>
          <w:sz w:val="28"/>
          <w:szCs w:val="28"/>
          <w:cs/>
        </w:rPr>
        <w:t>มิถุนายน</w:t>
      </w:r>
      <w:r w:rsidR="005D7133" w:rsidRPr="002D54D0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2563</w:t>
      </w:r>
      <w:r w:rsidR="001844DA">
        <w:rPr>
          <w:rFonts w:ascii="Angsana New" w:hAnsi="Angsana New" w:hint="cs"/>
          <w:sz w:val="28"/>
          <w:szCs w:val="28"/>
          <w:cs/>
        </w:rPr>
        <w:t xml:space="preserve"> และวันที่</w:t>
      </w:r>
      <w:r w:rsidR="001844DA">
        <w:rPr>
          <w:rFonts w:ascii="Angsana New" w:hAnsi="Angsana New"/>
          <w:sz w:val="28"/>
          <w:szCs w:val="28"/>
        </w:rPr>
        <w:t xml:space="preserve"> 31</w:t>
      </w:r>
      <w:r w:rsidR="001844DA"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="001844DA">
        <w:rPr>
          <w:rFonts w:ascii="Angsana New" w:hAnsi="Angsana New"/>
          <w:sz w:val="28"/>
          <w:szCs w:val="28"/>
        </w:rPr>
        <w:t xml:space="preserve"> 2562</w:t>
      </w:r>
      <w:r>
        <w:rPr>
          <w:rFonts w:ascii="Angsana New" w:hAnsi="Angsana New"/>
          <w:sz w:val="28"/>
          <w:szCs w:val="28"/>
        </w:rPr>
        <w:t xml:space="preserve"> </w:t>
      </w:r>
      <w:r w:rsidRPr="0045246C">
        <w:rPr>
          <w:rFonts w:ascii="Angsana New" w:hAnsi="Angsana New"/>
          <w:sz w:val="28"/>
          <w:szCs w:val="28"/>
          <w:cs/>
        </w:rPr>
        <w:t>บริษัท</w:t>
      </w:r>
      <w:r w:rsidR="00E66E83">
        <w:rPr>
          <w:rFonts w:ascii="Angsana New" w:hAnsi="Angsana New" w:hint="cs"/>
          <w:sz w:val="28"/>
          <w:szCs w:val="28"/>
          <w:cs/>
        </w:rPr>
        <w:t>มีภาระผูกพันจาก</w:t>
      </w:r>
      <w:r w:rsidRPr="0045246C">
        <w:rPr>
          <w:rFonts w:ascii="Angsana New" w:hAnsi="Angsana New"/>
          <w:sz w:val="28"/>
          <w:szCs w:val="28"/>
          <w:cs/>
        </w:rPr>
        <w:t>สัญญา</w:t>
      </w:r>
      <w:r w:rsidR="001844DA">
        <w:rPr>
          <w:rFonts w:ascii="Angsana New" w:hAnsi="Angsana New" w:hint="cs"/>
          <w:sz w:val="28"/>
          <w:szCs w:val="28"/>
          <w:cs/>
        </w:rPr>
        <w:t>เช่าและ</w:t>
      </w:r>
      <w:r>
        <w:rPr>
          <w:rFonts w:ascii="Angsana New" w:hAnsi="Angsana New" w:hint="cs"/>
          <w:sz w:val="28"/>
          <w:szCs w:val="28"/>
          <w:cs/>
        </w:rPr>
        <w:t>บริการ</w:t>
      </w:r>
      <w:r w:rsidRPr="0045246C">
        <w:rPr>
          <w:rFonts w:ascii="Angsana New" w:hAnsi="Angsana New"/>
          <w:sz w:val="28"/>
          <w:szCs w:val="28"/>
          <w:cs/>
        </w:rPr>
        <w:t xml:space="preserve">อาคารสำนักงาน </w:t>
      </w:r>
      <w:r w:rsidR="001844DA">
        <w:rPr>
          <w:rFonts w:ascii="Angsana New" w:hAnsi="Angsana New" w:hint="cs"/>
          <w:sz w:val="28"/>
          <w:szCs w:val="28"/>
          <w:cs/>
        </w:rPr>
        <w:t>และ</w:t>
      </w:r>
      <w:r w:rsidR="001844DA" w:rsidRPr="0045246C">
        <w:rPr>
          <w:rFonts w:ascii="Angsana New" w:hAnsi="Angsana New"/>
          <w:sz w:val="28"/>
          <w:szCs w:val="28"/>
          <w:cs/>
        </w:rPr>
        <w:t xml:space="preserve">อุปกรณ์สำนักงาน </w:t>
      </w:r>
      <w:r w:rsidR="00E66E83">
        <w:rPr>
          <w:rFonts w:ascii="Angsana New" w:hAnsi="Angsana New" w:hint="cs"/>
          <w:sz w:val="28"/>
          <w:szCs w:val="28"/>
          <w:cs/>
        </w:rPr>
        <w:t>ซึ่ง</w:t>
      </w:r>
      <w:r w:rsidR="00E66E83" w:rsidRPr="0045246C">
        <w:rPr>
          <w:rFonts w:ascii="Angsana New" w:hAnsi="Angsana New"/>
          <w:sz w:val="28"/>
          <w:szCs w:val="28"/>
          <w:cs/>
        </w:rPr>
        <w:t xml:space="preserve">มีระยะเวลาสิ้นสุดในปี </w:t>
      </w:r>
      <w:r w:rsidR="00E66E83" w:rsidRPr="0045246C">
        <w:rPr>
          <w:rFonts w:ascii="Angsana New" w:hAnsi="Angsana New"/>
          <w:sz w:val="28"/>
          <w:szCs w:val="28"/>
        </w:rPr>
        <w:t xml:space="preserve">2565 </w:t>
      </w:r>
      <w:r w:rsidR="00E66E83" w:rsidRPr="0045246C">
        <w:rPr>
          <w:rFonts w:ascii="Angsana New" w:hAnsi="Angsana New"/>
          <w:sz w:val="28"/>
          <w:szCs w:val="28"/>
          <w:cs/>
        </w:rPr>
        <w:t>จำนวนเงินขั้นต่ำที่บริษัทต้องจ่ายในอนาคตสำหรับระยะเวลาแต่ละช่วงมีดังนี้</w:t>
      </w:r>
      <w:r w:rsidR="00E66E83">
        <w:rPr>
          <w:rFonts w:ascii="Angsana New" w:hAnsi="Angsana New" w:hint="cs"/>
          <w:sz w:val="28"/>
          <w:szCs w:val="28"/>
          <w:cs/>
        </w:rPr>
        <w:t xml:space="preserve"> </w:t>
      </w:r>
    </w:p>
    <w:tbl>
      <w:tblPr>
        <w:tblW w:w="8821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5400"/>
        <w:gridCol w:w="1620"/>
        <w:gridCol w:w="236"/>
        <w:gridCol w:w="1565"/>
      </w:tblGrid>
      <w:tr w:rsidR="007E7684" w:rsidRPr="0045246C" w14:paraId="5116DCE3" w14:textId="77777777" w:rsidTr="00C57704">
        <w:tc>
          <w:tcPr>
            <w:tcW w:w="5400" w:type="dxa"/>
          </w:tcPr>
          <w:p w14:paraId="6E936C63" w14:textId="77777777" w:rsidR="007E7684" w:rsidRPr="0045246C" w:rsidRDefault="007E7684" w:rsidP="00216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21" w:type="dxa"/>
            <w:gridSpan w:val="3"/>
            <w:tcBorders>
              <w:bottom w:val="single" w:sz="4" w:space="0" w:color="auto"/>
            </w:tcBorders>
          </w:tcPr>
          <w:p w14:paraId="28B2092D" w14:textId="77777777" w:rsidR="007E7684" w:rsidRPr="0045246C" w:rsidRDefault="007E7684" w:rsidP="00216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5246C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E7684" w:rsidRPr="0045246C" w14:paraId="0D4358B6" w14:textId="77777777" w:rsidTr="00C57704">
        <w:tc>
          <w:tcPr>
            <w:tcW w:w="5400" w:type="dxa"/>
          </w:tcPr>
          <w:p w14:paraId="7524CCA0" w14:textId="77777777" w:rsidR="007E7684" w:rsidRPr="0045246C" w:rsidRDefault="007E7684" w:rsidP="007E7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FCB0000" w14:textId="7013145A" w:rsidR="007E7684" w:rsidRPr="0045246C" w:rsidRDefault="005D7133" w:rsidP="007E7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2D54D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E7684"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E768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9CBCCCD" w14:textId="77777777" w:rsidR="007E7684" w:rsidRPr="0045246C" w:rsidRDefault="007E7684" w:rsidP="007E7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</w:tcPr>
          <w:p w14:paraId="2A7CB548" w14:textId="6E7A95A9" w:rsidR="007E7684" w:rsidRPr="0045246C" w:rsidRDefault="007E7684" w:rsidP="007E7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871EC9" w:rsidRPr="0045246C" w14:paraId="14014651" w14:textId="77777777" w:rsidTr="002D139C">
        <w:tc>
          <w:tcPr>
            <w:tcW w:w="5400" w:type="dxa"/>
          </w:tcPr>
          <w:p w14:paraId="6BAEF184" w14:textId="77777777" w:rsidR="00871EC9" w:rsidRPr="0045246C" w:rsidRDefault="00871EC9" w:rsidP="00871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ระยะเวลาที่ไม่เกิน </w:t>
            </w:r>
            <w:r w:rsidRPr="0045246C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620" w:type="dxa"/>
            <w:vAlign w:val="bottom"/>
          </w:tcPr>
          <w:p w14:paraId="31744605" w14:textId="0AD8203D" w:rsidR="00871EC9" w:rsidRPr="008B7607" w:rsidRDefault="0045749B" w:rsidP="00871EC9">
            <w:pPr>
              <w:tabs>
                <w:tab w:val="clear" w:pos="1644"/>
                <w:tab w:val="left" w:pos="1312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871EC9">
              <w:rPr>
                <w:rFonts w:asciiTheme="majorBidi" w:hAnsiTheme="majorBidi" w:cstheme="majorBidi"/>
                <w:sz w:val="28"/>
                <w:szCs w:val="28"/>
              </w:rPr>
              <w:t>,124</w:t>
            </w:r>
          </w:p>
        </w:tc>
        <w:tc>
          <w:tcPr>
            <w:tcW w:w="236" w:type="dxa"/>
          </w:tcPr>
          <w:p w14:paraId="54AF0B67" w14:textId="77777777" w:rsidR="00871EC9" w:rsidRPr="0045246C" w:rsidRDefault="00871EC9" w:rsidP="00871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65" w:type="dxa"/>
            <w:vAlign w:val="bottom"/>
          </w:tcPr>
          <w:p w14:paraId="5A55433C" w14:textId="02AD44D3" w:rsidR="00871EC9" w:rsidRPr="0045246C" w:rsidRDefault="00871EC9" w:rsidP="00871EC9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12,248</w:t>
            </w:r>
          </w:p>
        </w:tc>
      </w:tr>
      <w:tr w:rsidR="00871EC9" w:rsidRPr="0045246C" w14:paraId="34B86C58" w14:textId="77777777" w:rsidTr="002D139C">
        <w:tc>
          <w:tcPr>
            <w:tcW w:w="5400" w:type="dxa"/>
          </w:tcPr>
          <w:p w14:paraId="0FF34C06" w14:textId="77777777" w:rsidR="00871EC9" w:rsidRPr="0045246C" w:rsidRDefault="00871EC9" w:rsidP="00871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ระยะเวลาที่เกิน</w:t>
            </w:r>
            <w:r w:rsidRPr="0045246C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>ปีแต่ไม่เกิน</w:t>
            </w:r>
            <w:r w:rsidRPr="0045246C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B8374F" w14:textId="7AC2A981" w:rsidR="00871EC9" w:rsidRPr="008B7607" w:rsidRDefault="00871EC9" w:rsidP="00871EC9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8,281</w:t>
            </w:r>
          </w:p>
        </w:tc>
        <w:tc>
          <w:tcPr>
            <w:tcW w:w="236" w:type="dxa"/>
          </w:tcPr>
          <w:p w14:paraId="4D2E7CDC" w14:textId="77777777" w:rsidR="00871EC9" w:rsidRPr="0045246C" w:rsidRDefault="00871EC9" w:rsidP="00871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65" w:type="dxa"/>
            <w:tcBorders>
              <w:bottom w:val="single" w:sz="4" w:space="0" w:color="auto"/>
            </w:tcBorders>
            <w:vAlign w:val="bottom"/>
          </w:tcPr>
          <w:p w14:paraId="0B78CF61" w14:textId="6A186776" w:rsidR="00871EC9" w:rsidRPr="0045246C" w:rsidRDefault="00871EC9" w:rsidP="00871EC9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17,702</w:t>
            </w:r>
          </w:p>
        </w:tc>
      </w:tr>
      <w:tr w:rsidR="00871EC9" w:rsidRPr="0045246C" w14:paraId="4990E281" w14:textId="77777777" w:rsidTr="002D139C">
        <w:trPr>
          <w:trHeight w:val="423"/>
        </w:trPr>
        <w:tc>
          <w:tcPr>
            <w:tcW w:w="5400" w:type="dxa"/>
            <w:vAlign w:val="bottom"/>
          </w:tcPr>
          <w:p w14:paraId="222136F9" w14:textId="77777777" w:rsidR="00871EC9" w:rsidRPr="0045246C" w:rsidRDefault="00871EC9" w:rsidP="00871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15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45246C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46C17A" w14:textId="0C3F58C6" w:rsidR="00871EC9" w:rsidRPr="008B7607" w:rsidRDefault="0045749B" w:rsidP="00871EC9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</w:t>
            </w:r>
            <w:r w:rsidR="00871E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,405</w:t>
            </w:r>
          </w:p>
        </w:tc>
        <w:tc>
          <w:tcPr>
            <w:tcW w:w="236" w:type="dxa"/>
            <w:vAlign w:val="bottom"/>
          </w:tcPr>
          <w:p w14:paraId="0879490E" w14:textId="77777777" w:rsidR="00871EC9" w:rsidRPr="0045246C" w:rsidRDefault="00871EC9" w:rsidP="00871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F44892" w14:textId="38CD3DB2" w:rsidR="00871EC9" w:rsidRPr="0045246C" w:rsidRDefault="00871EC9" w:rsidP="00871EC9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29,950</w:t>
            </w:r>
          </w:p>
        </w:tc>
      </w:tr>
    </w:tbl>
    <w:p w14:paraId="323011DC" w14:textId="3A6F366C" w:rsidR="00513B6A" w:rsidRPr="0045749B" w:rsidRDefault="003A0158" w:rsidP="00726C37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76" w:lineRule="auto"/>
        <w:ind w:left="900" w:right="-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2D139C">
        <w:rPr>
          <w:rFonts w:asciiTheme="majorBidi" w:hAnsiTheme="majorBidi" w:cstheme="majorBidi"/>
          <w:spacing w:val="-6"/>
          <w:sz w:val="28"/>
          <w:szCs w:val="28"/>
          <w:cs/>
        </w:rPr>
        <w:t xml:space="preserve">ณ </w:t>
      </w:r>
      <w:r w:rsidR="004B5F73" w:rsidRPr="002D139C">
        <w:rPr>
          <w:rFonts w:ascii="Angsana New" w:hAnsi="Angsana New"/>
          <w:sz w:val="28"/>
          <w:szCs w:val="28"/>
          <w:cs/>
        </w:rPr>
        <w:t xml:space="preserve">วันที่ </w:t>
      </w:r>
      <w:r w:rsidR="005D7133" w:rsidRPr="002D139C">
        <w:rPr>
          <w:rFonts w:ascii="Angsana New" w:hAnsi="Angsana New"/>
          <w:sz w:val="28"/>
          <w:szCs w:val="28"/>
        </w:rPr>
        <w:t xml:space="preserve">30 </w:t>
      </w:r>
      <w:r w:rsidR="005D7133" w:rsidRPr="002D139C">
        <w:rPr>
          <w:rFonts w:ascii="Angsana New" w:hAnsi="Angsana New" w:hint="cs"/>
          <w:sz w:val="28"/>
          <w:szCs w:val="28"/>
          <w:cs/>
        </w:rPr>
        <w:t>มิถุนายน</w:t>
      </w:r>
      <w:r w:rsidR="005D7133" w:rsidRPr="002D139C">
        <w:rPr>
          <w:rFonts w:ascii="Angsana New" w:hAnsi="Angsana New"/>
          <w:sz w:val="28"/>
          <w:szCs w:val="28"/>
          <w:cs/>
        </w:rPr>
        <w:t xml:space="preserve"> </w:t>
      </w:r>
      <w:r w:rsidR="004B5F73" w:rsidRPr="002D139C">
        <w:rPr>
          <w:rFonts w:ascii="Angsana New" w:hAnsi="Angsana New"/>
          <w:sz w:val="28"/>
          <w:szCs w:val="28"/>
        </w:rPr>
        <w:t>256</w:t>
      </w:r>
      <w:r w:rsidR="004B5F73" w:rsidRPr="002D139C">
        <w:rPr>
          <w:rFonts w:ascii="Angsana New" w:hAnsi="Angsana New" w:hint="cs"/>
          <w:sz w:val="28"/>
          <w:szCs w:val="28"/>
          <w:cs/>
        </w:rPr>
        <w:t>3</w:t>
      </w:r>
      <w:r w:rsidR="004B5F73" w:rsidRPr="002D139C">
        <w:rPr>
          <w:rFonts w:ascii="Angsana New" w:hAnsi="Angsana New"/>
          <w:sz w:val="28"/>
          <w:szCs w:val="28"/>
        </w:rPr>
        <w:t xml:space="preserve"> </w:t>
      </w:r>
      <w:r w:rsidR="004B5F73" w:rsidRPr="002D139C">
        <w:rPr>
          <w:rFonts w:ascii="Angsana New" w:hAnsi="Angsana New"/>
          <w:sz w:val="28"/>
          <w:szCs w:val="28"/>
          <w:cs/>
        </w:rPr>
        <w:t xml:space="preserve">และวันที่ </w:t>
      </w:r>
      <w:r w:rsidR="004B5F73" w:rsidRPr="002D139C">
        <w:rPr>
          <w:rFonts w:ascii="Angsana New" w:hAnsi="Angsana New"/>
          <w:sz w:val="28"/>
          <w:szCs w:val="28"/>
        </w:rPr>
        <w:t xml:space="preserve">31 </w:t>
      </w:r>
      <w:r w:rsidR="004B5F73" w:rsidRPr="002D139C">
        <w:rPr>
          <w:rFonts w:ascii="Angsana New" w:hAnsi="Angsana New"/>
          <w:sz w:val="28"/>
          <w:szCs w:val="28"/>
          <w:cs/>
        </w:rPr>
        <w:t xml:space="preserve">ธันวาคม </w:t>
      </w:r>
      <w:r w:rsidR="004B5F73" w:rsidRPr="002D139C">
        <w:rPr>
          <w:rFonts w:ascii="Angsana New" w:hAnsi="Angsana New"/>
          <w:sz w:val="28"/>
          <w:szCs w:val="28"/>
        </w:rPr>
        <w:t xml:space="preserve">2562 </w:t>
      </w:r>
      <w:r w:rsidR="00AB3FF6" w:rsidRPr="002D139C">
        <w:rPr>
          <w:rFonts w:asciiTheme="majorBidi" w:hAnsiTheme="majorBidi" w:cstheme="majorBidi"/>
          <w:spacing w:val="-6"/>
          <w:sz w:val="28"/>
          <w:szCs w:val="28"/>
          <w:cs/>
        </w:rPr>
        <w:t>บริษัทมีภาระผูกพันตามสัญญาจ้างพัฒนาโปรแกรมคอมพิวเตอร์จำนวน</w:t>
      </w:r>
      <w:r w:rsidR="00A94A15" w:rsidRPr="002D139C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</w:t>
      </w:r>
      <w:r w:rsidR="002D139C">
        <w:rPr>
          <w:rFonts w:asciiTheme="majorBidi" w:hAnsiTheme="majorBidi" w:cstheme="majorBidi"/>
          <w:sz w:val="28"/>
          <w:szCs w:val="28"/>
        </w:rPr>
        <w:t>0.1</w:t>
      </w:r>
      <w:r w:rsidR="002D139C" w:rsidRPr="002D139C">
        <w:rPr>
          <w:rFonts w:asciiTheme="majorBidi" w:hAnsiTheme="majorBidi" w:cstheme="majorBidi"/>
          <w:sz w:val="28"/>
          <w:szCs w:val="28"/>
        </w:rPr>
        <w:t xml:space="preserve"> </w:t>
      </w:r>
      <w:r w:rsidR="002D139C" w:rsidRPr="002D139C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2D139C" w:rsidRPr="002D139C">
        <w:rPr>
          <w:rFonts w:asciiTheme="majorBidi" w:hAnsiTheme="majorBidi" w:cstheme="majorBidi"/>
          <w:sz w:val="28"/>
          <w:szCs w:val="28"/>
        </w:rPr>
        <w:t xml:space="preserve"> </w:t>
      </w:r>
      <w:r w:rsidR="002D139C" w:rsidRPr="002D139C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4B5F73" w:rsidRPr="002D139C">
        <w:rPr>
          <w:rFonts w:asciiTheme="majorBidi" w:hAnsiTheme="majorBidi" w:cstheme="majorBidi"/>
          <w:spacing w:val="-2"/>
          <w:sz w:val="28"/>
          <w:szCs w:val="28"/>
        </w:rPr>
        <w:t>0.8</w:t>
      </w:r>
      <w:r w:rsidR="001B2594" w:rsidRPr="002D139C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A94A15" w:rsidRPr="002D139C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ล้านบาท </w:t>
      </w:r>
      <w:r w:rsidR="002D139C" w:rsidRPr="002D139C">
        <w:rPr>
          <w:rFonts w:asciiTheme="majorBidi" w:hAnsiTheme="majorBidi" w:cstheme="majorBidi"/>
          <w:sz w:val="28"/>
          <w:szCs w:val="28"/>
          <w:cs/>
        </w:rPr>
        <w:t>ตามลำดับ</w:t>
      </w:r>
    </w:p>
    <w:p w14:paraId="5787AA12" w14:textId="5AA96D7B" w:rsidR="0045749B" w:rsidRPr="002D139C" w:rsidRDefault="0045749B" w:rsidP="00726C37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76" w:lineRule="auto"/>
        <w:ind w:left="900" w:right="-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Pr="002D139C">
        <w:rPr>
          <w:rFonts w:ascii="Angsana New" w:hAnsi="Angsana New"/>
          <w:sz w:val="28"/>
          <w:szCs w:val="28"/>
        </w:rPr>
        <w:t xml:space="preserve">30 </w:t>
      </w:r>
      <w:r w:rsidRPr="002D139C">
        <w:rPr>
          <w:rFonts w:ascii="Angsana New" w:hAnsi="Angsana New" w:hint="cs"/>
          <w:sz w:val="28"/>
          <w:szCs w:val="28"/>
          <w:cs/>
        </w:rPr>
        <w:t>มิถุนายน</w:t>
      </w:r>
      <w:r w:rsidRPr="002D139C">
        <w:rPr>
          <w:rFonts w:ascii="Angsana New" w:hAnsi="Angsana New"/>
          <w:sz w:val="28"/>
          <w:szCs w:val="28"/>
          <w:cs/>
        </w:rPr>
        <w:t xml:space="preserve"> </w:t>
      </w:r>
      <w:r w:rsidRPr="002D139C">
        <w:rPr>
          <w:rFonts w:ascii="Angsana New" w:hAnsi="Angsana New"/>
          <w:sz w:val="28"/>
          <w:szCs w:val="28"/>
        </w:rPr>
        <w:t>256</w:t>
      </w:r>
      <w:r w:rsidRPr="002D139C">
        <w:rPr>
          <w:rFonts w:ascii="Angsana New" w:hAnsi="Angsana New" w:hint="cs"/>
          <w:sz w:val="28"/>
          <w:szCs w:val="28"/>
          <w:cs/>
        </w:rPr>
        <w:t>3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บริษัทมีภาระผูกพันจากสัญญาบริการเกี่ยวกับแผนการตลาดและการส่งเสริมการขายของบริษัท รวมถึงบริการอื่นที่เกี่ยวข้องกับธุรกิจประกันภัยจำนวน </w:t>
      </w:r>
      <w:r>
        <w:rPr>
          <w:rFonts w:ascii="Angsana New" w:hAnsi="Angsana New"/>
          <w:sz w:val="28"/>
          <w:szCs w:val="28"/>
        </w:rPr>
        <w:t>36</w:t>
      </w:r>
      <w:r w:rsidR="000B1266">
        <w:rPr>
          <w:rFonts w:ascii="Angsana New" w:hAnsi="Angsana New"/>
          <w:sz w:val="28"/>
          <w:szCs w:val="28"/>
        </w:rPr>
        <w:t>.0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ล้านบาท</w:t>
      </w:r>
    </w:p>
    <w:p w14:paraId="211CCFBF" w14:textId="2952F83E" w:rsidR="00683106" w:rsidRPr="003A03C8" w:rsidRDefault="00683106" w:rsidP="00726C37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76" w:lineRule="auto"/>
        <w:ind w:left="900" w:right="-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0D2C5B">
        <w:rPr>
          <w:rFonts w:asciiTheme="majorBidi" w:hAnsiTheme="majorBidi" w:cstheme="majorBidi"/>
          <w:spacing w:val="-2"/>
          <w:sz w:val="28"/>
          <w:szCs w:val="28"/>
          <w:cs/>
        </w:rPr>
        <w:t xml:space="preserve">ณ </w:t>
      </w:r>
      <w:r w:rsidR="004B5F73" w:rsidRPr="000D2C5B">
        <w:rPr>
          <w:rFonts w:ascii="Angsana New" w:hAnsi="Angsana New"/>
          <w:sz w:val="28"/>
          <w:szCs w:val="28"/>
          <w:cs/>
        </w:rPr>
        <w:t xml:space="preserve">วันที่ </w:t>
      </w:r>
      <w:r w:rsidR="004B5F73" w:rsidRPr="000D2C5B">
        <w:rPr>
          <w:rFonts w:ascii="Angsana New" w:hAnsi="Angsana New"/>
          <w:sz w:val="28"/>
          <w:szCs w:val="28"/>
        </w:rPr>
        <w:t xml:space="preserve">31 </w:t>
      </w:r>
      <w:r w:rsidR="004B5F73" w:rsidRPr="000D2C5B">
        <w:rPr>
          <w:rFonts w:ascii="Angsana New" w:hAnsi="Angsana New"/>
          <w:sz w:val="28"/>
          <w:szCs w:val="28"/>
          <w:cs/>
        </w:rPr>
        <w:t xml:space="preserve">ธันวาคม </w:t>
      </w:r>
      <w:r w:rsidR="004B5F73" w:rsidRPr="000D2C5B">
        <w:rPr>
          <w:rFonts w:ascii="Angsana New" w:hAnsi="Angsana New"/>
          <w:sz w:val="28"/>
          <w:szCs w:val="28"/>
        </w:rPr>
        <w:t xml:space="preserve">2562 </w:t>
      </w:r>
      <w:r w:rsidRPr="000D2C5B">
        <w:rPr>
          <w:rFonts w:asciiTheme="majorBidi" w:hAnsiTheme="majorBidi" w:cstheme="majorBidi"/>
          <w:spacing w:val="-2"/>
          <w:sz w:val="28"/>
          <w:szCs w:val="28"/>
          <w:cs/>
        </w:rPr>
        <w:t>บริษัทมีภาระผูกพัน</w:t>
      </w:r>
      <w:r w:rsidRPr="000D2C5B">
        <w:rPr>
          <w:rFonts w:asciiTheme="majorBidi" w:hAnsiTheme="majorBidi" w:cstheme="majorBidi" w:hint="cs"/>
          <w:spacing w:val="-2"/>
          <w:sz w:val="28"/>
          <w:szCs w:val="28"/>
          <w:cs/>
        </w:rPr>
        <w:t>จากสัญญา</w:t>
      </w:r>
      <w:r w:rsidR="00720538" w:rsidRPr="000D2C5B">
        <w:rPr>
          <w:rFonts w:asciiTheme="majorBidi" w:hAnsiTheme="majorBidi" w:cstheme="majorBidi" w:hint="cs"/>
          <w:spacing w:val="-2"/>
          <w:sz w:val="28"/>
          <w:szCs w:val="28"/>
          <w:cs/>
        </w:rPr>
        <w:t>ตกแต่งอาคารสำนักงาน</w:t>
      </w:r>
      <w:r w:rsidR="004B5F73" w:rsidRPr="000D2C5B">
        <w:rPr>
          <w:rFonts w:asciiTheme="majorBidi" w:hAnsiTheme="majorBidi" w:cstheme="majorBidi"/>
          <w:spacing w:val="-6"/>
          <w:sz w:val="28"/>
          <w:szCs w:val="28"/>
          <w:cs/>
        </w:rPr>
        <w:t>จำนวน</w:t>
      </w:r>
      <w:r w:rsidR="004B5F73" w:rsidRPr="000D2C5B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</w:t>
      </w:r>
      <w:r w:rsidR="00507A1B" w:rsidRPr="000D2C5B">
        <w:rPr>
          <w:rFonts w:asciiTheme="majorBidi" w:hAnsiTheme="majorBidi" w:cstheme="majorBidi"/>
          <w:spacing w:val="-2"/>
          <w:sz w:val="28"/>
          <w:szCs w:val="28"/>
        </w:rPr>
        <w:t>0.</w:t>
      </w:r>
      <w:r w:rsidR="00872E9A" w:rsidRPr="000D2C5B">
        <w:rPr>
          <w:rFonts w:asciiTheme="majorBidi" w:hAnsiTheme="majorBidi" w:cstheme="majorBidi"/>
          <w:spacing w:val="-2"/>
          <w:sz w:val="28"/>
          <w:szCs w:val="28"/>
        </w:rPr>
        <w:t>8</w:t>
      </w:r>
      <w:r w:rsidR="000D05DC" w:rsidRPr="000D2C5B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Pr="000D2C5B">
        <w:rPr>
          <w:rFonts w:asciiTheme="majorBidi" w:hAnsiTheme="majorBidi" w:cstheme="majorBidi" w:hint="cs"/>
          <w:spacing w:val="-2"/>
          <w:sz w:val="28"/>
          <w:szCs w:val="28"/>
          <w:cs/>
        </w:rPr>
        <w:t>ล้านบาท</w:t>
      </w:r>
      <w:r w:rsidR="000D2C5B" w:rsidRPr="000D2C5B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</w:p>
    <w:p w14:paraId="7929FE62" w14:textId="77777777" w:rsidR="00EE5A54" w:rsidRPr="003A03C8" w:rsidRDefault="00513B6A" w:rsidP="00726C37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76" w:lineRule="auto"/>
        <w:ind w:left="900" w:right="-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3A03C8">
        <w:rPr>
          <w:rFonts w:asciiTheme="majorBidi" w:hAnsiTheme="majorBidi" w:cstheme="majorBidi" w:hint="cs"/>
          <w:spacing w:val="-2"/>
          <w:sz w:val="28"/>
          <w:szCs w:val="28"/>
          <w:cs/>
        </w:rPr>
        <w:t>วงเงินสินเชื่อ</w:t>
      </w:r>
    </w:p>
    <w:tbl>
      <w:tblPr>
        <w:tblW w:w="873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310"/>
        <w:gridCol w:w="1620"/>
        <w:gridCol w:w="270"/>
        <w:gridCol w:w="1530"/>
      </w:tblGrid>
      <w:tr w:rsidR="00034A92" w:rsidRPr="00824832" w14:paraId="1145DC45" w14:textId="77777777" w:rsidTr="00C12AC2">
        <w:tc>
          <w:tcPr>
            <w:tcW w:w="5310" w:type="dxa"/>
          </w:tcPr>
          <w:p w14:paraId="5B10F128" w14:textId="77777777" w:rsidR="00034A92" w:rsidRPr="00824832" w:rsidRDefault="00034A92" w:rsidP="00BF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</w:tcPr>
          <w:p w14:paraId="3400799A" w14:textId="77777777" w:rsidR="00034A92" w:rsidRPr="00824832" w:rsidRDefault="00034A92" w:rsidP="00BF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4B5F73" w:rsidRPr="00824832" w14:paraId="4077C83A" w14:textId="77777777" w:rsidTr="00C12AC2">
        <w:tc>
          <w:tcPr>
            <w:tcW w:w="5310" w:type="dxa"/>
          </w:tcPr>
          <w:p w14:paraId="401FF5F1" w14:textId="77777777" w:rsidR="004B5F73" w:rsidRPr="00824832" w:rsidRDefault="004B5F73" w:rsidP="004B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2B0534" w14:textId="6F88526C" w:rsidR="004B5F73" w:rsidRPr="00824832" w:rsidRDefault="005D7133" w:rsidP="004B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2D54D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4B5F73"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B5F7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736FE2" w14:textId="77777777" w:rsidR="004B5F73" w:rsidRPr="00824832" w:rsidRDefault="004B5F73" w:rsidP="004B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9822B2" w14:textId="7D8FE0F9" w:rsidR="004B5F73" w:rsidRPr="00824832" w:rsidRDefault="004B5F73" w:rsidP="004B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2D139C" w:rsidRPr="00824832" w14:paraId="4C76DABE" w14:textId="77777777" w:rsidTr="00C12AC2">
        <w:tc>
          <w:tcPr>
            <w:tcW w:w="5310" w:type="dxa"/>
          </w:tcPr>
          <w:p w14:paraId="4E493070" w14:textId="6E9C01EF" w:rsidR="002D139C" w:rsidRPr="00824832" w:rsidRDefault="002D139C" w:rsidP="002D1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สัญญาหลักประกันทางธุรกิจ</w:t>
            </w:r>
          </w:p>
        </w:tc>
        <w:tc>
          <w:tcPr>
            <w:tcW w:w="1620" w:type="dxa"/>
          </w:tcPr>
          <w:p w14:paraId="68D40A95" w14:textId="7D868E6A" w:rsidR="002D139C" w:rsidRPr="00824832" w:rsidRDefault="002D139C" w:rsidP="002D139C">
            <w:pPr>
              <w:tabs>
                <w:tab w:val="left" w:pos="284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270" w:type="dxa"/>
          </w:tcPr>
          <w:p w14:paraId="29A6E46D" w14:textId="77777777" w:rsidR="002D139C" w:rsidRPr="00824832" w:rsidRDefault="002D139C" w:rsidP="002D1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295EB77" w14:textId="03861A98" w:rsidR="002D139C" w:rsidRPr="00824832" w:rsidRDefault="002D139C" w:rsidP="002D139C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</w:tr>
      <w:tr w:rsidR="002D139C" w:rsidRPr="00824832" w14:paraId="73085B14" w14:textId="77777777" w:rsidTr="002D139C">
        <w:tc>
          <w:tcPr>
            <w:tcW w:w="5310" w:type="dxa"/>
          </w:tcPr>
          <w:p w14:paraId="06B292CE" w14:textId="58527987" w:rsidR="002D139C" w:rsidRPr="00824832" w:rsidRDefault="002D139C" w:rsidP="002D1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หนังสือค้ำประกัน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B6A2E9" w14:textId="2E126A66" w:rsidR="002D139C" w:rsidRPr="00824832" w:rsidRDefault="002D139C" w:rsidP="002D139C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17,230</w:t>
            </w:r>
          </w:p>
        </w:tc>
        <w:tc>
          <w:tcPr>
            <w:tcW w:w="270" w:type="dxa"/>
          </w:tcPr>
          <w:p w14:paraId="78946F5A" w14:textId="77777777" w:rsidR="002D139C" w:rsidRPr="00824832" w:rsidRDefault="002D139C" w:rsidP="002D1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180BE10" w14:textId="6835A83A" w:rsidR="002D139C" w:rsidRPr="00824832" w:rsidRDefault="002D139C" w:rsidP="002D139C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17,230</w:t>
            </w:r>
          </w:p>
        </w:tc>
      </w:tr>
      <w:tr w:rsidR="002D139C" w:rsidRPr="00824832" w14:paraId="19D8FB6D" w14:textId="77777777" w:rsidTr="002D139C">
        <w:trPr>
          <w:trHeight w:val="423"/>
        </w:trPr>
        <w:tc>
          <w:tcPr>
            <w:tcW w:w="5310" w:type="dxa"/>
            <w:vAlign w:val="bottom"/>
          </w:tcPr>
          <w:p w14:paraId="229B046E" w14:textId="77777777" w:rsidR="002D139C" w:rsidRPr="00824832" w:rsidRDefault="002D139C" w:rsidP="002D1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824832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05B4AC" w14:textId="1388A87E" w:rsidR="002D139C" w:rsidRPr="00824832" w:rsidRDefault="002D139C" w:rsidP="002D139C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17,730</w:t>
            </w:r>
          </w:p>
        </w:tc>
        <w:tc>
          <w:tcPr>
            <w:tcW w:w="270" w:type="dxa"/>
            <w:vAlign w:val="bottom"/>
          </w:tcPr>
          <w:p w14:paraId="65F0F39D" w14:textId="77777777" w:rsidR="002D139C" w:rsidRPr="00824832" w:rsidRDefault="002D139C" w:rsidP="002D1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BEB2A9" w14:textId="711CC776" w:rsidR="002D139C" w:rsidRPr="00824832" w:rsidRDefault="002D139C" w:rsidP="002D139C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17,730</w:t>
            </w:r>
          </w:p>
        </w:tc>
      </w:tr>
    </w:tbl>
    <w:p w14:paraId="34324C01" w14:textId="5286523D" w:rsidR="00513B6A" w:rsidRPr="004971EB" w:rsidRDefault="004B5F73" w:rsidP="002532D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="Angsana New" w:hAnsi="Angsana New"/>
          <w:sz w:val="28"/>
          <w:szCs w:val="28"/>
        </w:rPr>
      </w:pPr>
      <w:bookmarkStart w:id="20" w:name="_Hlk38823822"/>
      <w:r w:rsidRPr="004971EB">
        <w:rPr>
          <w:rFonts w:asciiTheme="majorBidi" w:hAnsiTheme="majorBidi" w:cstheme="majorBidi"/>
          <w:spacing w:val="2"/>
          <w:sz w:val="28"/>
          <w:szCs w:val="28"/>
          <w:cs/>
        </w:rPr>
        <w:t xml:space="preserve">ณ </w:t>
      </w:r>
      <w:r w:rsidRPr="004971EB">
        <w:rPr>
          <w:rFonts w:ascii="Angsana New" w:hAnsi="Angsana New"/>
          <w:spacing w:val="2"/>
          <w:sz w:val="28"/>
          <w:szCs w:val="28"/>
          <w:cs/>
        </w:rPr>
        <w:t xml:space="preserve">วันที่ </w:t>
      </w:r>
      <w:r w:rsidR="009565EE">
        <w:rPr>
          <w:rFonts w:ascii="Angsana New" w:hAnsi="Angsana New"/>
          <w:sz w:val="28"/>
          <w:szCs w:val="28"/>
        </w:rPr>
        <w:t xml:space="preserve">30 </w:t>
      </w:r>
      <w:r w:rsidR="009565EE">
        <w:rPr>
          <w:rFonts w:ascii="Angsana New" w:hAnsi="Angsana New" w:hint="cs"/>
          <w:sz w:val="28"/>
          <w:szCs w:val="28"/>
          <w:cs/>
        </w:rPr>
        <w:t>มิถุนายน</w:t>
      </w:r>
      <w:r w:rsidR="009565EE" w:rsidRPr="002D54D0">
        <w:rPr>
          <w:rFonts w:ascii="Angsana New" w:hAnsi="Angsana New"/>
          <w:sz w:val="28"/>
          <w:szCs w:val="28"/>
          <w:cs/>
        </w:rPr>
        <w:t xml:space="preserve"> </w:t>
      </w:r>
      <w:r w:rsidRPr="004971EB">
        <w:rPr>
          <w:rFonts w:ascii="Angsana New" w:hAnsi="Angsana New"/>
          <w:spacing w:val="2"/>
          <w:sz w:val="28"/>
          <w:szCs w:val="28"/>
        </w:rPr>
        <w:t>256</w:t>
      </w:r>
      <w:r w:rsidRPr="004971EB">
        <w:rPr>
          <w:rFonts w:ascii="Angsana New" w:hAnsi="Angsana New" w:hint="cs"/>
          <w:spacing w:val="2"/>
          <w:sz w:val="28"/>
          <w:szCs w:val="28"/>
          <w:cs/>
        </w:rPr>
        <w:t>3</w:t>
      </w:r>
      <w:r w:rsidRPr="004971EB">
        <w:rPr>
          <w:rFonts w:ascii="Angsana New" w:hAnsi="Angsana New"/>
          <w:spacing w:val="2"/>
          <w:sz w:val="28"/>
          <w:szCs w:val="28"/>
        </w:rPr>
        <w:t xml:space="preserve"> </w:t>
      </w:r>
      <w:r w:rsidR="00513B6A" w:rsidRPr="004971EB">
        <w:rPr>
          <w:rFonts w:ascii="Angsana New" w:hAnsi="Angsana New"/>
          <w:spacing w:val="2"/>
          <w:sz w:val="28"/>
          <w:szCs w:val="28"/>
          <w:cs/>
        </w:rPr>
        <w:t>บริษัทมี</w:t>
      </w:r>
      <w:r w:rsidR="004971EB" w:rsidRPr="004971EB">
        <w:rPr>
          <w:rFonts w:ascii="Angsana New" w:hAnsi="Angsana New" w:hint="cs"/>
          <w:spacing w:val="2"/>
          <w:sz w:val="28"/>
          <w:szCs w:val="28"/>
          <w:cs/>
        </w:rPr>
        <w:t>สัญญา</w:t>
      </w:r>
      <w:r w:rsidR="00E653CB" w:rsidRPr="004971EB">
        <w:rPr>
          <w:rFonts w:asciiTheme="majorBidi" w:hAnsiTheme="majorBidi" w:cstheme="majorBidi" w:hint="cs"/>
          <w:spacing w:val="2"/>
          <w:sz w:val="28"/>
          <w:szCs w:val="28"/>
          <w:cs/>
        </w:rPr>
        <w:t>หลักประกันทางธุรกิจ</w:t>
      </w:r>
      <w:r w:rsidR="005502DC" w:rsidRPr="004971EB">
        <w:rPr>
          <w:rFonts w:ascii="Angsana New" w:hAnsi="Angsana New" w:hint="cs"/>
          <w:spacing w:val="2"/>
          <w:sz w:val="28"/>
          <w:szCs w:val="28"/>
          <w:cs/>
        </w:rPr>
        <w:t>และ</w:t>
      </w:r>
      <w:r w:rsidR="00513B6A" w:rsidRPr="004971EB">
        <w:rPr>
          <w:rFonts w:ascii="Angsana New" w:hAnsi="Angsana New"/>
          <w:spacing w:val="2"/>
          <w:sz w:val="28"/>
          <w:szCs w:val="28"/>
          <w:cs/>
        </w:rPr>
        <w:t>หนังสือค้ำประกันที่ออกโดยธนาคารใน</w:t>
      </w:r>
      <w:r w:rsidR="00DE36C9" w:rsidRPr="004971EB">
        <w:rPr>
          <w:rFonts w:ascii="Angsana New" w:hAnsi="Angsana New"/>
          <w:spacing w:val="2"/>
          <w:sz w:val="28"/>
          <w:szCs w:val="28"/>
          <w:cs/>
        </w:rPr>
        <w:t>ประเทศ</w:t>
      </w:r>
      <w:r w:rsidR="00DE36C9" w:rsidRPr="004971EB">
        <w:rPr>
          <w:rFonts w:ascii="Angsana New" w:hAnsi="Angsana New"/>
          <w:sz w:val="28"/>
          <w:szCs w:val="28"/>
          <w:cs/>
        </w:rPr>
        <w:t xml:space="preserve"> </w:t>
      </w:r>
      <w:r w:rsidR="00DE36C9" w:rsidRPr="004971EB">
        <w:rPr>
          <w:rFonts w:ascii="Angsana New" w:hAnsi="Angsana New"/>
          <w:spacing w:val="4"/>
          <w:sz w:val="28"/>
          <w:szCs w:val="28"/>
          <w:cs/>
        </w:rPr>
        <w:t>ซึ่งค้ำประกันโดย</w:t>
      </w:r>
      <w:r w:rsidR="00C870D5" w:rsidRPr="004971EB">
        <w:rPr>
          <w:rFonts w:ascii="Angsana New" w:hAnsi="Angsana New" w:hint="cs"/>
          <w:spacing w:val="4"/>
          <w:sz w:val="28"/>
          <w:szCs w:val="28"/>
          <w:cs/>
        </w:rPr>
        <w:t>เงิน</w:t>
      </w:r>
      <w:r w:rsidR="00C870D5" w:rsidRPr="002D139C">
        <w:rPr>
          <w:rFonts w:ascii="Angsana New" w:hAnsi="Angsana New" w:hint="cs"/>
          <w:spacing w:val="4"/>
          <w:sz w:val="28"/>
          <w:szCs w:val="28"/>
          <w:cs/>
        </w:rPr>
        <w:t>ฝากธนาคาร</w:t>
      </w:r>
      <w:r w:rsidR="00227944" w:rsidRPr="002D139C">
        <w:rPr>
          <w:rFonts w:ascii="Angsana New" w:hAnsi="Angsana New" w:hint="cs"/>
          <w:spacing w:val="4"/>
          <w:sz w:val="28"/>
          <w:szCs w:val="28"/>
          <w:cs/>
        </w:rPr>
        <w:t xml:space="preserve">จำนวน </w:t>
      </w:r>
      <w:r w:rsidR="00227944" w:rsidRPr="002D139C">
        <w:rPr>
          <w:rFonts w:ascii="Angsana New" w:hAnsi="Angsana New"/>
          <w:spacing w:val="4"/>
          <w:sz w:val="28"/>
          <w:szCs w:val="28"/>
        </w:rPr>
        <w:t xml:space="preserve">0.1 </w:t>
      </w:r>
      <w:r w:rsidR="00227944" w:rsidRPr="002D139C">
        <w:rPr>
          <w:rFonts w:ascii="Angsana New" w:hAnsi="Angsana New" w:hint="cs"/>
          <w:spacing w:val="4"/>
          <w:sz w:val="28"/>
          <w:szCs w:val="28"/>
          <w:cs/>
        </w:rPr>
        <w:t>ล้านบาท</w:t>
      </w:r>
      <w:r w:rsidR="00342484" w:rsidRPr="002D139C">
        <w:rPr>
          <w:rFonts w:ascii="Angsana New" w:hAnsi="Angsana New"/>
          <w:spacing w:val="4"/>
          <w:sz w:val="28"/>
          <w:szCs w:val="28"/>
        </w:rPr>
        <w:t xml:space="preserve"> </w:t>
      </w:r>
      <w:r w:rsidR="00342484" w:rsidRPr="002D139C">
        <w:rPr>
          <w:rFonts w:ascii="Angsana New" w:hAnsi="Angsana New" w:hint="cs"/>
          <w:spacing w:val="4"/>
          <w:sz w:val="28"/>
          <w:szCs w:val="28"/>
          <w:cs/>
        </w:rPr>
        <w:t>(</w:t>
      </w:r>
      <w:r w:rsidR="00342484" w:rsidRPr="002D139C">
        <w:rPr>
          <w:rFonts w:ascii="Angsana New" w:hAnsi="Angsana New"/>
          <w:spacing w:val="4"/>
          <w:sz w:val="28"/>
          <w:szCs w:val="28"/>
        </w:rPr>
        <w:t xml:space="preserve">31 </w:t>
      </w:r>
      <w:r w:rsidR="00342484" w:rsidRPr="002D139C">
        <w:rPr>
          <w:rFonts w:ascii="Angsana New" w:hAnsi="Angsana New" w:hint="cs"/>
          <w:spacing w:val="4"/>
          <w:sz w:val="28"/>
          <w:szCs w:val="28"/>
          <w:cs/>
        </w:rPr>
        <w:t>ธันวาคม</w:t>
      </w:r>
      <w:r w:rsidR="00342484" w:rsidRPr="002D139C">
        <w:rPr>
          <w:rFonts w:ascii="Angsana New" w:hAnsi="Angsana New"/>
          <w:spacing w:val="4"/>
          <w:sz w:val="28"/>
          <w:szCs w:val="28"/>
        </w:rPr>
        <w:t xml:space="preserve"> 2562 : 0.1 </w:t>
      </w:r>
      <w:r w:rsidR="00342484" w:rsidRPr="002D139C">
        <w:rPr>
          <w:rFonts w:ascii="Angsana New" w:hAnsi="Angsana New" w:hint="cs"/>
          <w:spacing w:val="4"/>
          <w:sz w:val="28"/>
          <w:szCs w:val="28"/>
          <w:cs/>
        </w:rPr>
        <w:t xml:space="preserve">ล้านบาท) </w:t>
      </w:r>
      <w:r w:rsidR="00B76237" w:rsidRPr="002D139C">
        <w:rPr>
          <w:rFonts w:asciiTheme="majorBidi" w:hAnsiTheme="majorBidi" w:cstheme="majorBidi"/>
          <w:spacing w:val="4"/>
          <w:sz w:val="28"/>
          <w:szCs w:val="28"/>
          <w:cs/>
        </w:rPr>
        <w:t>เงินฝากสถาบันการเงิน</w:t>
      </w:r>
      <w:r w:rsidR="00B76237" w:rsidRPr="002D139C">
        <w:rPr>
          <w:rFonts w:asciiTheme="majorBidi" w:hAnsiTheme="majorBidi" w:cstheme="majorBidi"/>
          <w:sz w:val="28"/>
          <w:szCs w:val="28"/>
          <w:cs/>
        </w:rPr>
        <w:t>ที่ครบกำหนดเกินกว่า</w:t>
      </w:r>
      <w:r w:rsidR="001844DA" w:rsidRPr="002D139C">
        <w:rPr>
          <w:rFonts w:asciiTheme="majorBidi" w:hAnsiTheme="majorBidi" w:cstheme="majorBidi" w:hint="cs"/>
          <w:sz w:val="28"/>
          <w:szCs w:val="28"/>
          <w:cs/>
        </w:rPr>
        <w:t>สาม</w:t>
      </w:r>
      <w:r w:rsidR="00B76237" w:rsidRPr="002D139C">
        <w:rPr>
          <w:rFonts w:asciiTheme="majorBidi" w:hAnsiTheme="majorBidi" w:cstheme="majorBidi"/>
          <w:sz w:val="28"/>
          <w:szCs w:val="28"/>
          <w:cs/>
        </w:rPr>
        <w:t>เดือน</w:t>
      </w:r>
      <w:r w:rsidR="00C57704" w:rsidRPr="002D139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27944" w:rsidRPr="002D139C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CB76DC" w:rsidRPr="002D139C">
        <w:rPr>
          <w:rFonts w:ascii="Angsana New" w:hAnsi="Angsana New"/>
          <w:sz w:val="28"/>
          <w:szCs w:val="28"/>
        </w:rPr>
        <w:t>0.1</w:t>
      </w:r>
      <w:r w:rsidR="00227944" w:rsidRPr="002D139C">
        <w:rPr>
          <w:rFonts w:ascii="Angsana New" w:hAnsi="Angsana New" w:hint="cs"/>
          <w:sz w:val="28"/>
          <w:szCs w:val="28"/>
          <w:cs/>
        </w:rPr>
        <w:t xml:space="preserve"> ล้านบาท</w:t>
      </w:r>
      <w:r w:rsidR="00B07A74" w:rsidRPr="002D139C">
        <w:rPr>
          <w:rFonts w:ascii="Angsana New" w:hAnsi="Angsana New" w:hint="cs"/>
          <w:sz w:val="28"/>
          <w:szCs w:val="28"/>
          <w:cs/>
        </w:rPr>
        <w:t xml:space="preserve"> (</w:t>
      </w:r>
      <w:r w:rsidR="00B07A74" w:rsidRPr="002D139C">
        <w:rPr>
          <w:rFonts w:ascii="Angsana New" w:hAnsi="Angsana New"/>
          <w:sz w:val="28"/>
          <w:szCs w:val="28"/>
        </w:rPr>
        <w:t xml:space="preserve">31 </w:t>
      </w:r>
      <w:r w:rsidR="00B07A74" w:rsidRPr="002D139C">
        <w:rPr>
          <w:rFonts w:ascii="Angsana New" w:hAnsi="Angsana New" w:hint="cs"/>
          <w:sz w:val="28"/>
          <w:szCs w:val="28"/>
          <w:cs/>
        </w:rPr>
        <w:t>ธันวาคม</w:t>
      </w:r>
      <w:r w:rsidR="00B07A74" w:rsidRPr="002D139C">
        <w:rPr>
          <w:rFonts w:ascii="Angsana New" w:hAnsi="Angsana New"/>
          <w:sz w:val="28"/>
          <w:szCs w:val="28"/>
        </w:rPr>
        <w:t xml:space="preserve"> 2562 : 0.1 </w:t>
      </w:r>
      <w:r w:rsidR="00B07A74" w:rsidRPr="002D139C">
        <w:rPr>
          <w:rFonts w:ascii="Angsana New" w:hAnsi="Angsana New" w:hint="cs"/>
          <w:sz w:val="28"/>
          <w:szCs w:val="28"/>
          <w:cs/>
        </w:rPr>
        <w:t>ล้านบาท)</w:t>
      </w:r>
      <w:r w:rsidR="009E0C88" w:rsidRPr="002D139C">
        <w:rPr>
          <w:rFonts w:ascii="Angsana New" w:hAnsi="Angsana New" w:hint="cs"/>
          <w:sz w:val="28"/>
          <w:szCs w:val="28"/>
          <w:cs/>
        </w:rPr>
        <w:t xml:space="preserve"> </w:t>
      </w:r>
      <w:r w:rsidR="00CB76DC" w:rsidRPr="002D139C">
        <w:rPr>
          <w:rFonts w:ascii="Angsana New" w:hAnsi="Angsana New" w:hint="cs"/>
          <w:sz w:val="28"/>
          <w:szCs w:val="28"/>
          <w:cs/>
        </w:rPr>
        <w:t>และ</w:t>
      </w:r>
      <w:r w:rsidR="00513B6A" w:rsidRPr="002D139C">
        <w:rPr>
          <w:rFonts w:ascii="Angsana New" w:hAnsi="Angsana New"/>
          <w:sz w:val="28"/>
          <w:szCs w:val="28"/>
          <w:cs/>
        </w:rPr>
        <w:t xml:space="preserve">ที่ดินและสิ่งปลูกสร้างบางแห่งตามที่กล่าวไว้ในหมายเหตุ </w:t>
      </w:r>
      <w:r w:rsidR="00BA468B" w:rsidRPr="002D139C">
        <w:rPr>
          <w:rFonts w:ascii="Angsana New" w:hAnsi="Angsana New"/>
          <w:sz w:val="28"/>
          <w:szCs w:val="28"/>
        </w:rPr>
        <w:t>6</w:t>
      </w:r>
      <w:r w:rsidR="00227944" w:rsidRPr="002D139C">
        <w:rPr>
          <w:rFonts w:ascii="Angsana New" w:hAnsi="Angsana New"/>
          <w:sz w:val="28"/>
          <w:szCs w:val="28"/>
        </w:rPr>
        <w:t>,</w:t>
      </w:r>
      <w:r w:rsidR="009E0C88" w:rsidRPr="002D139C">
        <w:rPr>
          <w:rFonts w:ascii="Angsana New" w:hAnsi="Angsana New"/>
          <w:sz w:val="28"/>
          <w:szCs w:val="28"/>
        </w:rPr>
        <w:t xml:space="preserve"> </w:t>
      </w:r>
      <w:r w:rsidR="00BA468B" w:rsidRPr="002D139C">
        <w:rPr>
          <w:rFonts w:ascii="Angsana New" w:hAnsi="Angsana New"/>
          <w:sz w:val="28"/>
          <w:szCs w:val="28"/>
        </w:rPr>
        <w:t>10</w:t>
      </w:r>
      <w:r w:rsidR="009E0C88" w:rsidRPr="002D139C">
        <w:rPr>
          <w:rFonts w:ascii="Angsana New" w:hAnsi="Angsana New"/>
          <w:sz w:val="28"/>
          <w:szCs w:val="28"/>
        </w:rPr>
        <w:t xml:space="preserve"> </w:t>
      </w:r>
      <w:r w:rsidR="009E0C88" w:rsidRPr="002D139C">
        <w:rPr>
          <w:rFonts w:ascii="Angsana New" w:hAnsi="Angsana New" w:hint="cs"/>
          <w:sz w:val="28"/>
          <w:szCs w:val="28"/>
          <w:cs/>
        </w:rPr>
        <w:t xml:space="preserve">และ </w:t>
      </w:r>
      <w:r w:rsidR="00513B6A" w:rsidRPr="002D139C">
        <w:rPr>
          <w:rFonts w:ascii="Angsana New" w:hAnsi="Angsana New"/>
          <w:sz w:val="28"/>
          <w:szCs w:val="28"/>
        </w:rPr>
        <w:t>1</w:t>
      </w:r>
      <w:r w:rsidR="002D139C">
        <w:rPr>
          <w:rFonts w:ascii="Angsana New" w:hAnsi="Angsana New"/>
          <w:sz w:val="28"/>
          <w:szCs w:val="28"/>
        </w:rPr>
        <w:t>4</w:t>
      </w:r>
    </w:p>
    <w:bookmarkEnd w:id="20"/>
    <w:p w14:paraId="77E34217" w14:textId="33430C5D" w:rsidR="00734748" w:rsidRDefault="00513B6A" w:rsidP="00726C37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92" w:hanging="446"/>
        <w:contextualSpacing w:val="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653B38">
        <w:rPr>
          <w:rFonts w:asciiTheme="majorBidi" w:hAnsiTheme="majorBidi" w:cstheme="majorBidi"/>
          <w:spacing w:val="-2"/>
          <w:sz w:val="28"/>
          <w:szCs w:val="28"/>
          <w:cs/>
        </w:rPr>
        <w:t xml:space="preserve">เมื่อวันที่ </w:t>
      </w:r>
      <w:r w:rsidRPr="00653B38">
        <w:rPr>
          <w:rFonts w:asciiTheme="majorBidi" w:hAnsiTheme="majorBidi" w:cstheme="majorBidi"/>
          <w:spacing w:val="-2"/>
          <w:sz w:val="28"/>
          <w:szCs w:val="28"/>
        </w:rPr>
        <w:t xml:space="preserve">16 </w:t>
      </w:r>
      <w:r w:rsidRPr="00653B38">
        <w:rPr>
          <w:rFonts w:asciiTheme="majorBidi" w:hAnsiTheme="majorBidi" w:cstheme="majorBidi" w:hint="cs"/>
          <w:spacing w:val="-2"/>
          <w:sz w:val="28"/>
          <w:szCs w:val="28"/>
          <w:cs/>
        </w:rPr>
        <w:t>สิงหาคม</w:t>
      </w:r>
      <w:r w:rsidRPr="00653B38">
        <w:rPr>
          <w:rFonts w:asciiTheme="majorBidi" w:hAnsiTheme="majorBidi" w:cstheme="majorBidi"/>
          <w:spacing w:val="-2"/>
          <w:sz w:val="28"/>
          <w:szCs w:val="28"/>
        </w:rPr>
        <w:t xml:space="preserve"> 2561</w:t>
      </w:r>
      <w:r w:rsidRPr="00653B3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บริษัทได้ทำสัญญาจ้างบริการตรวจสอบค่าสินไหมทดแทนกับบริษัทในประเทศแห่งหนึ่ง โดยบริษัทในประเทศดังกล่าวจะให้บริการให้คำปรึกษา คำแนะนำ ตรวจสอบ รวบรวมข้อมูลเกี่ยวกับการใช้สิทธิของ</w:t>
      </w:r>
      <w:r w:rsidR="00C57704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653B3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ผู้เอาประกันเพื่อเรียกร้องค่าสินไหมทดแทนตามเงื่อนไขความคุ้มครองของกรมธรรม์ประกันภัย และสรุปค่าสินไหมทดแทนรายงานให้กับบริษัท ในการนี้บริษัทจะต้องจ่ายค่าบริการรายเดือนขั้นต่ำ </w:t>
      </w:r>
      <w:r w:rsidRPr="00653B38">
        <w:rPr>
          <w:rFonts w:asciiTheme="majorBidi" w:hAnsiTheme="majorBidi" w:cstheme="majorBidi"/>
          <w:spacing w:val="-2"/>
          <w:sz w:val="28"/>
          <w:szCs w:val="28"/>
        </w:rPr>
        <w:t xml:space="preserve">15,000 </w:t>
      </w:r>
      <w:r w:rsidRPr="00653B3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บาท ต่อเดือน สำหรับเดือนที่ </w:t>
      </w:r>
      <w:r w:rsidRPr="00653B38">
        <w:rPr>
          <w:rFonts w:asciiTheme="majorBidi" w:hAnsiTheme="majorBidi" w:cstheme="majorBidi"/>
          <w:spacing w:val="-2"/>
          <w:sz w:val="28"/>
          <w:szCs w:val="28"/>
        </w:rPr>
        <w:t xml:space="preserve">1 </w:t>
      </w:r>
      <w:r w:rsidRPr="00653B3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ถึงเดือนที่ </w:t>
      </w:r>
      <w:r w:rsidRPr="00653B38">
        <w:rPr>
          <w:rFonts w:asciiTheme="majorBidi" w:hAnsiTheme="majorBidi" w:cstheme="majorBidi"/>
          <w:spacing w:val="-2"/>
          <w:sz w:val="28"/>
          <w:szCs w:val="28"/>
        </w:rPr>
        <w:t>6</w:t>
      </w:r>
      <w:r w:rsidRPr="00653B3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ค่าบริการรายเดือนขั้นต่ำ </w:t>
      </w:r>
      <w:r w:rsidRPr="00653B38">
        <w:rPr>
          <w:rFonts w:asciiTheme="majorBidi" w:hAnsiTheme="majorBidi" w:cstheme="majorBidi"/>
          <w:spacing w:val="-2"/>
          <w:sz w:val="28"/>
          <w:szCs w:val="28"/>
        </w:rPr>
        <w:t xml:space="preserve">30,000 </w:t>
      </w:r>
      <w:r w:rsidRPr="00653B3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บาท ต่อเดือน สำหรับเดือนที่ </w:t>
      </w:r>
      <w:r w:rsidRPr="00653B38">
        <w:rPr>
          <w:rFonts w:asciiTheme="majorBidi" w:hAnsiTheme="majorBidi" w:cstheme="majorBidi"/>
          <w:spacing w:val="-2"/>
          <w:sz w:val="28"/>
          <w:szCs w:val="28"/>
        </w:rPr>
        <w:t xml:space="preserve">7 </w:t>
      </w:r>
      <w:r w:rsidRPr="00653B3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เป็นต้นไป และค่าบริการรายปี </w:t>
      </w:r>
      <w:r w:rsidRPr="00653B38">
        <w:rPr>
          <w:rFonts w:asciiTheme="majorBidi" w:hAnsiTheme="majorBidi" w:cstheme="majorBidi"/>
          <w:spacing w:val="-2"/>
          <w:sz w:val="28"/>
          <w:szCs w:val="28"/>
        </w:rPr>
        <w:t xml:space="preserve">24,000 </w:t>
      </w:r>
      <w:r w:rsidRPr="00653B38">
        <w:rPr>
          <w:rFonts w:asciiTheme="majorBidi" w:hAnsiTheme="majorBidi" w:cstheme="majorBidi" w:hint="cs"/>
          <w:spacing w:val="-2"/>
          <w:sz w:val="28"/>
          <w:szCs w:val="28"/>
          <w:cs/>
        </w:rPr>
        <w:t>บาท</w:t>
      </w:r>
      <w:r w:rsidRPr="00653B38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653B38">
        <w:rPr>
          <w:rFonts w:asciiTheme="majorBidi" w:hAnsiTheme="majorBidi" w:cstheme="majorBidi" w:hint="cs"/>
          <w:spacing w:val="-2"/>
          <w:sz w:val="28"/>
          <w:szCs w:val="28"/>
          <w:cs/>
        </w:rPr>
        <w:t>ต่อปี สัญญามีผลบังคับใช้จนกว่าฝ่ายหนึ่งฝ่ายใดจะบอกเลิกสัญญาเป็นลายลักษณ์อักษรให้อีกฝ่ายหนึ่งทราบล่วงหน้า</w:t>
      </w:r>
      <w:r w:rsidR="00C57704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653B3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ไม่น้อยกว่า </w:t>
      </w:r>
      <w:r w:rsidRPr="00653B38">
        <w:rPr>
          <w:rFonts w:asciiTheme="majorBidi" w:hAnsiTheme="majorBidi" w:cstheme="majorBidi"/>
          <w:spacing w:val="-2"/>
          <w:sz w:val="28"/>
          <w:szCs w:val="28"/>
        </w:rPr>
        <w:t xml:space="preserve">90 </w:t>
      </w:r>
      <w:r w:rsidRPr="00653B3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วัน </w:t>
      </w:r>
    </w:p>
    <w:p w14:paraId="28E3835D" w14:textId="77777777" w:rsidR="005B7353" w:rsidRPr="00D24EB6" w:rsidRDefault="00513B6A" w:rsidP="00C92DE2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D24EB6">
        <w:rPr>
          <w:rFonts w:hint="cs"/>
          <w:b/>
          <w:bCs/>
          <w:u w:val="none"/>
          <w:cs/>
        </w:rPr>
        <w:lastRenderedPageBreak/>
        <w:t>หนี้สินที่อาจเกิดขึ้น</w:t>
      </w:r>
    </w:p>
    <w:p w14:paraId="3B3357B5" w14:textId="54ECFE1F" w:rsidR="008256E8" w:rsidRDefault="00D8033A" w:rsidP="00594F2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D2C5B">
        <w:rPr>
          <w:rFonts w:ascii="Angsana New" w:hAnsi="Angsana New"/>
          <w:spacing w:val="2"/>
          <w:sz w:val="28"/>
          <w:szCs w:val="28"/>
          <w:cs/>
        </w:rPr>
        <w:t xml:space="preserve">ณ </w:t>
      </w:r>
      <w:r w:rsidR="00CE1668" w:rsidRPr="000D2C5B">
        <w:rPr>
          <w:rFonts w:ascii="Angsana New" w:hAnsi="Angsana New" w:hint="cs"/>
          <w:spacing w:val="2"/>
          <w:sz w:val="28"/>
          <w:szCs w:val="28"/>
          <w:cs/>
        </w:rPr>
        <w:t xml:space="preserve">วันที่ </w:t>
      </w:r>
      <w:r w:rsidR="005D7133">
        <w:rPr>
          <w:rFonts w:ascii="Angsana New" w:hAnsi="Angsana New"/>
          <w:sz w:val="28"/>
          <w:szCs w:val="28"/>
        </w:rPr>
        <w:t xml:space="preserve">30 </w:t>
      </w:r>
      <w:r w:rsidR="005D7133">
        <w:rPr>
          <w:rFonts w:ascii="Angsana New" w:hAnsi="Angsana New" w:hint="cs"/>
          <w:sz w:val="28"/>
          <w:szCs w:val="28"/>
          <w:cs/>
        </w:rPr>
        <w:t>มิถุนายน</w:t>
      </w:r>
      <w:r w:rsidR="00220C8D" w:rsidRPr="000D2C5B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220C8D" w:rsidRPr="000D2C5B">
        <w:rPr>
          <w:rFonts w:ascii="Angsana New" w:hAnsi="Angsana New"/>
          <w:spacing w:val="2"/>
          <w:sz w:val="28"/>
          <w:szCs w:val="28"/>
        </w:rPr>
        <w:t>256</w:t>
      </w:r>
      <w:r w:rsidR="00220C8D" w:rsidRPr="000D2C5B">
        <w:rPr>
          <w:rFonts w:ascii="Angsana New" w:hAnsi="Angsana New" w:hint="cs"/>
          <w:spacing w:val="2"/>
          <w:sz w:val="28"/>
          <w:szCs w:val="28"/>
          <w:cs/>
        </w:rPr>
        <w:t>3</w:t>
      </w:r>
      <w:r w:rsidR="00220C8D" w:rsidRPr="000D2C5B">
        <w:rPr>
          <w:rFonts w:ascii="Angsana New" w:hAnsi="Angsana New"/>
          <w:spacing w:val="2"/>
          <w:sz w:val="28"/>
          <w:szCs w:val="28"/>
        </w:rPr>
        <w:t xml:space="preserve"> </w:t>
      </w:r>
      <w:r w:rsidR="00220C8D" w:rsidRPr="000D2C5B">
        <w:rPr>
          <w:rFonts w:ascii="Angsana New" w:hAnsi="Angsana New"/>
          <w:spacing w:val="2"/>
          <w:sz w:val="28"/>
          <w:szCs w:val="28"/>
          <w:cs/>
        </w:rPr>
        <w:t xml:space="preserve">และวันที่ </w:t>
      </w:r>
      <w:r w:rsidR="00220C8D" w:rsidRPr="000D2C5B">
        <w:rPr>
          <w:rFonts w:ascii="Angsana New" w:hAnsi="Angsana New"/>
          <w:spacing w:val="2"/>
          <w:sz w:val="28"/>
          <w:szCs w:val="28"/>
        </w:rPr>
        <w:t xml:space="preserve">31 </w:t>
      </w:r>
      <w:r w:rsidR="00220C8D" w:rsidRPr="000D2C5B">
        <w:rPr>
          <w:rFonts w:ascii="Angsana New" w:hAnsi="Angsana New"/>
          <w:spacing w:val="2"/>
          <w:sz w:val="28"/>
          <w:szCs w:val="28"/>
          <w:cs/>
        </w:rPr>
        <w:t xml:space="preserve">ธันวาคม </w:t>
      </w:r>
      <w:r w:rsidR="00220C8D" w:rsidRPr="000D2C5B">
        <w:rPr>
          <w:rFonts w:ascii="Angsana New" w:hAnsi="Angsana New"/>
          <w:spacing w:val="2"/>
          <w:sz w:val="28"/>
          <w:szCs w:val="28"/>
        </w:rPr>
        <w:t xml:space="preserve">2562 </w:t>
      </w:r>
      <w:r w:rsidRPr="00641EAE">
        <w:rPr>
          <w:rFonts w:ascii="Angsana New" w:hAnsi="Angsana New"/>
          <w:spacing w:val="2"/>
          <w:sz w:val="28"/>
          <w:szCs w:val="28"/>
          <w:cs/>
        </w:rPr>
        <w:t>บริษัทถูกฟ้องร้องคดีจากการเป็นผู้รับประกันภัยหลายรายโดยมี</w:t>
      </w:r>
      <w:r w:rsidR="00C57704" w:rsidRPr="00641EAE">
        <w:rPr>
          <w:rFonts w:ascii="Angsana New" w:hAnsi="Angsana New"/>
          <w:spacing w:val="2"/>
          <w:sz w:val="28"/>
          <w:szCs w:val="28"/>
          <w:cs/>
        </w:rPr>
        <w:br/>
      </w:r>
      <w:r w:rsidRPr="00641EAE">
        <w:rPr>
          <w:rFonts w:ascii="Angsana New" w:hAnsi="Angsana New"/>
          <w:spacing w:val="2"/>
          <w:sz w:val="28"/>
          <w:szCs w:val="28"/>
          <w:cs/>
        </w:rPr>
        <w:t>ทุนทรัพย์ถูกฟ้อง (เฉพาะส่วนที่บริษัทเป็นจำเลยร่วม) เป็นจำนวนเงินรวม</w:t>
      </w:r>
      <w:r w:rsidR="00532D64" w:rsidRPr="00641EAE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2D139C" w:rsidRPr="00641EAE">
        <w:rPr>
          <w:rFonts w:ascii="Angsana New" w:hAnsi="Angsana New"/>
          <w:spacing w:val="2"/>
          <w:sz w:val="28"/>
          <w:szCs w:val="28"/>
        </w:rPr>
        <w:t xml:space="preserve">106.0 </w:t>
      </w:r>
      <w:r w:rsidR="000D2C5B" w:rsidRPr="00641EAE">
        <w:rPr>
          <w:rFonts w:ascii="Angsana New" w:hAnsi="Angsana New"/>
          <w:spacing w:val="2"/>
          <w:sz w:val="28"/>
          <w:szCs w:val="28"/>
          <w:cs/>
        </w:rPr>
        <w:t>ล้านบาท และ</w:t>
      </w:r>
      <w:r w:rsidR="000D2C5B" w:rsidRPr="00641EAE">
        <w:rPr>
          <w:rFonts w:ascii="Angsana New" w:hAnsi="Angsana New"/>
          <w:spacing w:val="2"/>
          <w:sz w:val="28"/>
          <w:szCs w:val="28"/>
        </w:rPr>
        <w:t xml:space="preserve"> 114.0 </w:t>
      </w:r>
      <w:r w:rsidRPr="00641EAE">
        <w:rPr>
          <w:rFonts w:ascii="Angsana New" w:hAnsi="Angsana New"/>
          <w:spacing w:val="2"/>
          <w:sz w:val="28"/>
          <w:szCs w:val="28"/>
          <w:cs/>
        </w:rPr>
        <w:t>ล้านบาท ตามลำดับ ทั้งนี้บริษัทมีหนี้สินที่อาจจะเกิดขึ้นจากคดีความที่ถูกฟ้องร้องในมูลค่าที่ไม่เกินความคุ้มครองตามกรมธรรม์ จำนวนเงิน</w:t>
      </w:r>
      <w:r w:rsidR="00532D64" w:rsidRPr="00641EAE">
        <w:rPr>
          <w:rFonts w:ascii="Angsana New" w:hAnsi="Angsana New"/>
          <w:sz w:val="28"/>
          <w:szCs w:val="28"/>
        </w:rPr>
        <w:t xml:space="preserve"> </w:t>
      </w:r>
      <w:r w:rsidR="002D139C" w:rsidRPr="00641EAE">
        <w:rPr>
          <w:rFonts w:ascii="Angsana New" w:hAnsi="Angsana New"/>
          <w:sz w:val="28"/>
          <w:szCs w:val="28"/>
        </w:rPr>
        <w:t xml:space="preserve">96.9 </w:t>
      </w:r>
      <w:r w:rsidR="002D139C" w:rsidRPr="00641EAE">
        <w:rPr>
          <w:rFonts w:ascii="Angsana New" w:hAnsi="Angsana New"/>
          <w:spacing w:val="2"/>
          <w:sz w:val="28"/>
          <w:szCs w:val="28"/>
          <w:cs/>
        </w:rPr>
        <w:t>และ</w:t>
      </w:r>
      <w:r w:rsidR="002D139C" w:rsidRPr="00641EAE">
        <w:rPr>
          <w:rFonts w:ascii="Angsana New" w:hAnsi="Angsana New"/>
          <w:spacing w:val="2"/>
          <w:sz w:val="28"/>
          <w:szCs w:val="28"/>
        </w:rPr>
        <w:t xml:space="preserve"> 98.8 </w:t>
      </w:r>
      <w:r w:rsidR="002D139C" w:rsidRPr="00641EAE">
        <w:rPr>
          <w:rFonts w:ascii="Angsana New" w:hAnsi="Angsana New"/>
          <w:spacing w:val="2"/>
          <w:sz w:val="28"/>
          <w:szCs w:val="28"/>
          <w:cs/>
        </w:rPr>
        <w:t xml:space="preserve">ล้านบาท ตามลำดับ </w:t>
      </w:r>
      <w:r w:rsidRPr="00641EAE">
        <w:rPr>
          <w:rFonts w:ascii="Angsana New" w:hAnsi="Angsana New"/>
          <w:spacing w:val="-4"/>
          <w:sz w:val="28"/>
          <w:szCs w:val="28"/>
          <w:cs/>
        </w:rPr>
        <w:t>บริษัทได้บันทึกค่าเผื่อผลเสียหายจากคดีฟ้องร้องดังกล่าวแล้วจำนวนเงิน</w:t>
      </w:r>
      <w:r w:rsidR="00641EAE" w:rsidRPr="00641EAE">
        <w:rPr>
          <w:rFonts w:ascii="Angsana New" w:hAnsi="Angsana New"/>
          <w:spacing w:val="-4"/>
          <w:sz w:val="28"/>
          <w:szCs w:val="28"/>
        </w:rPr>
        <w:t xml:space="preserve"> 2.7 </w:t>
      </w:r>
      <w:r w:rsidRPr="00641EAE">
        <w:rPr>
          <w:rFonts w:ascii="Angsana New" w:hAnsi="Angsana New"/>
          <w:spacing w:val="-4"/>
          <w:sz w:val="28"/>
          <w:szCs w:val="28"/>
          <w:cs/>
        </w:rPr>
        <w:t xml:space="preserve">ล้านบาท และ </w:t>
      </w:r>
      <w:r w:rsidR="00CE1668" w:rsidRPr="00641EAE">
        <w:rPr>
          <w:rFonts w:ascii="Angsana New" w:hAnsi="Angsana New"/>
          <w:spacing w:val="-4"/>
          <w:sz w:val="28"/>
          <w:szCs w:val="28"/>
        </w:rPr>
        <w:t xml:space="preserve">5.7 </w:t>
      </w:r>
      <w:r w:rsidRPr="00641EAE">
        <w:rPr>
          <w:rFonts w:ascii="Angsana New" w:hAnsi="Angsana New"/>
          <w:spacing w:val="-4"/>
          <w:sz w:val="28"/>
          <w:szCs w:val="28"/>
          <w:cs/>
        </w:rPr>
        <w:t xml:space="preserve">ล้านบาท </w:t>
      </w:r>
      <w:r w:rsidRPr="00641EAE">
        <w:rPr>
          <w:rFonts w:ascii="Angsana New" w:hAnsi="Angsana New"/>
          <w:sz w:val="28"/>
          <w:szCs w:val="28"/>
          <w:cs/>
        </w:rPr>
        <w:t>ไว้เป็นส่วนหนึ่งของสำรอง</w:t>
      </w:r>
      <w:r w:rsidRPr="00641EAE">
        <w:rPr>
          <w:rFonts w:ascii="Angsana New" w:hAnsi="Angsana New"/>
          <w:spacing w:val="-4"/>
          <w:sz w:val="28"/>
          <w:szCs w:val="28"/>
          <w:cs/>
        </w:rPr>
        <w:t xml:space="preserve">ค่าสินไหมทดแทน </w:t>
      </w:r>
      <w:r w:rsidR="00866AA3" w:rsidRPr="00641EAE">
        <w:rPr>
          <w:rFonts w:ascii="Angsana New" w:hAnsi="Angsana New"/>
          <w:spacing w:val="-4"/>
          <w:sz w:val="28"/>
          <w:szCs w:val="28"/>
          <w:cs/>
        </w:rPr>
        <w:t>ณ</w:t>
      </w:r>
      <w:r w:rsidR="00CE1668" w:rsidRPr="00641EAE">
        <w:rPr>
          <w:rFonts w:ascii="Angsana New" w:hAnsi="Angsana New" w:hint="cs"/>
          <w:spacing w:val="-4"/>
          <w:sz w:val="28"/>
          <w:szCs w:val="28"/>
          <w:cs/>
        </w:rPr>
        <w:t xml:space="preserve"> วันที่</w:t>
      </w:r>
      <w:r w:rsidR="00866AA3" w:rsidRPr="00641EAE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7615D5" w:rsidRPr="00641EAE">
        <w:rPr>
          <w:rFonts w:ascii="Angsana New" w:hAnsi="Angsana New"/>
          <w:sz w:val="28"/>
          <w:szCs w:val="28"/>
        </w:rPr>
        <w:t xml:space="preserve">30 </w:t>
      </w:r>
      <w:r w:rsidR="007615D5" w:rsidRPr="00641EAE">
        <w:rPr>
          <w:rFonts w:ascii="Angsana New" w:hAnsi="Angsana New" w:hint="cs"/>
          <w:sz w:val="28"/>
          <w:szCs w:val="28"/>
          <w:cs/>
        </w:rPr>
        <w:t>มิถุนายน</w:t>
      </w:r>
      <w:r w:rsidR="007615D5" w:rsidRPr="00641EAE">
        <w:rPr>
          <w:rFonts w:ascii="Angsana New" w:hAnsi="Angsana New"/>
          <w:sz w:val="28"/>
          <w:szCs w:val="28"/>
        </w:rPr>
        <w:t xml:space="preserve"> </w:t>
      </w:r>
      <w:r w:rsidR="00220C8D" w:rsidRPr="00641EAE">
        <w:rPr>
          <w:rFonts w:ascii="Angsana New" w:hAnsi="Angsana New"/>
          <w:sz w:val="28"/>
          <w:szCs w:val="28"/>
        </w:rPr>
        <w:t>256</w:t>
      </w:r>
      <w:r w:rsidR="00220C8D" w:rsidRPr="00641EAE">
        <w:rPr>
          <w:rFonts w:ascii="Angsana New" w:hAnsi="Angsana New" w:hint="cs"/>
          <w:sz w:val="28"/>
          <w:szCs w:val="28"/>
          <w:cs/>
        </w:rPr>
        <w:t>3</w:t>
      </w:r>
      <w:r w:rsidR="00220C8D" w:rsidRPr="00641EAE">
        <w:rPr>
          <w:rFonts w:ascii="Angsana New" w:hAnsi="Angsana New"/>
          <w:sz w:val="28"/>
          <w:szCs w:val="28"/>
        </w:rPr>
        <w:t xml:space="preserve"> </w:t>
      </w:r>
      <w:r w:rsidR="00220C8D" w:rsidRPr="00641EAE">
        <w:rPr>
          <w:rFonts w:ascii="Angsana New" w:hAnsi="Angsana New"/>
          <w:sz w:val="28"/>
          <w:szCs w:val="28"/>
          <w:cs/>
        </w:rPr>
        <w:t xml:space="preserve">และวันที่ </w:t>
      </w:r>
      <w:r w:rsidR="00220C8D" w:rsidRPr="00641EAE">
        <w:rPr>
          <w:rFonts w:ascii="Angsana New" w:hAnsi="Angsana New"/>
          <w:sz w:val="28"/>
          <w:szCs w:val="28"/>
        </w:rPr>
        <w:t xml:space="preserve">31 </w:t>
      </w:r>
      <w:r w:rsidR="00220C8D" w:rsidRPr="00641EAE">
        <w:rPr>
          <w:rFonts w:ascii="Angsana New" w:hAnsi="Angsana New"/>
          <w:sz w:val="28"/>
          <w:szCs w:val="28"/>
          <w:cs/>
        </w:rPr>
        <w:t xml:space="preserve">ธันวาคม </w:t>
      </w:r>
      <w:r w:rsidR="00220C8D" w:rsidRPr="00641EAE">
        <w:rPr>
          <w:rFonts w:ascii="Angsana New" w:hAnsi="Angsana New"/>
          <w:sz w:val="28"/>
          <w:szCs w:val="28"/>
        </w:rPr>
        <w:t>2562</w:t>
      </w:r>
      <w:r w:rsidR="00220C8D">
        <w:rPr>
          <w:rFonts w:ascii="Angsana New" w:hAnsi="Angsana New"/>
          <w:sz w:val="28"/>
          <w:szCs w:val="28"/>
        </w:rPr>
        <w:t xml:space="preserve"> </w:t>
      </w:r>
      <w:r w:rsidRPr="00532D64">
        <w:rPr>
          <w:rFonts w:ascii="Angsana New" w:hAnsi="Angsana New"/>
          <w:spacing w:val="-4"/>
          <w:sz w:val="28"/>
          <w:szCs w:val="28"/>
          <w:cs/>
        </w:rPr>
        <w:t>ตามลำดับ ซึ่งผู้บริหารคาดว่าเพียงพอต่อผลเสียหายที่เกิดขึ้น อย่างไรก็</w:t>
      </w:r>
      <w:r w:rsidRPr="00532D64">
        <w:rPr>
          <w:rFonts w:ascii="Angsana New" w:hAnsi="Angsana New"/>
          <w:sz w:val="28"/>
          <w:szCs w:val="28"/>
          <w:cs/>
        </w:rPr>
        <w:t>ตาม คดีดังกล่าวอยู่ในระหว่างการพิจารณาคดีของศาล ซึ่งผลที่สุดไม่สามารถทราบได้ในขณะนี้</w:t>
      </w:r>
    </w:p>
    <w:p w14:paraId="1E5A3AD3" w14:textId="630BA50A" w:rsidR="00F605FF" w:rsidRPr="00F56DD7" w:rsidRDefault="00F605FF" w:rsidP="00C92DE2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F56DD7">
        <w:rPr>
          <w:b/>
          <w:bCs/>
          <w:u w:val="none"/>
          <w:cs/>
        </w:rPr>
        <w:t>การจัดประเภทรายการใหม่</w:t>
      </w:r>
    </w:p>
    <w:p w14:paraId="068F82C7" w14:textId="36139DE7" w:rsidR="00F605FF" w:rsidRPr="009565EE" w:rsidRDefault="00F605FF" w:rsidP="00594F2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9565EE">
        <w:rPr>
          <w:rFonts w:ascii="Angsana New" w:hAnsi="Angsana New"/>
          <w:sz w:val="28"/>
          <w:szCs w:val="28"/>
          <w:cs/>
        </w:rPr>
        <w:t xml:space="preserve">รายการในงบการเงินของปี </w:t>
      </w:r>
      <w:r w:rsidRPr="009565EE">
        <w:rPr>
          <w:rFonts w:ascii="Angsana New" w:hAnsi="Angsana New"/>
          <w:sz w:val="28"/>
          <w:szCs w:val="28"/>
        </w:rPr>
        <w:t xml:space="preserve">2562 </w:t>
      </w:r>
      <w:r w:rsidRPr="009565EE">
        <w:rPr>
          <w:rFonts w:ascii="Angsana New" w:hAnsi="Angsana New"/>
          <w:sz w:val="28"/>
          <w:szCs w:val="28"/>
          <w:cs/>
        </w:rPr>
        <w:t>บางรายการได้จัดประเภทใหม่ให้สอดคล้องกับรายการใน</w:t>
      </w:r>
      <w:r w:rsidR="00F56DD7" w:rsidRPr="009565EE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="009565EE">
        <w:rPr>
          <w:rFonts w:ascii="Angsana New" w:hAnsi="Angsana New"/>
          <w:sz w:val="28"/>
          <w:szCs w:val="28"/>
        </w:rPr>
        <w:br/>
      </w:r>
      <w:r w:rsidRPr="009565EE">
        <w:rPr>
          <w:rFonts w:ascii="Angsana New" w:hAnsi="Angsana New"/>
          <w:sz w:val="28"/>
          <w:szCs w:val="28"/>
          <w:cs/>
        </w:rPr>
        <w:t xml:space="preserve">ปี </w:t>
      </w:r>
      <w:r w:rsidRPr="009565EE">
        <w:rPr>
          <w:rFonts w:ascii="Angsana New" w:hAnsi="Angsana New"/>
          <w:sz w:val="28"/>
          <w:szCs w:val="28"/>
        </w:rPr>
        <w:t xml:space="preserve">2563 </w:t>
      </w:r>
      <w:r w:rsidRPr="009565EE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958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546"/>
        <w:gridCol w:w="210"/>
        <w:gridCol w:w="1664"/>
        <w:gridCol w:w="233"/>
        <w:gridCol w:w="1609"/>
      </w:tblGrid>
      <w:tr w:rsidR="00F605FF" w:rsidRPr="00945162" w14:paraId="0D5F8D23" w14:textId="77777777" w:rsidTr="00F56DD7">
        <w:trPr>
          <w:trHeight w:hRule="exact" w:val="445"/>
          <w:tblHeader/>
        </w:trPr>
        <w:tc>
          <w:tcPr>
            <w:tcW w:w="432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523155F" w14:textId="77777777" w:rsidR="00F605FF" w:rsidRPr="00945162" w:rsidRDefault="00F605FF" w:rsidP="00F5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61"/>
              </w:tabs>
              <w:spacing w:line="276" w:lineRule="auto"/>
              <w:ind w:left="560" w:hanging="5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6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DF79017" w14:textId="77777777" w:rsidR="00F605FF" w:rsidRPr="00945162" w:rsidRDefault="00F605FF" w:rsidP="00F5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76" w:lineRule="auto"/>
              <w:ind w:right="140"/>
              <w:jc w:val="center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94516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F605FF" w:rsidRPr="00945162" w14:paraId="1FACA5F7" w14:textId="77777777" w:rsidTr="00F56DD7">
        <w:trPr>
          <w:trHeight w:hRule="exact" w:val="445"/>
          <w:tblHeader/>
        </w:trPr>
        <w:tc>
          <w:tcPr>
            <w:tcW w:w="432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5B635D5" w14:textId="77777777" w:rsidR="00F605FF" w:rsidRPr="00945162" w:rsidRDefault="00F605FF" w:rsidP="00F5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61"/>
              </w:tabs>
              <w:spacing w:line="276" w:lineRule="auto"/>
              <w:ind w:left="560" w:hanging="5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A3BF61B" w14:textId="77777777" w:rsidR="00F605FF" w:rsidRPr="00945162" w:rsidRDefault="00F605FF" w:rsidP="00F56DD7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4516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ก่อนจัดประเภทใหม่</w:t>
            </w:r>
          </w:p>
        </w:tc>
        <w:tc>
          <w:tcPr>
            <w:tcW w:w="210" w:type="dxa"/>
            <w:tcBorders>
              <w:left w:val="nil"/>
              <w:right w:val="nil"/>
            </w:tcBorders>
            <w:noWrap/>
            <w:vAlign w:val="bottom"/>
          </w:tcPr>
          <w:p w14:paraId="495D5FD2" w14:textId="77777777" w:rsidR="00F605FF" w:rsidRPr="00945162" w:rsidRDefault="00F605FF" w:rsidP="00F56DD7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E31D85A" w14:textId="77777777" w:rsidR="00F605FF" w:rsidRPr="00945162" w:rsidRDefault="00F605FF" w:rsidP="00F56DD7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4516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การจัดประเภทใหม่</w:t>
            </w:r>
          </w:p>
        </w:tc>
        <w:tc>
          <w:tcPr>
            <w:tcW w:w="233" w:type="dxa"/>
            <w:tcBorders>
              <w:left w:val="nil"/>
              <w:right w:val="nil"/>
            </w:tcBorders>
            <w:noWrap/>
            <w:vAlign w:val="bottom"/>
          </w:tcPr>
          <w:p w14:paraId="7945BF19" w14:textId="77777777" w:rsidR="00F605FF" w:rsidRPr="00945162" w:rsidRDefault="00F605FF" w:rsidP="00F56DD7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3C10A16" w14:textId="77777777" w:rsidR="00F605FF" w:rsidRPr="00945162" w:rsidRDefault="00F605FF" w:rsidP="00F56DD7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4516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หลังจัดประเภทใหม่</w:t>
            </w:r>
          </w:p>
        </w:tc>
      </w:tr>
      <w:tr w:rsidR="00F605FF" w:rsidRPr="00945162" w14:paraId="4499FBA3" w14:textId="77777777" w:rsidTr="007F7BD1">
        <w:trPr>
          <w:trHeight w:hRule="exact" w:val="445"/>
        </w:trPr>
        <w:tc>
          <w:tcPr>
            <w:tcW w:w="43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D67C282" w14:textId="449CC1E3" w:rsidR="00F605FF" w:rsidRPr="00945162" w:rsidRDefault="00F605FF" w:rsidP="00824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560" w:hanging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5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งบแสดงฐานะการเงิน </w:t>
            </w:r>
          </w:p>
        </w:tc>
        <w:tc>
          <w:tcPr>
            <w:tcW w:w="1546" w:type="dxa"/>
            <w:tcBorders>
              <w:left w:val="nil"/>
              <w:right w:val="nil"/>
            </w:tcBorders>
            <w:noWrap/>
            <w:vAlign w:val="bottom"/>
          </w:tcPr>
          <w:p w14:paraId="509DBD88" w14:textId="77777777" w:rsidR="00F605FF" w:rsidRPr="00945162" w:rsidRDefault="00F605FF" w:rsidP="007F7BD1">
            <w:pPr>
              <w:tabs>
                <w:tab w:val="clear" w:pos="907"/>
                <w:tab w:val="left" w:pos="900"/>
                <w:tab w:val="left" w:pos="144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0" w:type="dxa"/>
            <w:tcBorders>
              <w:left w:val="nil"/>
              <w:right w:val="nil"/>
            </w:tcBorders>
            <w:noWrap/>
            <w:vAlign w:val="bottom"/>
          </w:tcPr>
          <w:p w14:paraId="4E7CEF1C" w14:textId="77777777" w:rsidR="00F605FF" w:rsidRPr="00945162" w:rsidRDefault="00F605FF" w:rsidP="007F7BD1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4" w:type="dxa"/>
            <w:tcBorders>
              <w:left w:val="nil"/>
              <w:right w:val="nil"/>
            </w:tcBorders>
            <w:noWrap/>
            <w:vAlign w:val="bottom"/>
          </w:tcPr>
          <w:p w14:paraId="29EDE3CF" w14:textId="77777777" w:rsidR="00F605FF" w:rsidRPr="00945162" w:rsidRDefault="00F605FF" w:rsidP="007F7BD1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  <w:tcBorders>
              <w:left w:val="nil"/>
              <w:right w:val="nil"/>
            </w:tcBorders>
            <w:noWrap/>
            <w:vAlign w:val="bottom"/>
          </w:tcPr>
          <w:p w14:paraId="26493F7D" w14:textId="77777777" w:rsidR="00F605FF" w:rsidRPr="00945162" w:rsidRDefault="00F605FF" w:rsidP="007F7BD1">
            <w:pPr>
              <w:jc w:val="right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609" w:type="dxa"/>
            <w:tcBorders>
              <w:left w:val="nil"/>
              <w:right w:val="nil"/>
            </w:tcBorders>
            <w:noWrap/>
            <w:vAlign w:val="bottom"/>
          </w:tcPr>
          <w:p w14:paraId="6315563B" w14:textId="77777777" w:rsidR="00F605FF" w:rsidRPr="00945162" w:rsidRDefault="00F605FF" w:rsidP="007F7BD1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605FF" w:rsidRPr="00945162" w14:paraId="3584BC68" w14:textId="77777777" w:rsidTr="007F7BD1">
        <w:trPr>
          <w:trHeight w:hRule="exact" w:val="445"/>
        </w:trPr>
        <w:tc>
          <w:tcPr>
            <w:tcW w:w="4320" w:type="dxa"/>
            <w:tcBorders>
              <w:left w:val="nil"/>
              <w:right w:val="nil"/>
            </w:tcBorders>
            <w:noWrap/>
            <w:vAlign w:val="bottom"/>
          </w:tcPr>
          <w:p w14:paraId="62576CC3" w14:textId="147374BA" w:rsidR="00F605FF" w:rsidRPr="00945162" w:rsidRDefault="00F56DD7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61"/>
              </w:tabs>
              <w:spacing w:line="276" w:lineRule="auto"/>
              <w:ind w:left="560" w:hanging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945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451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945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Pr="009451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546" w:type="dxa"/>
            <w:tcBorders>
              <w:left w:val="nil"/>
              <w:right w:val="nil"/>
            </w:tcBorders>
            <w:noWrap/>
            <w:vAlign w:val="bottom"/>
          </w:tcPr>
          <w:p w14:paraId="4EF458CB" w14:textId="3D0795BC" w:rsidR="00F605FF" w:rsidRPr="00945162" w:rsidRDefault="00F605FF" w:rsidP="007F7BD1">
            <w:pPr>
              <w:tabs>
                <w:tab w:val="clear" w:pos="907"/>
                <w:tab w:val="left" w:pos="900"/>
                <w:tab w:val="left" w:pos="144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0" w:type="dxa"/>
            <w:tcBorders>
              <w:left w:val="nil"/>
              <w:right w:val="nil"/>
            </w:tcBorders>
            <w:noWrap/>
            <w:vAlign w:val="bottom"/>
          </w:tcPr>
          <w:p w14:paraId="0EFF496D" w14:textId="77777777" w:rsidR="00F605FF" w:rsidRPr="00945162" w:rsidRDefault="00F605FF" w:rsidP="007F7BD1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4" w:type="dxa"/>
            <w:tcBorders>
              <w:left w:val="nil"/>
              <w:right w:val="nil"/>
            </w:tcBorders>
            <w:noWrap/>
            <w:vAlign w:val="bottom"/>
          </w:tcPr>
          <w:p w14:paraId="72B0A0BA" w14:textId="4D291B42" w:rsidR="00F605FF" w:rsidRPr="00945162" w:rsidRDefault="00F605FF" w:rsidP="007F7BD1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  <w:tcBorders>
              <w:left w:val="nil"/>
              <w:right w:val="nil"/>
            </w:tcBorders>
            <w:noWrap/>
            <w:vAlign w:val="bottom"/>
          </w:tcPr>
          <w:p w14:paraId="7D13005E" w14:textId="77777777" w:rsidR="00F605FF" w:rsidRPr="00945162" w:rsidRDefault="00F605FF" w:rsidP="007F7BD1">
            <w:pPr>
              <w:jc w:val="right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609" w:type="dxa"/>
            <w:tcBorders>
              <w:left w:val="nil"/>
              <w:right w:val="nil"/>
            </w:tcBorders>
            <w:noWrap/>
            <w:vAlign w:val="bottom"/>
          </w:tcPr>
          <w:p w14:paraId="5D021FA4" w14:textId="5AE98F3E" w:rsidR="00F605FF" w:rsidRPr="00945162" w:rsidRDefault="00F605FF" w:rsidP="007F7BD1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F7BD1" w:rsidRPr="007600F3" w14:paraId="728FBEE0" w14:textId="77777777" w:rsidTr="007F7BD1">
        <w:trPr>
          <w:trHeight w:hRule="exact" w:val="445"/>
        </w:trPr>
        <w:tc>
          <w:tcPr>
            <w:tcW w:w="4320" w:type="dxa"/>
            <w:tcBorders>
              <w:left w:val="nil"/>
              <w:right w:val="nil"/>
            </w:tcBorders>
            <w:noWrap/>
            <w:vAlign w:val="bottom"/>
          </w:tcPr>
          <w:p w14:paraId="403CB5DA" w14:textId="484A5100" w:rsidR="007F7BD1" w:rsidRPr="00945162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61"/>
              </w:tabs>
              <w:spacing w:line="276" w:lineRule="auto"/>
              <w:ind w:left="560" w:hanging="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1546" w:type="dxa"/>
            <w:tcBorders>
              <w:left w:val="nil"/>
              <w:right w:val="nil"/>
            </w:tcBorders>
            <w:noWrap/>
            <w:vAlign w:val="bottom"/>
          </w:tcPr>
          <w:p w14:paraId="74193E64" w14:textId="27AB78FD" w:rsidR="007F7BD1" w:rsidRPr="00945162" w:rsidRDefault="007F7BD1" w:rsidP="007F7BD1">
            <w:pPr>
              <w:tabs>
                <w:tab w:val="clear" w:pos="907"/>
                <w:tab w:val="left" w:pos="900"/>
                <w:tab w:val="left" w:pos="144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103,243</w:t>
            </w:r>
          </w:p>
        </w:tc>
        <w:tc>
          <w:tcPr>
            <w:tcW w:w="210" w:type="dxa"/>
            <w:tcBorders>
              <w:left w:val="nil"/>
              <w:right w:val="nil"/>
            </w:tcBorders>
            <w:noWrap/>
            <w:vAlign w:val="bottom"/>
          </w:tcPr>
          <w:p w14:paraId="077B6623" w14:textId="77777777" w:rsidR="007F7BD1" w:rsidRPr="00945162" w:rsidRDefault="007F7BD1" w:rsidP="007F7BD1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4" w:type="dxa"/>
            <w:tcBorders>
              <w:left w:val="nil"/>
              <w:right w:val="nil"/>
            </w:tcBorders>
            <w:noWrap/>
            <w:vAlign w:val="bottom"/>
          </w:tcPr>
          <w:p w14:paraId="2409FE18" w14:textId="784D4F88" w:rsidR="007F7BD1" w:rsidRPr="00945162" w:rsidRDefault="007F7BD1" w:rsidP="007F7BD1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9,684</w:t>
            </w:r>
          </w:p>
        </w:tc>
        <w:tc>
          <w:tcPr>
            <w:tcW w:w="233" w:type="dxa"/>
            <w:tcBorders>
              <w:left w:val="nil"/>
              <w:right w:val="nil"/>
            </w:tcBorders>
            <w:noWrap/>
            <w:vAlign w:val="bottom"/>
          </w:tcPr>
          <w:p w14:paraId="2E65AD18" w14:textId="77777777" w:rsidR="007F7BD1" w:rsidRPr="00945162" w:rsidRDefault="007F7BD1" w:rsidP="007F7BD1">
            <w:pPr>
              <w:jc w:val="right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609" w:type="dxa"/>
            <w:tcBorders>
              <w:left w:val="nil"/>
              <w:right w:val="nil"/>
            </w:tcBorders>
            <w:noWrap/>
            <w:vAlign w:val="bottom"/>
          </w:tcPr>
          <w:p w14:paraId="0DAE4B69" w14:textId="48F11B80" w:rsidR="007F7BD1" w:rsidRPr="00945162" w:rsidRDefault="007F7BD1" w:rsidP="007F7BD1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112,927</w:t>
            </w:r>
          </w:p>
        </w:tc>
      </w:tr>
      <w:tr w:rsidR="007F7BD1" w:rsidRPr="007600F3" w14:paraId="340E2AE8" w14:textId="77777777" w:rsidTr="007F7BD1">
        <w:trPr>
          <w:trHeight w:hRule="exact" w:val="445"/>
        </w:trPr>
        <w:tc>
          <w:tcPr>
            <w:tcW w:w="4320" w:type="dxa"/>
            <w:tcBorders>
              <w:left w:val="nil"/>
              <w:right w:val="nil"/>
            </w:tcBorders>
            <w:noWrap/>
            <w:vAlign w:val="bottom"/>
          </w:tcPr>
          <w:p w14:paraId="1E6F932E" w14:textId="11126E43" w:rsidR="007F7BD1" w:rsidRDefault="007F7BD1" w:rsidP="007F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61"/>
              </w:tabs>
              <w:spacing w:line="276" w:lineRule="auto"/>
              <w:ind w:left="560" w:hanging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1546" w:type="dxa"/>
            <w:tcBorders>
              <w:left w:val="nil"/>
              <w:right w:val="nil"/>
            </w:tcBorders>
            <w:noWrap/>
            <w:vAlign w:val="bottom"/>
          </w:tcPr>
          <w:p w14:paraId="396E160A" w14:textId="64B8EA85" w:rsidR="007F7BD1" w:rsidRPr="00945162" w:rsidRDefault="007F7BD1" w:rsidP="007F7BD1">
            <w:pPr>
              <w:tabs>
                <w:tab w:val="clear" w:pos="907"/>
                <w:tab w:val="left" w:pos="900"/>
                <w:tab w:val="left" w:pos="144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177,636</w:t>
            </w:r>
          </w:p>
        </w:tc>
        <w:tc>
          <w:tcPr>
            <w:tcW w:w="210" w:type="dxa"/>
            <w:tcBorders>
              <w:left w:val="nil"/>
              <w:right w:val="nil"/>
            </w:tcBorders>
            <w:noWrap/>
            <w:vAlign w:val="bottom"/>
          </w:tcPr>
          <w:p w14:paraId="4F505EAA" w14:textId="77777777" w:rsidR="007F7BD1" w:rsidRPr="00945162" w:rsidRDefault="007F7BD1" w:rsidP="007F7BD1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4" w:type="dxa"/>
            <w:tcBorders>
              <w:left w:val="nil"/>
              <w:right w:val="nil"/>
            </w:tcBorders>
            <w:noWrap/>
            <w:vAlign w:val="bottom"/>
          </w:tcPr>
          <w:p w14:paraId="594C8236" w14:textId="2509D52C" w:rsidR="007F7BD1" w:rsidRPr="00945162" w:rsidRDefault="007F7BD1" w:rsidP="007F7BD1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9,684</w:t>
            </w:r>
          </w:p>
        </w:tc>
        <w:tc>
          <w:tcPr>
            <w:tcW w:w="233" w:type="dxa"/>
            <w:tcBorders>
              <w:left w:val="nil"/>
              <w:right w:val="nil"/>
            </w:tcBorders>
            <w:noWrap/>
            <w:vAlign w:val="bottom"/>
          </w:tcPr>
          <w:p w14:paraId="672C4561" w14:textId="77777777" w:rsidR="007F7BD1" w:rsidRPr="00945162" w:rsidRDefault="007F7BD1" w:rsidP="007F7BD1">
            <w:pPr>
              <w:jc w:val="right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609" w:type="dxa"/>
            <w:tcBorders>
              <w:left w:val="nil"/>
              <w:right w:val="nil"/>
            </w:tcBorders>
            <w:noWrap/>
            <w:vAlign w:val="bottom"/>
          </w:tcPr>
          <w:p w14:paraId="286E8C6E" w14:textId="0543BF32" w:rsidR="007F7BD1" w:rsidRPr="00945162" w:rsidRDefault="007F7BD1" w:rsidP="007F7BD1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187,320</w:t>
            </w:r>
          </w:p>
        </w:tc>
      </w:tr>
    </w:tbl>
    <w:p w14:paraId="25927A56" w14:textId="03D7F808" w:rsidR="00B505D0" w:rsidRPr="00641EAE" w:rsidRDefault="00B505D0" w:rsidP="00C92DE2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B63B64">
        <w:rPr>
          <w:b/>
          <w:bCs/>
          <w:u w:val="none"/>
          <w:cs/>
        </w:rPr>
        <w:t>การอนุมัติ</w:t>
      </w:r>
      <w:r w:rsidR="00CE1668">
        <w:rPr>
          <w:rFonts w:hint="cs"/>
          <w:b/>
          <w:bCs/>
          <w:u w:val="none"/>
          <w:cs/>
        </w:rPr>
        <w:t>ข้อมูลทางการเงินระหว่าง</w:t>
      </w:r>
      <w:r w:rsidR="00CE1668" w:rsidRPr="00641EAE">
        <w:rPr>
          <w:rFonts w:hint="cs"/>
          <w:b/>
          <w:bCs/>
          <w:u w:val="none"/>
          <w:cs/>
        </w:rPr>
        <w:t>กาล</w:t>
      </w:r>
    </w:p>
    <w:p w14:paraId="7F6BEBDD" w14:textId="3C1D4621" w:rsidR="009B7742" w:rsidRPr="000C7591" w:rsidRDefault="009B4E06" w:rsidP="00594F2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810" w:hanging="27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641EAE">
        <w:rPr>
          <w:rFonts w:ascii="Angsana New" w:hAnsi="Angsana New"/>
          <w:sz w:val="28"/>
          <w:szCs w:val="28"/>
          <w:cs/>
        </w:rPr>
        <w:t>กรรมการของบริษัทได้อนุมัติให้ออก</w:t>
      </w:r>
      <w:r w:rsidR="00CE1668" w:rsidRPr="00641EAE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Pr="00641EAE">
        <w:rPr>
          <w:rFonts w:ascii="Angsana New" w:hAnsi="Angsana New"/>
          <w:sz w:val="28"/>
          <w:szCs w:val="28"/>
          <w:cs/>
        </w:rPr>
        <w:t>นี้เมื่อวันที่</w:t>
      </w:r>
      <w:r w:rsidR="00EC32A6" w:rsidRPr="00641EAE">
        <w:rPr>
          <w:rFonts w:ascii="Angsana New" w:hAnsi="Angsana New"/>
          <w:sz w:val="28"/>
          <w:szCs w:val="28"/>
          <w:cs/>
        </w:rPr>
        <w:t xml:space="preserve"> </w:t>
      </w:r>
      <w:r w:rsidR="00641EAE" w:rsidRPr="00641EAE">
        <w:rPr>
          <w:rFonts w:ascii="Angsana New" w:hAnsi="Angsana New"/>
          <w:sz w:val="28"/>
          <w:szCs w:val="28"/>
        </w:rPr>
        <w:t xml:space="preserve">13 </w:t>
      </w:r>
      <w:r w:rsidR="009565EE" w:rsidRPr="00641EAE">
        <w:rPr>
          <w:rFonts w:ascii="Angsana New" w:hAnsi="Angsana New" w:hint="cs"/>
          <w:sz w:val="28"/>
          <w:szCs w:val="28"/>
          <w:cs/>
        </w:rPr>
        <w:t>สิงหาคม</w:t>
      </w:r>
      <w:r w:rsidR="00220C8D" w:rsidRPr="00641EAE">
        <w:rPr>
          <w:rFonts w:ascii="Angsana New" w:hAnsi="Angsana New"/>
          <w:sz w:val="28"/>
          <w:szCs w:val="28"/>
          <w:cs/>
        </w:rPr>
        <w:t xml:space="preserve"> </w:t>
      </w:r>
      <w:r w:rsidR="00220C8D" w:rsidRPr="00641EAE">
        <w:rPr>
          <w:rFonts w:ascii="Angsana New" w:hAnsi="Angsana New"/>
          <w:sz w:val="28"/>
          <w:szCs w:val="28"/>
        </w:rPr>
        <w:t>2563</w:t>
      </w:r>
    </w:p>
    <w:sectPr w:rsidR="009B7742" w:rsidRPr="000C7591" w:rsidSect="00442AE9">
      <w:headerReference w:type="default" r:id="rId11"/>
      <w:footerReference w:type="default" r:id="rId12"/>
      <w:headerReference w:type="first" r:id="rId13"/>
      <w:footerReference w:type="first" r:id="rId14"/>
      <w:pgSz w:w="11909" w:h="16834" w:code="9"/>
      <w:pgMar w:top="1008" w:right="1080" w:bottom="360" w:left="1296" w:header="475" w:footer="576" w:gutter="0"/>
      <w:pgNumType w:start="1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841154" w14:textId="77777777" w:rsidR="00905AB0" w:rsidRDefault="00905AB0">
      <w:r>
        <w:separator/>
      </w:r>
    </w:p>
  </w:endnote>
  <w:endnote w:type="continuationSeparator" w:id="0">
    <w:p w14:paraId="46CBF701" w14:textId="77777777" w:rsidR="00905AB0" w:rsidRDefault="00905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79DA0" w14:textId="5CF83222" w:rsidR="00905AB0" w:rsidRPr="00E1023C" w:rsidRDefault="00905AB0" w:rsidP="00AE2C89">
    <w:pPr>
      <w:pStyle w:val="Footer"/>
      <w:ind w:right="-7"/>
      <w:jc w:val="right"/>
      <w:rPr>
        <w:rFonts w:asciiTheme="majorBidi" w:hAnsiTheme="majorBidi" w:cstheme="majorBidi"/>
        <w:sz w:val="26"/>
        <w:szCs w:val="26"/>
      </w:rPr>
    </w:pPr>
    <w:r w:rsidRPr="00E1023C">
      <w:rPr>
        <w:rFonts w:asciiTheme="majorBidi" w:hAnsiTheme="majorBidi" w:cstheme="majorBidi"/>
        <w:sz w:val="26"/>
        <w:szCs w:val="26"/>
      </w:rPr>
      <w:fldChar w:fldCharType="begin"/>
    </w:r>
    <w:r w:rsidRPr="00E1023C">
      <w:rPr>
        <w:rFonts w:asciiTheme="majorBidi" w:hAnsiTheme="majorBidi" w:cstheme="majorBidi"/>
        <w:sz w:val="26"/>
        <w:szCs w:val="26"/>
      </w:rPr>
      <w:instrText xml:space="preserve"> PAGE   \* MERGEFORMAT </w:instrText>
    </w:r>
    <w:r w:rsidRPr="00E1023C">
      <w:rPr>
        <w:rFonts w:asciiTheme="majorBidi" w:hAnsiTheme="majorBidi" w:cstheme="majorBidi"/>
        <w:sz w:val="26"/>
        <w:szCs w:val="26"/>
      </w:rPr>
      <w:fldChar w:fldCharType="separate"/>
    </w:r>
    <w:r w:rsidR="008420D3">
      <w:rPr>
        <w:rFonts w:asciiTheme="majorBidi" w:hAnsiTheme="majorBidi" w:cstheme="majorBidi"/>
        <w:noProof/>
        <w:sz w:val="26"/>
        <w:szCs w:val="26"/>
      </w:rPr>
      <w:t>21</w:t>
    </w:r>
    <w:r w:rsidRPr="00E1023C">
      <w:rPr>
        <w:rFonts w:asciiTheme="majorBidi" w:hAnsiTheme="majorBidi" w:cstheme="majorBidi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DA69CB" w14:textId="27F915AC" w:rsidR="00905AB0" w:rsidRPr="008A5482" w:rsidRDefault="00385559" w:rsidP="00AE2C89">
    <w:pPr>
      <w:pStyle w:val="Footer"/>
      <w:ind w:right="-7"/>
      <w:jc w:val="right"/>
      <w:rPr>
        <w:rFonts w:asciiTheme="majorBidi" w:hAnsiTheme="majorBidi" w:cstheme="majorBidi"/>
        <w:sz w:val="26"/>
        <w:szCs w:val="26"/>
      </w:rPr>
    </w:pPr>
    <w:sdt>
      <w:sdtPr>
        <w:rPr>
          <w:rFonts w:asciiTheme="majorBidi" w:hAnsiTheme="majorBidi" w:cstheme="majorBidi"/>
        </w:rPr>
        <w:id w:val="647710054"/>
        <w:docPartObj>
          <w:docPartGallery w:val="Page Numbers (Bottom of Page)"/>
          <w:docPartUnique/>
        </w:docPartObj>
      </w:sdtPr>
      <w:sdtEndPr>
        <w:rPr>
          <w:noProof/>
          <w:sz w:val="26"/>
          <w:szCs w:val="26"/>
        </w:rPr>
      </w:sdtEndPr>
      <w:sdtContent>
        <w:r w:rsidR="00905AB0">
          <w:rPr>
            <w:rFonts w:asciiTheme="majorBidi" w:hAnsiTheme="majorBidi" w:cstheme="majorBidi"/>
          </w:rPr>
          <w:ptab w:relativeTo="margin" w:alignment="right" w:leader="none"/>
        </w:r>
        <w:r w:rsidR="00905AB0" w:rsidRPr="008A5482">
          <w:rPr>
            <w:rFonts w:asciiTheme="majorBidi" w:hAnsiTheme="majorBidi" w:cstheme="majorBidi"/>
            <w:sz w:val="26"/>
            <w:szCs w:val="26"/>
          </w:rPr>
          <w:fldChar w:fldCharType="begin"/>
        </w:r>
        <w:r w:rsidR="00905AB0" w:rsidRPr="008A5482">
          <w:rPr>
            <w:rFonts w:asciiTheme="majorBidi" w:hAnsiTheme="majorBidi" w:cstheme="majorBidi"/>
            <w:sz w:val="26"/>
            <w:szCs w:val="26"/>
          </w:rPr>
          <w:instrText xml:space="preserve"> PAGE   \* MERGEFORMAT </w:instrText>
        </w:r>
        <w:r w:rsidR="00905AB0" w:rsidRPr="008A5482">
          <w:rPr>
            <w:rFonts w:asciiTheme="majorBidi" w:hAnsiTheme="majorBidi" w:cstheme="majorBidi"/>
            <w:sz w:val="26"/>
            <w:szCs w:val="26"/>
          </w:rPr>
          <w:fldChar w:fldCharType="separate"/>
        </w:r>
        <w:r w:rsidR="008420D3">
          <w:rPr>
            <w:rFonts w:asciiTheme="majorBidi" w:hAnsiTheme="majorBidi" w:cstheme="majorBidi"/>
            <w:noProof/>
            <w:sz w:val="26"/>
            <w:szCs w:val="26"/>
          </w:rPr>
          <w:t>11</w:t>
        </w:r>
        <w:r w:rsidR="00905AB0" w:rsidRPr="008A5482">
          <w:rPr>
            <w:rFonts w:asciiTheme="majorBidi" w:hAnsiTheme="majorBidi" w:cstheme="majorBidi"/>
            <w:noProof/>
            <w:sz w:val="26"/>
            <w:szCs w:val="26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943AE7" w14:textId="77777777" w:rsidR="00905AB0" w:rsidRDefault="00905AB0">
      <w:r>
        <w:separator/>
      </w:r>
    </w:p>
  </w:footnote>
  <w:footnote w:type="continuationSeparator" w:id="0">
    <w:p w14:paraId="3857ED6F" w14:textId="77777777" w:rsidR="00905AB0" w:rsidRDefault="00905A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889C20" w14:textId="77777777" w:rsidR="00905AB0" w:rsidRPr="00682B63" w:rsidRDefault="00905AB0" w:rsidP="005C1E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right="403"/>
      <w:jc w:val="both"/>
      <w:outlineLvl w:val="0"/>
      <w:rPr>
        <w:rFonts w:ascii="Angsana New" w:hAnsi="Angsana New"/>
        <w:b/>
        <w:bCs/>
        <w:sz w:val="28"/>
        <w:szCs w:val="28"/>
      </w:rPr>
    </w:pPr>
    <w:r w:rsidRPr="00682B63">
      <w:rPr>
        <w:rFonts w:ascii="Angsana New" w:hAnsi="Angsana New"/>
        <w:b/>
        <w:bCs/>
        <w:sz w:val="28"/>
        <w:szCs w:val="28"/>
        <w:cs/>
      </w:rPr>
      <w:t>บริษัท ไทยเศรษฐกิจประกันภัย จำกัด</w:t>
    </w:r>
    <w:r w:rsidRPr="00682B63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682B63">
      <w:rPr>
        <w:rFonts w:ascii="Angsana New" w:hAnsi="Angsana New"/>
        <w:b/>
        <w:bCs/>
        <w:sz w:val="28"/>
        <w:szCs w:val="28"/>
      </w:rPr>
      <w:t>(</w:t>
    </w:r>
    <w:r w:rsidRPr="00682B63">
      <w:rPr>
        <w:rFonts w:ascii="Angsana New" w:hAnsi="Angsana New" w:hint="cs"/>
        <w:b/>
        <w:bCs/>
        <w:sz w:val="28"/>
        <w:szCs w:val="28"/>
        <w:cs/>
      </w:rPr>
      <w:t>มหาชน</w:t>
    </w:r>
    <w:r w:rsidRPr="00682B63">
      <w:rPr>
        <w:rFonts w:ascii="Angsana New" w:hAnsi="Angsana New"/>
        <w:b/>
        <w:bCs/>
        <w:sz w:val="28"/>
        <w:szCs w:val="28"/>
      </w:rPr>
      <w:t>)</w:t>
    </w:r>
  </w:p>
  <w:p w14:paraId="24DA4F4B" w14:textId="77777777" w:rsidR="00905AB0" w:rsidRPr="00682B63" w:rsidRDefault="00905AB0" w:rsidP="005C1E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  <w:outlineLvl w:val="0"/>
      <w:rPr>
        <w:rFonts w:ascii="Angsana New" w:hAnsi="Angsana New"/>
        <w:b/>
        <w:bCs/>
        <w:sz w:val="28"/>
        <w:szCs w:val="28"/>
        <w:cs/>
      </w:rPr>
    </w:pPr>
    <w:r w:rsidRPr="00682B63">
      <w:rPr>
        <w:rFonts w:ascii="Angsana New" w:hAnsi="Angsana New"/>
        <w:b/>
        <w:bCs/>
        <w:sz w:val="28"/>
        <w:szCs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szCs w:val="28"/>
        <w:cs/>
      </w:rPr>
      <w:t>ข้อมูลทางการเงิน</w:t>
    </w:r>
    <w:r w:rsidRPr="00682B63">
      <w:rPr>
        <w:rFonts w:ascii="Angsana New" w:hAnsi="Angsana New" w:hint="cs"/>
        <w:b/>
        <w:bCs/>
        <w:sz w:val="28"/>
        <w:szCs w:val="28"/>
        <w:cs/>
      </w:rPr>
      <w:t>ระหว่างกาล</w:t>
    </w:r>
    <w:r>
      <w:rPr>
        <w:rFonts w:ascii="Angsana New" w:hAnsi="Angsana New" w:hint="cs"/>
        <w:b/>
        <w:bCs/>
        <w:sz w:val="28"/>
        <w:szCs w:val="28"/>
        <w:cs/>
      </w:rPr>
      <w:t>แบบย่อ</w:t>
    </w:r>
  </w:p>
  <w:p w14:paraId="62672302" w14:textId="435DDE1D" w:rsidR="00905AB0" w:rsidRPr="005C1EB0" w:rsidRDefault="00905AB0" w:rsidP="005C1E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  <w:rPr>
        <w:rFonts w:ascii="Angsana New" w:hAnsi="Angsana New"/>
        <w:sz w:val="28"/>
        <w:szCs w:val="28"/>
      </w:rPr>
    </w:pPr>
    <w:r w:rsidRPr="00601C1F">
      <w:rPr>
        <w:rFonts w:ascii="Angsana New" w:hAnsi="Angsana New" w:hint="cs"/>
        <w:b/>
        <w:bCs/>
        <w:sz w:val="28"/>
        <w:szCs w:val="28"/>
        <w:cs/>
      </w:rPr>
      <w:t xml:space="preserve">สำหรับงวดสิ้นสุดวันที่ </w:t>
    </w:r>
    <w:r>
      <w:rPr>
        <w:rFonts w:ascii="Angsana New" w:hAnsi="Angsana New"/>
        <w:b/>
        <w:bCs/>
        <w:sz w:val="28"/>
        <w:szCs w:val="28"/>
      </w:rPr>
      <w:t>30</w:t>
    </w:r>
    <w:r w:rsidRPr="00601C1F">
      <w:rPr>
        <w:rFonts w:ascii="Angsana New" w:hAnsi="Angsana New"/>
        <w:b/>
        <w:bCs/>
        <w:sz w:val="28"/>
        <w:szCs w:val="28"/>
      </w:rPr>
      <w:t xml:space="preserve"> </w:t>
    </w:r>
    <w:r>
      <w:rPr>
        <w:rFonts w:ascii="Angsana New" w:hAnsi="Angsana New" w:hint="cs"/>
        <w:b/>
        <w:bCs/>
        <w:sz w:val="28"/>
        <w:szCs w:val="28"/>
        <w:cs/>
      </w:rPr>
      <w:t>มิถุนายน</w:t>
    </w:r>
    <w:r w:rsidRPr="00601C1F">
      <w:rPr>
        <w:rFonts w:ascii="Angsana New" w:hAnsi="Angsana New" w:hint="cs"/>
        <w:b/>
        <w:bCs/>
        <w:sz w:val="28"/>
        <w:szCs w:val="28"/>
        <w:cs/>
      </w:rPr>
      <w:t xml:space="preserve"> </w:t>
    </w:r>
    <w:r>
      <w:rPr>
        <w:rFonts w:ascii="Angsana New" w:hAnsi="Angsana New"/>
        <w:b/>
        <w:bCs/>
        <w:sz w:val="28"/>
        <w:szCs w:val="28"/>
      </w:rPr>
      <w:t>2563</w:t>
    </w:r>
    <w:r w:rsidRPr="00FC7264">
      <w:rPr>
        <w:rFonts w:ascii="Angsana New" w:hAnsi="Angsana New"/>
        <w:b/>
        <w:bCs/>
        <w:sz w:val="28"/>
        <w:szCs w:val="28"/>
      </w:rPr>
      <w:t xml:space="preserve"> (</w:t>
    </w:r>
    <w:r w:rsidRPr="00FC7264">
      <w:rPr>
        <w:rFonts w:ascii="Angsana New" w:hAnsi="Angsana New"/>
        <w:b/>
        <w:bCs/>
        <w:sz w:val="28"/>
        <w:szCs w:val="28"/>
        <w:cs/>
      </w:rPr>
      <w:t>ยังไม่ได้ตรวจสอ</w:t>
    </w:r>
    <w:r>
      <w:rPr>
        <w:rFonts w:ascii="Angsana New" w:hAnsi="Angsana New" w:hint="cs"/>
        <w:b/>
        <w:bCs/>
        <w:sz w:val="28"/>
        <w:szCs w:val="28"/>
        <w:cs/>
      </w:rPr>
      <w:t>บ</w:t>
    </w:r>
    <w:r w:rsidRPr="00FC7264">
      <w:rPr>
        <w:rFonts w:ascii="Angsana New" w:hAnsi="Angsana New"/>
        <w:b/>
        <w:bCs/>
        <w:sz w:val="28"/>
        <w:szCs w:val="28"/>
        <w:cs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694719" w14:textId="57B2724E" w:rsidR="00905AB0" w:rsidRPr="00682B63" w:rsidRDefault="00905AB0" w:rsidP="005067F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right="403"/>
      <w:jc w:val="both"/>
      <w:outlineLvl w:val="0"/>
      <w:rPr>
        <w:rFonts w:ascii="Angsana New" w:hAnsi="Angsana New"/>
        <w:b/>
        <w:bCs/>
        <w:sz w:val="28"/>
        <w:szCs w:val="28"/>
      </w:rPr>
    </w:pPr>
    <w:r w:rsidRPr="00682B63">
      <w:rPr>
        <w:rFonts w:ascii="Angsana New" w:hAnsi="Angsana New"/>
        <w:b/>
        <w:bCs/>
        <w:sz w:val="28"/>
        <w:szCs w:val="28"/>
        <w:cs/>
      </w:rPr>
      <w:t>บริษัท ไทยเศรษฐกิจประกันภัย จำกัด</w:t>
    </w:r>
    <w:r w:rsidRPr="00682B63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682B63">
      <w:rPr>
        <w:rFonts w:ascii="Angsana New" w:hAnsi="Angsana New"/>
        <w:b/>
        <w:bCs/>
        <w:sz w:val="28"/>
        <w:szCs w:val="28"/>
      </w:rPr>
      <w:t>(</w:t>
    </w:r>
    <w:r w:rsidRPr="00682B63">
      <w:rPr>
        <w:rFonts w:ascii="Angsana New" w:hAnsi="Angsana New" w:hint="cs"/>
        <w:b/>
        <w:bCs/>
        <w:sz w:val="28"/>
        <w:szCs w:val="28"/>
        <w:cs/>
      </w:rPr>
      <w:t>มหาชน</w:t>
    </w:r>
    <w:r w:rsidRPr="00682B63">
      <w:rPr>
        <w:rFonts w:ascii="Angsana New" w:hAnsi="Angsana New"/>
        <w:b/>
        <w:bCs/>
        <w:sz w:val="28"/>
        <w:szCs w:val="28"/>
      </w:rPr>
      <w:t>)</w:t>
    </w:r>
  </w:p>
  <w:p w14:paraId="33EDB675" w14:textId="48D75EC5" w:rsidR="00905AB0" w:rsidRPr="00682B63" w:rsidRDefault="00905AB0" w:rsidP="00EB3E6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  <w:outlineLvl w:val="0"/>
      <w:rPr>
        <w:rFonts w:ascii="Angsana New" w:hAnsi="Angsana New"/>
        <w:b/>
        <w:bCs/>
        <w:sz w:val="28"/>
        <w:szCs w:val="28"/>
        <w:cs/>
      </w:rPr>
    </w:pPr>
    <w:r w:rsidRPr="00682B63">
      <w:rPr>
        <w:rFonts w:ascii="Angsana New" w:hAnsi="Angsana New"/>
        <w:b/>
        <w:bCs/>
        <w:sz w:val="28"/>
        <w:szCs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szCs w:val="28"/>
        <w:cs/>
      </w:rPr>
      <w:t>ข้อมูลทางการเงิน</w:t>
    </w:r>
    <w:r w:rsidRPr="00682B63">
      <w:rPr>
        <w:rFonts w:ascii="Angsana New" w:hAnsi="Angsana New" w:hint="cs"/>
        <w:b/>
        <w:bCs/>
        <w:sz w:val="28"/>
        <w:szCs w:val="28"/>
        <w:cs/>
      </w:rPr>
      <w:t>ระหว่างกาล</w:t>
    </w:r>
    <w:r>
      <w:rPr>
        <w:rFonts w:ascii="Angsana New" w:hAnsi="Angsana New" w:hint="cs"/>
        <w:b/>
        <w:bCs/>
        <w:sz w:val="28"/>
        <w:szCs w:val="28"/>
        <w:cs/>
      </w:rPr>
      <w:t>แบบย่อ</w:t>
    </w:r>
  </w:p>
  <w:p w14:paraId="417D80A5" w14:textId="7BACB8F5" w:rsidR="00905AB0" w:rsidRPr="00682B63" w:rsidRDefault="00905AB0" w:rsidP="00EB3E6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  <w:rPr>
        <w:rFonts w:ascii="Angsana New" w:hAnsi="Angsana New"/>
        <w:sz w:val="28"/>
        <w:szCs w:val="28"/>
      </w:rPr>
    </w:pPr>
    <w:r w:rsidRPr="00601C1F">
      <w:rPr>
        <w:rFonts w:ascii="Angsana New" w:hAnsi="Angsana New" w:hint="cs"/>
        <w:b/>
        <w:bCs/>
        <w:sz w:val="28"/>
        <w:szCs w:val="28"/>
        <w:cs/>
      </w:rPr>
      <w:t xml:space="preserve">สำหรับงวดสิ้นสุดวันที่ </w:t>
    </w:r>
    <w:r>
      <w:rPr>
        <w:rFonts w:ascii="Angsana New" w:hAnsi="Angsana New"/>
        <w:b/>
        <w:bCs/>
        <w:sz w:val="28"/>
        <w:szCs w:val="28"/>
      </w:rPr>
      <w:t>30</w:t>
    </w:r>
    <w:r w:rsidRPr="00601C1F">
      <w:rPr>
        <w:rFonts w:ascii="Angsana New" w:hAnsi="Angsana New"/>
        <w:b/>
        <w:bCs/>
        <w:sz w:val="28"/>
        <w:szCs w:val="28"/>
      </w:rPr>
      <w:t xml:space="preserve"> </w:t>
    </w:r>
    <w:r>
      <w:rPr>
        <w:rFonts w:ascii="Angsana New" w:hAnsi="Angsana New" w:hint="cs"/>
        <w:b/>
        <w:bCs/>
        <w:sz w:val="28"/>
        <w:szCs w:val="28"/>
        <w:cs/>
      </w:rPr>
      <w:t>มิถุนายน</w:t>
    </w:r>
    <w:r w:rsidRPr="00601C1F">
      <w:rPr>
        <w:rFonts w:ascii="Angsana New" w:hAnsi="Angsana New" w:hint="cs"/>
        <w:b/>
        <w:bCs/>
        <w:sz w:val="28"/>
        <w:szCs w:val="28"/>
        <w:cs/>
      </w:rPr>
      <w:t xml:space="preserve"> </w:t>
    </w:r>
    <w:r>
      <w:rPr>
        <w:rFonts w:ascii="Angsana New" w:hAnsi="Angsana New"/>
        <w:b/>
        <w:bCs/>
        <w:sz w:val="28"/>
        <w:szCs w:val="28"/>
      </w:rPr>
      <w:t xml:space="preserve">2563 </w:t>
    </w:r>
    <w:r w:rsidRPr="00FC7264">
      <w:rPr>
        <w:rFonts w:ascii="Angsana New" w:hAnsi="Angsana New"/>
        <w:b/>
        <w:bCs/>
        <w:sz w:val="28"/>
        <w:szCs w:val="28"/>
      </w:rPr>
      <w:t>(</w:t>
    </w:r>
    <w:r w:rsidRPr="00FC7264">
      <w:rPr>
        <w:rFonts w:ascii="Angsana New" w:hAnsi="Angsana New"/>
        <w:b/>
        <w:bCs/>
        <w:sz w:val="28"/>
        <w:szCs w:val="28"/>
        <w:cs/>
      </w:rPr>
      <w:t>ยังไม่ได้ตรวจสอ</w:t>
    </w:r>
    <w:r>
      <w:rPr>
        <w:rFonts w:ascii="Angsana New" w:hAnsi="Angsana New" w:hint="cs"/>
        <w:b/>
        <w:bCs/>
        <w:sz w:val="28"/>
        <w:szCs w:val="28"/>
        <w:cs/>
      </w:rPr>
      <w:t>บ</w:t>
    </w:r>
    <w:r w:rsidRPr="00FC7264">
      <w:rPr>
        <w:rFonts w:ascii="Angsana New" w:hAnsi="Angsana New"/>
        <w:b/>
        <w:bCs/>
        <w:sz w:val="28"/>
        <w:szCs w:val="28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FSNoteNumbered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20857"/>
    <w:multiLevelType w:val="multilevel"/>
    <w:tmpl w:val="C0D092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thaiLetters"/>
      <w:lvlText w:val="%2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26"/>
        <w:szCs w:val="26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08611B16"/>
    <w:multiLevelType w:val="multilevel"/>
    <w:tmpl w:val="E06E92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089610D1"/>
    <w:multiLevelType w:val="multilevel"/>
    <w:tmpl w:val="C0D092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thaiLetters"/>
      <w:lvlText w:val="%2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26"/>
        <w:szCs w:val="26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0CA65C16"/>
    <w:multiLevelType w:val="hybridMultilevel"/>
    <w:tmpl w:val="7B3048AE"/>
    <w:lvl w:ilvl="0" w:tplc="7C426134">
      <w:start w:val="1"/>
      <w:numFmt w:val="thaiLetters"/>
      <w:lvlText w:val="%1)"/>
      <w:lvlJc w:val="left"/>
      <w:pPr>
        <w:ind w:left="1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4" w15:restartNumberingAfterBreak="0">
    <w:nsid w:val="115100E3"/>
    <w:multiLevelType w:val="multilevel"/>
    <w:tmpl w:val="74403CF0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5B37BDB"/>
    <w:multiLevelType w:val="hybridMultilevel"/>
    <w:tmpl w:val="EA123344"/>
    <w:lvl w:ilvl="0" w:tplc="0EC4BFF4">
      <w:start w:val="1"/>
      <w:numFmt w:val="decimal"/>
      <w:lvlText w:val="%1)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37A6815"/>
    <w:multiLevelType w:val="hybridMultilevel"/>
    <w:tmpl w:val="49E6934A"/>
    <w:lvl w:ilvl="0" w:tplc="8E469C10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B459B4"/>
    <w:multiLevelType w:val="multilevel"/>
    <w:tmpl w:val="C0D092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thaiLetters"/>
      <w:lvlText w:val="%2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26"/>
        <w:szCs w:val="26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 w15:restartNumberingAfterBreak="0">
    <w:nsid w:val="67D47FE1"/>
    <w:multiLevelType w:val="multilevel"/>
    <w:tmpl w:val="68A28F3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4" w15:restartNumberingAfterBreak="0">
    <w:nsid w:val="77ED1255"/>
    <w:multiLevelType w:val="hybridMultilevel"/>
    <w:tmpl w:val="85A21DBA"/>
    <w:lvl w:ilvl="0" w:tplc="2FAC61E8">
      <w:start w:val="2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C07A4C"/>
    <w:multiLevelType w:val="hybridMultilevel"/>
    <w:tmpl w:val="02DCF576"/>
    <w:lvl w:ilvl="0" w:tplc="C62E4F6A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6"/>
  </w:num>
  <w:num w:numId="13">
    <w:abstractNumId w:val="22"/>
  </w:num>
  <w:num w:numId="14">
    <w:abstractNumId w:val="18"/>
  </w:num>
  <w:num w:numId="15">
    <w:abstractNumId w:val="24"/>
  </w:num>
  <w:num w:numId="16">
    <w:abstractNumId w:val="13"/>
  </w:num>
  <w:num w:numId="17">
    <w:abstractNumId w:val="20"/>
  </w:num>
  <w:num w:numId="18">
    <w:abstractNumId w:val="15"/>
  </w:num>
  <w:num w:numId="19">
    <w:abstractNumId w:val="11"/>
  </w:num>
  <w:num w:numId="20">
    <w:abstractNumId w:val="19"/>
  </w:num>
  <w:num w:numId="21">
    <w:abstractNumId w:val="12"/>
  </w:num>
  <w:num w:numId="22">
    <w:abstractNumId w:val="21"/>
  </w:num>
  <w:num w:numId="23">
    <w:abstractNumId w:val="23"/>
  </w:num>
  <w:num w:numId="24">
    <w:abstractNumId w:val="14"/>
  </w:num>
  <w:num w:numId="25">
    <w:abstractNumId w:val="25"/>
  </w:num>
  <w:num w:numId="26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1468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44C5"/>
    <w:rsid w:val="00000C2F"/>
    <w:rsid w:val="000012B4"/>
    <w:rsid w:val="000014E6"/>
    <w:rsid w:val="0000153B"/>
    <w:rsid w:val="00001580"/>
    <w:rsid w:val="000015E8"/>
    <w:rsid w:val="00001773"/>
    <w:rsid w:val="00001A77"/>
    <w:rsid w:val="00002092"/>
    <w:rsid w:val="000024BE"/>
    <w:rsid w:val="00002B37"/>
    <w:rsid w:val="00002DFE"/>
    <w:rsid w:val="0000327F"/>
    <w:rsid w:val="000034DF"/>
    <w:rsid w:val="00003590"/>
    <w:rsid w:val="00003C3D"/>
    <w:rsid w:val="00003FAC"/>
    <w:rsid w:val="000042BB"/>
    <w:rsid w:val="0000472D"/>
    <w:rsid w:val="00004B0C"/>
    <w:rsid w:val="00004EE8"/>
    <w:rsid w:val="00005459"/>
    <w:rsid w:val="0000552E"/>
    <w:rsid w:val="000055E6"/>
    <w:rsid w:val="00005A47"/>
    <w:rsid w:val="00005BA1"/>
    <w:rsid w:val="00005D91"/>
    <w:rsid w:val="00005EF0"/>
    <w:rsid w:val="00006377"/>
    <w:rsid w:val="0000650C"/>
    <w:rsid w:val="00006B7C"/>
    <w:rsid w:val="00006DDD"/>
    <w:rsid w:val="00007672"/>
    <w:rsid w:val="00010273"/>
    <w:rsid w:val="000105F4"/>
    <w:rsid w:val="000106B4"/>
    <w:rsid w:val="000106FE"/>
    <w:rsid w:val="0001089F"/>
    <w:rsid w:val="00010B27"/>
    <w:rsid w:val="00010C5F"/>
    <w:rsid w:val="000112D8"/>
    <w:rsid w:val="0001135A"/>
    <w:rsid w:val="000114D9"/>
    <w:rsid w:val="000116C3"/>
    <w:rsid w:val="00011789"/>
    <w:rsid w:val="00011AF0"/>
    <w:rsid w:val="00011C56"/>
    <w:rsid w:val="00011E82"/>
    <w:rsid w:val="00011FB7"/>
    <w:rsid w:val="00012243"/>
    <w:rsid w:val="0001232B"/>
    <w:rsid w:val="0001257D"/>
    <w:rsid w:val="000125B2"/>
    <w:rsid w:val="000125CA"/>
    <w:rsid w:val="0001263A"/>
    <w:rsid w:val="00012898"/>
    <w:rsid w:val="00012E72"/>
    <w:rsid w:val="0001316A"/>
    <w:rsid w:val="000135AA"/>
    <w:rsid w:val="00013AE9"/>
    <w:rsid w:val="00013B78"/>
    <w:rsid w:val="00014A7E"/>
    <w:rsid w:val="00014C5D"/>
    <w:rsid w:val="00014C61"/>
    <w:rsid w:val="00015823"/>
    <w:rsid w:val="00015ABA"/>
    <w:rsid w:val="00015AF4"/>
    <w:rsid w:val="00015CAB"/>
    <w:rsid w:val="000162FA"/>
    <w:rsid w:val="000164E8"/>
    <w:rsid w:val="00016788"/>
    <w:rsid w:val="00016C78"/>
    <w:rsid w:val="00016D01"/>
    <w:rsid w:val="00016E25"/>
    <w:rsid w:val="000174C7"/>
    <w:rsid w:val="00017512"/>
    <w:rsid w:val="00017553"/>
    <w:rsid w:val="0001772A"/>
    <w:rsid w:val="00017C29"/>
    <w:rsid w:val="00020726"/>
    <w:rsid w:val="00020A06"/>
    <w:rsid w:val="00020DBC"/>
    <w:rsid w:val="000210B4"/>
    <w:rsid w:val="000213F2"/>
    <w:rsid w:val="000218DE"/>
    <w:rsid w:val="0002190E"/>
    <w:rsid w:val="00021BC2"/>
    <w:rsid w:val="00021C0C"/>
    <w:rsid w:val="00021EDB"/>
    <w:rsid w:val="00022155"/>
    <w:rsid w:val="000221A6"/>
    <w:rsid w:val="000221DD"/>
    <w:rsid w:val="000222FD"/>
    <w:rsid w:val="000225B6"/>
    <w:rsid w:val="000228B6"/>
    <w:rsid w:val="0002294B"/>
    <w:rsid w:val="00022F41"/>
    <w:rsid w:val="00023133"/>
    <w:rsid w:val="00023205"/>
    <w:rsid w:val="0002344D"/>
    <w:rsid w:val="000234D9"/>
    <w:rsid w:val="0002362E"/>
    <w:rsid w:val="0002387E"/>
    <w:rsid w:val="0002389A"/>
    <w:rsid w:val="000238D9"/>
    <w:rsid w:val="00023B27"/>
    <w:rsid w:val="00024663"/>
    <w:rsid w:val="00024694"/>
    <w:rsid w:val="00024833"/>
    <w:rsid w:val="00024C49"/>
    <w:rsid w:val="00024CA0"/>
    <w:rsid w:val="00025072"/>
    <w:rsid w:val="0002519B"/>
    <w:rsid w:val="00025986"/>
    <w:rsid w:val="00025C84"/>
    <w:rsid w:val="00025D91"/>
    <w:rsid w:val="00025FB8"/>
    <w:rsid w:val="00025FC2"/>
    <w:rsid w:val="0002623A"/>
    <w:rsid w:val="0002626C"/>
    <w:rsid w:val="000267EA"/>
    <w:rsid w:val="0002693A"/>
    <w:rsid w:val="0002772D"/>
    <w:rsid w:val="00027DEB"/>
    <w:rsid w:val="00027E23"/>
    <w:rsid w:val="00027EEE"/>
    <w:rsid w:val="00030662"/>
    <w:rsid w:val="0003071F"/>
    <w:rsid w:val="00030872"/>
    <w:rsid w:val="00030885"/>
    <w:rsid w:val="00030FD1"/>
    <w:rsid w:val="000313F6"/>
    <w:rsid w:val="0003148D"/>
    <w:rsid w:val="00031853"/>
    <w:rsid w:val="00031C4A"/>
    <w:rsid w:val="00031FC6"/>
    <w:rsid w:val="00032104"/>
    <w:rsid w:val="0003254B"/>
    <w:rsid w:val="000325D4"/>
    <w:rsid w:val="0003325C"/>
    <w:rsid w:val="000333B2"/>
    <w:rsid w:val="000336D8"/>
    <w:rsid w:val="00033925"/>
    <w:rsid w:val="000339E8"/>
    <w:rsid w:val="00033BD2"/>
    <w:rsid w:val="00033F57"/>
    <w:rsid w:val="00033F82"/>
    <w:rsid w:val="00034074"/>
    <w:rsid w:val="00034529"/>
    <w:rsid w:val="00034673"/>
    <w:rsid w:val="000346BE"/>
    <w:rsid w:val="00034A92"/>
    <w:rsid w:val="00034C6E"/>
    <w:rsid w:val="00034D55"/>
    <w:rsid w:val="00034DAC"/>
    <w:rsid w:val="000350D8"/>
    <w:rsid w:val="00035300"/>
    <w:rsid w:val="0003596F"/>
    <w:rsid w:val="00035A0A"/>
    <w:rsid w:val="00035ADF"/>
    <w:rsid w:val="00035C02"/>
    <w:rsid w:val="00035F0B"/>
    <w:rsid w:val="00036BA8"/>
    <w:rsid w:val="00036D61"/>
    <w:rsid w:val="00036EE1"/>
    <w:rsid w:val="00037097"/>
    <w:rsid w:val="000370D2"/>
    <w:rsid w:val="000370DF"/>
    <w:rsid w:val="000376BC"/>
    <w:rsid w:val="000377DD"/>
    <w:rsid w:val="000379C8"/>
    <w:rsid w:val="000403BD"/>
    <w:rsid w:val="0004051C"/>
    <w:rsid w:val="00040995"/>
    <w:rsid w:val="00040CCF"/>
    <w:rsid w:val="00041300"/>
    <w:rsid w:val="000414CB"/>
    <w:rsid w:val="00041768"/>
    <w:rsid w:val="000417E3"/>
    <w:rsid w:val="00041978"/>
    <w:rsid w:val="00041B69"/>
    <w:rsid w:val="00041C74"/>
    <w:rsid w:val="00041EAF"/>
    <w:rsid w:val="000429C9"/>
    <w:rsid w:val="00042AF5"/>
    <w:rsid w:val="00042BB4"/>
    <w:rsid w:val="00042E34"/>
    <w:rsid w:val="00043402"/>
    <w:rsid w:val="00043415"/>
    <w:rsid w:val="00043474"/>
    <w:rsid w:val="0004356A"/>
    <w:rsid w:val="000437DD"/>
    <w:rsid w:val="000438FF"/>
    <w:rsid w:val="000439B6"/>
    <w:rsid w:val="000441FA"/>
    <w:rsid w:val="000442AA"/>
    <w:rsid w:val="000442BC"/>
    <w:rsid w:val="000442FE"/>
    <w:rsid w:val="000443AA"/>
    <w:rsid w:val="0004447F"/>
    <w:rsid w:val="00045399"/>
    <w:rsid w:val="000458E9"/>
    <w:rsid w:val="000459BB"/>
    <w:rsid w:val="00045ADC"/>
    <w:rsid w:val="00046126"/>
    <w:rsid w:val="0004642D"/>
    <w:rsid w:val="00046D14"/>
    <w:rsid w:val="00046DC9"/>
    <w:rsid w:val="00047005"/>
    <w:rsid w:val="00047AA5"/>
    <w:rsid w:val="00047C1E"/>
    <w:rsid w:val="00047FB0"/>
    <w:rsid w:val="00050022"/>
    <w:rsid w:val="0005039E"/>
    <w:rsid w:val="000503C7"/>
    <w:rsid w:val="0005058E"/>
    <w:rsid w:val="00050B06"/>
    <w:rsid w:val="00050C1F"/>
    <w:rsid w:val="00050DF4"/>
    <w:rsid w:val="00050E90"/>
    <w:rsid w:val="000515DA"/>
    <w:rsid w:val="000515E2"/>
    <w:rsid w:val="0005184C"/>
    <w:rsid w:val="00051BA2"/>
    <w:rsid w:val="00051D5D"/>
    <w:rsid w:val="00051DC3"/>
    <w:rsid w:val="00051F2D"/>
    <w:rsid w:val="00051F4D"/>
    <w:rsid w:val="0005214B"/>
    <w:rsid w:val="00052290"/>
    <w:rsid w:val="000527AF"/>
    <w:rsid w:val="00052826"/>
    <w:rsid w:val="000528F3"/>
    <w:rsid w:val="00052A30"/>
    <w:rsid w:val="00052FA9"/>
    <w:rsid w:val="00053537"/>
    <w:rsid w:val="00053966"/>
    <w:rsid w:val="00053D85"/>
    <w:rsid w:val="0005426C"/>
    <w:rsid w:val="0005432D"/>
    <w:rsid w:val="00054356"/>
    <w:rsid w:val="000544B8"/>
    <w:rsid w:val="000546DA"/>
    <w:rsid w:val="00054709"/>
    <w:rsid w:val="0005483B"/>
    <w:rsid w:val="000549A3"/>
    <w:rsid w:val="00054BF6"/>
    <w:rsid w:val="00054D42"/>
    <w:rsid w:val="000551A3"/>
    <w:rsid w:val="0005528E"/>
    <w:rsid w:val="000554FF"/>
    <w:rsid w:val="000558AF"/>
    <w:rsid w:val="00055996"/>
    <w:rsid w:val="00055B62"/>
    <w:rsid w:val="00055B8D"/>
    <w:rsid w:val="00055DDF"/>
    <w:rsid w:val="00055F59"/>
    <w:rsid w:val="0005640F"/>
    <w:rsid w:val="00056470"/>
    <w:rsid w:val="00056609"/>
    <w:rsid w:val="000566F1"/>
    <w:rsid w:val="00056B2D"/>
    <w:rsid w:val="00057053"/>
    <w:rsid w:val="0005715A"/>
    <w:rsid w:val="00057238"/>
    <w:rsid w:val="0005737B"/>
    <w:rsid w:val="00057618"/>
    <w:rsid w:val="00057D2B"/>
    <w:rsid w:val="00057D8F"/>
    <w:rsid w:val="0006060A"/>
    <w:rsid w:val="0006066C"/>
    <w:rsid w:val="00060938"/>
    <w:rsid w:val="00060954"/>
    <w:rsid w:val="00060C05"/>
    <w:rsid w:val="00060F84"/>
    <w:rsid w:val="00061050"/>
    <w:rsid w:val="0006160E"/>
    <w:rsid w:val="00061A0D"/>
    <w:rsid w:val="0006269C"/>
    <w:rsid w:val="000629BF"/>
    <w:rsid w:val="0006300F"/>
    <w:rsid w:val="000633DF"/>
    <w:rsid w:val="000635E2"/>
    <w:rsid w:val="000635F8"/>
    <w:rsid w:val="0006365F"/>
    <w:rsid w:val="00063A24"/>
    <w:rsid w:val="00063B35"/>
    <w:rsid w:val="00063B95"/>
    <w:rsid w:val="00064029"/>
    <w:rsid w:val="000642A3"/>
    <w:rsid w:val="00064A43"/>
    <w:rsid w:val="00065764"/>
    <w:rsid w:val="00065F98"/>
    <w:rsid w:val="0006642D"/>
    <w:rsid w:val="00067253"/>
    <w:rsid w:val="00067511"/>
    <w:rsid w:val="0006779B"/>
    <w:rsid w:val="00067A77"/>
    <w:rsid w:val="00067ACD"/>
    <w:rsid w:val="00067B87"/>
    <w:rsid w:val="00067C10"/>
    <w:rsid w:val="000704A5"/>
    <w:rsid w:val="0007082B"/>
    <w:rsid w:val="00070958"/>
    <w:rsid w:val="00070E7F"/>
    <w:rsid w:val="00071068"/>
    <w:rsid w:val="00071524"/>
    <w:rsid w:val="00071768"/>
    <w:rsid w:val="000718A7"/>
    <w:rsid w:val="00071ABA"/>
    <w:rsid w:val="00071B06"/>
    <w:rsid w:val="00071BE3"/>
    <w:rsid w:val="00072041"/>
    <w:rsid w:val="000723C3"/>
    <w:rsid w:val="0007245F"/>
    <w:rsid w:val="000726E2"/>
    <w:rsid w:val="00073000"/>
    <w:rsid w:val="00073296"/>
    <w:rsid w:val="0007335E"/>
    <w:rsid w:val="00073492"/>
    <w:rsid w:val="00073561"/>
    <w:rsid w:val="000739BE"/>
    <w:rsid w:val="00073CC3"/>
    <w:rsid w:val="0007415A"/>
    <w:rsid w:val="00074221"/>
    <w:rsid w:val="000742DE"/>
    <w:rsid w:val="00074578"/>
    <w:rsid w:val="00074728"/>
    <w:rsid w:val="00074A6C"/>
    <w:rsid w:val="00074E02"/>
    <w:rsid w:val="000752FB"/>
    <w:rsid w:val="00075BFB"/>
    <w:rsid w:val="00075C46"/>
    <w:rsid w:val="00075F43"/>
    <w:rsid w:val="000761B7"/>
    <w:rsid w:val="000763B1"/>
    <w:rsid w:val="000763D5"/>
    <w:rsid w:val="000770A4"/>
    <w:rsid w:val="000773B5"/>
    <w:rsid w:val="00077547"/>
    <w:rsid w:val="00077AFE"/>
    <w:rsid w:val="00080463"/>
    <w:rsid w:val="00080A33"/>
    <w:rsid w:val="00080B21"/>
    <w:rsid w:val="00080FAD"/>
    <w:rsid w:val="000810CA"/>
    <w:rsid w:val="000811A0"/>
    <w:rsid w:val="000816D6"/>
    <w:rsid w:val="00081B31"/>
    <w:rsid w:val="00081CD2"/>
    <w:rsid w:val="000825CB"/>
    <w:rsid w:val="000826C6"/>
    <w:rsid w:val="000828A5"/>
    <w:rsid w:val="0008291A"/>
    <w:rsid w:val="00082E64"/>
    <w:rsid w:val="000833A8"/>
    <w:rsid w:val="00083F86"/>
    <w:rsid w:val="0008402E"/>
    <w:rsid w:val="000840A9"/>
    <w:rsid w:val="000840AC"/>
    <w:rsid w:val="000840DA"/>
    <w:rsid w:val="00084367"/>
    <w:rsid w:val="000845BE"/>
    <w:rsid w:val="00084812"/>
    <w:rsid w:val="00084960"/>
    <w:rsid w:val="00084BFC"/>
    <w:rsid w:val="00085206"/>
    <w:rsid w:val="000853F0"/>
    <w:rsid w:val="00085638"/>
    <w:rsid w:val="0008568E"/>
    <w:rsid w:val="00085978"/>
    <w:rsid w:val="00085DA0"/>
    <w:rsid w:val="00085E72"/>
    <w:rsid w:val="00086047"/>
    <w:rsid w:val="0008606B"/>
    <w:rsid w:val="00086650"/>
    <w:rsid w:val="00086825"/>
    <w:rsid w:val="000868CA"/>
    <w:rsid w:val="00086CE5"/>
    <w:rsid w:val="0008718C"/>
    <w:rsid w:val="00087791"/>
    <w:rsid w:val="000877EC"/>
    <w:rsid w:val="00087929"/>
    <w:rsid w:val="00087A97"/>
    <w:rsid w:val="00087B5E"/>
    <w:rsid w:val="00087D05"/>
    <w:rsid w:val="00087D2A"/>
    <w:rsid w:val="00087E07"/>
    <w:rsid w:val="00087E19"/>
    <w:rsid w:val="00087F48"/>
    <w:rsid w:val="000900D7"/>
    <w:rsid w:val="000902A3"/>
    <w:rsid w:val="0009038D"/>
    <w:rsid w:val="000910B7"/>
    <w:rsid w:val="000911E1"/>
    <w:rsid w:val="000912D6"/>
    <w:rsid w:val="0009151F"/>
    <w:rsid w:val="000915ED"/>
    <w:rsid w:val="0009178C"/>
    <w:rsid w:val="000919D1"/>
    <w:rsid w:val="000919E4"/>
    <w:rsid w:val="00091B0A"/>
    <w:rsid w:val="000920B8"/>
    <w:rsid w:val="000923EE"/>
    <w:rsid w:val="000924F9"/>
    <w:rsid w:val="00092B20"/>
    <w:rsid w:val="00092C9A"/>
    <w:rsid w:val="0009318E"/>
    <w:rsid w:val="00093343"/>
    <w:rsid w:val="00093FE9"/>
    <w:rsid w:val="000940E7"/>
    <w:rsid w:val="00094922"/>
    <w:rsid w:val="000949A3"/>
    <w:rsid w:val="00094BFA"/>
    <w:rsid w:val="00094C7D"/>
    <w:rsid w:val="00094DA8"/>
    <w:rsid w:val="00094E93"/>
    <w:rsid w:val="00094F49"/>
    <w:rsid w:val="0009503B"/>
    <w:rsid w:val="000950F1"/>
    <w:rsid w:val="0009523A"/>
    <w:rsid w:val="00095271"/>
    <w:rsid w:val="00095350"/>
    <w:rsid w:val="000957EB"/>
    <w:rsid w:val="00095909"/>
    <w:rsid w:val="00095C2F"/>
    <w:rsid w:val="00095E79"/>
    <w:rsid w:val="00095F9E"/>
    <w:rsid w:val="00096077"/>
    <w:rsid w:val="00096198"/>
    <w:rsid w:val="000961B5"/>
    <w:rsid w:val="0009626D"/>
    <w:rsid w:val="0009648F"/>
    <w:rsid w:val="00096560"/>
    <w:rsid w:val="0009656A"/>
    <w:rsid w:val="0009698F"/>
    <w:rsid w:val="00096C04"/>
    <w:rsid w:val="00096E5E"/>
    <w:rsid w:val="00096ED9"/>
    <w:rsid w:val="0009717F"/>
    <w:rsid w:val="00097822"/>
    <w:rsid w:val="00097858"/>
    <w:rsid w:val="00097C7F"/>
    <w:rsid w:val="00097C88"/>
    <w:rsid w:val="00097E76"/>
    <w:rsid w:val="00097F98"/>
    <w:rsid w:val="000A0092"/>
    <w:rsid w:val="000A0093"/>
    <w:rsid w:val="000A0515"/>
    <w:rsid w:val="000A06F3"/>
    <w:rsid w:val="000A0709"/>
    <w:rsid w:val="000A0EF5"/>
    <w:rsid w:val="000A10F7"/>
    <w:rsid w:val="000A1502"/>
    <w:rsid w:val="000A193D"/>
    <w:rsid w:val="000A1940"/>
    <w:rsid w:val="000A1D41"/>
    <w:rsid w:val="000A206A"/>
    <w:rsid w:val="000A3424"/>
    <w:rsid w:val="000A36D7"/>
    <w:rsid w:val="000A459D"/>
    <w:rsid w:val="000A4DD2"/>
    <w:rsid w:val="000A4EAA"/>
    <w:rsid w:val="000A4F49"/>
    <w:rsid w:val="000A53CB"/>
    <w:rsid w:val="000A5A21"/>
    <w:rsid w:val="000A5BE9"/>
    <w:rsid w:val="000A5E86"/>
    <w:rsid w:val="000A62CB"/>
    <w:rsid w:val="000A64C7"/>
    <w:rsid w:val="000A65D1"/>
    <w:rsid w:val="000A6647"/>
    <w:rsid w:val="000A67E5"/>
    <w:rsid w:val="000A68A8"/>
    <w:rsid w:val="000A6B2A"/>
    <w:rsid w:val="000A6BB9"/>
    <w:rsid w:val="000A6EED"/>
    <w:rsid w:val="000A7019"/>
    <w:rsid w:val="000A7801"/>
    <w:rsid w:val="000A7AF6"/>
    <w:rsid w:val="000A7DA5"/>
    <w:rsid w:val="000A7F47"/>
    <w:rsid w:val="000A7F8A"/>
    <w:rsid w:val="000B01B2"/>
    <w:rsid w:val="000B0536"/>
    <w:rsid w:val="000B05E7"/>
    <w:rsid w:val="000B06B4"/>
    <w:rsid w:val="000B0863"/>
    <w:rsid w:val="000B0B93"/>
    <w:rsid w:val="000B0C92"/>
    <w:rsid w:val="000B1037"/>
    <w:rsid w:val="000B1266"/>
    <w:rsid w:val="000B1579"/>
    <w:rsid w:val="000B15DE"/>
    <w:rsid w:val="000B16B0"/>
    <w:rsid w:val="000B1835"/>
    <w:rsid w:val="000B27A7"/>
    <w:rsid w:val="000B28A5"/>
    <w:rsid w:val="000B2BC4"/>
    <w:rsid w:val="000B2D9D"/>
    <w:rsid w:val="000B2EBA"/>
    <w:rsid w:val="000B3108"/>
    <w:rsid w:val="000B3178"/>
    <w:rsid w:val="000B32BB"/>
    <w:rsid w:val="000B39D9"/>
    <w:rsid w:val="000B3B28"/>
    <w:rsid w:val="000B3BD9"/>
    <w:rsid w:val="000B3D40"/>
    <w:rsid w:val="000B3E35"/>
    <w:rsid w:val="000B3F15"/>
    <w:rsid w:val="000B4791"/>
    <w:rsid w:val="000B47D3"/>
    <w:rsid w:val="000B4CFB"/>
    <w:rsid w:val="000B5B59"/>
    <w:rsid w:val="000B6072"/>
    <w:rsid w:val="000B64A0"/>
    <w:rsid w:val="000B659A"/>
    <w:rsid w:val="000B661B"/>
    <w:rsid w:val="000B675F"/>
    <w:rsid w:val="000B67BB"/>
    <w:rsid w:val="000B6D49"/>
    <w:rsid w:val="000B6DB2"/>
    <w:rsid w:val="000B6E95"/>
    <w:rsid w:val="000B723D"/>
    <w:rsid w:val="000B75F5"/>
    <w:rsid w:val="000B778D"/>
    <w:rsid w:val="000B7A9E"/>
    <w:rsid w:val="000C00F5"/>
    <w:rsid w:val="000C012D"/>
    <w:rsid w:val="000C0E90"/>
    <w:rsid w:val="000C0EDD"/>
    <w:rsid w:val="000C1284"/>
    <w:rsid w:val="000C16AC"/>
    <w:rsid w:val="000C16F2"/>
    <w:rsid w:val="000C177E"/>
    <w:rsid w:val="000C18FD"/>
    <w:rsid w:val="000C1DFF"/>
    <w:rsid w:val="000C203B"/>
    <w:rsid w:val="000C2222"/>
    <w:rsid w:val="000C2429"/>
    <w:rsid w:val="000C28C8"/>
    <w:rsid w:val="000C298F"/>
    <w:rsid w:val="000C29C8"/>
    <w:rsid w:val="000C2B55"/>
    <w:rsid w:val="000C2DCD"/>
    <w:rsid w:val="000C2E01"/>
    <w:rsid w:val="000C32E0"/>
    <w:rsid w:val="000C4034"/>
    <w:rsid w:val="000C46F1"/>
    <w:rsid w:val="000C4861"/>
    <w:rsid w:val="000C4C9A"/>
    <w:rsid w:val="000C51B3"/>
    <w:rsid w:val="000C524C"/>
    <w:rsid w:val="000C5B7A"/>
    <w:rsid w:val="000C5DB7"/>
    <w:rsid w:val="000C5F5A"/>
    <w:rsid w:val="000C62C3"/>
    <w:rsid w:val="000C63B0"/>
    <w:rsid w:val="000C64C2"/>
    <w:rsid w:val="000C6EE3"/>
    <w:rsid w:val="000C715F"/>
    <w:rsid w:val="000C71ED"/>
    <w:rsid w:val="000C7591"/>
    <w:rsid w:val="000C7856"/>
    <w:rsid w:val="000C7964"/>
    <w:rsid w:val="000C7A76"/>
    <w:rsid w:val="000C7B2A"/>
    <w:rsid w:val="000C7BEE"/>
    <w:rsid w:val="000C7F80"/>
    <w:rsid w:val="000D009E"/>
    <w:rsid w:val="000D00B9"/>
    <w:rsid w:val="000D05DC"/>
    <w:rsid w:val="000D05DD"/>
    <w:rsid w:val="000D084D"/>
    <w:rsid w:val="000D0B8D"/>
    <w:rsid w:val="000D0C36"/>
    <w:rsid w:val="000D0D88"/>
    <w:rsid w:val="000D1064"/>
    <w:rsid w:val="000D106F"/>
    <w:rsid w:val="000D10C2"/>
    <w:rsid w:val="000D1419"/>
    <w:rsid w:val="000D155F"/>
    <w:rsid w:val="000D18D5"/>
    <w:rsid w:val="000D1A2A"/>
    <w:rsid w:val="000D21C7"/>
    <w:rsid w:val="000D21F3"/>
    <w:rsid w:val="000D258E"/>
    <w:rsid w:val="000D25BD"/>
    <w:rsid w:val="000D2696"/>
    <w:rsid w:val="000D2869"/>
    <w:rsid w:val="000D291A"/>
    <w:rsid w:val="000D2C5B"/>
    <w:rsid w:val="000D2FD6"/>
    <w:rsid w:val="000D33BC"/>
    <w:rsid w:val="000D3C4C"/>
    <w:rsid w:val="000D3C63"/>
    <w:rsid w:val="000D3F0B"/>
    <w:rsid w:val="000D43AA"/>
    <w:rsid w:val="000D43CE"/>
    <w:rsid w:val="000D4BAD"/>
    <w:rsid w:val="000D4EDD"/>
    <w:rsid w:val="000D4F55"/>
    <w:rsid w:val="000D4F88"/>
    <w:rsid w:val="000D5021"/>
    <w:rsid w:val="000D505D"/>
    <w:rsid w:val="000D5660"/>
    <w:rsid w:val="000D5803"/>
    <w:rsid w:val="000D597F"/>
    <w:rsid w:val="000D68F0"/>
    <w:rsid w:val="000D6A44"/>
    <w:rsid w:val="000D6CD8"/>
    <w:rsid w:val="000D703B"/>
    <w:rsid w:val="000D73D6"/>
    <w:rsid w:val="000D7456"/>
    <w:rsid w:val="000D7962"/>
    <w:rsid w:val="000E0150"/>
    <w:rsid w:val="000E0533"/>
    <w:rsid w:val="000E08DF"/>
    <w:rsid w:val="000E09A9"/>
    <w:rsid w:val="000E0F6E"/>
    <w:rsid w:val="000E11BA"/>
    <w:rsid w:val="000E12F8"/>
    <w:rsid w:val="000E1724"/>
    <w:rsid w:val="000E19B9"/>
    <w:rsid w:val="000E19C1"/>
    <w:rsid w:val="000E1F08"/>
    <w:rsid w:val="000E1F38"/>
    <w:rsid w:val="000E2238"/>
    <w:rsid w:val="000E235E"/>
    <w:rsid w:val="000E2556"/>
    <w:rsid w:val="000E290F"/>
    <w:rsid w:val="000E2C04"/>
    <w:rsid w:val="000E2F92"/>
    <w:rsid w:val="000E2FAF"/>
    <w:rsid w:val="000E36C8"/>
    <w:rsid w:val="000E3C3D"/>
    <w:rsid w:val="000E3D8D"/>
    <w:rsid w:val="000E44F1"/>
    <w:rsid w:val="000E4C26"/>
    <w:rsid w:val="000E5BE3"/>
    <w:rsid w:val="000E5CB1"/>
    <w:rsid w:val="000E6196"/>
    <w:rsid w:val="000E61E6"/>
    <w:rsid w:val="000E6551"/>
    <w:rsid w:val="000E65D7"/>
    <w:rsid w:val="000E68FD"/>
    <w:rsid w:val="000E6D97"/>
    <w:rsid w:val="000E7216"/>
    <w:rsid w:val="000E7FF9"/>
    <w:rsid w:val="000F017E"/>
    <w:rsid w:val="000F0225"/>
    <w:rsid w:val="000F029B"/>
    <w:rsid w:val="000F0CAC"/>
    <w:rsid w:val="000F0E6F"/>
    <w:rsid w:val="000F0E9C"/>
    <w:rsid w:val="000F10C5"/>
    <w:rsid w:val="000F1210"/>
    <w:rsid w:val="000F122D"/>
    <w:rsid w:val="000F1450"/>
    <w:rsid w:val="000F1475"/>
    <w:rsid w:val="000F1857"/>
    <w:rsid w:val="000F1885"/>
    <w:rsid w:val="000F189B"/>
    <w:rsid w:val="000F1C2C"/>
    <w:rsid w:val="000F1CB9"/>
    <w:rsid w:val="000F1DDE"/>
    <w:rsid w:val="000F1F4A"/>
    <w:rsid w:val="000F237C"/>
    <w:rsid w:val="000F239D"/>
    <w:rsid w:val="000F25C9"/>
    <w:rsid w:val="000F28A9"/>
    <w:rsid w:val="000F3105"/>
    <w:rsid w:val="000F3195"/>
    <w:rsid w:val="000F3843"/>
    <w:rsid w:val="000F3B71"/>
    <w:rsid w:val="000F4550"/>
    <w:rsid w:val="000F4C36"/>
    <w:rsid w:val="000F4E6A"/>
    <w:rsid w:val="000F4ED4"/>
    <w:rsid w:val="000F517D"/>
    <w:rsid w:val="000F57C5"/>
    <w:rsid w:val="000F5DA9"/>
    <w:rsid w:val="000F5E46"/>
    <w:rsid w:val="000F616D"/>
    <w:rsid w:val="000F6332"/>
    <w:rsid w:val="000F66D4"/>
    <w:rsid w:val="000F6EAB"/>
    <w:rsid w:val="000F6FF2"/>
    <w:rsid w:val="000F7333"/>
    <w:rsid w:val="000F73C4"/>
    <w:rsid w:val="001001C7"/>
    <w:rsid w:val="001004B5"/>
    <w:rsid w:val="00100987"/>
    <w:rsid w:val="00100D44"/>
    <w:rsid w:val="00101244"/>
    <w:rsid w:val="001013EA"/>
    <w:rsid w:val="00101692"/>
    <w:rsid w:val="0010171C"/>
    <w:rsid w:val="00101B24"/>
    <w:rsid w:val="00101FB7"/>
    <w:rsid w:val="001020E5"/>
    <w:rsid w:val="00102205"/>
    <w:rsid w:val="0010225B"/>
    <w:rsid w:val="00102283"/>
    <w:rsid w:val="0010236C"/>
    <w:rsid w:val="00102834"/>
    <w:rsid w:val="001029CF"/>
    <w:rsid w:val="00102FCB"/>
    <w:rsid w:val="00103044"/>
    <w:rsid w:val="00103296"/>
    <w:rsid w:val="001035C8"/>
    <w:rsid w:val="00103618"/>
    <w:rsid w:val="001041A3"/>
    <w:rsid w:val="00104819"/>
    <w:rsid w:val="00104839"/>
    <w:rsid w:val="0010496A"/>
    <w:rsid w:val="00104A20"/>
    <w:rsid w:val="00104E46"/>
    <w:rsid w:val="00104FDE"/>
    <w:rsid w:val="001053CA"/>
    <w:rsid w:val="001053F9"/>
    <w:rsid w:val="0010554D"/>
    <w:rsid w:val="00105652"/>
    <w:rsid w:val="00105B41"/>
    <w:rsid w:val="00106051"/>
    <w:rsid w:val="00106291"/>
    <w:rsid w:val="001062BE"/>
    <w:rsid w:val="00107749"/>
    <w:rsid w:val="0010778A"/>
    <w:rsid w:val="001077E1"/>
    <w:rsid w:val="00107922"/>
    <w:rsid w:val="00107C91"/>
    <w:rsid w:val="00110015"/>
    <w:rsid w:val="00110084"/>
    <w:rsid w:val="001101E1"/>
    <w:rsid w:val="001105C7"/>
    <w:rsid w:val="0011093D"/>
    <w:rsid w:val="00110C39"/>
    <w:rsid w:val="00110D6D"/>
    <w:rsid w:val="00110DFA"/>
    <w:rsid w:val="00111056"/>
    <w:rsid w:val="00111298"/>
    <w:rsid w:val="00111581"/>
    <w:rsid w:val="00111FFD"/>
    <w:rsid w:val="00112467"/>
    <w:rsid w:val="00112A34"/>
    <w:rsid w:val="00112CD2"/>
    <w:rsid w:val="00112D79"/>
    <w:rsid w:val="0011304B"/>
    <w:rsid w:val="001131D0"/>
    <w:rsid w:val="001136A5"/>
    <w:rsid w:val="00113ADE"/>
    <w:rsid w:val="00113B9F"/>
    <w:rsid w:val="00113CC9"/>
    <w:rsid w:val="0011435E"/>
    <w:rsid w:val="00114688"/>
    <w:rsid w:val="0011475D"/>
    <w:rsid w:val="001149D7"/>
    <w:rsid w:val="00115015"/>
    <w:rsid w:val="00115493"/>
    <w:rsid w:val="00115EB1"/>
    <w:rsid w:val="00116210"/>
    <w:rsid w:val="0011652D"/>
    <w:rsid w:val="001165FC"/>
    <w:rsid w:val="00116C83"/>
    <w:rsid w:val="0011700C"/>
    <w:rsid w:val="001172D6"/>
    <w:rsid w:val="001173D2"/>
    <w:rsid w:val="00117EE8"/>
    <w:rsid w:val="00117FD6"/>
    <w:rsid w:val="001203EF"/>
    <w:rsid w:val="001206D1"/>
    <w:rsid w:val="00120AA5"/>
    <w:rsid w:val="00120B3B"/>
    <w:rsid w:val="00120C6A"/>
    <w:rsid w:val="00120D8C"/>
    <w:rsid w:val="0012105A"/>
    <w:rsid w:val="001211CA"/>
    <w:rsid w:val="001215A7"/>
    <w:rsid w:val="00121707"/>
    <w:rsid w:val="001218DA"/>
    <w:rsid w:val="00121A89"/>
    <w:rsid w:val="00121AAF"/>
    <w:rsid w:val="001222A2"/>
    <w:rsid w:val="00122BD9"/>
    <w:rsid w:val="00122CFF"/>
    <w:rsid w:val="00123158"/>
    <w:rsid w:val="0012392C"/>
    <w:rsid w:val="00123A17"/>
    <w:rsid w:val="00123B95"/>
    <w:rsid w:val="00123F7E"/>
    <w:rsid w:val="001241BF"/>
    <w:rsid w:val="001243BC"/>
    <w:rsid w:val="0012463E"/>
    <w:rsid w:val="0012469C"/>
    <w:rsid w:val="001248D9"/>
    <w:rsid w:val="00124A3B"/>
    <w:rsid w:val="00124C15"/>
    <w:rsid w:val="0012539B"/>
    <w:rsid w:val="0012563E"/>
    <w:rsid w:val="00125982"/>
    <w:rsid w:val="00125AB8"/>
    <w:rsid w:val="00125D79"/>
    <w:rsid w:val="0012623F"/>
    <w:rsid w:val="0012625C"/>
    <w:rsid w:val="001266B9"/>
    <w:rsid w:val="00126971"/>
    <w:rsid w:val="001269A1"/>
    <w:rsid w:val="001272FD"/>
    <w:rsid w:val="00127494"/>
    <w:rsid w:val="001275BE"/>
    <w:rsid w:val="001275D7"/>
    <w:rsid w:val="00127CA5"/>
    <w:rsid w:val="0013097D"/>
    <w:rsid w:val="00130C69"/>
    <w:rsid w:val="00130FB1"/>
    <w:rsid w:val="00131393"/>
    <w:rsid w:val="00131405"/>
    <w:rsid w:val="001316DB"/>
    <w:rsid w:val="00131981"/>
    <w:rsid w:val="0013198A"/>
    <w:rsid w:val="001324A0"/>
    <w:rsid w:val="00132860"/>
    <w:rsid w:val="00132D41"/>
    <w:rsid w:val="00132D8D"/>
    <w:rsid w:val="001331D1"/>
    <w:rsid w:val="001332B1"/>
    <w:rsid w:val="0013378B"/>
    <w:rsid w:val="00133B7F"/>
    <w:rsid w:val="00133BBF"/>
    <w:rsid w:val="00134477"/>
    <w:rsid w:val="001348D7"/>
    <w:rsid w:val="001355B2"/>
    <w:rsid w:val="00135B4A"/>
    <w:rsid w:val="00135E60"/>
    <w:rsid w:val="00135F67"/>
    <w:rsid w:val="001360D2"/>
    <w:rsid w:val="001367BB"/>
    <w:rsid w:val="001369E7"/>
    <w:rsid w:val="00137253"/>
    <w:rsid w:val="001374AF"/>
    <w:rsid w:val="00137664"/>
    <w:rsid w:val="001379CA"/>
    <w:rsid w:val="00137AF2"/>
    <w:rsid w:val="00137E1A"/>
    <w:rsid w:val="00137F35"/>
    <w:rsid w:val="00137F9A"/>
    <w:rsid w:val="00140370"/>
    <w:rsid w:val="001407B2"/>
    <w:rsid w:val="00140825"/>
    <w:rsid w:val="001410E2"/>
    <w:rsid w:val="00141499"/>
    <w:rsid w:val="00141695"/>
    <w:rsid w:val="00141B80"/>
    <w:rsid w:val="00141FA5"/>
    <w:rsid w:val="0014268B"/>
    <w:rsid w:val="00142863"/>
    <w:rsid w:val="00142F71"/>
    <w:rsid w:val="00142F9C"/>
    <w:rsid w:val="0014306E"/>
    <w:rsid w:val="0014390B"/>
    <w:rsid w:val="001439F6"/>
    <w:rsid w:val="00143E7A"/>
    <w:rsid w:val="001446D9"/>
    <w:rsid w:val="0014484C"/>
    <w:rsid w:val="001454DC"/>
    <w:rsid w:val="00145B19"/>
    <w:rsid w:val="00145E82"/>
    <w:rsid w:val="00145F0A"/>
    <w:rsid w:val="00145F3A"/>
    <w:rsid w:val="00145F8E"/>
    <w:rsid w:val="001461FF"/>
    <w:rsid w:val="00146502"/>
    <w:rsid w:val="00146953"/>
    <w:rsid w:val="00146965"/>
    <w:rsid w:val="00146C77"/>
    <w:rsid w:val="00146C7A"/>
    <w:rsid w:val="00146E59"/>
    <w:rsid w:val="001501DE"/>
    <w:rsid w:val="00150302"/>
    <w:rsid w:val="0015053D"/>
    <w:rsid w:val="001507DC"/>
    <w:rsid w:val="00150BFA"/>
    <w:rsid w:val="00150D03"/>
    <w:rsid w:val="00150D7D"/>
    <w:rsid w:val="001510CB"/>
    <w:rsid w:val="00151439"/>
    <w:rsid w:val="00151AD3"/>
    <w:rsid w:val="00151AF7"/>
    <w:rsid w:val="00152273"/>
    <w:rsid w:val="00152334"/>
    <w:rsid w:val="00152877"/>
    <w:rsid w:val="001529CF"/>
    <w:rsid w:val="00152B42"/>
    <w:rsid w:val="00152F02"/>
    <w:rsid w:val="0015314A"/>
    <w:rsid w:val="001531C7"/>
    <w:rsid w:val="0015339A"/>
    <w:rsid w:val="001534EF"/>
    <w:rsid w:val="001537C3"/>
    <w:rsid w:val="0015395F"/>
    <w:rsid w:val="00154329"/>
    <w:rsid w:val="0015450E"/>
    <w:rsid w:val="00154539"/>
    <w:rsid w:val="00154865"/>
    <w:rsid w:val="00154948"/>
    <w:rsid w:val="001549E9"/>
    <w:rsid w:val="00154BBC"/>
    <w:rsid w:val="00154CFE"/>
    <w:rsid w:val="001551DD"/>
    <w:rsid w:val="001557E6"/>
    <w:rsid w:val="00155D08"/>
    <w:rsid w:val="00155E55"/>
    <w:rsid w:val="001565C3"/>
    <w:rsid w:val="00156A42"/>
    <w:rsid w:val="00156E3A"/>
    <w:rsid w:val="001572AE"/>
    <w:rsid w:val="001577A5"/>
    <w:rsid w:val="00160542"/>
    <w:rsid w:val="00160913"/>
    <w:rsid w:val="001609E3"/>
    <w:rsid w:val="00160F1F"/>
    <w:rsid w:val="0016116E"/>
    <w:rsid w:val="00161B84"/>
    <w:rsid w:val="00161BF4"/>
    <w:rsid w:val="001624D4"/>
    <w:rsid w:val="00162642"/>
    <w:rsid w:val="0016271C"/>
    <w:rsid w:val="00162C2E"/>
    <w:rsid w:val="00162EE3"/>
    <w:rsid w:val="001630AB"/>
    <w:rsid w:val="00163170"/>
    <w:rsid w:val="00163488"/>
    <w:rsid w:val="00163615"/>
    <w:rsid w:val="001636D8"/>
    <w:rsid w:val="0016387D"/>
    <w:rsid w:val="00163916"/>
    <w:rsid w:val="00163C7F"/>
    <w:rsid w:val="00164143"/>
    <w:rsid w:val="00164190"/>
    <w:rsid w:val="0016425E"/>
    <w:rsid w:val="00164430"/>
    <w:rsid w:val="001644A4"/>
    <w:rsid w:val="0016474C"/>
    <w:rsid w:val="001649A2"/>
    <w:rsid w:val="00164B24"/>
    <w:rsid w:val="00164CF5"/>
    <w:rsid w:val="001654DE"/>
    <w:rsid w:val="00165584"/>
    <w:rsid w:val="0016567A"/>
    <w:rsid w:val="001657AE"/>
    <w:rsid w:val="00165DE4"/>
    <w:rsid w:val="00165F2F"/>
    <w:rsid w:val="00165F97"/>
    <w:rsid w:val="001667F8"/>
    <w:rsid w:val="00166AC2"/>
    <w:rsid w:val="00166AD9"/>
    <w:rsid w:val="00166E3A"/>
    <w:rsid w:val="001671A0"/>
    <w:rsid w:val="001675BD"/>
    <w:rsid w:val="00167A01"/>
    <w:rsid w:val="00167F1B"/>
    <w:rsid w:val="00167F90"/>
    <w:rsid w:val="00170050"/>
    <w:rsid w:val="00170216"/>
    <w:rsid w:val="00170495"/>
    <w:rsid w:val="0017052A"/>
    <w:rsid w:val="00170717"/>
    <w:rsid w:val="00170D10"/>
    <w:rsid w:val="00170F4F"/>
    <w:rsid w:val="00171107"/>
    <w:rsid w:val="00171273"/>
    <w:rsid w:val="0017151B"/>
    <w:rsid w:val="001716EA"/>
    <w:rsid w:val="00171A33"/>
    <w:rsid w:val="00171C52"/>
    <w:rsid w:val="00171C95"/>
    <w:rsid w:val="00171D64"/>
    <w:rsid w:val="00172421"/>
    <w:rsid w:val="00172680"/>
    <w:rsid w:val="00172870"/>
    <w:rsid w:val="00172A95"/>
    <w:rsid w:val="001732EC"/>
    <w:rsid w:val="0017349A"/>
    <w:rsid w:val="00173882"/>
    <w:rsid w:val="00173989"/>
    <w:rsid w:val="00173CBE"/>
    <w:rsid w:val="00173D71"/>
    <w:rsid w:val="001740BA"/>
    <w:rsid w:val="0017413B"/>
    <w:rsid w:val="001742E0"/>
    <w:rsid w:val="001743DE"/>
    <w:rsid w:val="001747B7"/>
    <w:rsid w:val="00174AD9"/>
    <w:rsid w:val="00174C49"/>
    <w:rsid w:val="00174D81"/>
    <w:rsid w:val="00174E3D"/>
    <w:rsid w:val="00174F46"/>
    <w:rsid w:val="001754A4"/>
    <w:rsid w:val="00175515"/>
    <w:rsid w:val="00175A68"/>
    <w:rsid w:val="00176198"/>
    <w:rsid w:val="001761AA"/>
    <w:rsid w:val="00176309"/>
    <w:rsid w:val="00176903"/>
    <w:rsid w:val="00176CC5"/>
    <w:rsid w:val="00176E21"/>
    <w:rsid w:val="00177150"/>
    <w:rsid w:val="00177211"/>
    <w:rsid w:val="00177A4E"/>
    <w:rsid w:val="00177BA9"/>
    <w:rsid w:val="001804F6"/>
    <w:rsid w:val="001807B2"/>
    <w:rsid w:val="00180B13"/>
    <w:rsid w:val="0018116C"/>
    <w:rsid w:val="00181184"/>
    <w:rsid w:val="0018186E"/>
    <w:rsid w:val="0018199B"/>
    <w:rsid w:val="00181B2D"/>
    <w:rsid w:val="001820A7"/>
    <w:rsid w:val="0018213A"/>
    <w:rsid w:val="00182241"/>
    <w:rsid w:val="00182C3B"/>
    <w:rsid w:val="00182CF2"/>
    <w:rsid w:val="00183132"/>
    <w:rsid w:val="0018382B"/>
    <w:rsid w:val="00183953"/>
    <w:rsid w:val="00183970"/>
    <w:rsid w:val="00183A3D"/>
    <w:rsid w:val="00183C4F"/>
    <w:rsid w:val="00183FDB"/>
    <w:rsid w:val="001842B8"/>
    <w:rsid w:val="001844DA"/>
    <w:rsid w:val="00184CF8"/>
    <w:rsid w:val="00184D23"/>
    <w:rsid w:val="001853B3"/>
    <w:rsid w:val="001855D2"/>
    <w:rsid w:val="001859AF"/>
    <w:rsid w:val="00185BB6"/>
    <w:rsid w:val="00185E15"/>
    <w:rsid w:val="0018608F"/>
    <w:rsid w:val="00186692"/>
    <w:rsid w:val="00186D57"/>
    <w:rsid w:val="00186FB5"/>
    <w:rsid w:val="00187052"/>
    <w:rsid w:val="001870D8"/>
    <w:rsid w:val="001870FF"/>
    <w:rsid w:val="00187267"/>
    <w:rsid w:val="00187582"/>
    <w:rsid w:val="0018778B"/>
    <w:rsid w:val="001877DF"/>
    <w:rsid w:val="00187995"/>
    <w:rsid w:val="00187BD8"/>
    <w:rsid w:val="001905C8"/>
    <w:rsid w:val="00190628"/>
    <w:rsid w:val="00190D5B"/>
    <w:rsid w:val="00190DB2"/>
    <w:rsid w:val="00191792"/>
    <w:rsid w:val="00191863"/>
    <w:rsid w:val="00191895"/>
    <w:rsid w:val="001919D4"/>
    <w:rsid w:val="00191A7F"/>
    <w:rsid w:val="00191F8D"/>
    <w:rsid w:val="0019206A"/>
    <w:rsid w:val="001922B2"/>
    <w:rsid w:val="001924D5"/>
    <w:rsid w:val="00192A8A"/>
    <w:rsid w:val="00192AA8"/>
    <w:rsid w:val="00192E04"/>
    <w:rsid w:val="0019336A"/>
    <w:rsid w:val="0019441B"/>
    <w:rsid w:val="001948B7"/>
    <w:rsid w:val="00194B22"/>
    <w:rsid w:val="00194D26"/>
    <w:rsid w:val="00194E8C"/>
    <w:rsid w:val="00194F47"/>
    <w:rsid w:val="00196221"/>
    <w:rsid w:val="0019638D"/>
    <w:rsid w:val="001966DC"/>
    <w:rsid w:val="001969E5"/>
    <w:rsid w:val="00196A57"/>
    <w:rsid w:val="00196EB7"/>
    <w:rsid w:val="00196FBB"/>
    <w:rsid w:val="0019755C"/>
    <w:rsid w:val="001976B3"/>
    <w:rsid w:val="00197AB4"/>
    <w:rsid w:val="001A037E"/>
    <w:rsid w:val="001A06B6"/>
    <w:rsid w:val="001A0E4C"/>
    <w:rsid w:val="001A1032"/>
    <w:rsid w:val="001A137D"/>
    <w:rsid w:val="001A19A5"/>
    <w:rsid w:val="001A1DD9"/>
    <w:rsid w:val="001A1E4A"/>
    <w:rsid w:val="001A203B"/>
    <w:rsid w:val="001A2228"/>
    <w:rsid w:val="001A222B"/>
    <w:rsid w:val="001A2480"/>
    <w:rsid w:val="001A2563"/>
    <w:rsid w:val="001A2F05"/>
    <w:rsid w:val="001A3004"/>
    <w:rsid w:val="001A331E"/>
    <w:rsid w:val="001A357E"/>
    <w:rsid w:val="001A3C8D"/>
    <w:rsid w:val="001A3D0D"/>
    <w:rsid w:val="001A3F4E"/>
    <w:rsid w:val="001A425D"/>
    <w:rsid w:val="001A4433"/>
    <w:rsid w:val="001A4976"/>
    <w:rsid w:val="001A52F6"/>
    <w:rsid w:val="001A5742"/>
    <w:rsid w:val="001A5AB9"/>
    <w:rsid w:val="001A5D14"/>
    <w:rsid w:val="001A5E2D"/>
    <w:rsid w:val="001A5F61"/>
    <w:rsid w:val="001A5FB9"/>
    <w:rsid w:val="001A600B"/>
    <w:rsid w:val="001A640F"/>
    <w:rsid w:val="001A6546"/>
    <w:rsid w:val="001A65D2"/>
    <w:rsid w:val="001A6992"/>
    <w:rsid w:val="001A6F48"/>
    <w:rsid w:val="001A7117"/>
    <w:rsid w:val="001A7244"/>
    <w:rsid w:val="001A724B"/>
    <w:rsid w:val="001A74A1"/>
    <w:rsid w:val="001A768F"/>
    <w:rsid w:val="001A78C9"/>
    <w:rsid w:val="001A7B2A"/>
    <w:rsid w:val="001B01C5"/>
    <w:rsid w:val="001B01E4"/>
    <w:rsid w:val="001B0CC4"/>
    <w:rsid w:val="001B0DBC"/>
    <w:rsid w:val="001B0E7E"/>
    <w:rsid w:val="001B0E85"/>
    <w:rsid w:val="001B1250"/>
    <w:rsid w:val="001B152C"/>
    <w:rsid w:val="001B16DC"/>
    <w:rsid w:val="001B1B43"/>
    <w:rsid w:val="001B20E4"/>
    <w:rsid w:val="001B2594"/>
    <w:rsid w:val="001B25ED"/>
    <w:rsid w:val="001B2714"/>
    <w:rsid w:val="001B29B7"/>
    <w:rsid w:val="001B29FB"/>
    <w:rsid w:val="001B2FFB"/>
    <w:rsid w:val="001B3457"/>
    <w:rsid w:val="001B3846"/>
    <w:rsid w:val="001B386F"/>
    <w:rsid w:val="001B3D27"/>
    <w:rsid w:val="001B40CB"/>
    <w:rsid w:val="001B44C4"/>
    <w:rsid w:val="001B4C29"/>
    <w:rsid w:val="001B4D79"/>
    <w:rsid w:val="001B4E03"/>
    <w:rsid w:val="001B58AD"/>
    <w:rsid w:val="001B58C3"/>
    <w:rsid w:val="001B590C"/>
    <w:rsid w:val="001B598E"/>
    <w:rsid w:val="001B5E7D"/>
    <w:rsid w:val="001B63A4"/>
    <w:rsid w:val="001B63D3"/>
    <w:rsid w:val="001B654C"/>
    <w:rsid w:val="001B6B8F"/>
    <w:rsid w:val="001B6DBB"/>
    <w:rsid w:val="001B6EB1"/>
    <w:rsid w:val="001B71D2"/>
    <w:rsid w:val="001B7C77"/>
    <w:rsid w:val="001C00B7"/>
    <w:rsid w:val="001C00CB"/>
    <w:rsid w:val="001C04DA"/>
    <w:rsid w:val="001C0506"/>
    <w:rsid w:val="001C05C2"/>
    <w:rsid w:val="001C0765"/>
    <w:rsid w:val="001C0996"/>
    <w:rsid w:val="001C0D89"/>
    <w:rsid w:val="001C1037"/>
    <w:rsid w:val="001C1427"/>
    <w:rsid w:val="001C15F1"/>
    <w:rsid w:val="001C15FD"/>
    <w:rsid w:val="001C187B"/>
    <w:rsid w:val="001C1B6E"/>
    <w:rsid w:val="001C1B7A"/>
    <w:rsid w:val="001C1DDE"/>
    <w:rsid w:val="001C1FC6"/>
    <w:rsid w:val="001C21EA"/>
    <w:rsid w:val="001C2919"/>
    <w:rsid w:val="001C2AB2"/>
    <w:rsid w:val="001C2D7F"/>
    <w:rsid w:val="001C34D9"/>
    <w:rsid w:val="001C3802"/>
    <w:rsid w:val="001C392B"/>
    <w:rsid w:val="001C3AC8"/>
    <w:rsid w:val="001C3EFC"/>
    <w:rsid w:val="001C444C"/>
    <w:rsid w:val="001C4812"/>
    <w:rsid w:val="001C4863"/>
    <w:rsid w:val="001C4B2D"/>
    <w:rsid w:val="001C4D26"/>
    <w:rsid w:val="001C4E10"/>
    <w:rsid w:val="001C5943"/>
    <w:rsid w:val="001C5994"/>
    <w:rsid w:val="001C5A68"/>
    <w:rsid w:val="001C5B0A"/>
    <w:rsid w:val="001C5F0D"/>
    <w:rsid w:val="001C6223"/>
    <w:rsid w:val="001C67BD"/>
    <w:rsid w:val="001C6958"/>
    <w:rsid w:val="001C6A01"/>
    <w:rsid w:val="001C6A07"/>
    <w:rsid w:val="001C6B80"/>
    <w:rsid w:val="001C6C3B"/>
    <w:rsid w:val="001C6C7F"/>
    <w:rsid w:val="001C6D11"/>
    <w:rsid w:val="001C6EE1"/>
    <w:rsid w:val="001C7566"/>
    <w:rsid w:val="001C7B1D"/>
    <w:rsid w:val="001D020D"/>
    <w:rsid w:val="001D02CD"/>
    <w:rsid w:val="001D04E3"/>
    <w:rsid w:val="001D08A0"/>
    <w:rsid w:val="001D0B0A"/>
    <w:rsid w:val="001D0E40"/>
    <w:rsid w:val="001D0E84"/>
    <w:rsid w:val="001D0E9C"/>
    <w:rsid w:val="001D0F63"/>
    <w:rsid w:val="001D1273"/>
    <w:rsid w:val="001D17B5"/>
    <w:rsid w:val="001D1874"/>
    <w:rsid w:val="001D1AFC"/>
    <w:rsid w:val="001D1BD3"/>
    <w:rsid w:val="001D2081"/>
    <w:rsid w:val="001D2129"/>
    <w:rsid w:val="001D2B82"/>
    <w:rsid w:val="001D2D3A"/>
    <w:rsid w:val="001D2F7D"/>
    <w:rsid w:val="001D35B5"/>
    <w:rsid w:val="001D3910"/>
    <w:rsid w:val="001D393E"/>
    <w:rsid w:val="001D3D0D"/>
    <w:rsid w:val="001D41A6"/>
    <w:rsid w:val="001D4656"/>
    <w:rsid w:val="001D4701"/>
    <w:rsid w:val="001D49A4"/>
    <w:rsid w:val="001D49EC"/>
    <w:rsid w:val="001D4BA6"/>
    <w:rsid w:val="001D538B"/>
    <w:rsid w:val="001D5B0E"/>
    <w:rsid w:val="001D5DD4"/>
    <w:rsid w:val="001D5E3F"/>
    <w:rsid w:val="001D5F0C"/>
    <w:rsid w:val="001D670A"/>
    <w:rsid w:val="001D6854"/>
    <w:rsid w:val="001D6BBF"/>
    <w:rsid w:val="001D6EDF"/>
    <w:rsid w:val="001D77ED"/>
    <w:rsid w:val="001D786B"/>
    <w:rsid w:val="001D7C6F"/>
    <w:rsid w:val="001D7CCA"/>
    <w:rsid w:val="001D7F6B"/>
    <w:rsid w:val="001E049B"/>
    <w:rsid w:val="001E0735"/>
    <w:rsid w:val="001E0780"/>
    <w:rsid w:val="001E0835"/>
    <w:rsid w:val="001E09A1"/>
    <w:rsid w:val="001E0D18"/>
    <w:rsid w:val="001E0F0E"/>
    <w:rsid w:val="001E0FCB"/>
    <w:rsid w:val="001E1361"/>
    <w:rsid w:val="001E162D"/>
    <w:rsid w:val="001E1EBD"/>
    <w:rsid w:val="001E1F41"/>
    <w:rsid w:val="001E2034"/>
    <w:rsid w:val="001E23AA"/>
    <w:rsid w:val="001E2DDD"/>
    <w:rsid w:val="001E2F3A"/>
    <w:rsid w:val="001E36A4"/>
    <w:rsid w:val="001E3D18"/>
    <w:rsid w:val="001E3E51"/>
    <w:rsid w:val="001E3FE5"/>
    <w:rsid w:val="001E4879"/>
    <w:rsid w:val="001E4901"/>
    <w:rsid w:val="001E4943"/>
    <w:rsid w:val="001E4E88"/>
    <w:rsid w:val="001E524D"/>
    <w:rsid w:val="001E532B"/>
    <w:rsid w:val="001E57CC"/>
    <w:rsid w:val="001E59C3"/>
    <w:rsid w:val="001E5ABE"/>
    <w:rsid w:val="001E5D05"/>
    <w:rsid w:val="001E5DF6"/>
    <w:rsid w:val="001E5F57"/>
    <w:rsid w:val="001E62A4"/>
    <w:rsid w:val="001E62C2"/>
    <w:rsid w:val="001E635C"/>
    <w:rsid w:val="001E6D59"/>
    <w:rsid w:val="001E7395"/>
    <w:rsid w:val="001E75B4"/>
    <w:rsid w:val="001E78F9"/>
    <w:rsid w:val="001E79E7"/>
    <w:rsid w:val="001E7B87"/>
    <w:rsid w:val="001E7EC8"/>
    <w:rsid w:val="001F0108"/>
    <w:rsid w:val="001F0DB7"/>
    <w:rsid w:val="001F1009"/>
    <w:rsid w:val="001F11E2"/>
    <w:rsid w:val="001F140F"/>
    <w:rsid w:val="001F16FE"/>
    <w:rsid w:val="001F1989"/>
    <w:rsid w:val="001F1AF3"/>
    <w:rsid w:val="001F1BDE"/>
    <w:rsid w:val="001F1CA4"/>
    <w:rsid w:val="001F207A"/>
    <w:rsid w:val="001F23BA"/>
    <w:rsid w:val="001F29CB"/>
    <w:rsid w:val="001F307F"/>
    <w:rsid w:val="001F3312"/>
    <w:rsid w:val="001F3569"/>
    <w:rsid w:val="001F399B"/>
    <w:rsid w:val="001F3D6E"/>
    <w:rsid w:val="001F3E1E"/>
    <w:rsid w:val="001F3E76"/>
    <w:rsid w:val="001F3F4C"/>
    <w:rsid w:val="001F4496"/>
    <w:rsid w:val="001F4C1A"/>
    <w:rsid w:val="001F4EC5"/>
    <w:rsid w:val="001F4FAE"/>
    <w:rsid w:val="001F5254"/>
    <w:rsid w:val="001F62CE"/>
    <w:rsid w:val="001F62F5"/>
    <w:rsid w:val="001F683D"/>
    <w:rsid w:val="001F68E4"/>
    <w:rsid w:val="001F74FD"/>
    <w:rsid w:val="001F76C5"/>
    <w:rsid w:val="001F7737"/>
    <w:rsid w:val="001F7933"/>
    <w:rsid w:val="001F7EFB"/>
    <w:rsid w:val="00200190"/>
    <w:rsid w:val="00200252"/>
    <w:rsid w:val="00200B76"/>
    <w:rsid w:val="0020146C"/>
    <w:rsid w:val="00202815"/>
    <w:rsid w:val="0020287A"/>
    <w:rsid w:val="00202B7B"/>
    <w:rsid w:val="00202BDD"/>
    <w:rsid w:val="00202FC7"/>
    <w:rsid w:val="00203774"/>
    <w:rsid w:val="002039A8"/>
    <w:rsid w:val="00203E86"/>
    <w:rsid w:val="00204089"/>
    <w:rsid w:val="002041FE"/>
    <w:rsid w:val="0020450C"/>
    <w:rsid w:val="0020487F"/>
    <w:rsid w:val="002049E6"/>
    <w:rsid w:val="00204DA2"/>
    <w:rsid w:val="00204E8F"/>
    <w:rsid w:val="00205198"/>
    <w:rsid w:val="00205698"/>
    <w:rsid w:val="00206B4A"/>
    <w:rsid w:val="00206CB0"/>
    <w:rsid w:val="00206E70"/>
    <w:rsid w:val="0020707B"/>
    <w:rsid w:val="00207176"/>
    <w:rsid w:val="002075D6"/>
    <w:rsid w:val="002076AD"/>
    <w:rsid w:val="00207B2A"/>
    <w:rsid w:val="00207EAF"/>
    <w:rsid w:val="00210124"/>
    <w:rsid w:val="0021039E"/>
    <w:rsid w:val="002104F1"/>
    <w:rsid w:val="00210761"/>
    <w:rsid w:val="0021098E"/>
    <w:rsid w:val="00210B7F"/>
    <w:rsid w:val="00210EBF"/>
    <w:rsid w:val="0021106A"/>
    <w:rsid w:val="00211095"/>
    <w:rsid w:val="00211268"/>
    <w:rsid w:val="00211457"/>
    <w:rsid w:val="00211DFB"/>
    <w:rsid w:val="002126B7"/>
    <w:rsid w:val="002131DE"/>
    <w:rsid w:val="0021323C"/>
    <w:rsid w:val="002138A0"/>
    <w:rsid w:val="0021392D"/>
    <w:rsid w:val="00213A0E"/>
    <w:rsid w:val="0021432A"/>
    <w:rsid w:val="00214394"/>
    <w:rsid w:val="00214771"/>
    <w:rsid w:val="002150AD"/>
    <w:rsid w:val="002153C2"/>
    <w:rsid w:val="00215564"/>
    <w:rsid w:val="00215A45"/>
    <w:rsid w:val="00215DE0"/>
    <w:rsid w:val="002163B7"/>
    <w:rsid w:val="00216441"/>
    <w:rsid w:val="002167FC"/>
    <w:rsid w:val="00216D0C"/>
    <w:rsid w:val="00216DE5"/>
    <w:rsid w:val="002174FE"/>
    <w:rsid w:val="00217506"/>
    <w:rsid w:val="00217B03"/>
    <w:rsid w:val="00217DF8"/>
    <w:rsid w:val="0022035E"/>
    <w:rsid w:val="00220480"/>
    <w:rsid w:val="002206B8"/>
    <w:rsid w:val="002207F9"/>
    <w:rsid w:val="00220896"/>
    <w:rsid w:val="002209D0"/>
    <w:rsid w:val="00220AF0"/>
    <w:rsid w:val="00220B4C"/>
    <w:rsid w:val="00220C8D"/>
    <w:rsid w:val="00220DBC"/>
    <w:rsid w:val="00221427"/>
    <w:rsid w:val="002214B9"/>
    <w:rsid w:val="00221B28"/>
    <w:rsid w:val="00221DC0"/>
    <w:rsid w:val="0022228F"/>
    <w:rsid w:val="00222990"/>
    <w:rsid w:val="00222D97"/>
    <w:rsid w:val="002236B4"/>
    <w:rsid w:val="002239AA"/>
    <w:rsid w:val="00223AA5"/>
    <w:rsid w:val="00223D21"/>
    <w:rsid w:val="00223FD3"/>
    <w:rsid w:val="00224298"/>
    <w:rsid w:val="00224689"/>
    <w:rsid w:val="0022480A"/>
    <w:rsid w:val="00224922"/>
    <w:rsid w:val="0022494A"/>
    <w:rsid w:val="00224C5D"/>
    <w:rsid w:val="00224C9B"/>
    <w:rsid w:val="00224D62"/>
    <w:rsid w:val="00225137"/>
    <w:rsid w:val="0022554E"/>
    <w:rsid w:val="002258B7"/>
    <w:rsid w:val="002260C1"/>
    <w:rsid w:val="00226580"/>
    <w:rsid w:val="002266F3"/>
    <w:rsid w:val="002269FC"/>
    <w:rsid w:val="00226A18"/>
    <w:rsid w:val="00226C60"/>
    <w:rsid w:val="00226F23"/>
    <w:rsid w:val="00226FAF"/>
    <w:rsid w:val="00227196"/>
    <w:rsid w:val="0022729B"/>
    <w:rsid w:val="00227591"/>
    <w:rsid w:val="00227910"/>
    <w:rsid w:val="00227944"/>
    <w:rsid w:val="00227F09"/>
    <w:rsid w:val="00230026"/>
    <w:rsid w:val="00230479"/>
    <w:rsid w:val="00230803"/>
    <w:rsid w:val="0023088B"/>
    <w:rsid w:val="00230EC0"/>
    <w:rsid w:val="00230FBB"/>
    <w:rsid w:val="00230FD0"/>
    <w:rsid w:val="0023143D"/>
    <w:rsid w:val="00231E9B"/>
    <w:rsid w:val="002321A6"/>
    <w:rsid w:val="002322F3"/>
    <w:rsid w:val="0023297E"/>
    <w:rsid w:val="00232B99"/>
    <w:rsid w:val="002332DD"/>
    <w:rsid w:val="002338A6"/>
    <w:rsid w:val="00233A94"/>
    <w:rsid w:val="00233EBA"/>
    <w:rsid w:val="00233F44"/>
    <w:rsid w:val="002343A2"/>
    <w:rsid w:val="002343C9"/>
    <w:rsid w:val="002346AE"/>
    <w:rsid w:val="002348CE"/>
    <w:rsid w:val="00234984"/>
    <w:rsid w:val="00234BE1"/>
    <w:rsid w:val="00234EED"/>
    <w:rsid w:val="00235004"/>
    <w:rsid w:val="00235417"/>
    <w:rsid w:val="0023556F"/>
    <w:rsid w:val="002355F7"/>
    <w:rsid w:val="0023599A"/>
    <w:rsid w:val="00235EC9"/>
    <w:rsid w:val="00236264"/>
    <w:rsid w:val="002362EE"/>
    <w:rsid w:val="00236660"/>
    <w:rsid w:val="00236B36"/>
    <w:rsid w:val="00236F8F"/>
    <w:rsid w:val="0023719A"/>
    <w:rsid w:val="00237674"/>
    <w:rsid w:val="00240489"/>
    <w:rsid w:val="00240810"/>
    <w:rsid w:val="00240BB1"/>
    <w:rsid w:val="00240FBE"/>
    <w:rsid w:val="00241134"/>
    <w:rsid w:val="00241228"/>
    <w:rsid w:val="00241452"/>
    <w:rsid w:val="00241755"/>
    <w:rsid w:val="00241C24"/>
    <w:rsid w:val="00241C5A"/>
    <w:rsid w:val="00241EFD"/>
    <w:rsid w:val="00241FD6"/>
    <w:rsid w:val="00242156"/>
    <w:rsid w:val="0024259F"/>
    <w:rsid w:val="0024289B"/>
    <w:rsid w:val="002429FB"/>
    <w:rsid w:val="00242A9F"/>
    <w:rsid w:val="00242F28"/>
    <w:rsid w:val="00242F84"/>
    <w:rsid w:val="00242FAA"/>
    <w:rsid w:val="00243077"/>
    <w:rsid w:val="002439C3"/>
    <w:rsid w:val="00243CE2"/>
    <w:rsid w:val="00244DFE"/>
    <w:rsid w:val="00244F97"/>
    <w:rsid w:val="00244FDD"/>
    <w:rsid w:val="00244FFD"/>
    <w:rsid w:val="0024540A"/>
    <w:rsid w:val="0024563D"/>
    <w:rsid w:val="00245689"/>
    <w:rsid w:val="00245A75"/>
    <w:rsid w:val="00245DD3"/>
    <w:rsid w:val="00245DE4"/>
    <w:rsid w:val="00245E36"/>
    <w:rsid w:val="00246311"/>
    <w:rsid w:val="002463D2"/>
    <w:rsid w:val="0024671E"/>
    <w:rsid w:val="00246B42"/>
    <w:rsid w:val="00246CF6"/>
    <w:rsid w:val="00246DEE"/>
    <w:rsid w:val="00246EE5"/>
    <w:rsid w:val="002471CC"/>
    <w:rsid w:val="002473D9"/>
    <w:rsid w:val="002478A3"/>
    <w:rsid w:val="00247960"/>
    <w:rsid w:val="00247C93"/>
    <w:rsid w:val="002500D0"/>
    <w:rsid w:val="00250592"/>
    <w:rsid w:val="00250610"/>
    <w:rsid w:val="00250D6A"/>
    <w:rsid w:val="0025153F"/>
    <w:rsid w:val="0025232F"/>
    <w:rsid w:val="002527FD"/>
    <w:rsid w:val="002528AD"/>
    <w:rsid w:val="00252AB3"/>
    <w:rsid w:val="00252BB2"/>
    <w:rsid w:val="00252CA1"/>
    <w:rsid w:val="00252F7F"/>
    <w:rsid w:val="002532DA"/>
    <w:rsid w:val="002534F7"/>
    <w:rsid w:val="00253701"/>
    <w:rsid w:val="00253ADE"/>
    <w:rsid w:val="00253E7A"/>
    <w:rsid w:val="002544EB"/>
    <w:rsid w:val="002547EC"/>
    <w:rsid w:val="00254A11"/>
    <w:rsid w:val="0025511B"/>
    <w:rsid w:val="002558B8"/>
    <w:rsid w:val="00256095"/>
    <w:rsid w:val="002560EA"/>
    <w:rsid w:val="00256680"/>
    <w:rsid w:val="00256756"/>
    <w:rsid w:val="00256BD2"/>
    <w:rsid w:val="00256C59"/>
    <w:rsid w:val="0025741C"/>
    <w:rsid w:val="002575CC"/>
    <w:rsid w:val="0025792A"/>
    <w:rsid w:val="00257DD3"/>
    <w:rsid w:val="00257F33"/>
    <w:rsid w:val="00257FE6"/>
    <w:rsid w:val="00260253"/>
    <w:rsid w:val="002609AB"/>
    <w:rsid w:val="00260A4E"/>
    <w:rsid w:val="00260D16"/>
    <w:rsid w:val="00260E1B"/>
    <w:rsid w:val="0026153D"/>
    <w:rsid w:val="002619A0"/>
    <w:rsid w:val="002619F8"/>
    <w:rsid w:val="00261A28"/>
    <w:rsid w:val="00261CFD"/>
    <w:rsid w:val="0026230B"/>
    <w:rsid w:val="0026242E"/>
    <w:rsid w:val="00262713"/>
    <w:rsid w:val="0026299C"/>
    <w:rsid w:val="00263326"/>
    <w:rsid w:val="0026351C"/>
    <w:rsid w:val="00263608"/>
    <w:rsid w:val="00263611"/>
    <w:rsid w:val="002638F1"/>
    <w:rsid w:val="00263BC8"/>
    <w:rsid w:val="00263CB4"/>
    <w:rsid w:val="00264C17"/>
    <w:rsid w:val="00264D3D"/>
    <w:rsid w:val="002653FE"/>
    <w:rsid w:val="00265412"/>
    <w:rsid w:val="0026570E"/>
    <w:rsid w:val="002659CB"/>
    <w:rsid w:val="00265D0E"/>
    <w:rsid w:val="00265E8C"/>
    <w:rsid w:val="00265FA5"/>
    <w:rsid w:val="002663E2"/>
    <w:rsid w:val="002664C8"/>
    <w:rsid w:val="0026653C"/>
    <w:rsid w:val="00266B42"/>
    <w:rsid w:val="002672BD"/>
    <w:rsid w:val="00267515"/>
    <w:rsid w:val="002676AF"/>
    <w:rsid w:val="00267798"/>
    <w:rsid w:val="00267AB8"/>
    <w:rsid w:val="00267C72"/>
    <w:rsid w:val="00267D58"/>
    <w:rsid w:val="00267DE0"/>
    <w:rsid w:val="00267DF8"/>
    <w:rsid w:val="00267F72"/>
    <w:rsid w:val="00270118"/>
    <w:rsid w:val="0027072D"/>
    <w:rsid w:val="002707B3"/>
    <w:rsid w:val="00270ADE"/>
    <w:rsid w:val="00270C26"/>
    <w:rsid w:val="00270F4C"/>
    <w:rsid w:val="0027122A"/>
    <w:rsid w:val="00271522"/>
    <w:rsid w:val="00271B0F"/>
    <w:rsid w:val="00271C9D"/>
    <w:rsid w:val="00271D23"/>
    <w:rsid w:val="002723E7"/>
    <w:rsid w:val="002724A9"/>
    <w:rsid w:val="002729FD"/>
    <w:rsid w:val="00272A07"/>
    <w:rsid w:val="00272A7F"/>
    <w:rsid w:val="00272BFE"/>
    <w:rsid w:val="00272CAB"/>
    <w:rsid w:val="00272CD3"/>
    <w:rsid w:val="00272DC4"/>
    <w:rsid w:val="00272E30"/>
    <w:rsid w:val="0027353C"/>
    <w:rsid w:val="00273733"/>
    <w:rsid w:val="002739A5"/>
    <w:rsid w:val="00273B42"/>
    <w:rsid w:val="00273BE5"/>
    <w:rsid w:val="00273E16"/>
    <w:rsid w:val="00274328"/>
    <w:rsid w:val="002745A1"/>
    <w:rsid w:val="00274A27"/>
    <w:rsid w:val="00274ACC"/>
    <w:rsid w:val="00274CD2"/>
    <w:rsid w:val="00274EA8"/>
    <w:rsid w:val="002751A6"/>
    <w:rsid w:val="002752D7"/>
    <w:rsid w:val="002754F2"/>
    <w:rsid w:val="0027561E"/>
    <w:rsid w:val="0027646C"/>
    <w:rsid w:val="002768B6"/>
    <w:rsid w:val="002769D3"/>
    <w:rsid w:val="00276D34"/>
    <w:rsid w:val="00276E56"/>
    <w:rsid w:val="00277373"/>
    <w:rsid w:val="002776FB"/>
    <w:rsid w:val="002778D1"/>
    <w:rsid w:val="002778E5"/>
    <w:rsid w:val="002778E6"/>
    <w:rsid w:val="00277904"/>
    <w:rsid w:val="002779B4"/>
    <w:rsid w:val="00277B55"/>
    <w:rsid w:val="00277EE4"/>
    <w:rsid w:val="00280014"/>
    <w:rsid w:val="002800BC"/>
    <w:rsid w:val="0028071A"/>
    <w:rsid w:val="00280AAA"/>
    <w:rsid w:val="00280D2F"/>
    <w:rsid w:val="00281184"/>
    <w:rsid w:val="0028135F"/>
    <w:rsid w:val="00281840"/>
    <w:rsid w:val="00281A0F"/>
    <w:rsid w:val="00281A39"/>
    <w:rsid w:val="00281B43"/>
    <w:rsid w:val="0028201F"/>
    <w:rsid w:val="002828D6"/>
    <w:rsid w:val="00282CA9"/>
    <w:rsid w:val="002832FE"/>
    <w:rsid w:val="00283837"/>
    <w:rsid w:val="00283B40"/>
    <w:rsid w:val="00283B78"/>
    <w:rsid w:val="0028418B"/>
    <w:rsid w:val="00284460"/>
    <w:rsid w:val="0028460A"/>
    <w:rsid w:val="0028478A"/>
    <w:rsid w:val="002848FD"/>
    <w:rsid w:val="00284976"/>
    <w:rsid w:val="00284A13"/>
    <w:rsid w:val="00284AED"/>
    <w:rsid w:val="00284EC2"/>
    <w:rsid w:val="002858A7"/>
    <w:rsid w:val="00285B25"/>
    <w:rsid w:val="00285ED3"/>
    <w:rsid w:val="00285F9B"/>
    <w:rsid w:val="002861BE"/>
    <w:rsid w:val="00286301"/>
    <w:rsid w:val="00286351"/>
    <w:rsid w:val="00286A8C"/>
    <w:rsid w:val="00286F9A"/>
    <w:rsid w:val="002873E9"/>
    <w:rsid w:val="00287512"/>
    <w:rsid w:val="002878D4"/>
    <w:rsid w:val="00287A7B"/>
    <w:rsid w:val="00287DD6"/>
    <w:rsid w:val="00290431"/>
    <w:rsid w:val="00290AB5"/>
    <w:rsid w:val="00290B6D"/>
    <w:rsid w:val="00290B82"/>
    <w:rsid w:val="00290EEB"/>
    <w:rsid w:val="0029154B"/>
    <w:rsid w:val="002916F2"/>
    <w:rsid w:val="002917D3"/>
    <w:rsid w:val="002918B3"/>
    <w:rsid w:val="002919D1"/>
    <w:rsid w:val="00291FA9"/>
    <w:rsid w:val="0029279D"/>
    <w:rsid w:val="002928F5"/>
    <w:rsid w:val="0029295B"/>
    <w:rsid w:val="00292A93"/>
    <w:rsid w:val="00292AAF"/>
    <w:rsid w:val="00292ABA"/>
    <w:rsid w:val="00292C3A"/>
    <w:rsid w:val="00292CF3"/>
    <w:rsid w:val="00292E0A"/>
    <w:rsid w:val="002932F7"/>
    <w:rsid w:val="002935C1"/>
    <w:rsid w:val="002939D4"/>
    <w:rsid w:val="00293AAE"/>
    <w:rsid w:val="0029445C"/>
    <w:rsid w:val="002944A2"/>
    <w:rsid w:val="002944FC"/>
    <w:rsid w:val="00294ACC"/>
    <w:rsid w:val="00294AF1"/>
    <w:rsid w:val="00294BFF"/>
    <w:rsid w:val="00294C7F"/>
    <w:rsid w:val="00294D40"/>
    <w:rsid w:val="00294E54"/>
    <w:rsid w:val="00294FE2"/>
    <w:rsid w:val="002954C6"/>
    <w:rsid w:val="0029553F"/>
    <w:rsid w:val="00295C3E"/>
    <w:rsid w:val="00295D43"/>
    <w:rsid w:val="00296016"/>
    <w:rsid w:val="0029646F"/>
    <w:rsid w:val="002965B7"/>
    <w:rsid w:val="00296CCE"/>
    <w:rsid w:val="0029712A"/>
    <w:rsid w:val="0029718F"/>
    <w:rsid w:val="00297215"/>
    <w:rsid w:val="002974B9"/>
    <w:rsid w:val="00297A36"/>
    <w:rsid w:val="00297B62"/>
    <w:rsid w:val="00297B72"/>
    <w:rsid w:val="00297B98"/>
    <w:rsid w:val="002A02AE"/>
    <w:rsid w:val="002A0BBB"/>
    <w:rsid w:val="002A1632"/>
    <w:rsid w:val="002A175A"/>
    <w:rsid w:val="002A1D45"/>
    <w:rsid w:val="002A2023"/>
    <w:rsid w:val="002A2112"/>
    <w:rsid w:val="002A29AE"/>
    <w:rsid w:val="002A2FF6"/>
    <w:rsid w:val="002A37FF"/>
    <w:rsid w:val="002A38CA"/>
    <w:rsid w:val="002A3959"/>
    <w:rsid w:val="002A3BEA"/>
    <w:rsid w:val="002A3CD9"/>
    <w:rsid w:val="002A41D9"/>
    <w:rsid w:val="002A4568"/>
    <w:rsid w:val="002A4682"/>
    <w:rsid w:val="002A48F2"/>
    <w:rsid w:val="002A4998"/>
    <w:rsid w:val="002A50BF"/>
    <w:rsid w:val="002A5434"/>
    <w:rsid w:val="002A5531"/>
    <w:rsid w:val="002A553C"/>
    <w:rsid w:val="002A592D"/>
    <w:rsid w:val="002A59FD"/>
    <w:rsid w:val="002A5A99"/>
    <w:rsid w:val="002A5B0D"/>
    <w:rsid w:val="002A5F04"/>
    <w:rsid w:val="002A621F"/>
    <w:rsid w:val="002A63E3"/>
    <w:rsid w:val="002A6422"/>
    <w:rsid w:val="002A67AF"/>
    <w:rsid w:val="002A6910"/>
    <w:rsid w:val="002A705E"/>
    <w:rsid w:val="002A71DA"/>
    <w:rsid w:val="002A732E"/>
    <w:rsid w:val="002A73A7"/>
    <w:rsid w:val="002A74E8"/>
    <w:rsid w:val="002A77DF"/>
    <w:rsid w:val="002A7853"/>
    <w:rsid w:val="002A7D9E"/>
    <w:rsid w:val="002A7E20"/>
    <w:rsid w:val="002B015A"/>
    <w:rsid w:val="002B0184"/>
    <w:rsid w:val="002B02BF"/>
    <w:rsid w:val="002B04E5"/>
    <w:rsid w:val="002B05A7"/>
    <w:rsid w:val="002B06F1"/>
    <w:rsid w:val="002B0A3D"/>
    <w:rsid w:val="002B14A9"/>
    <w:rsid w:val="002B14D3"/>
    <w:rsid w:val="002B187C"/>
    <w:rsid w:val="002B1B28"/>
    <w:rsid w:val="002B1EE0"/>
    <w:rsid w:val="002B2433"/>
    <w:rsid w:val="002B25C9"/>
    <w:rsid w:val="002B2640"/>
    <w:rsid w:val="002B2A9B"/>
    <w:rsid w:val="002B2CE9"/>
    <w:rsid w:val="002B30AE"/>
    <w:rsid w:val="002B35EE"/>
    <w:rsid w:val="002B369C"/>
    <w:rsid w:val="002B3B2B"/>
    <w:rsid w:val="002B3ED0"/>
    <w:rsid w:val="002B4477"/>
    <w:rsid w:val="002B4675"/>
    <w:rsid w:val="002B4DA9"/>
    <w:rsid w:val="002B5600"/>
    <w:rsid w:val="002B5636"/>
    <w:rsid w:val="002B5641"/>
    <w:rsid w:val="002B5777"/>
    <w:rsid w:val="002B5A95"/>
    <w:rsid w:val="002B5D16"/>
    <w:rsid w:val="002B627C"/>
    <w:rsid w:val="002B64EE"/>
    <w:rsid w:val="002B660E"/>
    <w:rsid w:val="002B6698"/>
    <w:rsid w:val="002B6769"/>
    <w:rsid w:val="002B6B36"/>
    <w:rsid w:val="002B735A"/>
    <w:rsid w:val="002B747B"/>
    <w:rsid w:val="002B77CB"/>
    <w:rsid w:val="002B7EC8"/>
    <w:rsid w:val="002C0132"/>
    <w:rsid w:val="002C0544"/>
    <w:rsid w:val="002C074D"/>
    <w:rsid w:val="002C0ACE"/>
    <w:rsid w:val="002C0E81"/>
    <w:rsid w:val="002C1344"/>
    <w:rsid w:val="002C13FC"/>
    <w:rsid w:val="002C1530"/>
    <w:rsid w:val="002C15E7"/>
    <w:rsid w:val="002C228B"/>
    <w:rsid w:val="002C243A"/>
    <w:rsid w:val="002C278E"/>
    <w:rsid w:val="002C2B7A"/>
    <w:rsid w:val="002C2CDB"/>
    <w:rsid w:val="002C31C2"/>
    <w:rsid w:val="002C32A1"/>
    <w:rsid w:val="002C35BA"/>
    <w:rsid w:val="002C3B0F"/>
    <w:rsid w:val="002C3D36"/>
    <w:rsid w:val="002C3DF3"/>
    <w:rsid w:val="002C4754"/>
    <w:rsid w:val="002C49AC"/>
    <w:rsid w:val="002C4C57"/>
    <w:rsid w:val="002C4EC1"/>
    <w:rsid w:val="002C4F62"/>
    <w:rsid w:val="002C4F87"/>
    <w:rsid w:val="002C51AF"/>
    <w:rsid w:val="002C5558"/>
    <w:rsid w:val="002C56AB"/>
    <w:rsid w:val="002C56DA"/>
    <w:rsid w:val="002C5934"/>
    <w:rsid w:val="002C62CC"/>
    <w:rsid w:val="002C6315"/>
    <w:rsid w:val="002C631C"/>
    <w:rsid w:val="002C63FD"/>
    <w:rsid w:val="002C65CA"/>
    <w:rsid w:val="002C6C94"/>
    <w:rsid w:val="002C6DB5"/>
    <w:rsid w:val="002C70B1"/>
    <w:rsid w:val="002C76B8"/>
    <w:rsid w:val="002C7755"/>
    <w:rsid w:val="002C7A3B"/>
    <w:rsid w:val="002D04AB"/>
    <w:rsid w:val="002D086C"/>
    <w:rsid w:val="002D09CE"/>
    <w:rsid w:val="002D0A2A"/>
    <w:rsid w:val="002D0BB3"/>
    <w:rsid w:val="002D0C97"/>
    <w:rsid w:val="002D0EC6"/>
    <w:rsid w:val="002D111A"/>
    <w:rsid w:val="002D139C"/>
    <w:rsid w:val="002D14C4"/>
    <w:rsid w:val="002D1504"/>
    <w:rsid w:val="002D151C"/>
    <w:rsid w:val="002D17B4"/>
    <w:rsid w:val="002D1812"/>
    <w:rsid w:val="002D186E"/>
    <w:rsid w:val="002D21DB"/>
    <w:rsid w:val="002D21FF"/>
    <w:rsid w:val="002D2985"/>
    <w:rsid w:val="002D3113"/>
    <w:rsid w:val="002D3327"/>
    <w:rsid w:val="002D38DB"/>
    <w:rsid w:val="002D41F6"/>
    <w:rsid w:val="002D44C6"/>
    <w:rsid w:val="002D4976"/>
    <w:rsid w:val="002D4A3A"/>
    <w:rsid w:val="002D4A9D"/>
    <w:rsid w:val="002D4D62"/>
    <w:rsid w:val="002D4EAB"/>
    <w:rsid w:val="002D4EEA"/>
    <w:rsid w:val="002D54D0"/>
    <w:rsid w:val="002D56EE"/>
    <w:rsid w:val="002D5BC0"/>
    <w:rsid w:val="002D5C09"/>
    <w:rsid w:val="002D5C7F"/>
    <w:rsid w:val="002D5E78"/>
    <w:rsid w:val="002D6061"/>
    <w:rsid w:val="002D6463"/>
    <w:rsid w:val="002D66BF"/>
    <w:rsid w:val="002D700B"/>
    <w:rsid w:val="002D714F"/>
    <w:rsid w:val="002D78B2"/>
    <w:rsid w:val="002E04A4"/>
    <w:rsid w:val="002E065B"/>
    <w:rsid w:val="002E1515"/>
    <w:rsid w:val="002E1540"/>
    <w:rsid w:val="002E17D3"/>
    <w:rsid w:val="002E1C4D"/>
    <w:rsid w:val="002E1D22"/>
    <w:rsid w:val="002E2C14"/>
    <w:rsid w:val="002E2CE5"/>
    <w:rsid w:val="002E2EF7"/>
    <w:rsid w:val="002E3419"/>
    <w:rsid w:val="002E34C2"/>
    <w:rsid w:val="002E34C9"/>
    <w:rsid w:val="002E36C2"/>
    <w:rsid w:val="002E4150"/>
    <w:rsid w:val="002E49D7"/>
    <w:rsid w:val="002E4A98"/>
    <w:rsid w:val="002E4B31"/>
    <w:rsid w:val="002E4BC5"/>
    <w:rsid w:val="002E4DAB"/>
    <w:rsid w:val="002E4E93"/>
    <w:rsid w:val="002E4E95"/>
    <w:rsid w:val="002E51E9"/>
    <w:rsid w:val="002E53B3"/>
    <w:rsid w:val="002E56A8"/>
    <w:rsid w:val="002E596F"/>
    <w:rsid w:val="002E59F5"/>
    <w:rsid w:val="002E5AB8"/>
    <w:rsid w:val="002E66B3"/>
    <w:rsid w:val="002E6768"/>
    <w:rsid w:val="002E6DD5"/>
    <w:rsid w:val="002E6E7D"/>
    <w:rsid w:val="002E6EDF"/>
    <w:rsid w:val="002E7202"/>
    <w:rsid w:val="002E76C8"/>
    <w:rsid w:val="002E770B"/>
    <w:rsid w:val="002E7CFA"/>
    <w:rsid w:val="002E7E03"/>
    <w:rsid w:val="002E7F8F"/>
    <w:rsid w:val="002E7FC6"/>
    <w:rsid w:val="002F05F0"/>
    <w:rsid w:val="002F09E5"/>
    <w:rsid w:val="002F0F11"/>
    <w:rsid w:val="002F10E6"/>
    <w:rsid w:val="002F1131"/>
    <w:rsid w:val="002F12B4"/>
    <w:rsid w:val="002F1657"/>
    <w:rsid w:val="002F2F09"/>
    <w:rsid w:val="002F2FCE"/>
    <w:rsid w:val="002F3059"/>
    <w:rsid w:val="002F3ACA"/>
    <w:rsid w:val="002F3B91"/>
    <w:rsid w:val="002F3BC4"/>
    <w:rsid w:val="002F3F82"/>
    <w:rsid w:val="002F40B5"/>
    <w:rsid w:val="002F40C3"/>
    <w:rsid w:val="002F4711"/>
    <w:rsid w:val="002F4814"/>
    <w:rsid w:val="002F48C9"/>
    <w:rsid w:val="002F6704"/>
    <w:rsid w:val="002F67B8"/>
    <w:rsid w:val="002F6C65"/>
    <w:rsid w:val="002F7040"/>
    <w:rsid w:val="002F7055"/>
    <w:rsid w:val="002F76D9"/>
    <w:rsid w:val="002F7949"/>
    <w:rsid w:val="002F7CB9"/>
    <w:rsid w:val="002F7CC7"/>
    <w:rsid w:val="003003DA"/>
    <w:rsid w:val="00300432"/>
    <w:rsid w:val="00300963"/>
    <w:rsid w:val="00300A15"/>
    <w:rsid w:val="00300A76"/>
    <w:rsid w:val="00300CB2"/>
    <w:rsid w:val="00300E3F"/>
    <w:rsid w:val="003012F2"/>
    <w:rsid w:val="00301467"/>
    <w:rsid w:val="0030199A"/>
    <w:rsid w:val="00301B80"/>
    <w:rsid w:val="00301BF8"/>
    <w:rsid w:val="00301E17"/>
    <w:rsid w:val="00302847"/>
    <w:rsid w:val="00302D31"/>
    <w:rsid w:val="00302E10"/>
    <w:rsid w:val="00303061"/>
    <w:rsid w:val="003031A2"/>
    <w:rsid w:val="003031FC"/>
    <w:rsid w:val="00303B38"/>
    <w:rsid w:val="00303B40"/>
    <w:rsid w:val="0030433F"/>
    <w:rsid w:val="00304381"/>
    <w:rsid w:val="0030496A"/>
    <w:rsid w:val="00304D8E"/>
    <w:rsid w:val="003052C7"/>
    <w:rsid w:val="003053D3"/>
    <w:rsid w:val="003058B7"/>
    <w:rsid w:val="00305E9E"/>
    <w:rsid w:val="0030644D"/>
    <w:rsid w:val="0030652E"/>
    <w:rsid w:val="00306568"/>
    <w:rsid w:val="003065E4"/>
    <w:rsid w:val="00306CD1"/>
    <w:rsid w:val="00306F50"/>
    <w:rsid w:val="0030718D"/>
    <w:rsid w:val="003071F4"/>
    <w:rsid w:val="00307419"/>
    <w:rsid w:val="00307550"/>
    <w:rsid w:val="00307817"/>
    <w:rsid w:val="003078CB"/>
    <w:rsid w:val="003104E9"/>
    <w:rsid w:val="003108AB"/>
    <w:rsid w:val="003108D8"/>
    <w:rsid w:val="00311BB8"/>
    <w:rsid w:val="00311C77"/>
    <w:rsid w:val="00311EBD"/>
    <w:rsid w:val="00312653"/>
    <w:rsid w:val="00312CEA"/>
    <w:rsid w:val="00312EC9"/>
    <w:rsid w:val="00313077"/>
    <w:rsid w:val="003133C3"/>
    <w:rsid w:val="00314169"/>
    <w:rsid w:val="0031421B"/>
    <w:rsid w:val="003143AE"/>
    <w:rsid w:val="00314477"/>
    <w:rsid w:val="00314503"/>
    <w:rsid w:val="003148A6"/>
    <w:rsid w:val="00314F3A"/>
    <w:rsid w:val="00315188"/>
    <w:rsid w:val="003151CD"/>
    <w:rsid w:val="00315B20"/>
    <w:rsid w:val="00315B92"/>
    <w:rsid w:val="00315DE9"/>
    <w:rsid w:val="00315F75"/>
    <w:rsid w:val="003160A4"/>
    <w:rsid w:val="00316201"/>
    <w:rsid w:val="0031624E"/>
    <w:rsid w:val="003164A1"/>
    <w:rsid w:val="003165D4"/>
    <w:rsid w:val="003166E5"/>
    <w:rsid w:val="00316990"/>
    <w:rsid w:val="00317040"/>
    <w:rsid w:val="003171DC"/>
    <w:rsid w:val="00317402"/>
    <w:rsid w:val="00317F1C"/>
    <w:rsid w:val="0032008E"/>
    <w:rsid w:val="00320199"/>
    <w:rsid w:val="00320CE7"/>
    <w:rsid w:val="00320D02"/>
    <w:rsid w:val="003210A1"/>
    <w:rsid w:val="00321360"/>
    <w:rsid w:val="00321DBD"/>
    <w:rsid w:val="00321E9B"/>
    <w:rsid w:val="00321F38"/>
    <w:rsid w:val="00322128"/>
    <w:rsid w:val="00322197"/>
    <w:rsid w:val="003229C3"/>
    <w:rsid w:val="00322DBA"/>
    <w:rsid w:val="0032353B"/>
    <w:rsid w:val="00323AF2"/>
    <w:rsid w:val="00323C56"/>
    <w:rsid w:val="00324923"/>
    <w:rsid w:val="00324C2D"/>
    <w:rsid w:val="00325B3E"/>
    <w:rsid w:val="00325E30"/>
    <w:rsid w:val="00326241"/>
    <w:rsid w:val="00326850"/>
    <w:rsid w:val="00326891"/>
    <w:rsid w:val="00326965"/>
    <w:rsid w:val="0032731A"/>
    <w:rsid w:val="0032782A"/>
    <w:rsid w:val="00327AAD"/>
    <w:rsid w:val="00327C53"/>
    <w:rsid w:val="00327FAE"/>
    <w:rsid w:val="003307C0"/>
    <w:rsid w:val="003308F6"/>
    <w:rsid w:val="00330904"/>
    <w:rsid w:val="00330B33"/>
    <w:rsid w:val="0033116D"/>
    <w:rsid w:val="00331A75"/>
    <w:rsid w:val="00331B25"/>
    <w:rsid w:val="00331E15"/>
    <w:rsid w:val="00332011"/>
    <w:rsid w:val="003325D8"/>
    <w:rsid w:val="0033299E"/>
    <w:rsid w:val="00332C1E"/>
    <w:rsid w:val="003334BB"/>
    <w:rsid w:val="00333833"/>
    <w:rsid w:val="003338B4"/>
    <w:rsid w:val="00333A47"/>
    <w:rsid w:val="00333CB6"/>
    <w:rsid w:val="00334017"/>
    <w:rsid w:val="00334809"/>
    <w:rsid w:val="00334C55"/>
    <w:rsid w:val="00334E0D"/>
    <w:rsid w:val="00335656"/>
    <w:rsid w:val="00335922"/>
    <w:rsid w:val="00335C40"/>
    <w:rsid w:val="00335C4E"/>
    <w:rsid w:val="00335DB5"/>
    <w:rsid w:val="00336267"/>
    <w:rsid w:val="003369AF"/>
    <w:rsid w:val="00336A26"/>
    <w:rsid w:val="00336E8A"/>
    <w:rsid w:val="00336F1A"/>
    <w:rsid w:val="003370A7"/>
    <w:rsid w:val="003372A3"/>
    <w:rsid w:val="00337368"/>
    <w:rsid w:val="003374BB"/>
    <w:rsid w:val="00337716"/>
    <w:rsid w:val="00337CBE"/>
    <w:rsid w:val="003400AC"/>
    <w:rsid w:val="003403C1"/>
    <w:rsid w:val="00340548"/>
    <w:rsid w:val="0034073A"/>
    <w:rsid w:val="003409D8"/>
    <w:rsid w:val="00340DE3"/>
    <w:rsid w:val="0034107A"/>
    <w:rsid w:val="00341322"/>
    <w:rsid w:val="003415EB"/>
    <w:rsid w:val="0034211D"/>
    <w:rsid w:val="00342123"/>
    <w:rsid w:val="00342340"/>
    <w:rsid w:val="00342484"/>
    <w:rsid w:val="00342530"/>
    <w:rsid w:val="003425B7"/>
    <w:rsid w:val="00342869"/>
    <w:rsid w:val="00342A38"/>
    <w:rsid w:val="00342AB5"/>
    <w:rsid w:val="00342C13"/>
    <w:rsid w:val="00342E1F"/>
    <w:rsid w:val="00343152"/>
    <w:rsid w:val="00343501"/>
    <w:rsid w:val="00343628"/>
    <w:rsid w:val="00343ADC"/>
    <w:rsid w:val="00343E42"/>
    <w:rsid w:val="0034416D"/>
    <w:rsid w:val="00344529"/>
    <w:rsid w:val="0034476D"/>
    <w:rsid w:val="003447B0"/>
    <w:rsid w:val="00344C0C"/>
    <w:rsid w:val="003453E6"/>
    <w:rsid w:val="003454ED"/>
    <w:rsid w:val="0034661F"/>
    <w:rsid w:val="00346E65"/>
    <w:rsid w:val="0034721F"/>
    <w:rsid w:val="0034785B"/>
    <w:rsid w:val="003505D8"/>
    <w:rsid w:val="00350E7C"/>
    <w:rsid w:val="00350E97"/>
    <w:rsid w:val="00351562"/>
    <w:rsid w:val="003519F8"/>
    <w:rsid w:val="00351BC8"/>
    <w:rsid w:val="00351FA2"/>
    <w:rsid w:val="0035216E"/>
    <w:rsid w:val="003523EF"/>
    <w:rsid w:val="0035272A"/>
    <w:rsid w:val="00352AD4"/>
    <w:rsid w:val="00352EB4"/>
    <w:rsid w:val="00352F6C"/>
    <w:rsid w:val="0035307E"/>
    <w:rsid w:val="00353C5A"/>
    <w:rsid w:val="00353F09"/>
    <w:rsid w:val="003540B2"/>
    <w:rsid w:val="00354155"/>
    <w:rsid w:val="00354AF8"/>
    <w:rsid w:val="00355227"/>
    <w:rsid w:val="0035586A"/>
    <w:rsid w:val="00355A1A"/>
    <w:rsid w:val="00355BFA"/>
    <w:rsid w:val="00356349"/>
    <w:rsid w:val="00356732"/>
    <w:rsid w:val="00356819"/>
    <w:rsid w:val="0035698F"/>
    <w:rsid w:val="00356B03"/>
    <w:rsid w:val="00356D5E"/>
    <w:rsid w:val="00356DB0"/>
    <w:rsid w:val="00356F59"/>
    <w:rsid w:val="003570C0"/>
    <w:rsid w:val="003572A0"/>
    <w:rsid w:val="0035761F"/>
    <w:rsid w:val="00357737"/>
    <w:rsid w:val="00357989"/>
    <w:rsid w:val="00357AD9"/>
    <w:rsid w:val="00357E9F"/>
    <w:rsid w:val="0036004A"/>
    <w:rsid w:val="0036015A"/>
    <w:rsid w:val="003606AD"/>
    <w:rsid w:val="00360A03"/>
    <w:rsid w:val="00360F55"/>
    <w:rsid w:val="003612FE"/>
    <w:rsid w:val="00361AC0"/>
    <w:rsid w:val="00361BB4"/>
    <w:rsid w:val="00361D17"/>
    <w:rsid w:val="00361DE3"/>
    <w:rsid w:val="00361E7C"/>
    <w:rsid w:val="00361FD2"/>
    <w:rsid w:val="0036219D"/>
    <w:rsid w:val="003622E9"/>
    <w:rsid w:val="003623F3"/>
    <w:rsid w:val="0036287D"/>
    <w:rsid w:val="003629B8"/>
    <w:rsid w:val="00363115"/>
    <w:rsid w:val="00363502"/>
    <w:rsid w:val="003636CA"/>
    <w:rsid w:val="00363905"/>
    <w:rsid w:val="00363A2D"/>
    <w:rsid w:val="00363E5A"/>
    <w:rsid w:val="003640AD"/>
    <w:rsid w:val="0036423E"/>
    <w:rsid w:val="003646B8"/>
    <w:rsid w:val="00364F1F"/>
    <w:rsid w:val="00364F87"/>
    <w:rsid w:val="00364FBB"/>
    <w:rsid w:val="0036557F"/>
    <w:rsid w:val="00365614"/>
    <w:rsid w:val="0036622C"/>
    <w:rsid w:val="0036650B"/>
    <w:rsid w:val="00366820"/>
    <w:rsid w:val="00366B9F"/>
    <w:rsid w:val="00366C00"/>
    <w:rsid w:val="00366E77"/>
    <w:rsid w:val="00366F6F"/>
    <w:rsid w:val="003671B4"/>
    <w:rsid w:val="00367356"/>
    <w:rsid w:val="00367414"/>
    <w:rsid w:val="00367CE2"/>
    <w:rsid w:val="00367F17"/>
    <w:rsid w:val="003702CA"/>
    <w:rsid w:val="003708CF"/>
    <w:rsid w:val="00370A8E"/>
    <w:rsid w:val="00370D96"/>
    <w:rsid w:val="003720E9"/>
    <w:rsid w:val="00372102"/>
    <w:rsid w:val="0037244A"/>
    <w:rsid w:val="0037290C"/>
    <w:rsid w:val="00372ABE"/>
    <w:rsid w:val="00372C41"/>
    <w:rsid w:val="003730AB"/>
    <w:rsid w:val="00373309"/>
    <w:rsid w:val="00373321"/>
    <w:rsid w:val="00373324"/>
    <w:rsid w:val="0037371C"/>
    <w:rsid w:val="003745AC"/>
    <w:rsid w:val="00374806"/>
    <w:rsid w:val="00374BA1"/>
    <w:rsid w:val="00374F65"/>
    <w:rsid w:val="003750A1"/>
    <w:rsid w:val="00375572"/>
    <w:rsid w:val="0037558C"/>
    <w:rsid w:val="003755DB"/>
    <w:rsid w:val="00375CC2"/>
    <w:rsid w:val="00376006"/>
    <w:rsid w:val="00376079"/>
    <w:rsid w:val="003762FA"/>
    <w:rsid w:val="003769DD"/>
    <w:rsid w:val="00376F18"/>
    <w:rsid w:val="0037733F"/>
    <w:rsid w:val="003774CB"/>
    <w:rsid w:val="003774FC"/>
    <w:rsid w:val="00377933"/>
    <w:rsid w:val="003802D6"/>
    <w:rsid w:val="00380678"/>
    <w:rsid w:val="003809EC"/>
    <w:rsid w:val="00380BC4"/>
    <w:rsid w:val="00381000"/>
    <w:rsid w:val="0038101C"/>
    <w:rsid w:val="00381519"/>
    <w:rsid w:val="00381B9D"/>
    <w:rsid w:val="00381D30"/>
    <w:rsid w:val="0038234A"/>
    <w:rsid w:val="0038242A"/>
    <w:rsid w:val="00382503"/>
    <w:rsid w:val="003827F9"/>
    <w:rsid w:val="003828B7"/>
    <w:rsid w:val="00382A18"/>
    <w:rsid w:val="0038341A"/>
    <w:rsid w:val="00383745"/>
    <w:rsid w:val="00383C78"/>
    <w:rsid w:val="003844AB"/>
    <w:rsid w:val="00384D64"/>
    <w:rsid w:val="00384F90"/>
    <w:rsid w:val="00385470"/>
    <w:rsid w:val="0038552F"/>
    <w:rsid w:val="00385545"/>
    <w:rsid w:val="00385559"/>
    <w:rsid w:val="00385A07"/>
    <w:rsid w:val="00385FD5"/>
    <w:rsid w:val="00385FFC"/>
    <w:rsid w:val="00386399"/>
    <w:rsid w:val="0038670F"/>
    <w:rsid w:val="00386AB2"/>
    <w:rsid w:val="00386BDA"/>
    <w:rsid w:val="00386DB9"/>
    <w:rsid w:val="00386EDF"/>
    <w:rsid w:val="00387088"/>
    <w:rsid w:val="00387130"/>
    <w:rsid w:val="00387240"/>
    <w:rsid w:val="003878FA"/>
    <w:rsid w:val="003879A5"/>
    <w:rsid w:val="00387A84"/>
    <w:rsid w:val="00387C7F"/>
    <w:rsid w:val="00387DF7"/>
    <w:rsid w:val="00390003"/>
    <w:rsid w:val="00390348"/>
    <w:rsid w:val="003903E7"/>
    <w:rsid w:val="0039040A"/>
    <w:rsid w:val="00390429"/>
    <w:rsid w:val="00390616"/>
    <w:rsid w:val="003906E3"/>
    <w:rsid w:val="00390701"/>
    <w:rsid w:val="0039100E"/>
    <w:rsid w:val="003910CC"/>
    <w:rsid w:val="00391484"/>
    <w:rsid w:val="003914DA"/>
    <w:rsid w:val="00391540"/>
    <w:rsid w:val="003915ED"/>
    <w:rsid w:val="00391B94"/>
    <w:rsid w:val="00392253"/>
    <w:rsid w:val="00392334"/>
    <w:rsid w:val="0039238D"/>
    <w:rsid w:val="00392472"/>
    <w:rsid w:val="0039268A"/>
    <w:rsid w:val="00392AC7"/>
    <w:rsid w:val="00392D03"/>
    <w:rsid w:val="00393117"/>
    <w:rsid w:val="00393339"/>
    <w:rsid w:val="00393466"/>
    <w:rsid w:val="003935D5"/>
    <w:rsid w:val="003936AB"/>
    <w:rsid w:val="003936C5"/>
    <w:rsid w:val="00393BB6"/>
    <w:rsid w:val="00393E0C"/>
    <w:rsid w:val="0039418F"/>
    <w:rsid w:val="00394914"/>
    <w:rsid w:val="0039493A"/>
    <w:rsid w:val="00394C1D"/>
    <w:rsid w:val="00394C33"/>
    <w:rsid w:val="00394F62"/>
    <w:rsid w:val="00395DA4"/>
    <w:rsid w:val="003962FC"/>
    <w:rsid w:val="003965C3"/>
    <w:rsid w:val="0039662E"/>
    <w:rsid w:val="00396AA2"/>
    <w:rsid w:val="00396E42"/>
    <w:rsid w:val="00397202"/>
    <w:rsid w:val="003974BD"/>
    <w:rsid w:val="003A010E"/>
    <w:rsid w:val="003A0152"/>
    <w:rsid w:val="003A0158"/>
    <w:rsid w:val="003A03C8"/>
    <w:rsid w:val="003A04E8"/>
    <w:rsid w:val="003A05DB"/>
    <w:rsid w:val="003A05DF"/>
    <w:rsid w:val="003A0876"/>
    <w:rsid w:val="003A0880"/>
    <w:rsid w:val="003A156A"/>
    <w:rsid w:val="003A1777"/>
    <w:rsid w:val="003A1833"/>
    <w:rsid w:val="003A201A"/>
    <w:rsid w:val="003A2AA2"/>
    <w:rsid w:val="003A308E"/>
    <w:rsid w:val="003A31A7"/>
    <w:rsid w:val="003A3BC7"/>
    <w:rsid w:val="003A446D"/>
    <w:rsid w:val="003A4505"/>
    <w:rsid w:val="003A45DA"/>
    <w:rsid w:val="003A470A"/>
    <w:rsid w:val="003A489B"/>
    <w:rsid w:val="003A4A17"/>
    <w:rsid w:val="003A4AE4"/>
    <w:rsid w:val="003A5495"/>
    <w:rsid w:val="003A5E4D"/>
    <w:rsid w:val="003A6085"/>
    <w:rsid w:val="003A6088"/>
    <w:rsid w:val="003A612B"/>
    <w:rsid w:val="003A6430"/>
    <w:rsid w:val="003A69A3"/>
    <w:rsid w:val="003A6A2B"/>
    <w:rsid w:val="003A6ABF"/>
    <w:rsid w:val="003A6EC2"/>
    <w:rsid w:val="003A7510"/>
    <w:rsid w:val="003A7ADD"/>
    <w:rsid w:val="003A7BBA"/>
    <w:rsid w:val="003B0602"/>
    <w:rsid w:val="003B08EE"/>
    <w:rsid w:val="003B0950"/>
    <w:rsid w:val="003B0DAA"/>
    <w:rsid w:val="003B0DEF"/>
    <w:rsid w:val="003B188C"/>
    <w:rsid w:val="003B18C3"/>
    <w:rsid w:val="003B199F"/>
    <w:rsid w:val="003B1C3C"/>
    <w:rsid w:val="003B1EF6"/>
    <w:rsid w:val="003B20C7"/>
    <w:rsid w:val="003B2104"/>
    <w:rsid w:val="003B2314"/>
    <w:rsid w:val="003B2437"/>
    <w:rsid w:val="003B269C"/>
    <w:rsid w:val="003B271D"/>
    <w:rsid w:val="003B2D99"/>
    <w:rsid w:val="003B2DFD"/>
    <w:rsid w:val="003B300C"/>
    <w:rsid w:val="003B3CE5"/>
    <w:rsid w:val="003B3EEC"/>
    <w:rsid w:val="003B461C"/>
    <w:rsid w:val="003B493B"/>
    <w:rsid w:val="003B4A41"/>
    <w:rsid w:val="003B4B5E"/>
    <w:rsid w:val="003B4D0A"/>
    <w:rsid w:val="003B4E44"/>
    <w:rsid w:val="003B529A"/>
    <w:rsid w:val="003B56B3"/>
    <w:rsid w:val="003B59B2"/>
    <w:rsid w:val="003B5B2D"/>
    <w:rsid w:val="003B5D0C"/>
    <w:rsid w:val="003B5F37"/>
    <w:rsid w:val="003B600A"/>
    <w:rsid w:val="003B6C8F"/>
    <w:rsid w:val="003B6EAB"/>
    <w:rsid w:val="003B73E5"/>
    <w:rsid w:val="003B7429"/>
    <w:rsid w:val="003B7841"/>
    <w:rsid w:val="003B78B3"/>
    <w:rsid w:val="003B7C21"/>
    <w:rsid w:val="003B7D24"/>
    <w:rsid w:val="003C0407"/>
    <w:rsid w:val="003C052D"/>
    <w:rsid w:val="003C0DAC"/>
    <w:rsid w:val="003C11C7"/>
    <w:rsid w:val="003C1391"/>
    <w:rsid w:val="003C1406"/>
    <w:rsid w:val="003C15CD"/>
    <w:rsid w:val="003C1901"/>
    <w:rsid w:val="003C1A84"/>
    <w:rsid w:val="003C1EF0"/>
    <w:rsid w:val="003C22EC"/>
    <w:rsid w:val="003C24C1"/>
    <w:rsid w:val="003C2645"/>
    <w:rsid w:val="003C2907"/>
    <w:rsid w:val="003C2A9B"/>
    <w:rsid w:val="003C2C6F"/>
    <w:rsid w:val="003C2D46"/>
    <w:rsid w:val="003C3001"/>
    <w:rsid w:val="003C3038"/>
    <w:rsid w:val="003C333F"/>
    <w:rsid w:val="003C34C5"/>
    <w:rsid w:val="003C3629"/>
    <w:rsid w:val="003C4103"/>
    <w:rsid w:val="003C43C8"/>
    <w:rsid w:val="003C444A"/>
    <w:rsid w:val="003C4A9D"/>
    <w:rsid w:val="003C5177"/>
    <w:rsid w:val="003C5399"/>
    <w:rsid w:val="003C53CE"/>
    <w:rsid w:val="003C55C0"/>
    <w:rsid w:val="003C5D3A"/>
    <w:rsid w:val="003C6078"/>
    <w:rsid w:val="003C61AF"/>
    <w:rsid w:val="003C654B"/>
    <w:rsid w:val="003C66AF"/>
    <w:rsid w:val="003C680B"/>
    <w:rsid w:val="003C68C7"/>
    <w:rsid w:val="003C6C01"/>
    <w:rsid w:val="003C6CD6"/>
    <w:rsid w:val="003C6D47"/>
    <w:rsid w:val="003C6F36"/>
    <w:rsid w:val="003C735B"/>
    <w:rsid w:val="003D0455"/>
    <w:rsid w:val="003D065C"/>
    <w:rsid w:val="003D06A3"/>
    <w:rsid w:val="003D0940"/>
    <w:rsid w:val="003D0947"/>
    <w:rsid w:val="003D0979"/>
    <w:rsid w:val="003D0A54"/>
    <w:rsid w:val="003D0A8F"/>
    <w:rsid w:val="003D0CE0"/>
    <w:rsid w:val="003D0E29"/>
    <w:rsid w:val="003D0EE1"/>
    <w:rsid w:val="003D1272"/>
    <w:rsid w:val="003D1B6E"/>
    <w:rsid w:val="003D1B73"/>
    <w:rsid w:val="003D1C22"/>
    <w:rsid w:val="003D2098"/>
    <w:rsid w:val="003D2218"/>
    <w:rsid w:val="003D23F3"/>
    <w:rsid w:val="003D26F6"/>
    <w:rsid w:val="003D2A21"/>
    <w:rsid w:val="003D2A4D"/>
    <w:rsid w:val="003D3334"/>
    <w:rsid w:val="003D3A98"/>
    <w:rsid w:val="003D4AFF"/>
    <w:rsid w:val="003D5094"/>
    <w:rsid w:val="003D569E"/>
    <w:rsid w:val="003D593D"/>
    <w:rsid w:val="003D63A6"/>
    <w:rsid w:val="003D6481"/>
    <w:rsid w:val="003D65FA"/>
    <w:rsid w:val="003D6977"/>
    <w:rsid w:val="003D73CF"/>
    <w:rsid w:val="003D74A1"/>
    <w:rsid w:val="003D762D"/>
    <w:rsid w:val="003D7957"/>
    <w:rsid w:val="003E0046"/>
    <w:rsid w:val="003E0657"/>
    <w:rsid w:val="003E06EA"/>
    <w:rsid w:val="003E09FB"/>
    <w:rsid w:val="003E0A5F"/>
    <w:rsid w:val="003E11A2"/>
    <w:rsid w:val="003E135F"/>
    <w:rsid w:val="003E155B"/>
    <w:rsid w:val="003E1D24"/>
    <w:rsid w:val="003E20E7"/>
    <w:rsid w:val="003E2191"/>
    <w:rsid w:val="003E21F0"/>
    <w:rsid w:val="003E28A7"/>
    <w:rsid w:val="003E2C0D"/>
    <w:rsid w:val="003E2D1D"/>
    <w:rsid w:val="003E2D23"/>
    <w:rsid w:val="003E2D68"/>
    <w:rsid w:val="003E317D"/>
    <w:rsid w:val="003E32BB"/>
    <w:rsid w:val="003E362F"/>
    <w:rsid w:val="003E3B49"/>
    <w:rsid w:val="003E3C49"/>
    <w:rsid w:val="003E3E7E"/>
    <w:rsid w:val="003E3E9E"/>
    <w:rsid w:val="003E4186"/>
    <w:rsid w:val="003E4249"/>
    <w:rsid w:val="003E42F3"/>
    <w:rsid w:val="003E447B"/>
    <w:rsid w:val="003E4CA8"/>
    <w:rsid w:val="003E536D"/>
    <w:rsid w:val="003E550D"/>
    <w:rsid w:val="003E5B2B"/>
    <w:rsid w:val="003E5B30"/>
    <w:rsid w:val="003E5EF4"/>
    <w:rsid w:val="003E5FD1"/>
    <w:rsid w:val="003E666D"/>
    <w:rsid w:val="003E672E"/>
    <w:rsid w:val="003E6DE3"/>
    <w:rsid w:val="003E71F5"/>
    <w:rsid w:val="003E7546"/>
    <w:rsid w:val="003E76D2"/>
    <w:rsid w:val="003E7866"/>
    <w:rsid w:val="003E79FC"/>
    <w:rsid w:val="003E7C72"/>
    <w:rsid w:val="003E7D42"/>
    <w:rsid w:val="003E7E5F"/>
    <w:rsid w:val="003E7EF4"/>
    <w:rsid w:val="003E7F1F"/>
    <w:rsid w:val="003F04F4"/>
    <w:rsid w:val="003F09DD"/>
    <w:rsid w:val="003F0C1B"/>
    <w:rsid w:val="003F0D1B"/>
    <w:rsid w:val="003F176F"/>
    <w:rsid w:val="003F1C56"/>
    <w:rsid w:val="003F1D4B"/>
    <w:rsid w:val="003F1E84"/>
    <w:rsid w:val="003F22C5"/>
    <w:rsid w:val="003F22E1"/>
    <w:rsid w:val="003F263E"/>
    <w:rsid w:val="003F2A02"/>
    <w:rsid w:val="003F2D4E"/>
    <w:rsid w:val="003F2EAF"/>
    <w:rsid w:val="003F392B"/>
    <w:rsid w:val="003F403A"/>
    <w:rsid w:val="003F4118"/>
    <w:rsid w:val="003F45BE"/>
    <w:rsid w:val="003F46A9"/>
    <w:rsid w:val="003F4F6D"/>
    <w:rsid w:val="003F5214"/>
    <w:rsid w:val="003F551F"/>
    <w:rsid w:val="003F5FC9"/>
    <w:rsid w:val="003F64B7"/>
    <w:rsid w:val="003F674D"/>
    <w:rsid w:val="003F6B02"/>
    <w:rsid w:val="003F6EB0"/>
    <w:rsid w:val="003F702B"/>
    <w:rsid w:val="003F708E"/>
    <w:rsid w:val="003F70C5"/>
    <w:rsid w:val="003F728D"/>
    <w:rsid w:val="003F7464"/>
    <w:rsid w:val="003F74FA"/>
    <w:rsid w:val="003F76D4"/>
    <w:rsid w:val="003F79A3"/>
    <w:rsid w:val="003F7CEF"/>
    <w:rsid w:val="0040031A"/>
    <w:rsid w:val="00400452"/>
    <w:rsid w:val="00400788"/>
    <w:rsid w:val="00400812"/>
    <w:rsid w:val="004009B6"/>
    <w:rsid w:val="00400CC5"/>
    <w:rsid w:val="00400EB3"/>
    <w:rsid w:val="004011E1"/>
    <w:rsid w:val="00401C03"/>
    <w:rsid w:val="00402AF1"/>
    <w:rsid w:val="00402D90"/>
    <w:rsid w:val="00402E56"/>
    <w:rsid w:val="00402FC7"/>
    <w:rsid w:val="004030B8"/>
    <w:rsid w:val="004031BE"/>
    <w:rsid w:val="00403244"/>
    <w:rsid w:val="0040335F"/>
    <w:rsid w:val="00403392"/>
    <w:rsid w:val="00404241"/>
    <w:rsid w:val="00404409"/>
    <w:rsid w:val="004046E7"/>
    <w:rsid w:val="00404949"/>
    <w:rsid w:val="00404CF3"/>
    <w:rsid w:val="00404D7B"/>
    <w:rsid w:val="00404F07"/>
    <w:rsid w:val="00404FA8"/>
    <w:rsid w:val="0040524A"/>
    <w:rsid w:val="00405586"/>
    <w:rsid w:val="004055FC"/>
    <w:rsid w:val="004057A2"/>
    <w:rsid w:val="004058DE"/>
    <w:rsid w:val="0040599A"/>
    <w:rsid w:val="00406150"/>
    <w:rsid w:val="00406344"/>
    <w:rsid w:val="004063AB"/>
    <w:rsid w:val="0040641D"/>
    <w:rsid w:val="00406522"/>
    <w:rsid w:val="00406A7B"/>
    <w:rsid w:val="00406B3B"/>
    <w:rsid w:val="00406C88"/>
    <w:rsid w:val="00406E60"/>
    <w:rsid w:val="00407AAD"/>
    <w:rsid w:val="00407FD8"/>
    <w:rsid w:val="0041014F"/>
    <w:rsid w:val="00410232"/>
    <w:rsid w:val="004102C8"/>
    <w:rsid w:val="00410462"/>
    <w:rsid w:val="00410507"/>
    <w:rsid w:val="00410531"/>
    <w:rsid w:val="004109E8"/>
    <w:rsid w:val="00410CFA"/>
    <w:rsid w:val="00410FAA"/>
    <w:rsid w:val="004111BB"/>
    <w:rsid w:val="00411600"/>
    <w:rsid w:val="004116CC"/>
    <w:rsid w:val="00411C1C"/>
    <w:rsid w:val="00411D40"/>
    <w:rsid w:val="0041223D"/>
    <w:rsid w:val="004125EE"/>
    <w:rsid w:val="00412652"/>
    <w:rsid w:val="00412734"/>
    <w:rsid w:val="0041278D"/>
    <w:rsid w:val="004128E1"/>
    <w:rsid w:val="00412ACB"/>
    <w:rsid w:val="00412C1F"/>
    <w:rsid w:val="00412CE2"/>
    <w:rsid w:val="00412FED"/>
    <w:rsid w:val="00413CBB"/>
    <w:rsid w:val="00413EE1"/>
    <w:rsid w:val="004140AF"/>
    <w:rsid w:val="00414159"/>
    <w:rsid w:val="004142E0"/>
    <w:rsid w:val="0041431E"/>
    <w:rsid w:val="004148F6"/>
    <w:rsid w:val="00415032"/>
    <w:rsid w:val="0041513A"/>
    <w:rsid w:val="00415396"/>
    <w:rsid w:val="00415438"/>
    <w:rsid w:val="00415877"/>
    <w:rsid w:val="0041596F"/>
    <w:rsid w:val="00415C98"/>
    <w:rsid w:val="00416403"/>
    <w:rsid w:val="004167B1"/>
    <w:rsid w:val="00416829"/>
    <w:rsid w:val="0041682C"/>
    <w:rsid w:val="00416882"/>
    <w:rsid w:val="004168F4"/>
    <w:rsid w:val="0041702B"/>
    <w:rsid w:val="00417060"/>
    <w:rsid w:val="0041722D"/>
    <w:rsid w:val="00417499"/>
    <w:rsid w:val="004174AD"/>
    <w:rsid w:val="00417EBF"/>
    <w:rsid w:val="004200F6"/>
    <w:rsid w:val="004206C1"/>
    <w:rsid w:val="004207C5"/>
    <w:rsid w:val="00420A57"/>
    <w:rsid w:val="004211F5"/>
    <w:rsid w:val="00421280"/>
    <w:rsid w:val="004214F0"/>
    <w:rsid w:val="00421740"/>
    <w:rsid w:val="00421DF7"/>
    <w:rsid w:val="00421E70"/>
    <w:rsid w:val="004223C3"/>
    <w:rsid w:val="00422C5C"/>
    <w:rsid w:val="00422D3E"/>
    <w:rsid w:val="00422F72"/>
    <w:rsid w:val="00423178"/>
    <w:rsid w:val="00423219"/>
    <w:rsid w:val="00423322"/>
    <w:rsid w:val="004239E6"/>
    <w:rsid w:val="00424055"/>
    <w:rsid w:val="00424510"/>
    <w:rsid w:val="0042455F"/>
    <w:rsid w:val="00424586"/>
    <w:rsid w:val="00424CA3"/>
    <w:rsid w:val="00424CE1"/>
    <w:rsid w:val="0042521D"/>
    <w:rsid w:val="004252CF"/>
    <w:rsid w:val="00425336"/>
    <w:rsid w:val="00425775"/>
    <w:rsid w:val="004258C2"/>
    <w:rsid w:val="00425AE7"/>
    <w:rsid w:val="00425EF9"/>
    <w:rsid w:val="0042631D"/>
    <w:rsid w:val="004266F6"/>
    <w:rsid w:val="004267FD"/>
    <w:rsid w:val="0042691F"/>
    <w:rsid w:val="00426E3F"/>
    <w:rsid w:val="00426F47"/>
    <w:rsid w:val="004271F4"/>
    <w:rsid w:val="004272EE"/>
    <w:rsid w:val="0042776C"/>
    <w:rsid w:val="004277AA"/>
    <w:rsid w:val="00427896"/>
    <w:rsid w:val="0042789A"/>
    <w:rsid w:val="00427998"/>
    <w:rsid w:val="00427EB8"/>
    <w:rsid w:val="004304AB"/>
    <w:rsid w:val="004308FF"/>
    <w:rsid w:val="0043128B"/>
    <w:rsid w:val="0043135D"/>
    <w:rsid w:val="004315D1"/>
    <w:rsid w:val="00431732"/>
    <w:rsid w:val="00431798"/>
    <w:rsid w:val="004317BF"/>
    <w:rsid w:val="00431C6F"/>
    <w:rsid w:val="00431E5E"/>
    <w:rsid w:val="004320DA"/>
    <w:rsid w:val="00432468"/>
    <w:rsid w:val="00432B39"/>
    <w:rsid w:val="00432E83"/>
    <w:rsid w:val="00433296"/>
    <w:rsid w:val="00433596"/>
    <w:rsid w:val="00433666"/>
    <w:rsid w:val="00433782"/>
    <w:rsid w:val="00433C6D"/>
    <w:rsid w:val="00433CCE"/>
    <w:rsid w:val="0043410A"/>
    <w:rsid w:val="00434327"/>
    <w:rsid w:val="004345F7"/>
    <w:rsid w:val="00434841"/>
    <w:rsid w:val="00434C8D"/>
    <w:rsid w:val="00435055"/>
    <w:rsid w:val="00435821"/>
    <w:rsid w:val="00435848"/>
    <w:rsid w:val="00436033"/>
    <w:rsid w:val="00436A0F"/>
    <w:rsid w:val="00436D1E"/>
    <w:rsid w:val="004375C1"/>
    <w:rsid w:val="00437753"/>
    <w:rsid w:val="00437D8C"/>
    <w:rsid w:val="0044051F"/>
    <w:rsid w:val="0044060F"/>
    <w:rsid w:val="004406A2"/>
    <w:rsid w:val="0044094F"/>
    <w:rsid w:val="00440D91"/>
    <w:rsid w:val="00440E5A"/>
    <w:rsid w:val="00440ECA"/>
    <w:rsid w:val="00440F9D"/>
    <w:rsid w:val="0044102D"/>
    <w:rsid w:val="00441217"/>
    <w:rsid w:val="00441366"/>
    <w:rsid w:val="00441534"/>
    <w:rsid w:val="00441902"/>
    <w:rsid w:val="00441912"/>
    <w:rsid w:val="00441BF0"/>
    <w:rsid w:val="00441C06"/>
    <w:rsid w:val="00441C55"/>
    <w:rsid w:val="00441C56"/>
    <w:rsid w:val="00441CC3"/>
    <w:rsid w:val="00441E1A"/>
    <w:rsid w:val="00442075"/>
    <w:rsid w:val="00442171"/>
    <w:rsid w:val="00442AE9"/>
    <w:rsid w:val="00442B9F"/>
    <w:rsid w:val="00442DF1"/>
    <w:rsid w:val="00443113"/>
    <w:rsid w:val="00443534"/>
    <w:rsid w:val="004435E3"/>
    <w:rsid w:val="00443879"/>
    <w:rsid w:val="004438E5"/>
    <w:rsid w:val="00443D57"/>
    <w:rsid w:val="00444086"/>
    <w:rsid w:val="00444244"/>
    <w:rsid w:val="004444B3"/>
    <w:rsid w:val="00444905"/>
    <w:rsid w:val="00444AF9"/>
    <w:rsid w:val="00444C1C"/>
    <w:rsid w:val="00444FB1"/>
    <w:rsid w:val="004456B2"/>
    <w:rsid w:val="004456EA"/>
    <w:rsid w:val="004457AC"/>
    <w:rsid w:val="00445919"/>
    <w:rsid w:val="00445D8A"/>
    <w:rsid w:val="0044620B"/>
    <w:rsid w:val="0044675B"/>
    <w:rsid w:val="00446937"/>
    <w:rsid w:val="00446B99"/>
    <w:rsid w:val="00446D94"/>
    <w:rsid w:val="00446DD9"/>
    <w:rsid w:val="00447211"/>
    <w:rsid w:val="004472A8"/>
    <w:rsid w:val="004479E1"/>
    <w:rsid w:val="00447BFE"/>
    <w:rsid w:val="00447E9B"/>
    <w:rsid w:val="00450549"/>
    <w:rsid w:val="004507CD"/>
    <w:rsid w:val="00450C83"/>
    <w:rsid w:val="00451299"/>
    <w:rsid w:val="0045141C"/>
    <w:rsid w:val="00451426"/>
    <w:rsid w:val="00451431"/>
    <w:rsid w:val="00451580"/>
    <w:rsid w:val="00451846"/>
    <w:rsid w:val="00451B3D"/>
    <w:rsid w:val="00451BD4"/>
    <w:rsid w:val="00451C69"/>
    <w:rsid w:val="00451E0C"/>
    <w:rsid w:val="0045246C"/>
    <w:rsid w:val="004524F0"/>
    <w:rsid w:val="00452630"/>
    <w:rsid w:val="00452689"/>
    <w:rsid w:val="00452E21"/>
    <w:rsid w:val="00452E8D"/>
    <w:rsid w:val="004530E2"/>
    <w:rsid w:val="00453630"/>
    <w:rsid w:val="00453D5F"/>
    <w:rsid w:val="00453F24"/>
    <w:rsid w:val="0045422F"/>
    <w:rsid w:val="0045447A"/>
    <w:rsid w:val="0045449F"/>
    <w:rsid w:val="0045468E"/>
    <w:rsid w:val="00454BAA"/>
    <w:rsid w:val="00454F2B"/>
    <w:rsid w:val="004552E8"/>
    <w:rsid w:val="00455B31"/>
    <w:rsid w:val="00455CD1"/>
    <w:rsid w:val="00455FD2"/>
    <w:rsid w:val="004562CE"/>
    <w:rsid w:val="004568ED"/>
    <w:rsid w:val="00456B6F"/>
    <w:rsid w:val="00457017"/>
    <w:rsid w:val="0045721C"/>
    <w:rsid w:val="00457242"/>
    <w:rsid w:val="004572A0"/>
    <w:rsid w:val="0045749B"/>
    <w:rsid w:val="0045772B"/>
    <w:rsid w:val="00457742"/>
    <w:rsid w:val="004577C1"/>
    <w:rsid w:val="004601DF"/>
    <w:rsid w:val="0046060B"/>
    <w:rsid w:val="004608ED"/>
    <w:rsid w:val="00460A59"/>
    <w:rsid w:val="00460D6E"/>
    <w:rsid w:val="004616A2"/>
    <w:rsid w:val="00461950"/>
    <w:rsid w:val="00461A74"/>
    <w:rsid w:val="00462362"/>
    <w:rsid w:val="0046299B"/>
    <w:rsid w:val="00462EF1"/>
    <w:rsid w:val="0046382F"/>
    <w:rsid w:val="00463927"/>
    <w:rsid w:val="00463D39"/>
    <w:rsid w:val="00463D8C"/>
    <w:rsid w:val="00463E4C"/>
    <w:rsid w:val="004643B1"/>
    <w:rsid w:val="004644DD"/>
    <w:rsid w:val="00464740"/>
    <w:rsid w:val="00464EB5"/>
    <w:rsid w:val="004650B7"/>
    <w:rsid w:val="00466046"/>
    <w:rsid w:val="004661BA"/>
    <w:rsid w:val="0046636D"/>
    <w:rsid w:val="004667E9"/>
    <w:rsid w:val="00466B78"/>
    <w:rsid w:val="00466B98"/>
    <w:rsid w:val="0046703F"/>
    <w:rsid w:val="0046713A"/>
    <w:rsid w:val="00467173"/>
    <w:rsid w:val="00467448"/>
    <w:rsid w:val="0046771B"/>
    <w:rsid w:val="00467B57"/>
    <w:rsid w:val="00467E42"/>
    <w:rsid w:val="00470114"/>
    <w:rsid w:val="0047032B"/>
    <w:rsid w:val="004706CA"/>
    <w:rsid w:val="00470746"/>
    <w:rsid w:val="00470895"/>
    <w:rsid w:val="00470B95"/>
    <w:rsid w:val="00470DB0"/>
    <w:rsid w:val="00470EE5"/>
    <w:rsid w:val="004715B1"/>
    <w:rsid w:val="00471BC1"/>
    <w:rsid w:val="00471EAA"/>
    <w:rsid w:val="00471F6B"/>
    <w:rsid w:val="00472782"/>
    <w:rsid w:val="00472D52"/>
    <w:rsid w:val="00473089"/>
    <w:rsid w:val="0047311A"/>
    <w:rsid w:val="004732AB"/>
    <w:rsid w:val="004733CF"/>
    <w:rsid w:val="0047356B"/>
    <w:rsid w:val="0047366D"/>
    <w:rsid w:val="00473F7E"/>
    <w:rsid w:val="0047401E"/>
    <w:rsid w:val="0047479B"/>
    <w:rsid w:val="00474ECA"/>
    <w:rsid w:val="00475051"/>
    <w:rsid w:val="00475105"/>
    <w:rsid w:val="004752C4"/>
    <w:rsid w:val="0047574F"/>
    <w:rsid w:val="00475A1C"/>
    <w:rsid w:val="00476003"/>
    <w:rsid w:val="004764D9"/>
    <w:rsid w:val="0047690D"/>
    <w:rsid w:val="00476C70"/>
    <w:rsid w:val="00476F6F"/>
    <w:rsid w:val="004772DC"/>
    <w:rsid w:val="0047730F"/>
    <w:rsid w:val="004779FE"/>
    <w:rsid w:val="00477D43"/>
    <w:rsid w:val="00477E06"/>
    <w:rsid w:val="00480052"/>
    <w:rsid w:val="00480B13"/>
    <w:rsid w:val="00480BDC"/>
    <w:rsid w:val="00480C23"/>
    <w:rsid w:val="00481272"/>
    <w:rsid w:val="004817A6"/>
    <w:rsid w:val="00481A77"/>
    <w:rsid w:val="0048200E"/>
    <w:rsid w:val="00482298"/>
    <w:rsid w:val="004822A5"/>
    <w:rsid w:val="0048254F"/>
    <w:rsid w:val="00482573"/>
    <w:rsid w:val="00482D60"/>
    <w:rsid w:val="00482D9C"/>
    <w:rsid w:val="00483048"/>
    <w:rsid w:val="0048311D"/>
    <w:rsid w:val="004832D9"/>
    <w:rsid w:val="00483337"/>
    <w:rsid w:val="004835DC"/>
    <w:rsid w:val="00483858"/>
    <w:rsid w:val="00483A72"/>
    <w:rsid w:val="00483BC2"/>
    <w:rsid w:val="00483CF2"/>
    <w:rsid w:val="00483D4F"/>
    <w:rsid w:val="0048408E"/>
    <w:rsid w:val="00484A9E"/>
    <w:rsid w:val="00484C7B"/>
    <w:rsid w:val="00484DB7"/>
    <w:rsid w:val="004856AC"/>
    <w:rsid w:val="004856D7"/>
    <w:rsid w:val="0048580C"/>
    <w:rsid w:val="00485A56"/>
    <w:rsid w:val="00485DD4"/>
    <w:rsid w:val="004860A6"/>
    <w:rsid w:val="004861A6"/>
    <w:rsid w:val="00486209"/>
    <w:rsid w:val="0048638C"/>
    <w:rsid w:val="00486409"/>
    <w:rsid w:val="00486A73"/>
    <w:rsid w:val="00486E54"/>
    <w:rsid w:val="00486F0D"/>
    <w:rsid w:val="00486FED"/>
    <w:rsid w:val="00487579"/>
    <w:rsid w:val="0048799E"/>
    <w:rsid w:val="00487CA2"/>
    <w:rsid w:val="00487D74"/>
    <w:rsid w:val="0049007C"/>
    <w:rsid w:val="00490721"/>
    <w:rsid w:val="004909A7"/>
    <w:rsid w:val="004912E7"/>
    <w:rsid w:val="00491A03"/>
    <w:rsid w:val="00491D68"/>
    <w:rsid w:val="004921D6"/>
    <w:rsid w:val="004922EB"/>
    <w:rsid w:val="0049252C"/>
    <w:rsid w:val="0049291B"/>
    <w:rsid w:val="00492AC8"/>
    <w:rsid w:val="00492C04"/>
    <w:rsid w:val="00492C50"/>
    <w:rsid w:val="00492D53"/>
    <w:rsid w:val="00492F02"/>
    <w:rsid w:val="00494820"/>
    <w:rsid w:val="00495120"/>
    <w:rsid w:val="004955B8"/>
    <w:rsid w:val="004959C3"/>
    <w:rsid w:val="00495EAF"/>
    <w:rsid w:val="00495EC8"/>
    <w:rsid w:val="0049658E"/>
    <w:rsid w:val="00496743"/>
    <w:rsid w:val="00496DC2"/>
    <w:rsid w:val="00496E66"/>
    <w:rsid w:val="00497052"/>
    <w:rsid w:val="00497097"/>
    <w:rsid w:val="004971EB"/>
    <w:rsid w:val="00497293"/>
    <w:rsid w:val="004973A8"/>
    <w:rsid w:val="004973F7"/>
    <w:rsid w:val="0049744C"/>
    <w:rsid w:val="0049777B"/>
    <w:rsid w:val="00497AC0"/>
    <w:rsid w:val="004A02BF"/>
    <w:rsid w:val="004A0319"/>
    <w:rsid w:val="004A06F4"/>
    <w:rsid w:val="004A08A7"/>
    <w:rsid w:val="004A0A1C"/>
    <w:rsid w:val="004A0AF8"/>
    <w:rsid w:val="004A10D9"/>
    <w:rsid w:val="004A166D"/>
    <w:rsid w:val="004A1708"/>
    <w:rsid w:val="004A17D1"/>
    <w:rsid w:val="004A1F25"/>
    <w:rsid w:val="004A1F8D"/>
    <w:rsid w:val="004A243E"/>
    <w:rsid w:val="004A2469"/>
    <w:rsid w:val="004A2545"/>
    <w:rsid w:val="004A32F6"/>
    <w:rsid w:val="004A3307"/>
    <w:rsid w:val="004A346F"/>
    <w:rsid w:val="004A37DD"/>
    <w:rsid w:val="004A3A29"/>
    <w:rsid w:val="004A3D91"/>
    <w:rsid w:val="004A4D85"/>
    <w:rsid w:val="004A536F"/>
    <w:rsid w:val="004A537F"/>
    <w:rsid w:val="004A573D"/>
    <w:rsid w:val="004A5982"/>
    <w:rsid w:val="004A5A05"/>
    <w:rsid w:val="004A6128"/>
    <w:rsid w:val="004A639D"/>
    <w:rsid w:val="004A6574"/>
    <w:rsid w:val="004A6696"/>
    <w:rsid w:val="004A6782"/>
    <w:rsid w:val="004A67FE"/>
    <w:rsid w:val="004A6D15"/>
    <w:rsid w:val="004A6FAC"/>
    <w:rsid w:val="004A715B"/>
    <w:rsid w:val="004A7597"/>
    <w:rsid w:val="004A7C53"/>
    <w:rsid w:val="004B00B0"/>
    <w:rsid w:val="004B02B6"/>
    <w:rsid w:val="004B0918"/>
    <w:rsid w:val="004B0CF3"/>
    <w:rsid w:val="004B0E0C"/>
    <w:rsid w:val="004B0E45"/>
    <w:rsid w:val="004B121E"/>
    <w:rsid w:val="004B14BA"/>
    <w:rsid w:val="004B170D"/>
    <w:rsid w:val="004B18A2"/>
    <w:rsid w:val="004B18AC"/>
    <w:rsid w:val="004B1962"/>
    <w:rsid w:val="004B1D62"/>
    <w:rsid w:val="004B1D9D"/>
    <w:rsid w:val="004B1F7C"/>
    <w:rsid w:val="004B2040"/>
    <w:rsid w:val="004B207B"/>
    <w:rsid w:val="004B2166"/>
    <w:rsid w:val="004B25E1"/>
    <w:rsid w:val="004B27F4"/>
    <w:rsid w:val="004B2B1A"/>
    <w:rsid w:val="004B2FDD"/>
    <w:rsid w:val="004B34D7"/>
    <w:rsid w:val="004B385D"/>
    <w:rsid w:val="004B39CE"/>
    <w:rsid w:val="004B3A0E"/>
    <w:rsid w:val="004B3A73"/>
    <w:rsid w:val="004B3BEA"/>
    <w:rsid w:val="004B3C78"/>
    <w:rsid w:val="004B3DFD"/>
    <w:rsid w:val="004B42E5"/>
    <w:rsid w:val="004B431D"/>
    <w:rsid w:val="004B443E"/>
    <w:rsid w:val="004B4B09"/>
    <w:rsid w:val="004B4C5C"/>
    <w:rsid w:val="004B4D92"/>
    <w:rsid w:val="004B4F3A"/>
    <w:rsid w:val="004B576A"/>
    <w:rsid w:val="004B5F56"/>
    <w:rsid w:val="004B5F73"/>
    <w:rsid w:val="004B6025"/>
    <w:rsid w:val="004B609D"/>
    <w:rsid w:val="004B6598"/>
    <w:rsid w:val="004B66DF"/>
    <w:rsid w:val="004B684E"/>
    <w:rsid w:val="004B6FF8"/>
    <w:rsid w:val="004B7018"/>
    <w:rsid w:val="004B73CF"/>
    <w:rsid w:val="004B74AC"/>
    <w:rsid w:val="004B762B"/>
    <w:rsid w:val="004B766D"/>
    <w:rsid w:val="004B76CC"/>
    <w:rsid w:val="004B7DB1"/>
    <w:rsid w:val="004B7F2E"/>
    <w:rsid w:val="004C0010"/>
    <w:rsid w:val="004C04B5"/>
    <w:rsid w:val="004C07DE"/>
    <w:rsid w:val="004C0830"/>
    <w:rsid w:val="004C0A49"/>
    <w:rsid w:val="004C0B1D"/>
    <w:rsid w:val="004C0E28"/>
    <w:rsid w:val="004C103F"/>
    <w:rsid w:val="004C1141"/>
    <w:rsid w:val="004C1595"/>
    <w:rsid w:val="004C1BF1"/>
    <w:rsid w:val="004C1C66"/>
    <w:rsid w:val="004C1EDD"/>
    <w:rsid w:val="004C1EEE"/>
    <w:rsid w:val="004C21CB"/>
    <w:rsid w:val="004C239A"/>
    <w:rsid w:val="004C28B3"/>
    <w:rsid w:val="004C2CDA"/>
    <w:rsid w:val="004C2F3B"/>
    <w:rsid w:val="004C36B8"/>
    <w:rsid w:val="004C36F0"/>
    <w:rsid w:val="004C41D8"/>
    <w:rsid w:val="004C471C"/>
    <w:rsid w:val="004C57F5"/>
    <w:rsid w:val="004C5868"/>
    <w:rsid w:val="004C5C8B"/>
    <w:rsid w:val="004C61A8"/>
    <w:rsid w:val="004C62CB"/>
    <w:rsid w:val="004C6549"/>
    <w:rsid w:val="004C6553"/>
    <w:rsid w:val="004C65B2"/>
    <w:rsid w:val="004C678D"/>
    <w:rsid w:val="004C6998"/>
    <w:rsid w:val="004C6B94"/>
    <w:rsid w:val="004C6DB5"/>
    <w:rsid w:val="004C6DDC"/>
    <w:rsid w:val="004C7385"/>
    <w:rsid w:val="004C74A2"/>
    <w:rsid w:val="004C74C1"/>
    <w:rsid w:val="004C7549"/>
    <w:rsid w:val="004D000E"/>
    <w:rsid w:val="004D022A"/>
    <w:rsid w:val="004D0931"/>
    <w:rsid w:val="004D09C6"/>
    <w:rsid w:val="004D0E98"/>
    <w:rsid w:val="004D1233"/>
    <w:rsid w:val="004D18C8"/>
    <w:rsid w:val="004D1978"/>
    <w:rsid w:val="004D2160"/>
    <w:rsid w:val="004D36BB"/>
    <w:rsid w:val="004D39A0"/>
    <w:rsid w:val="004D3C55"/>
    <w:rsid w:val="004D3CEC"/>
    <w:rsid w:val="004D4310"/>
    <w:rsid w:val="004D4331"/>
    <w:rsid w:val="004D44C3"/>
    <w:rsid w:val="004D4623"/>
    <w:rsid w:val="004D463F"/>
    <w:rsid w:val="004D4908"/>
    <w:rsid w:val="004D4B05"/>
    <w:rsid w:val="004D523B"/>
    <w:rsid w:val="004D5457"/>
    <w:rsid w:val="004D5569"/>
    <w:rsid w:val="004D5663"/>
    <w:rsid w:val="004D584D"/>
    <w:rsid w:val="004D598F"/>
    <w:rsid w:val="004D5BEE"/>
    <w:rsid w:val="004D6B54"/>
    <w:rsid w:val="004D6E4F"/>
    <w:rsid w:val="004D6F66"/>
    <w:rsid w:val="004D7776"/>
    <w:rsid w:val="004D7BA2"/>
    <w:rsid w:val="004D7C38"/>
    <w:rsid w:val="004D7EEF"/>
    <w:rsid w:val="004E0748"/>
    <w:rsid w:val="004E081A"/>
    <w:rsid w:val="004E0D33"/>
    <w:rsid w:val="004E1267"/>
    <w:rsid w:val="004E12BE"/>
    <w:rsid w:val="004E1381"/>
    <w:rsid w:val="004E1523"/>
    <w:rsid w:val="004E194C"/>
    <w:rsid w:val="004E1D3A"/>
    <w:rsid w:val="004E1F22"/>
    <w:rsid w:val="004E1F3D"/>
    <w:rsid w:val="004E1F68"/>
    <w:rsid w:val="004E2104"/>
    <w:rsid w:val="004E2411"/>
    <w:rsid w:val="004E24F4"/>
    <w:rsid w:val="004E2799"/>
    <w:rsid w:val="004E29C4"/>
    <w:rsid w:val="004E2A43"/>
    <w:rsid w:val="004E2B26"/>
    <w:rsid w:val="004E2BCD"/>
    <w:rsid w:val="004E2DB3"/>
    <w:rsid w:val="004E31B4"/>
    <w:rsid w:val="004E3558"/>
    <w:rsid w:val="004E38C1"/>
    <w:rsid w:val="004E3B56"/>
    <w:rsid w:val="004E3C5A"/>
    <w:rsid w:val="004E432B"/>
    <w:rsid w:val="004E4445"/>
    <w:rsid w:val="004E44AA"/>
    <w:rsid w:val="004E45C9"/>
    <w:rsid w:val="004E4889"/>
    <w:rsid w:val="004E4A4A"/>
    <w:rsid w:val="004E4C9A"/>
    <w:rsid w:val="004E4D30"/>
    <w:rsid w:val="004E4EFD"/>
    <w:rsid w:val="004E51F2"/>
    <w:rsid w:val="004E5934"/>
    <w:rsid w:val="004E5A85"/>
    <w:rsid w:val="004E5B1A"/>
    <w:rsid w:val="004E5B7F"/>
    <w:rsid w:val="004E5C58"/>
    <w:rsid w:val="004E5F8E"/>
    <w:rsid w:val="004E64C6"/>
    <w:rsid w:val="004E6967"/>
    <w:rsid w:val="004E6A0B"/>
    <w:rsid w:val="004E6D27"/>
    <w:rsid w:val="004E7065"/>
    <w:rsid w:val="004E75A5"/>
    <w:rsid w:val="004E79B0"/>
    <w:rsid w:val="004E7D08"/>
    <w:rsid w:val="004E7D5C"/>
    <w:rsid w:val="004E7E7D"/>
    <w:rsid w:val="004F09CC"/>
    <w:rsid w:val="004F0ADA"/>
    <w:rsid w:val="004F15F0"/>
    <w:rsid w:val="004F1D6D"/>
    <w:rsid w:val="004F1DB2"/>
    <w:rsid w:val="004F23C7"/>
    <w:rsid w:val="004F2496"/>
    <w:rsid w:val="004F2732"/>
    <w:rsid w:val="004F283E"/>
    <w:rsid w:val="004F2E86"/>
    <w:rsid w:val="004F311B"/>
    <w:rsid w:val="004F313B"/>
    <w:rsid w:val="004F32A9"/>
    <w:rsid w:val="004F32E3"/>
    <w:rsid w:val="004F3E61"/>
    <w:rsid w:val="004F405E"/>
    <w:rsid w:val="004F4443"/>
    <w:rsid w:val="004F44B6"/>
    <w:rsid w:val="004F49A9"/>
    <w:rsid w:val="004F4A10"/>
    <w:rsid w:val="004F4B9E"/>
    <w:rsid w:val="004F4EE6"/>
    <w:rsid w:val="004F4F0A"/>
    <w:rsid w:val="004F4F2B"/>
    <w:rsid w:val="004F53E2"/>
    <w:rsid w:val="004F55F9"/>
    <w:rsid w:val="004F5800"/>
    <w:rsid w:val="004F589D"/>
    <w:rsid w:val="004F632E"/>
    <w:rsid w:val="004F6528"/>
    <w:rsid w:val="004F6763"/>
    <w:rsid w:val="004F677A"/>
    <w:rsid w:val="004F6940"/>
    <w:rsid w:val="004F6F60"/>
    <w:rsid w:val="004F70A5"/>
    <w:rsid w:val="004F727D"/>
    <w:rsid w:val="004F754E"/>
    <w:rsid w:val="004F7DA6"/>
    <w:rsid w:val="004F7DFF"/>
    <w:rsid w:val="00500131"/>
    <w:rsid w:val="0050048C"/>
    <w:rsid w:val="00500974"/>
    <w:rsid w:val="00500C5C"/>
    <w:rsid w:val="00500F58"/>
    <w:rsid w:val="0050124B"/>
    <w:rsid w:val="005012FD"/>
    <w:rsid w:val="00501A40"/>
    <w:rsid w:val="00501B1F"/>
    <w:rsid w:val="00501D63"/>
    <w:rsid w:val="00502B37"/>
    <w:rsid w:val="00503096"/>
    <w:rsid w:val="005032D5"/>
    <w:rsid w:val="005039F1"/>
    <w:rsid w:val="00503B33"/>
    <w:rsid w:val="00503C8F"/>
    <w:rsid w:val="00503EC8"/>
    <w:rsid w:val="005043FB"/>
    <w:rsid w:val="0050467F"/>
    <w:rsid w:val="00504834"/>
    <w:rsid w:val="00504F10"/>
    <w:rsid w:val="005050E2"/>
    <w:rsid w:val="005051C1"/>
    <w:rsid w:val="0050537D"/>
    <w:rsid w:val="00505828"/>
    <w:rsid w:val="0050582C"/>
    <w:rsid w:val="005058FA"/>
    <w:rsid w:val="005059C6"/>
    <w:rsid w:val="00505B28"/>
    <w:rsid w:val="00505B85"/>
    <w:rsid w:val="005064DD"/>
    <w:rsid w:val="005064E3"/>
    <w:rsid w:val="005067F3"/>
    <w:rsid w:val="0050693A"/>
    <w:rsid w:val="00507062"/>
    <w:rsid w:val="00507289"/>
    <w:rsid w:val="00507414"/>
    <w:rsid w:val="00507611"/>
    <w:rsid w:val="00507A1B"/>
    <w:rsid w:val="00507B19"/>
    <w:rsid w:val="00507C64"/>
    <w:rsid w:val="0051040A"/>
    <w:rsid w:val="0051074E"/>
    <w:rsid w:val="00510AE2"/>
    <w:rsid w:val="00510CE0"/>
    <w:rsid w:val="00510D02"/>
    <w:rsid w:val="00510F00"/>
    <w:rsid w:val="00511078"/>
    <w:rsid w:val="00511098"/>
    <w:rsid w:val="00511610"/>
    <w:rsid w:val="00511855"/>
    <w:rsid w:val="00511937"/>
    <w:rsid w:val="00511F66"/>
    <w:rsid w:val="005120BB"/>
    <w:rsid w:val="00512266"/>
    <w:rsid w:val="0051229F"/>
    <w:rsid w:val="005124A1"/>
    <w:rsid w:val="005129E3"/>
    <w:rsid w:val="00512AB9"/>
    <w:rsid w:val="00512AFB"/>
    <w:rsid w:val="00512EE2"/>
    <w:rsid w:val="00513025"/>
    <w:rsid w:val="00513452"/>
    <w:rsid w:val="005138A0"/>
    <w:rsid w:val="005139AE"/>
    <w:rsid w:val="005139FD"/>
    <w:rsid w:val="00513B6A"/>
    <w:rsid w:val="00513FED"/>
    <w:rsid w:val="005140E1"/>
    <w:rsid w:val="00514180"/>
    <w:rsid w:val="005148C6"/>
    <w:rsid w:val="00514A40"/>
    <w:rsid w:val="00514C76"/>
    <w:rsid w:val="00514F81"/>
    <w:rsid w:val="00515D2D"/>
    <w:rsid w:val="0051621A"/>
    <w:rsid w:val="00516330"/>
    <w:rsid w:val="00516360"/>
    <w:rsid w:val="00516502"/>
    <w:rsid w:val="005169FF"/>
    <w:rsid w:val="00517100"/>
    <w:rsid w:val="00517D51"/>
    <w:rsid w:val="00520733"/>
    <w:rsid w:val="00520742"/>
    <w:rsid w:val="00520F40"/>
    <w:rsid w:val="00520F49"/>
    <w:rsid w:val="0052118C"/>
    <w:rsid w:val="00521324"/>
    <w:rsid w:val="00521665"/>
    <w:rsid w:val="00521786"/>
    <w:rsid w:val="00521CBC"/>
    <w:rsid w:val="005225A2"/>
    <w:rsid w:val="0052279F"/>
    <w:rsid w:val="005229CD"/>
    <w:rsid w:val="00523045"/>
    <w:rsid w:val="005232EC"/>
    <w:rsid w:val="005236D2"/>
    <w:rsid w:val="00523739"/>
    <w:rsid w:val="00523C1B"/>
    <w:rsid w:val="00523C4D"/>
    <w:rsid w:val="005251C1"/>
    <w:rsid w:val="005257FF"/>
    <w:rsid w:val="00525D7C"/>
    <w:rsid w:val="00525DF5"/>
    <w:rsid w:val="00525F30"/>
    <w:rsid w:val="00525F72"/>
    <w:rsid w:val="005260BD"/>
    <w:rsid w:val="00526141"/>
    <w:rsid w:val="00526427"/>
    <w:rsid w:val="0052662C"/>
    <w:rsid w:val="00526B8E"/>
    <w:rsid w:val="00526DC6"/>
    <w:rsid w:val="00526DDD"/>
    <w:rsid w:val="00527019"/>
    <w:rsid w:val="00527451"/>
    <w:rsid w:val="005279FD"/>
    <w:rsid w:val="00527BFE"/>
    <w:rsid w:val="00527FD7"/>
    <w:rsid w:val="00530065"/>
    <w:rsid w:val="005302C5"/>
    <w:rsid w:val="005304D6"/>
    <w:rsid w:val="00530B17"/>
    <w:rsid w:val="00530C2D"/>
    <w:rsid w:val="00530F95"/>
    <w:rsid w:val="0053144A"/>
    <w:rsid w:val="005320CE"/>
    <w:rsid w:val="00532140"/>
    <w:rsid w:val="0053245D"/>
    <w:rsid w:val="00532811"/>
    <w:rsid w:val="00532A6A"/>
    <w:rsid w:val="00532B1C"/>
    <w:rsid w:val="00532D64"/>
    <w:rsid w:val="00532EB6"/>
    <w:rsid w:val="00532EC4"/>
    <w:rsid w:val="00532F13"/>
    <w:rsid w:val="00533493"/>
    <w:rsid w:val="00533B0A"/>
    <w:rsid w:val="005342EF"/>
    <w:rsid w:val="00534671"/>
    <w:rsid w:val="005346C1"/>
    <w:rsid w:val="00534F96"/>
    <w:rsid w:val="00535159"/>
    <w:rsid w:val="005355F5"/>
    <w:rsid w:val="00535771"/>
    <w:rsid w:val="005357F5"/>
    <w:rsid w:val="00535CFC"/>
    <w:rsid w:val="00535EE1"/>
    <w:rsid w:val="00535FC2"/>
    <w:rsid w:val="0053643E"/>
    <w:rsid w:val="00536660"/>
    <w:rsid w:val="00536876"/>
    <w:rsid w:val="00536D11"/>
    <w:rsid w:val="00536DBE"/>
    <w:rsid w:val="005378E3"/>
    <w:rsid w:val="00537974"/>
    <w:rsid w:val="005401B2"/>
    <w:rsid w:val="00540269"/>
    <w:rsid w:val="005407DC"/>
    <w:rsid w:val="00540F7D"/>
    <w:rsid w:val="005410A8"/>
    <w:rsid w:val="0054188D"/>
    <w:rsid w:val="00541A40"/>
    <w:rsid w:val="00541B23"/>
    <w:rsid w:val="00541C28"/>
    <w:rsid w:val="0054235B"/>
    <w:rsid w:val="00542433"/>
    <w:rsid w:val="00542565"/>
    <w:rsid w:val="005425F6"/>
    <w:rsid w:val="00542886"/>
    <w:rsid w:val="00542A13"/>
    <w:rsid w:val="0054305A"/>
    <w:rsid w:val="00543C00"/>
    <w:rsid w:val="00543FC3"/>
    <w:rsid w:val="0054406A"/>
    <w:rsid w:val="005442A0"/>
    <w:rsid w:val="005442ED"/>
    <w:rsid w:val="0054467C"/>
    <w:rsid w:val="00544694"/>
    <w:rsid w:val="005446B8"/>
    <w:rsid w:val="00544901"/>
    <w:rsid w:val="00544CCC"/>
    <w:rsid w:val="00544D9E"/>
    <w:rsid w:val="0054575B"/>
    <w:rsid w:val="005461E1"/>
    <w:rsid w:val="00546269"/>
    <w:rsid w:val="00546270"/>
    <w:rsid w:val="00546625"/>
    <w:rsid w:val="00546E61"/>
    <w:rsid w:val="00546FD0"/>
    <w:rsid w:val="00547260"/>
    <w:rsid w:val="005477DE"/>
    <w:rsid w:val="00547C06"/>
    <w:rsid w:val="00547C83"/>
    <w:rsid w:val="005502DC"/>
    <w:rsid w:val="0055047D"/>
    <w:rsid w:val="00550657"/>
    <w:rsid w:val="00550AD5"/>
    <w:rsid w:val="00550B99"/>
    <w:rsid w:val="00550F7B"/>
    <w:rsid w:val="00551228"/>
    <w:rsid w:val="00551322"/>
    <w:rsid w:val="00551378"/>
    <w:rsid w:val="0055155C"/>
    <w:rsid w:val="0055171F"/>
    <w:rsid w:val="005517CF"/>
    <w:rsid w:val="00551F01"/>
    <w:rsid w:val="00552254"/>
    <w:rsid w:val="00552782"/>
    <w:rsid w:val="00552A48"/>
    <w:rsid w:val="00552A92"/>
    <w:rsid w:val="00552B71"/>
    <w:rsid w:val="00552ECE"/>
    <w:rsid w:val="0055309A"/>
    <w:rsid w:val="0055315A"/>
    <w:rsid w:val="00553255"/>
    <w:rsid w:val="0055340D"/>
    <w:rsid w:val="005534F6"/>
    <w:rsid w:val="00553580"/>
    <w:rsid w:val="005538D6"/>
    <w:rsid w:val="00553A4F"/>
    <w:rsid w:val="00554580"/>
    <w:rsid w:val="00554673"/>
    <w:rsid w:val="00554690"/>
    <w:rsid w:val="005547D3"/>
    <w:rsid w:val="00554B7B"/>
    <w:rsid w:val="00555549"/>
    <w:rsid w:val="00555676"/>
    <w:rsid w:val="005556FC"/>
    <w:rsid w:val="005559E8"/>
    <w:rsid w:val="00556116"/>
    <w:rsid w:val="005563B6"/>
    <w:rsid w:val="00556709"/>
    <w:rsid w:val="00556A3A"/>
    <w:rsid w:val="00556B89"/>
    <w:rsid w:val="00557671"/>
    <w:rsid w:val="005578BD"/>
    <w:rsid w:val="00557A2D"/>
    <w:rsid w:val="00557C3C"/>
    <w:rsid w:val="00557C85"/>
    <w:rsid w:val="00557DD1"/>
    <w:rsid w:val="0056065F"/>
    <w:rsid w:val="00560A71"/>
    <w:rsid w:val="00560C45"/>
    <w:rsid w:val="00560D0A"/>
    <w:rsid w:val="00560FD3"/>
    <w:rsid w:val="00561194"/>
    <w:rsid w:val="005612A1"/>
    <w:rsid w:val="00561948"/>
    <w:rsid w:val="00561E47"/>
    <w:rsid w:val="005620FE"/>
    <w:rsid w:val="005624DA"/>
    <w:rsid w:val="005629EE"/>
    <w:rsid w:val="00562E8B"/>
    <w:rsid w:val="0056305C"/>
    <w:rsid w:val="0056316D"/>
    <w:rsid w:val="00563947"/>
    <w:rsid w:val="00563959"/>
    <w:rsid w:val="00563A73"/>
    <w:rsid w:val="00563F2D"/>
    <w:rsid w:val="0056413A"/>
    <w:rsid w:val="00564F52"/>
    <w:rsid w:val="00565177"/>
    <w:rsid w:val="005658CB"/>
    <w:rsid w:val="00565A42"/>
    <w:rsid w:val="005662E0"/>
    <w:rsid w:val="005664D4"/>
    <w:rsid w:val="005665E9"/>
    <w:rsid w:val="00566D25"/>
    <w:rsid w:val="0056739D"/>
    <w:rsid w:val="005678B1"/>
    <w:rsid w:val="00567C8D"/>
    <w:rsid w:val="00567D7C"/>
    <w:rsid w:val="00567E32"/>
    <w:rsid w:val="00567EF4"/>
    <w:rsid w:val="0057011B"/>
    <w:rsid w:val="005704D7"/>
    <w:rsid w:val="00570A47"/>
    <w:rsid w:val="00570B5C"/>
    <w:rsid w:val="00571043"/>
    <w:rsid w:val="005714D4"/>
    <w:rsid w:val="00571B5A"/>
    <w:rsid w:val="00571E0E"/>
    <w:rsid w:val="00572768"/>
    <w:rsid w:val="00572843"/>
    <w:rsid w:val="0057294F"/>
    <w:rsid w:val="005729F3"/>
    <w:rsid w:val="00572C08"/>
    <w:rsid w:val="00572DF7"/>
    <w:rsid w:val="00572F29"/>
    <w:rsid w:val="00572F72"/>
    <w:rsid w:val="00573053"/>
    <w:rsid w:val="00573100"/>
    <w:rsid w:val="005735C5"/>
    <w:rsid w:val="00573C33"/>
    <w:rsid w:val="00573D6C"/>
    <w:rsid w:val="00573FE7"/>
    <w:rsid w:val="00574D0E"/>
    <w:rsid w:val="00574FA7"/>
    <w:rsid w:val="005755FA"/>
    <w:rsid w:val="00575BD6"/>
    <w:rsid w:val="00575CE5"/>
    <w:rsid w:val="00575EF3"/>
    <w:rsid w:val="00576102"/>
    <w:rsid w:val="005762A1"/>
    <w:rsid w:val="005765CF"/>
    <w:rsid w:val="0057682E"/>
    <w:rsid w:val="00576992"/>
    <w:rsid w:val="00576DDE"/>
    <w:rsid w:val="0057723F"/>
    <w:rsid w:val="005779C6"/>
    <w:rsid w:val="00577C99"/>
    <w:rsid w:val="00577EF1"/>
    <w:rsid w:val="00580A4B"/>
    <w:rsid w:val="00580AC3"/>
    <w:rsid w:val="00580D4E"/>
    <w:rsid w:val="00580E33"/>
    <w:rsid w:val="00581319"/>
    <w:rsid w:val="00581E18"/>
    <w:rsid w:val="005822B2"/>
    <w:rsid w:val="00582997"/>
    <w:rsid w:val="00582F32"/>
    <w:rsid w:val="005835CB"/>
    <w:rsid w:val="0058366F"/>
    <w:rsid w:val="005836BB"/>
    <w:rsid w:val="0058399C"/>
    <w:rsid w:val="00583A15"/>
    <w:rsid w:val="00583EB4"/>
    <w:rsid w:val="00584114"/>
    <w:rsid w:val="00584374"/>
    <w:rsid w:val="005846F1"/>
    <w:rsid w:val="00584766"/>
    <w:rsid w:val="00584922"/>
    <w:rsid w:val="00584AAE"/>
    <w:rsid w:val="00584D7D"/>
    <w:rsid w:val="00584E3F"/>
    <w:rsid w:val="00584E49"/>
    <w:rsid w:val="00584F58"/>
    <w:rsid w:val="00584FFE"/>
    <w:rsid w:val="005854D8"/>
    <w:rsid w:val="00585AD0"/>
    <w:rsid w:val="00585E2D"/>
    <w:rsid w:val="00585E2E"/>
    <w:rsid w:val="00585EFE"/>
    <w:rsid w:val="00586322"/>
    <w:rsid w:val="005863C5"/>
    <w:rsid w:val="00586484"/>
    <w:rsid w:val="005867F8"/>
    <w:rsid w:val="005869E9"/>
    <w:rsid w:val="00586A90"/>
    <w:rsid w:val="0058744C"/>
    <w:rsid w:val="00587CD6"/>
    <w:rsid w:val="00587DE7"/>
    <w:rsid w:val="00587F82"/>
    <w:rsid w:val="00587FB5"/>
    <w:rsid w:val="00587FF3"/>
    <w:rsid w:val="0059047E"/>
    <w:rsid w:val="00590FBD"/>
    <w:rsid w:val="00591279"/>
    <w:rsid w:val="00591315"/>
    <w:rsid w:val="00591C5A"/>
    <w:rsid w:val="00592366"/>
    <w:rsid w:val="0059240C"/>
    <w:rsid w:val="0059256D"/>
    <w:rsid w:val="005925AB"/>
    <w:rsid w:val="00592BFC"/>
    <w:rsid w:val="00592DB4"/>
    <w:rsid w:val="00592F33"/>
    <w:rsid w:val="0059396D"/>
    <w:rsid w:val="005949E6"/>
    <w:rsid w:val="00594F26"/>
    <w:rsid w:val="00594FD8"/>
    <w:rsid w:val="00595285"/>
    <w:rsid w:val="005958CA"/>
    <w:rsid w:val="00595A99"/>
    <w:rsid w:val="00595ACD"/>
    <w:rsid w:val="00595F8F"/>
    <w:rsid w:val="00596BB9"/>
    <w:rsid w:val="0059742D"/>
    <w:rsid w:val="005975D9"/>
    <w:rsid w:val="00597783"/>
    <w:rsid w:val="005978FB"/>
    <w:rsid w:val="005A02D9"/>
    <w:rsid w:val="005A0A55"/>
    <w:rsid w:val="005A0C88"/>
    <w:rsid w:val="005A0D8C"/>
    <w:rsid w:val="005A10E4"/>
    <w:rsid w:val="005A1140"/>
    <w:rsid w:val="005A148E"/>
    <w:rsid w:val="005A1627"/>
    <w:rsid w:val="005A1A19"/>
    <w:rsid w:val="005A1CD9"/>
    <w:rsid w:val="005A1EC4"/>
    <w:rsid w:val="005A1EF7"/>
    <w:rsid w:val="005A2372"/>
    <w:rsid w:val="005A2519"/>
    <w:rsid w:val="005A25A9"/>
    <w:rsid w:val="005A2A3D"/>
    <w:rsid w:val="005A30AB"/>
    <w:rsid w:val="005A32D9"/>
    <w:rsid w:val="005A3609"/>
    <w:rsid w:val="005A3620"/>
    <w:rsid w:val="005A36D1"/>
    <w:rsid w:val="005A3DF2"/>
    <w:rsid w:val="005A3EB4"/>
    <w:rsid w:val="005A3F67"/>
    <w:rsid w:val="005A3FE0"/>
    <w:rsid w:val="005A44F6"/>
    <w:rsid w:val="005A48A3"/>
    <w:rsid w:val="005A4C3C"/>
    <w:rsid w:val="005A4D15"/>
    <w:rsid w:val="005A50CB"/>
    <w:rsid w:val="005A51CC"/>
    <w:rsid w:val="005A5711"/>
    <w:rsid w:val="005A5AE6"/>
    <w:rsid w:val="005A5E62"/>
    <w:rsid w:val="005A64BF"/>
    <w:rsid w:val="005A651B"/>
    <w:rsid w:val="005A6A2F"/>
    <w:rsid w:val="005A702A"/>
    <w:rsid w:val="005A7148"/>
    <w:rsid w:val="005A7A55"/>
    <w:rsid w:val="005B0168"/>
    <w:rsid w:val="005B04F0"/>
    <w:rsid w:val="005B0D23"/>
    <w:rsid w:val="005B1190"/>
    <w:rsid w:val="005B1246"/>
    <w:rsid w:val="005B14B8"/>
    <w:rsid w:val="005B182C"/>
    <w:rsid w:val="005B1D12"/>
    <w:rsid w:val="005B1E7F"/>
    <w:rsid w:val="005B2102"/>
    <w:rsid w:val="005B245B"/>
    <w:rsid w:val="005B25F2"/>
    <w:rsid w:val="005B2989"/>
    <w:rsid w:val="005B2BC5"/>
    <w:rsid w:val="005B2C7A"/>
    <w:rsid w:val="005B2CEF"/>
    <w:rsid w:val="005B306B"/>
    <w:rsid w:val="005B3645"/>
    <w:rsid w:val="005B36C2"/>
    <w:rsid w:val="005B3B18"/>
    <w:rsid w:val="005B3F5B"/>
    <w:rsid w:val="005B4AFF"/>
    <w:rsid w:val="005B4F94"/>
    <w:rsid w:val="005B5271"/>
    <w:rsid w:val="005B5A49"/>
    <w:rsid w:val="005B5A6E"/>
    <w:rsid w:val="005B5BAB"/>
    <w:rsid w:val="005B5E63"/>
    <w:rsid w:val="005B5F05"/>
    <w:rsid w:val="005B5F21"/>
    <w:rsid w:val="005B6089"/>
    <w:rsid w:val="005B69AC"/>
    <w:rsid w:val="005B6A12"/>
    <w:rsid w:val="005B6C88"/>
    <w:rsid w:val="005B7353"/>
    <w:rsid w:val="005B75B2"/>
    <w:rsid w:val="005B7620"/>
    <w:rsid w:val="005B77B3"/>
    <w:rsid w:val="005B7B67"/>
    <w:rsid w:val="005C0234"/>
    <w:rsid w:val="005C07D6"/>
    <w:rsid w:val="005C085A"/>
    <w:rsid w:val="005C0E05"/>
    <w:rsid w:val="005C0EC9"/>
    <w:rsid w:val="005C0FF2"/>
    <w:rsid w:val="005C19E5"/>
    <w:rsid w:val="005C1EB0"/>
    <w:rsid w:val="005C2010"/>
    <w:rsid w:val="005C2107"/>
    <w:rsid w:val="005C2735"/>
    <w:rsid w:val="005C2EE7"/>
    <w:rsid w:val="005C2F39"/>
    <w:rsid w:val="005C2F8D"/>
    <w:rsid w:val="005C31FD"/>
    <w:rsid w:val="005C32D7"/>
    <w:rsid w:val="005C3365"/>
    <w:rsid w:val="005C36A6"/>
    <w:rsid w:val="005C4285"/>
    <w:rsid w:val="005C432A"/>
    <w:rsid w:val="005C4768"/>
    <w:rsid w:val="005C485A"/>
    <w:rsid w:val="005C490C"/>
    <w:rsid w:val="005C537E"/>
    <w:rsid w:val="005C57F0"/>
    <w:rsid w:val="005C59E3"/>
    <w:rsid w:val="005C5D9D"/>
    <w:rsid w:val="005C60BB"/>
    <w:rsid w:val="005C6132"/>
    <w:rsid w:val="005C66E6"/>
    <w:rsid w:val="005C67A4"/>
    <w:rsid w:val="005C6C93"/>
    <w:rsid w:val="005C6E63"/>
    <w:rsid w:val="005C75E9"/>
    <w:rsid w:val="005C795E"/>
    <w:rsid w:val="005C7E0F"/>
    <w:rsid w:val="005D015D"/>
    <w:rsid w:val="005D051D"/>
    <w:rsid w:val="005D064B"/>
    <w:rsid w:val="005D06C7"/>
    <w:rsid w:val="005D0C8C"/>
    <w:rsid w:val="005D11FD"/>
    <w:rsid w:val="005D19E0"/>
    <w:rsid w:val="005D207B"/>
    <w:rsid w:val="005D22E3"/>
    <w:rsid w:val="005D252E"/>
    <w:rsid w:val="005D2697"/>
    <w:rsid w:val="005D2927"/>
    <w:rsid w:val="005D2D21"/>
    <w:rsid w:val="005D2FBD"/>
    <w:rsid w:val="005D3133"/>
    <w:rsid w:val="005D3163"/>
    <w:rsid w:val="005D3782"/>
    <w:rsid w:val="005D396F"/>
    <w:rsid w:val="005D3A53"/>
    <w:rsid w:val="005D42D0"/>
    <w:rsid w:val="005D434E"/>
    <w:rsid w:val="005D498F"/>
    <w:rsid w:val="005D4A68"/>
    <w:rsid w:val="005D4C04"/>
    <w:rsid w:val="005D5125"/>
    <w:rsid w:val="005D52D1"/>
    <w:rsid w:val="005D53DB"/>
    <w:rsid w:val="005D5DF7"/>
    <w:rsid w:val="005D5E17"/>
    <w:rsid w:val="005D6101"/>
    <w:rsid w:val="005D6155"/>
    <w:rsid w:val="005D629E"/>
    <w:rsid w:val="005D6516"/>
    <w:rsid w:val="005D691B"/>
    <w:rsid w:val="005D693A"/>
    <w:rsid w:val="005D6FFA"/>
    <w:rsid w:val="005D7133"/>
    <w:rsid w:val="005D74B2"/>
    <w:rsid w:val="005D75EC"/>
    <w:rsid w:val="005D760E"/>
    <w:rsid w:val="005D768E"/>
    <w:rsid w:val="005D7733"/>
    <w:rsid w:val="005D78B6"/>
    <w:rsid w:val="005D79AE"/>
    <w:rsid w:val="005D79D0"/>
    <w:rsid w:val="005D7B32"/>
    <w:rsid w:val="005D7F26"/>
    <w:rsid w:val="005E00B8"/>
    <w:rsid w:val="005E04FE"/>
    <w:rsid w:val="005E056F"/>
    <w:rsid w:val="005E06B0"/>
    <w:rsid w:val="005E1013"/>
    <w:rsid w:val="005E1444"/>
    <w:rsid w:val="005E15BC"/>
    <w:rsid w:val="005E19CC"/>
    <w:rsid w:val="005E20B9"/>
    <w:rsid w:val="005E20C4"/>
    <w:rsid w:val="005E23AD"/>
    <w:rsid w:val="005E24BE"/>
    <w:rsid w:val="005E27F4"/>
    <w:rsid w:val="005E281F"/>
    <w:rsid w:val="005E2F85"/>
    <w:rsid w:val="005E2FAE"/>
    <w:rsid w:val="005E2FD0"/>
    <w:rsid w:val="005E3232"/>
    <w:rsid w:val="005E34D7"/>
    <w:rsid w:val="005E36B2"/>
    <w:rsid w:val="005E37D9"/>
    <w:rsid w:val="005E3CB5"/>
    <w:rsid w:val="005E40F7"/>
    <w:rsid w:val="005E4517"/>
    <w:rsid w:val="005E4716"/>
    <w:rsid w:val="005E47F8"/>
    <w:rsid w:val="005E4A99"/>
    <w:rsid w:val="005E4BBB"/>
    <w:rsid w:val="005E4E62"/>
    <w:rsid w:val="005E4EB2"/>
    <w:rsid w:val="005E5490"/>
    <w:rsid w:val="005E569B"/>
    <w:rsid w:val="005E56E3"/>
    <w:rsid w:val="005E57F6"/>
    <w:rsid w:val="005E587B"/>
    <w:rsid w:val="005E5ECA"/>
    <w:rsid w:val="005E5FCD"/>
    <w:rsid w:val="005E605C"/>
    <w:rsid w:val="005E6253"/>
    <w:rsid w:val="005E6921"/>
    <w:rsid w:val="005E6A23"/>
    <w:rsid w:val="005E6CF3"/>
    <w:rsid w:val="005E6DAB"/>
    <w:rsid w:val="005E6DF6"/>
    <w:rsid w:val="005E7048"/>
    <w:rsid w:val="005E718F"/>
    <w:rsid w:val="005E7814"/>
    <w:rsid w:val="005E7B9A"/>
    <w:rsid w:val="005F0FDA"/>
    <w:rsid w:val="005F1342"/>
    <w:rsid w:val="005F1558"/>
    <w:rsid w:val="005F1605"/>
    <w:rsid w:val="005F1674"/>
    <w:rsid w:val="005F16B4"/>
    <w:rsid w:val="005F1B41"/>
    <w:rsid w:val="005F1CB4"/>
    <w:rsid w:val="005F1CC6"/>
    <w:rsid w:val="005F1E6A"/>
    <w:rsid w:val="005F1F35"/>
    <w:rsid w:val="005F2226"/>
    <w:rsid w:val="005F2250"/>
    <w:rsid w:val="005F27B8"/>
    <w:rsid w:val="005F2A6B"/>
    <w:rsid w:val="005F2C5B"/>
    <w:rsid w:val="005F2F34"/>
    <w:rsid w:val="005F3016"/>
    <w:rsid w:val="005F3E45"/>
    <w:rsid w:val="005F3FF0"/>
    <w:rsid w:val="005F4049"/>
    <w:rsid w:val="005F4976"/>
    <w:rsid w:val="005F5254"/>
    <w:rsid w:val="005F54AB"/>
    <w:rsid w:val="005F580D"/>
    <w:rsid w:val="005F5B3A"/>
    <w:rsid w:val="005F5C5C"/>
    <w:rsid w:val="005F5F48"/>
    <w:rsid w:val="005F6573"/>
    <w:rsid w:val="005F67B6"/>
    <w:rsid w:val="005F6AEA"/>
    <w:rsid w:val="005F6B4F"/>
    <w:rsid w:val="005F711A"/>
    <w:rsid w:val="005F7289"/>
    <w:rsid w:val="005F7297"/>
    <w:rsid w:val="005F7904"/>
    <w:rsid w:val="005F796B"/>
    <w:rsid w:val="0060065E"/>
    <w:rsid w:val="00600927"/>
    <w:rsid w:val="00600EC6"/>
    <w:rsid w:val="00600FC1"/>
    <w:rsid w:val="00601659"/>
    <w:rsid w:val="00601910"/>
    <w:rsid w:val="00601E29"/>
    <w:rsid w:val="00601EC1"/>
    <w:rsid w:val="00602023"/>
    <w:rsid w:val="00602185"/>
    <w:rsid w:val="006023E8"/>
    <w:rsid w:val="00602698"/>
    <w:rsid w:val="00602D8C"/>
    <w:rsid w:val="006035C5"/>
    <w:rsid w:val="006037CF"/>
    <w:rsid w:val="006037D8"/>
    <w:rsid w:val="00603AA3"/>
    <w:rsid w:val="00603B1B"/>
    <w:rsid w:val="00603EB3"/>
    <w:rsid w:val="006042E0"/>
    <w:rsid w:val="0060486F"/>
    <w:rsid w:val="00604A7C"/>
    <w:rsid w:val="006055F3"/>
    <w:rsid w:val="0060586C"/>
    <w:rsid w:val="00605BC0"/>
    <w:rsid w:val="00606397"/>
    <w:rsid w:val="006067CB"/>
    <w:rsid w:val="00606805"/>
    <w:rsid w:val="006068B0"/>
    <w:rsid w:val="006069CB"/>
    <w:rsid w:val="00606A28"/>
    <w:rsid w:val="00607008"/>
    <w:rsid w:val="0060712F"/>
    <w:rsid w:val="0060723F"/>
    <w:rsid w:val="00607522"/>
    <w:rsid w:val="00607774"/>
    <w:rsid w:val="0060782D"/>
    <w:rsid w:val="00607D41"/>
    <w:rsid w:val="00607DAF"/>
    <w:rsid w:val="00607F83"/>
    <w:rsid w:val="0061054E"/>
    <w:rsid w:val="00610680"/>
    <w:rsid w:val="00610C31"/>
    <w:rsid w:val="00610CD4"/>
    <w:rsid w:val="00610D4C"/>
    <w:rsid w:val="00610D65"/>
    <w:rsid w:val="00611257"/>
    <w:rsid w:val="006115B4"/>
    <w:rsid w:val="00611855"/>
    <w:rsid w:val="0061190D"/>
    <w:rsid w:val="00611928"/>
    <w:rsid w:val="00611933"/>
    <w:rsid w:val="00611D74"/>
    <w:rsid w:val="00611F63"/>
    <w:rsid w:val="00612198"/>
    <w:rsid w:val="00612357"/>
    <w:rsid w:val="00612B35"/>
    <w:rsid w:val="00612C7F"/>
    <w:rsid w:val="0061314A"/>
    <w:rsid w:val="006135EB"/>
    <w:rsid w:val="0061391B"/>
    <w:rsid w:val="00613B4F"/>
    <w:rsid w:val="00613C48"/>
    <w:rsid w:val="00613D3D"/>
    <w:rsid w:val="00613FB4"/>
    <w:rsid w:val="00614245"/>
    <w:rsid w:val="00614C07"/>
    <w:rsid w:val="00614C78"/>
    <w:rsid w:val="00614DF3"/>
    <w:rsid w:val="00615453"/>
    <w:rsid w:val="006156B0"/>
    <w:rsid w:val="0061579B"/>
    <w:rsid w:val="00615843"/>
    <w:rsid w:val="00615B04"/>
    <w:rsid w:val="00615D56"/>
    <w:rsid w:val="0061624F"/>
    <w:rsid w:val="006163AD"/>
    <w:rsid w:val="006163FD"/>
    <w:rsid w:val="00616616"/>
    <w:rsid w:val="006168B0"/>
    <w:rsid w:val="0061710D"/>
    <w:rsid w:val="0061773D"/>
    <w:rsid w:val="00617D0A"/>
    <w:rsid w:val="0062027A"/>
    <w:rsid w:val="00620447"/>
    <w:rsid w:val="0062076B"/>
    <w:rsid w:val="00620840"/>
    <w:rsid w:val="0062087E"/>
    <w:rsid w:val="00620CDC"/>
    <w:rsid w:val="00620D3A"/>
    <w:rsid w:val="00620DD5"/>
    <w:rsid w:val="006213BD"/>
    <w:rsid w:val="006214DA"/>
    <w:rsid w:val="0062158F"/>
    <w:rsid w:val="0062164E"/>
    <w:rsid w:val="00621B9A"/>
    <w:rsid w:val="00621EDB"/>
    <w:rsid w:val="00621F34"/>
    <w:rsid w:val="00621F54"/>
    <w:rsid w:val="006220A3"/>
    <w:rsid w:val="0062232C"/>
    <w:rsid w:val="006228BE"/>
    <w:rsid w:val="00622FB8"/>
    <w:rsid w:val="00623634"/>
    <w:rsid w:val="00623661"/>
    <w:rsid w:val="00623D7A"/>
    <w:rsid w:val="00623F86"/>
    <w:rsid w:val="006240C6"/>
    <w:rsid w:val="006241F1"/>
    <w:rsid w:val="00624714"/>
    <w:rsid w:val="006247A4"/>
    <w:rsid w:val="00624822"/>
    <w:rsid w:val="00624A3E"/>
    <w:rsid w:val="006256FC"/>
    <w:rsid w:val="006259FC"/>
    <w:rsid w:val="00625B29"/>
    <w:rsid w:val="00625C7A"/>
    <w:rsid w:val="00625CB2"/>
    <w:rsid w:val="00625DB6"/>
    <w:rsid w:val="00625F28"/>
    <w:rsid w:val="00625FD0"/>
    <w:rsid w:val="006260ED"/>
    <w:rsid w:val="00626226"/>
    <w:rsid w:val="006267A6"/>
    <w:rsid w:val="00626D1D"/>
    <w:rsid w:val="006271DC"/>
    <w:rsid w:val="006273DA"/>
    <w:rsid w:val="0062766A"/>
    <w:rsid w:val="0062789B"/>
    <w:rsid w:val="00627B58"/>
    <w:rsid w:val="00627E04"/>
    <w:rsid w:val="00627E50"/>
    <w:rsid w:val="00627FCA"/>
    <w:rsid w:val="006300DD"/>
    <w:rsid w:val="006307C9"/>
    <w:rsid w:val="00630839"/>
    <w:rsid w:val="00631244"/>
    <w:rsid w:val="0063154C"/>
    <w:rsid w:val="00631702"/>
    <w:rsid w:val="00631B7B"/>
    <w:rsid w:val="00631B9C"/>
    <w:rsid w:val="00631D0D"/>
    <w:rsid w:val="00631EBD"/>
    <w:rsid w:val="006324A1"/>
    <w:rsid w:val="006327E6"/>
    <w:rsid w:val="006336B8"/>
    <w:rsid w:val="00633756"/>
    <w:rsid w:val="006337FA"/>
    <w:rsid w:val="00633928"/>
    <w:rsid w:val="00634295"/>
    <w:rsid w:val="006342B5"/>
    <w:rsid w:val="006347FD"/>
    <w:rsid w:val="0063481C"/>
    <w:rsid w:val="00634EF7"/>
    <w:rsid w:val="006353BA"/>
    <w:rsid w:val="00635543"/>
    <w:rsid w:val="00635654"/>
    <w:rsid w:val="006356F8"/>
    <w:rsid w:val="0063583F"/>
    <w:rsid w:val="0063587C"/>
    <w:rsid w:val="00635A45"/>
    <w:rsid w:val="00635A7E"/>
    <w:rsid w:val="00635B01"/>
    <w:rsid w:val="00635C9A"/>
    <w:rsid w:val="00635E2E"/>
    <w:rsid w:val="0063680A"/>
    <w:rsid w:val="00636858"/>
    <w:rsid w:val="006368BA"/>
    <w:rsid w:val="00636B07"/>
    <w:rsid w:val="00636D05"/>
    <w:rsid w:val="00636EDB"/>
    <w:rsid w:val="00636EDD"/>
    <w:rsid w:val="006377B9"/>
    <w:rsid w:val="00637827"/>
    <w:rsid w:val="0063799E"/>
    <w:rsid w:val="00637A6E"/>
    <w:rsid w:val="006400A3"/>
    <w:rsid w:val="00640231"/>
    <w:rsid w:val="006402D2"/>
    <w:rsid w:val="006403CB"/>
    <w:rsid w:val="006409A3"/>
    <w:rsid w:val="00640BE0"/>
    <w:rsid w:val="00640C47"/>
    <w:rsid w:val="00640D12"/>
    <w:rsid w:val="00640FB6"/>
    <w:rsid w:val="006411D9"/>
    <w:rsid w:val="00641267"/>
    <w:rsid w:val="00641850"/>
    <w:rsid w:val="00641DAA"/>
    <w:rsid w:val="00641E44"/>
    <w:rsid w:val="00641EAE"/>
    <w:rsid w:val="006422F6"/>
    <w:rsid w:val="006426D2"/>
    <w:rsid w:val="006427E1"/>
    <w:rsid w:val="00642877"/>
    <w:rsid w:val="006429D5"/>
    <w:rsid w:val="00642CDB"/>
    <w:rsid w:val="00642E15"/>
    <w:rsid w:val="00643534"/>
    <w:rsid w:val="006435E4"/>
    <w:rsid w:val="006436F7"/>
    <w:rsid w:val="006439A8"/>
    <w:rsid w:val="00643A17"/>
    <w:rsid w:val="00643AB5"/>
    <w:rsid w:val="00643B40"/>
    <w:rsid w:val="00643B4B"/>
    <w:rsid w:val="00643B4C"/>
    <w:rsid w:val="00643F3E"/>
    <w:rsid w:val="00644183"/>
    <w:rsid w:val="00644205"/>
    <w:rsid w:val="00644385"/>
    <w:rsid w:val="00644526"/>
    <w:rsid w:val="00644B3B"/>
    <w:rsid w:val="00644FD5"/>
    <w:rsid w:val="006451A9"/>
    <w:rsid w:val="00645284"/>
    <w:rsid w:val="00645558"/>
    <w:rsid w:val="0064567A"/>
    <w:rsid w:val="00645A3C"/>
    <w:rsid w:val="00645C13"/>
    <w:rsid w:val="0064607A"/>
    <w:rsid w:val="0064682B"/>
    <w:rsid w:val="00646978"/>
    <w:rsid w:val="006469ED"/>
    <w:rsid w:val="00646B5D"/>
    <w:rsid w:val="00647431"/>
    <w:rsid w:val="00647A01"/>
    <w:rsid w:val="00647BCD"/>
    <w:rsid w:val="00647CCC"/>
    <w:rsid w:val="00647D26"/>
    <w:rsid w:val="00647EC0"/>
    <w:rsid w:val="00650915"/>
    <w:rsid w:val="00650B28"/>
    <w:rsid w:val="00650C99"/>
    <w:rsid w:val="00650EC0"/>
    <w:rsid w:val="00650F34"/>
    <w:rsid w:val="0065128D"/>
    <w:rsid w:val="006512BD"/>
    <w:rsid w:val="0065166B"/>
    <w:rsid w:val="00651670"/>
    <w:rsid w:val="00651812"/>
    <w:rsid w:val="00651ECF"/>
    <w:rsid w:val="00651F84"/>
    <w:rsid w:val="00652BD1"/>
    <w:rsid w:val="0065330A"/>
    <w:rsid w:val="00653949"/>
    <w:rsid w:val="00653B38"/>
    <w:rsid w:val="00654A35"/>
    <w:rsid w:val="00654EDF"/>
    <w:rsid w:val="006552AD"/>
    <w:rsid w:val="0065634D"/>
    <w:rsid w:val="006567C7"/>
    <w:rsid w:val="00657068"/>
    <w:rsid w:val="00657267"/>
    <w:rsid w:val="006573E0"/>
    <w:rsid w:val="0065764D"/>
    <w:rsid w:val="006577CA"/>
    <w:rsid w:val="00657EDC"/>
    <w:rsid w:val="0066011B"/>
    <w:rsid w:val="0066098C"/>
    <w:rsid w:val="00660AF0"/>
    <w:rsid w:val="00660B8D"/>
    <w:rsid w:val="00660DC9"/>
    <w:rsid w:val="0066110B"/>
    <w:rsid w:val="0066140F"/>
    <w:rsid w:val="006614BD"/>
    <w:rsid w:val="006618F8"/>
    <w:rsid w:val="00661940"/>
    <w:rsid w:val="00661B66"/>
    <w:rsid w:val="00661B9F"/>
    <w:rsid w:val="00661EBE"/>
    <w:rsid w:val="006621E2"/>
    <w:rsid w:val="00662201"/>
    <w:rsid w:val="006624A0"/>
    <w:rsid w:val="006625BB"/>
    <w:rsid w:val="0066269E"/>
    <w:rsid w:val="006627D2"/>
    <w:rsid w:val="0066290A"/>
    <w:rsid w:val="00662934"/>
    <w:rsid w:val="00662DD4"/>
    <w:rsid w:val="00662EFB"/>
    <w:rsid w:val="00662F99"/>
    <w:rsid w:val="00663449"/>
    <w:rsid w:val="00663539"/>
    <w:rsid w:val="0066359C"/>
    <w:rsid w:val="00663A02"/>
    <w:rsid w:val="00663D8E"/>
    <w:rsid w:val="006648C4"/>
    <w:rsid w:val="00664A85"/>
    <w:rsid w:val="00665560"/>
    <w:rsid w:val="00665767"/>
    <w:rsid w:val="00665AF8"/>
    <w:rsid w:val="00665F78"/>
    <w:rsid w:val="006663C1"/>
    <w:rsid w:val="00666A41"/>
    <w:rsid w:val="00666F00"/>
    <w:rsid w:val="00666F98"/>
    <w:rsid w:val="00667573"/>
    <w:rsid w:val="00667A06"/>
    <w:rsid w:val="00667B2B"/>
    <w:rsid w:val="00667B66"/>
    <w:rsid w:val="00667BEF"/>
    <w:rsid w:val="00667FAE"/>
    <w:rsid w:val="006702BD"/>
    <w:rsid w:val="00670385"/>
    <w:rsid w:val="006704AD"/>
    <w:rsid w:val="006705AF"/>
    <w:rsid w:val="00670CF6"/>
    <w:rsid w:val="00670F8E"/>
    <w:rsid w:val="006710DD"/>
    <w:rsid w:val="006718DB"/>
    <w:rsid w:val="006719DC"/>
    <w:rsid w:val="00671B8A"/>
    <w:rsid w:val="00671D41"/>
    <w:rsid w:val="006722D9"/>
    <w:rsid w:val="006726CE"/>
    <w:rsid w:val="00672733"/>
    <w:rsid w:val="00672D83"/>
    <w:rsid w:val="00672E26"/>
    <w:rsid w:val="006730B3"/>
    <w:rsid w:val="006732E0"/>
    <w:rsid w:val="006733D0"/>
    <w:rsid w:val="0067350E"/>
    <w:rsid w:val="00673868"/>
    <w:rsid w:val="0067387F"/>
    <w:rsid w:val="00673CB1"/>
    <w:rsid w:val="00673F19"/>
    <w:rsid w:val="00673F1D"/>
    <w:rsid w:val="0067418D"/>
    <w:rsid w:val="00674266"/>
    <w:rsid w:val="006742BD"/>
    <w:rsid w:val="00674C81"/>
    <w:rsid w:val="00674DDD"/>
    <w:rsid w:val="00675B68"/>
    <w:rsid w:val="00675EB7"/>
    <w:rsid w:val="00675EB9"/>
    <w:rsid w:val="00676154"/>
    <w:rsid w:val="00676922"/>
    <w:rsid w:val="006772EF"/>
    <w:rsid w:val="006773B4"/>
    <w:rsid w:val="006775F9"/>
    <w:rsid w:val="006776DA"/>
    <w:rsid w:val="006777AE"/>
    <w:rsid w:val="00677927"/>
    <w:rsid w:val="00677950"/>
    <w:rsid w:val="00677F2E"/>
    <w:rsid w:val="00677F76"/>
    <w:rsid w:val="006803AD"/>
    <w:rsid w:val="00680405"/>
    <w:rsid w:val="0068057B"/>
    <w:rsid w:val="00680864"/>
    <w:rsid w:val="00680B12"/>
    <w:rsid w:val="00680B30"/>
    <w:rsid w:val="00680B3E"/>
    <w:rsid w:val="00680BB4"/>
    <w:rsid w:val="006810A6"/>
    <w:rsid w:val="0068118D"/>
    <w:rsid w:val="0068179F"/>
    <w:rsid w:val="00681B90"/>
    <w:rsid w:val="00681D77"/>
    <w:rsid w:val="00681E3D"/>
    <w:rsid w:val="00681F63"/>
    <w:rsid w:val="006821CF"/>
    <w:rsid w:val="0068253E"/>
    <w:rsid w:val="0068283E"/>
    <w:rsid w:val="00682B63"/>
    <w:rsid w:val="00682E51"/>
    <w:rsid w:val="00682EF6"/>
    <w:rsid w:val="00683106"/>
    <w:rsid w:val="0068360B"/>
    <w:rsid w:val="00683BDE"/>
    <w:rsid w:val="00684369"/>
    <w:rsid w:val="0068443E"/>
    <w:rsid w:val="00684CA0"/>
    <w:rsid w:val="00684E16"/>
    <w:rsid w:val="00684E23"/>
    <w:rsid w:val="006855F5"/>
    <w:rsid w:val="00685A6C"/>
    <w:rsid w:val="0068611C"/>
    <w:rsid w:val="006861DD"/>
    <w:rsid w:val="0068629C"/>
    <w:rsid w:val="006866BE"/>
    <w:rsid w:val="00687607"/>
    <w:rsid w:val="006879BC"/>
    <w:rsid w:val="00687A06"/>
    <w:rsid w:val="00687C51"/>
    <w:rsid w:val="00687F18"/>
    <w:rsid w:val="0069005C"/>
    <w:rsid w:val="00690169"/>
    <w:rsid w:val="00690B01"/>
    <w:rsid w:val="00690CD2"/>
    <w:rsid w:val="00690DF6"/>
    <w:rsid w:val="006913E8"/>
    <w:rsid w:val="00691573"/>
    <w:rsid w:val="006917B8"/>
    <w:rsid w:val="00691E39"/>
    <w:rsid w:val="00691E3C"/>
    <w:rsid w:val="0069212D"/>
    <w:rsid w:val="0069216F"/>
    <w:rsid w:val="00692417"/>
    <w:rsid w:val="006925E2"/>
    <w:rsid w:val="006928AB"/>
    <w:rsid w:val="00692B05"/>
    <w:rsid w:val="00692F39"/>
    <w:rsid w:val="00693426"/>
    <w:rsid w:val="006938D1"/>
    <w:rsid w:val="00693C5F"/>
    <w:rsid w:val="00693F54"/>
    <w:rsid w:val="00694326"/>
    <w:rsid w:val="006944E7"/>
    <w:rsid w:val="0069461E"/>
    <w:rsid w:val="00694C77"/>
    <w:rsid w:val="00694E82"/>
    <w:rsid w:val="006950A3"/>
    <w:rsid w:val="006952C0"/>
    <w:rsid w:val="00695352"/>
    <w:rsid w:val="00695700"/>
    <w:rsid w:val="00695764"/>
    <w:rsid w:val="00695A78"/>
    <w:rsid w:val="00695B50"/>
    <w:rsid w:val="00695E01"/>
    <w:rsid w:val="0069606B"/>
    <w:rsid w:val="00696A16"/>
    <w:rsid w:val="00696A6B"/>
    <w:rsid w:val="00696D80"/>
    <w:rsid w:val="00696E66"/>
    <w:rsid w:val="00697533"/>
    <w:rsid w:val="006979BA"/>
    <w:rsid w:val="00697B90"/>
    <w:rsid w:val="00697C16"/>
    <w:rsid w:val="00697C57"/>
    <w:rsid w:val="00697EA7"/>
    <w:rsid w:val="006A01CE"/>
    <w:rsid w:val="006A065D"/>
    <w:rsid w:val="006A069B"/>
    <w:rsid w:val="006A0AD6"/>
    <w:rsid w:val="006A0C20"/>
    <w:rsid w:val="006A0FA3"/>
    <w:rsid w:val="006A1037"/>
    <w:rsid w:val="006A149E"/>
    <w:rsid w:val="006A1B9A"/>
    <w:rsid w:val="006A2108"/>
    <w:rsid w:val="006A2377"/>
    <w:rsid w:val="006A23B7"/>
    <w:rsid w:val="006A244F"/>
    <w:rsid w:val="006A2921"/>
    <w:rsid w:val="006A2CD8"/>
    <w:rsid w:val="006A2DBD"/>
    <w:rsid w:val="006A2ED2"/>
    <w:rsid w:val="006A30B7"/>
    <w:rsid w:val="006A3678"/>
    <w:rsid w:val="006A3765"/>
    <w:rsid w:val="006A3797"/>
    <w:rsid w:val="006A3BC2"/>
    <w:rsid w:val="006A401E"/>
    <w:rsid w:val="006A437B"/>
    <w:rsid w:val="006A475F"/>
    <w:rsid w:val="006A47C0"/>
    <w:rsid w:val="006A4882"/>
    <w:rsid w:val="006A4887"/>
    <w:rsid w:val="006A497F"/>
    <w:rsid w:val="006A4EA7"/>
    <w:rsid w:val="006A560A"/>
    <w:rsid w:val="006A587C"/>
    <w:rsid w:val="006A594B"/>
    <w:rsid w:val="006A5A19"/>
    <w:rsid w:val="006A6863"/>
    <w:rsid w:val="006A6B4B"/>
    <w:rsid w:val="006A6F26"/>
    <w:rsid w:val="006A6F7F"/>
    <w:rsid w:val="006A728D"/>
    <w:rsid w:val="006A75F0"/>
    <w:rsid w:val="006A7C6C"/>
    <w:rsid w:val="006B0233"/>
    <w:rsid w:val="006B06B7"/>
    <w:rsid w:val="006B0B65"/>
    <w:rsid w:val="006B0CFC"/>
    <w:rsid w:val="006B0D48"/>
    <w:rsid w:val="006B10DD"/>
    <w:rsid w:val="006B110F"/>
    <w:rsid w:val="006B1130"/>
    <w:rsid w:val="006B11FA"/>
    <w:rsid w:val="006B134C"/>
    <w:rsid w:val="006B1392"/>
    <w:rsid w:val="006B13ED"/>
    <w:rsid w:val="006B1432"/>
    <w:rsid w:val="006B1B13"/>
    <w:rsid w:val="006B23D0"/>
    <w:rsid w:val="006B2D1A"/>
    <w:rsid w:val="006B2F96"/>
    <w:rsid w:val="006B3756"/>
    <w:rsid w:val="006B49BD"/>
    <w:rsid w:val="006B4AB3"/>
    <w:rsid w:val="006B4AF4"/>
    <w:rsid w:val="006B5366"/>
    <w:rsid w:val="006B5461"/>
    <w:rsid w:val="006B58B4"/>
    <w:rsid w:val="006B59F7"/>
    <w:rsid w:val="006B5A3F"/>
    <w:rsid w:val="006B5C7C"/>
    <w:rsid w:val="006B5E48"/>
    <w:rsid w:val="006B6429"/>
    <w:rsid w:val="006B6580"/>
    <w:rsid w:val="006B6814"/>
    <w:rsid w:val="006B6C96"/>
    <w:rsid w:val="006B701D"/>
    <w:rsid w:val="006B70AC"/>
    <w:rsid w:val="006B711D"/>
    <w:rsid w:val="006B730C"/>
    <w:rsid w:val="006B7403"/>
    <w:rsid w:val="006B77AB"/>
    <w:rsid w:val="006B781D"/>
    <w:rsid w:val="006B7904"/>
    <w:rsid w:val="006B7C58"/>
    <w:rsid w:val="006C00BA"/>
    <w:rsid w:val="006C0263"/>
    <w:rsid w:val="006C0341"/>
    <w:rsid w:val="006C08CB"/>
    <w:rsid w:val="006C092D"/>
    <w:rsid w:val="006C127D"/>
    <w:rsid w:val="006C1502"/>
    <w:rsid w:val="006C16D5"/>
    <w:rsid w:val="006C1740"/>
    <w:rsid w:val="006C1A96"/>
    <w:rsid w:val="006C200B"/>
    <w:rsid w:val="006C245B"/>
    <w:rsid w:val="006C249D"/>
    <w:rsid w:val="006C26B8"/>
    <w:rsid w:val="006C2AAE"/>
    <w:rsid w:val="006C2D23"/>
    <w:rsid w:val="006C3053"/>
    <w:rsid w:val="006C30D5"/>
    <w:rsid w:val="006C3A32"/>
    <w:rsid w:val="006C3CA5"/>
    <w:rsid w:val="006C4D35"/>
    <w:rsid w:val="006C4E1C"/>
    <w:rsid w:val="006C507A"/>
    <w:rsid w:val="006C53F4"/>
    <w:rsid w:val="006C5530"/>
    <w:rsid w:val="006C604A"/>
    <w:rsid w:val="006C662C"/>
    <w:rsid w:val="006C66D8"/>
    <w:rsid w:val="006C71FE"/>
    <w:rsid w:val="006C72BD"/>
    <w:rsid w:val="006C7510"/>
    <w:rsid w:val="006C7569"/>
    <w:rsid w:val="006C7A58"/>
    <w:rsid w:val="006C7B17"/>
    <w:rsid w:val="006C7DE2"/>
    <w:rsid w:val="006D0138"/>
    <w:rsid w:val="006D025D"/>
    <w:rsid w:val="006D055C"/>
    <w:rsid w:val="006D085A"/>
    <w:rsid w:val="006D09E7"/>
    <w:rsid w:val="006D0BE2"/>
    <w:rsid w:val="006D0F30"/>
    <w:rsid w:val="006D1185"/>
    <w:rsid w:val="006D136F"/>
    <w:rsid w:val="006D1372"/>
    <w:rsid w:val="006D145A"/>
    <w:rsid w:val="006D1493"/>
    <w:rsid w:val="006D1720"/>
    <w:rsid w:val="006D1C1D"/>
    <w:rsid w:val="006D20C3"/>
    <w:rsid w:val="006D214D"/>
    <w:rsid w:val="006D2319"/>
    <w:rsid w:val="006D2BAA"/>
    <w:rsid w:val="006D3636"/>
    <w:rsid w:val="006D37AE"/>
    <w:rsid w:val="006D3B4C"/>
    <w:rsid w:val="006D3D49"/>
    <w:rsid w:val="006D3F0C"/>
    <w:rsid w:val="006D3FE0"/>
    <w:rsid w:val="006D4B3F"/>
    <w:rsid w:val="006D4C22"/>
    <w:rsid w:val="006D5084"/>
    <w:rsid w:val="006D57C3"/>
    <w:rsid w:val="006D59F5"/>
    <w:rsid w:val="006D5B49"/>
    <w:rsid w:val="006D5B5E"/>
    <w:rsid w:val="006D698F"/>
    <w:rsid w:val="006D6C13"/>
    <w:rsid w:val="006D6DAF"/>
    <w:rsid w:val="006D6DD2"/>
    <w:rsid w:val="006D737A"/>
    <w:rsid w:val="006D78AE"/>
    <w:rsid w:val="006D7A8C"/>
    <w:rsid w:val="006D7C91"/>
    <w:rsid w:val="006D7F0B"/>
    <w:rsid w:val="006E0281"/>
    <w:rsid w:val="006E030E"/>
    <w:rsid w:val="006E037F"/>
    <w:rsid w:val="006E0405"/>
    <w:rsid w:val="006E08FC"/>
    <w:rsid w:val="006E0A23"/>
    <w:rsid w:val="006E0E21"/>
    <w:rsid w:val="006E0EE4"/>
    <w:rsid w:val="006E19C1"/>
    <w:rsid w:val="006E1A44"/>
    <w:rsid w:val="006E1A87"/>
    <w:rsid w:val="006E1ADD"/>
    <w:rsid w:val="006E1E1C"/>
    <w:rsid w:val="006E21CC"/>
    <w:rsid w:val="006E25B5"/>
    <w:rsid w:val="006E275E"/>
    <w:rsid w:val="006E2BF4"/>
    <w:rsid w:val="006E2D02"/>
    <w:rsid w:val="006E2E35"/>
    <w:rsid w:val="006E326F"/>
    <w:rsid w:val="006E37C3"/>
    <w:rsid w:val="006E3D06"/>
    <w:rsid w:val="006E432E"/>
    <w:rsid w:val="006E4D88"/>
    <w:rsid w:val="006E5060"/>
    <w:rsid w:val="006E53D9"/>
    <w:rsid w:val="006E58C2"/>
    <w:rsid w:val="006E58D6"/>
    <w:rsid w:val="006E5D0A"/>
    <w:rsid w:val="006E5E8D"/>
    <w:rsid w:val="006E5FE8"/>
    <w:rsid w:val="006E6005"/>
    <w:rsid w:val="006E634A"/>
    <w:rsid w:val="006E6A24"/>
    <w:rsid w:val="006E6ABE"/>
    <w:rsid w:val="006E6EA7"/>
    <w:rsid w:val="006E7195"/>
    <w:rsid w:val="006E72FE"/>
    <w:rsid w:val="006E738A"/>
    <w:rsid w:val="006E7A8D"/>
    <w:rsid w:val="006E7B09"/>
    <w:rsid w:val="006E7C2B"/>
    <w:rsid w:val="006E7FB7"/>
    <w:rsid w:val="006E7FCD"/>
    <w:rsid w:val="006F01B5"/>
    <w:rsid w:val="006F01CD"/>
    <w:rsid w:val="006F025A"/>
    <w:rsid w:val="006F02B1"/>
    <w:rsid w:val="006F0449"/>
    <w:rsid w:val="006F0566"/>
    <w:rsid w:val="006F0690"/>
    <w:rsid w:val="006F0B45"/>
    <w:rsid w:val="006F1108"/>
    <w:rsid w:val="006F1279"/>
    <w:rsid w:val="006F162F"/>
    <w:rsid w:val="006F18E1"/>
    <w:rsid w:val="006F1C0F"/>
    <w:rsid w:val="006F20BD"/>
    <w:rsid w:val="006F222D"/>
    <w:rsid w:val="006F273D"/>
    <w:rsid w:val="006F2B37"/>
    <w:rsid w:val="006F310C"/>
    <w:rsid w:val="006F321D"/>
    <w:rsid w:val="006F3629"/>
    <w:rsid w:val="006F3641"/>
    <w:rsid w:val="006F37DE"/>
    <w:rsid w:val="006F380B"/>
    <w:rsid w:val="006F397F"/>
    <w:rsid w:val="006F3E72"/>
    <w:rsid w:val="006F588D"/>
    <w:rsid w:val="006F5AE0"/>
    <w:rsid w:val="006F5E88"/>
    <w:rsid w:val="006F5F4B"/>
    <w:rsid w:val="006F6201"/>
    <w:rsid w:val="006F62AB"/>
    <w:rsid w:val="006F638F"/>
    <w:rsid w:val="006F63D5"/>
    <w:rsid w:val="006F65A1"/>
    <w:rsid w:val="006F6944"/>
    <w:rsid w:val="006F696A"/>
    <w:rsid w:val="006F6D1D"/>
    <w:rsid w:val="006F6D50"/>
    <w:rsid w:val="006F70DE"/>
    <w:rsid w:val="006F71D4"/>
    <w:rsid w:val="006F7522"/>
    <w:rsid w:val="006F767A"/>
    <w:rsid w:val="006F7C84"/>
    <w:rsid w:val="006F7CF5"/>
    <w:rsid w:val="006F7FE6"/>
    <w:rsid w:val="007002BF"/>
    <w:rsid w:val="007003C3"/>
    <w:rsid w:val="00700932"/>
    <w:rsid w:val="00700F1E"/>
    <w:rsid w:val="007012AC"/>
    <w:rsid w:val="00701D13"/>
    <w:rsid w:val="00701E4A"/>
    <w:rsid w:val="0070214A"/>
    <w:rsid w:val="00702213"/>
    <w:rsid w:val="00702216"/>
    <w:rsid w:val="0070233D"/>
    <w:rsid w:val="0070242F"/>
    <w:rsid w:val="0070283D"/>
    <w:rsid w:val="00702BBE"/>
    <w:rsid w:val="0070353D"/>
    <w:rsid w:val="00703560"/>
    <w:rsid w:val="00703820"/>
    <w:rsid w:val="007038DD"/>
    <w:rsid w:val="007039EB"/>
    <w:rsid w:val="00703CFE"/>
    <w:rsid w:val="0070440C"/>
    <w:rsid w:val="007045D6"/>
    <w:rsid w:val="0070472A"/>
    <w:rsid w:val="0070482B"/>
    <w:rsid w:val="007048C5"/>
    <w:rsid w:val="00704E6A"/>
    <w:rsid w:val="00704F71"/>
    <w:rsid w:val="007051E9"/>
    <w:rsid w:val="00705D76"/>
    <w:rsid w:val="007060C0"/>
    <w:rsid w:val="007060F7"/>
    <w:rsid w:val="00706182"/>
    <w:rsid w:val="00706536"/>
    <w:rsid w:val="00706620"/>
    <w:rsid w:val="00706645"/>
    <w:rsid w:val="00706E50"/>
    <w:rsid w:val="00707588"/>
    <w:rsid w:val="0070782F"/>
    <w:rsid w:val="007078E3"/>
    <w:rsid w:val="00707A23"/>
    <w:rsid w:val="00707DD4"/>
    <w:rsid w:val="00707E66"/>
    <w:rsid w:val="00710DC1"/>
    <w:rsid w:val="00710EE2"/>
    <w:rsid w:val="00710F64"/>
    <w:rsid w:val="00710FCE"/>
    <w:rsid w:val="00711773"/>
    <w:rsid w:val="007117EF"/>
    <w:rsid w:val="00711D72"/>
    <w:rsid w:val="0071287C"/>
    <w:rsid w:val="007129CA"/>
    <w:rsid w:val="007129D3"/>
    <w:rsid w:val="007130ED"/>
    <w:rsid w:val="007133F6"/>
    <w:rsid w:val="00713AB1"/>
    <w:rsid w:val="00713B32"/>
    <w:rsid w:val="00714719"/>
    <w:rsid w:val="00714839"/>
    <w:rsid w:val="00714917"/>
    <w:rsid w:val="00714D00"/>
    <w:rsid w:val="0071508D"/>
    <w:rsid w:val="0071549C"/>
    <w:rsid w:val="00715D9E"/>
    <w:rsid w:val="007164D1"/>
    <w:rsid w:val="00716557"/>
    <w:rsid w:val="00716AB5"/>
    <w:rsid w:val="00716DBE"/>
    <w:rsid w:val="00717108"/>
    <w:rsid w:val="00717271"/>
    <w:rsid w:val="007174C4"/>
    <w:rsid w:val="00717523"/>
    <w:rsid w:val="007177EF"/>
    <w:rsid w:val="00717871"/>
    <w:rsid w:val="00717966"/>
    <w:rsid w:val="00717A78"/>
    <w:rsid w:val="00717EB6"/>
    <w:rsid w:val="00717F6F"/>
    <w:rsid w:val="0072010C"/>
    <w:rsid w:val="007203BA"/>
    <w:rsid w:val="0072042B"/>
    <w:rsid w:val="00720538"/>
    <w:rsid w:val="00721015"/>
    <w:rsid w:val="0072190B"/>
    <w:rsid w:val="00721924"/>
    <w:rsid w:val="007219F7"/>
    <w:rsid w:val="00721A7B"/>
    <w:rsid w:val="00721B2C"/>
    <w:rsid w:val="00721BDB"/>
    <w:rsid w:val="00721BE3"/>
    <w:rsid w:val="007226D8"/>
    <w:rsid w:val="007229C2"/>
    <w:rsid w:val="00722A59"/>
    <w:rsid w:val="00722E84"/>
    <w:rsid w:val="007231AB"/>
    <w:rsid w:val="007232B6"/>
    <w:rsid w:val="0072334C"/>
    <w:rsid w:val="00723708"/>
    <w:rsid w:val="0072380E"/>
    <w:rsid w:val="00723F01"/>
    <w:rsid w:val="00723F69"/>
    <w:rsid w:val="007246B0"/>
    <w:rsid w:val="007249DB"/>
    <w:rsid w:val="00724BD7"/>
    <w:rsid w:val="00724CE7"/>
    <w:rsid w:val="0072542E"/>
    <w:rsid w:val="007256A4"/>
    <w:rsid w:val="007259EA"/>
    <w:rsid w:val="00725A24"/>
    <w:rsid w:val="0072603C"/>
    <w:rsid w:val="00726405"/>
    <w:rsid w:val="00726561"/>
    <w:rsid w:val="00726570"/>
    <w:rsid w:val="0072665C"/>
    <w:rsid w:val="00726962"/>
    <w:rsid w:val="00726AB7"/>
    <w:rsid w:val="00726AE6"/>
    <w:rsid w:val="00726C37"/>
    <w:rsid w:val="00726FC4"/>
    <w:rsid w:val="007272CC"/>
    <w:rsid w:val="0072738C"/>
    <w:rsid w:val="00727595"/>
    <w:rsid w:val="00727687"/>
    <w:rsid w:val="0072778E"/>
    <w:rsid w:val="00727B4E"/>
    <w:rsid w:val="00727B69"/>
    <w:rsid w:val="00727BD2"/>
    <w:rsid w:val="00727FB2"/>
    <w:rsid w:val="0073002C"/>
    <w:rsid w:val="007308B7"/>
    <w:rsid w:val="00730E09"/>
    <w:rsid w:val="00730F43"/>
    <w:rsid w:val="007314D6"/>
    <w:rsid w:val="00731547"/>
    <w:rsid w:val="0073181E"/>
    <w:rsid w:val="00731B3F"/>
    <w:rsid w:val="00732364"/>
    <w:rsid w:val="00732738"/>
    <w:rsid w:val="00732993"/>
    <w:rsid w:val="00732BBB"/>
    <w:rsid w:val="00732BDB"/>
    <w:rsid w:val="00732C3D"/>
    <w:rsid w:val="00732C74"/>
    <w:rsid w:val="00732CE5"/>
    <w:rsid w:val="00732E02"/>
    <w:rsid w:val="0073316E"/>
    <w:rsid w:val="0073331E"/>
    <w:rsid w:val="00733F11"/>
    <w:rsid w:val="00734378"/>
    <w:rsid w:val="00734748"/>
    <w:rsid w:val="00734750"/>
    <w:rsid w:val="00734817"/>
    <w:rsid w:val="00734C89"/>
    <w:rsid w:val="0073501C"/>
    <w:rsid w:val="007351B9"/>
    <w:rsid w:val="0073588C"/>
    <w:rsid w:val="00735A22"/>
    <w:rsid w:val="00735A58"/>
    <w:rsid w:val="00735B29"/>
    <w:rsid w:val="00735FA5"/>
    <w:rsid w:val="00736388"/>
    <w:rsid w:val="00736C94"/>
    <w:rsid w:val="0073756B"/>
    <w:rsid w:val="00737D41"/>
    <w:rsid w:val="00737D78"/>
    <w:rsid w:val="007402ED"/>
    <w:rsid w:val="0074067F"/>
    <w:rsid w:val="007406BD"/>
    <w:rsid w:val="00740711"/>
    <w:rsid w:val="00740D28"/>
    <w:rsid w:val="0074118A"/>
    <w:rsid w:val="00741435"/>
    <w:rsid w:val="00741698"/>
    <w:rsid w:val="007416CE"/>
    <w:rsid w:val="0074237D"/>
    <w:rsid w:val="007423E7"/>
    <w:rsid w:val="00742541"/>
    <w:rsid w:val="00742884"/>
    <w:rsid w:val="00742B71"/>
    <w:rsid w:val="00742F47"/>
    <w:rsid w:val="007430D2"/>
    <w:rsid w:val="007431B7"/>
    <w:rsid w:val="00743574"/>
    <w:rsid w:val="0074392B"/>
    <w:rsid w:val="0074399C"/>
    <w:rsid w:val="00743DC5"/>
    <w:rsid w:val="0074405D"/>
    <w:rsid w:val="007442B6"/>
    <w:rsid w:val="0074476E"/>
    <w:rsid w:val="007447E1"/>
    <w:rsid w:val="00744AF5"/>
    <w:rsid w:val="00744C7D"/>
    <w:rsid w:val="00744CD0"/>
    <w:rsid w:val="00744D15"/>
    <w:rsid w:val="007451CC"/>
    <w:rsid w:val="007459B1"/>
    <w:rsid w:val="00745FF4"/>
    <w:rsid w:val="007465C8"/>
    <w:rsid w:val="007468B2"/>
    <w:rsid w:val="00746CF8"/>
    <w:rsid w:val="00746EFE"/>
    <w:rsid w:val="00747422"/>
    <w:rsid w:val="007476A1"/>
    <w:rsid w:val="00747741"/>
    <w:rsid w:val="00750003"/>
    <w:rsid w:val="007500FD"/>
    <w:rsid w:val="00750130"/>
    <w:rsid w:val="0075035F"/>
    <w:rsid w:val="00750810"/>
    <w:rsid w:val="007509C4"/>
    <w:rsid w:val="00750A2E"/>
    <w:rsid w:val="00751093"/>
    <w:rsid w:val="00751522"/>
    <w:rsid w:val="0075161F"/>
    <w:rsid w:val="00751766"/>
    <w:rsid w:val="0075177A"/>
    <w:rsid w:val="007519CB"/>
    <w:rsid w:val="00751A7F"/>
    <w:rsid w:val="00751AAD"/>
    <w:rsid w:val="00751E23"/>
    <w:rsid w:val="007526FA"/>
    <w:rsid w:val="00752B1A"/>
    <w:rsid w:val="00753DC9"/>
    <w:rsid w:val="00754473"/>
    <w:rsid w:val="0075457C"/>
    <w:rsid w:val="00754802"/>
    <w:rsid w:val="0075487B"/>
    <w:rsid w:val="00754A66"/>
    <w:rsid w:val="00755235"/>
    <w:rsid w:val="00755508"/>
    <w:rsid w:val="00755553"/>
    <w:rsid w:val="00755BF8"/>
    <w:rsid w:val="00756459"/>
    <w:rsid w:val="007564FB"/>
    <w:rsid w:val="0075654E"/>
    <w:rsid w:val="007568C5"/>
    <w:rsid w:val="0075706C"/>
    <w:rsid w:val="007570EE"/>
    <w:rsid w:val="0075777B"/>
    <w:rsid w:val="00757A29"/>
    <w:rsid w:val="00757BFF"/>
    <w:rsid w:val="00757CEC"/>
    <w:rsid w:val="00757ECA"/>
    <w:rsid w:val="007600F3"/>
    <w:rsid w:val="00760370"/>
    <w:rsid w:val="007604B4"/>
    <w:rsid w:val="00760995"/>
    <w:rsid w:val="00760C34"/>
    <w:rsid w:val="00760E65"/>
    <w:rsid w:val="00761369"/>
    <w:rsid w:val="007615D5"/>
    <w:rsid w:val="007615EA"/>
    <w:rsid w:val="00761E74"/>
    <w:rsid w:val="0076201C"/>
    <w:rsid w:val="00762221"/>
    <w:rsid w:val="007627FB"/>
    <w:rsid w:val="00762F08"/>
    <w:rsid w:val="00762FEF"/>
    <w:rsid w:val="00762FFE"/>
    <w:rsid w:val="00763108"/>
    <w:rsid w:val="00763278"/>
    <w:rsid w:val="007632C4"/>
    <w:rsid w:val="0076335A"/>
    <w:rsid w:val="007638C5"/>
    <w:rsid w:val="00763A60"/>
    <w:rsid w:val="00763E14"/>
    <w:rsid w:val="00763F2E"/>
    <w:rsid w:val="00764037"/>
    <w:rsid w:val="0076443E"/>
    <w:rsid w:val="0076472F"/>
    <w:rsid w:val="007653EF"/>
    <w:rsid w:val="00766055"/>
    <w:rsid w:val="0076608F"/>
    <w:rsid w:val="00766B55"/>
    <w:rsid w:val="007671C7"/>
    <w:rsid w:val="00767355"/>
    <w:rsid w:val="007679C3"/>
    <w:rsid w:val="00767DA6"/>
    <w:rsid w:val="00770D4F"/>
    <w:rsid w:val="00771381"/>
    <w:rsid w:val="007716FE"/>
    <w:rsid w:val="0077176F"/>
    <w:rsid w:val="007719F6"/>
    <w:rsid w:val="00771ABD"/>
    <w:rsid w:val="00771EB9"/>
    <w:rsid w:val="007725AA"/>
    <w:rsid w:val="00772608"/>
    <w:rsid w:val="00772B09"/>
    <w:rsid w:val="00772C8F"/>
    <w:rsid w:val="00772D56"/>
    <w:rsid w:val="00773074"/>
    <w:rsid w:val="007734EF"/>
    <w:rsid w:val="00773605"/>
    <w:rsid w:val="007738F0"/>
    <w:rsid w:val="00773D23"/>
    <w:rsid w:val="00773D27"/>
    <w:rsid w:val="00773E9D"/>
    <w:rsid w:val="00773FE0"/>
    <w:rsid w:val="00774039"/>
    <w:rsid w:val="0077407D"/>
    <w:rsid w:val="0077453E"/>
    <w:rsid w:val="00774CAB"/>
    <w:rsid w:val="00775208"/>
    <w:rsid w:val="0077570E"/>
    <w:rsid w:val="00775907"/>
    <w:rsid w:val="00775A38"/>
    <w:rsid w:val="0077610A"/>
    <w:rsid w:val="007766B0"/>
    <w:rsid w:val="007767C1"/>
    <w:rsid w:val="00777121"/>
    <w:rsid w:val="00777250"/>
    <w:rsid w:val="00777553"/>
    <w:rsid w:val="007776D8"/>
    <w:rsid w:val="00777764"/>
    <w:rsid w:val="00777E35"/>
    <w:rsid w:val="00780270"/>
    <w:rsid w:val="007803B0"/>
    <w:rsid w:val="00780510"/>
    <w:rsid w:val="0078104F"/>
    <w:rsid w:val="00781217"/>
    <w:rsid w:val="007817D5"/>
    <w:rsid w:val="007817E8"/>
    <w:rsid w:val="0078189D"/>
    <w:rsid w:val="00781D09"/>
    <w:rsid w:val="00781D96"/>
    <w:rsid w:val="00781DB4"/>
    <w:rsid w:val="00781FA2"/>
    <w:rsid w:val="0078201D"/>
    <w:rsid w:val="007822C0"/>
    <w:rsid w:val="007823BB"/>
    <w:rsid w:val="00782443"/>
    <w:rsid w:val="00782821"/>
    <w:rsid w:val="00782B56"/>
    <w:rsid w:val="00782B80"/>
    <w:rsid w:val="00782B90"/>
    <w:rsid w:val="00782DB6"/>
    <w:rsid w:val="00782F4E"/>
    <w:rsid w:val="0078342A"/>
    <w:rsid w:val="007837A5"/>
    <w:rsid w:val="00783988"/>
    <w:rsid w:val="007841EE"/>
    <w:rsid w:val="00784613"/>
    <w:rsid w:val="0078471B"/>
    <w:rsid w:val="00784F14"/>
    <w:rsid w:val="00784FE6"/>
    <w:rsid w:val="00785097"/>
    <w:rsid w:val="0078536D"/>
    <w:rsid w:val="007853F9"/>
    <w:rsid w:val="00785558"/>
    <w:rsid w:val="00785A9E"/>
    <w:rsid w:val="00785EDB"/>
    <w:rsid w:val="00785F22"/>
    <w:rsid w:val="00786008"/>
    <w:rsid w:val="007862E4"/>
    <w:rsid w:val="007868DF"/>
    <w:rsid w:val="00786C76"/>
    <w:rsid w:val="00786EC7"/>
    <w:rsid w:val="00787458"/>
    <w:rsid w:val="00787549"/>
    <w:rsid w:val="00787872"/>
    <w:rsid w:val="00787ADE"/>
    <w:rsid w:val="00787AEC"/>
    <w:rsid w:val="00787D90"/>
    <w:rsid w:val="0079009B"/>
    <w:rsid w:val="00790113"/>
    <w:rsid w:val="00790124"/>
    <w:rsid w:val="00790359"/>
    <w:rsid w:val="00790504"/>
    <w:rsid w:val="00790A62"/>
    <w:rsid w:val="00790BEF"/>
    <w:rsid w:val="00790CD3"/>
    <w:rsid w:val="00790F5E"/>
    <w:rsid w:val="00791B5B"/>
    <w:rsid w:val="0079203E"/>
    <w:rsid w:val="00792AB8"/>
    <w:rsid w:val="00792B4D"/>
    <w:rsid w:val="00792E14"/>
    <w:rsid w:val="00792ED4"/>
    <w:rsid w:val="00792F85"/>
    <w:rsid w:val="0079343C"/>
    <w:rsid w:val="007937E3"/>
    <w:rsid w:val="0079396E"/>
    <w:rsid w:val="007939C8"/>
    <w:rsid w:val="00793B13"/>
    <w:rsid w:val="00793D0D"/>
    <w:rsid w:val="00793E6F"/>
    <w:rsid w:val="007941B9"/>
    <w:rsid w:val="00794206"/>
    <w:rsid w:val="00794209"/>
    <w:rsid w:val="0079448D"/>
    <w:rsid w:val="007948CC"/>
    <w:rsid w:val="007948F2"/>
    <w:rsid w:val="00794A1E"/>
    <w:rsid w:val="00794ABC"/>
    <w:rsid w:val="00794C2C"/>
    <w:rsid w:val="0079510D"/>
    <w:rsid w:val="00795370"/>
    <w:rsid w:val="0079540E"/>
    <w:rsid w:val="00795C5C"/>
    <w:rsid w:val="00795CBA"/>
    <w:rsid w:val="00796021"/>
    <w:rsid w:val="00796037"/>
    <w:rsid w:val="00796138"/>
    <w:rsid w:val="00796A4E"/>
    <w:rsid w:val="00796DF0"/>
    <w:rsid w:val="00796FC3"/>
    <w:rsid w:val="00797563"/>
    <w:rsid w:val="00797678"/>
    <w:rsid w:val="00797982"/>
    <w:rsid w:val="00797CBA"/>
    <w:rsid w:val="00797E6C"/>
    <w:rsid w:val="007A0098"/>
    <w:rsid w:val="007A035D"/>
    <w:rsid w:val="007A05A8"/>
    <w:rsid w:val="007A0784"/>
    <w:rsid w:val="007A15CB"/>
    <w:rsid w:val="007A2188"/>
    <w:rsid w:val="007A2289"/>
    <w:rsid w:val="007A253A"/>
    <w:rsid w:val="007A2816"/>
    <w:rsid w:val="007A2FEE"/>
    <w:rsid w:val="007A34A0"/>
    <w:rsid w:val="007A37BC"/>
    <w:rsid w:val="007A3A48"/>
    <w:rsid w:val="007A3C6B"/>
    <w:rsid w:val="007A3CD0"/>
    <w:rsid w:val="007A3EC3"/>
    <w:rsid w:val="007A4256"/>
    <w:rsid w:val="007A4669"/>
    <w:rsid w:val="007A4B87"/>
    <w:rsid w:val="007A4C9D"/>
    <w:rsid w:val="007A5103"/>
    <w:rsid w:val="007A5709"/>
    <w:rsid w:val="007A5E93"/>
    <w:rsid w:val="007A661D"/>
    <w:rsid w:val="007A662B"/>
    <w:rsid w:val="007A67AC"/>
    <w:rsid w:val="007A6F9E"/>
    <w:rsid w:val="007A728E"/>
    <w:rsid w:val="007A76A4"/>
    <w:rsid w:val="007A7772"/>
    <w:rsid w:val="007A7E29"/>
    <w:rsid w:val="007B0549"/>
    <w:rsid w:val="007B0A39"/>
    <w:rsid w:val="007B139B"/>
    <w:rsid w:val="007B142F"/>
    <w:rsid w:val="007B14DD"/>
    <w:rsid w:val="007B158D"/>
    <w:rsid w:val="007B167D"/>
    <w:rsid w:val="007B1764"/>
    <w:rsid w:val="007B1B59"/>
    <w:rsid w:val="007B1BE5"/>
    <w:rsid w:val="007B1E67"/>
    <w:rsid w:val="007B1F51"/>
    <w:rsid w:val="007B2309"/>
    <w:rsid w:val="007B2529"/>
    <w:rsid w:val="007B2544"/>
    <w:rsid w:val="007B27B1"/>
    <w:rsid w:val="007B2B5F"/>
    <w:rsid w:val="007B353B"/>
    <w:rsid w:val="007B3A7E"/>
    <w:rsid w:val="007B3C43"/>
    <w:rsid w:val="007B45EA"/>
    <w:rsid w:val="007B4A00"/>
    <w:rsid w:val="007B53C5"/>
    <w:rsid w:val="007B5630"/>
    <w:rsid w:val="007B5BD7"/>
    <w:rsid w:val="007B5DE4"/>
    <w:rsid w:val="007B5F1B"/>
    <w:rsid w:val="007B632B"/>
    <w:rsid w:val="007B6986"/>
    <w:rsid w:val="007B6BC5"/>
    <w:rsid w:val="007B6DF5"/>
    <w:rsid w:val="007B72BE"/>
    <w:rsid w:val="007B735E"/>
    <w:rsid w:val="007B77A1"/>
    <w:rsid w:val="007B77BB"/>
    <w:rsid w:val="007B7B78"/>
    <w:rsid w:val="007C03DE"/>
    <w:rsid w:val="007C0C68"/>
    <w:rsid w:val="007C0E18"/>
    <w:rsid w:val="007C1068"/>
    <w:rsid w:val="007C1129"/>
    <w:rsid w:val="007C1658"/>
    <w:rsid w:val="007C1D1A"/>
    <w:rsid w:val="007C1DC4"/>
    <w:rsid w:val="007C1F90"/>
    <w:rsid w:val="007C2033"/>
    <w:rsid w:val="007C2064"/>
    <w:rsid w:val="007C2349"/>
    <w:rsid w:val="007C23DD"/>
    <w:rsid w:val="007C260A"/>
    <w:rsid w:val="007C2A8C"/>
    <w:rsid w:val="007C2BC7"/>
    <w:rsid w:val="007C308C"/>
    <w:rsid w:val="007C33A7"/>
    <w:rsid w:val="007C34B5"/>
    <w:rsid w:val="007C390C"/>
    <w:rsid w:val="007C3B83"/>
    <w:rsid w:val="007C3DD2"/>
    <w:rsid w:val="007C3E6A"/>
    <w:rsid w:val="007C3FBE"/>
    <w:rsid w:val="007C4769"/>
    <w:rsid w:val="007C4CD4"/>
    <w:rsid w:val="007C4CE6"/>
    <w:rsid w:val="007C4D8C"/>
    <w:rsid w:val="007C57D3"/>
    <w:rsid w:val="007C5D5D"/>
    <w:rsid w:val="007C6109"/>
    <w:rsid w:val="007C633C"/>
    <w:rsid w:val="007C67DC"/>
    <w:rsid w:val="007C6A14"/>
    <w:rsid w:val="007C6A24"/>
    <w:rsid w:val="007C6D88"/>
    <w:rsid w:val="007C738C"/>
    <w:rsid w:val="007C7729"/>
    <w:rsid w:val="007C7908"/>
    <w:rsid w:val="007C791F"/>
    <w:rsid w:val="007C792B"/>
    <w:rsid w:val="007C7CB4"/>
    <w:rsid w:val="007C7CC5"/>
    <w:rsid w:val="007C7F07"/>
    <w:rsid w:val="007D00DE"/>
    <w:rsid w:val="007D0B63"/>
    <w:rsid w:val="007D0CF8"/>
    <w:rsid w:val="007D1059"/>
    <w:rsid w:val="007D12EA"/>
    <w:rsid w:val="007D18AD"/>
    <w:rsid w:val="007D19FA"/>
    <w:rsid w:val="007D1B7D"/>
    <w:rsid w:val="007D1D05"/>
    <w:rsid w:val="007D1E6C"/>
    <w:rsid w:val="007D1EA4"/>
    <w:rsid w:val="007D225F"/>
    <w:rsid w:val="007D23C9"/>
    <w:rsid w:val="007D2663"/>
    <w:rsid w:val="007D2A71"/>
    <w:rsid w:val="007D2D35"/>
    <w:rsid w:val="007D4176"/>
    <w:rsid w:val="007D4181"/>
    <w:rsid w:val="007D4268"/>
    <w:rsid w:val="007D4464"/>
    <w:rsid w:val="007D4725"/>
    <w:rsid w:val="007D47F9"/>
    <w:rsid w:val="007D4932"/>
    <w:rsid w:val="007D4A77"/>
    <w:rsid w:val="007D4CA7"/>
    <w:rsid w:val="007D5088"/>
    <w:rsid w:val="007D5328"/>
    <w:rsid w:val="007D53F5"/>
    <w:rsid w:val="007D5918"/>
    <w:rsid w:val="007D5949"/>
    <w:rsid w:val="007D5A16"/>
    <w:rsid w:val="007D5B5C"/>
    <w:rsid w:val="007D5C93"/>
    <w:rsid w:val="007D6E48"/>
    <w:rsid w:val="007D6F2A"/>
    <w:rsid w:val="007D6F54"/>
    <w:rsid w:val="007D703E"/>
    <w:rsid w:val="007D7078"/>
    <w:rsid w:val="007D740F"/>
    <w:rsid w:val="007D742D"/>
    <w:rsid w:val="007D776A"/>
    <w:rsid w:val="007D7BFC"/>
    <w:rsid w:val="007D7E52"/>
    <w:rsid w:val="007E123D"/>
    <w:rsid w:val="007E13A0"/>
    <w:rsid w:val="007E145F"/>
    <w:rsid w:val="007E1476"/>
    <w:rsid w:val="007E14A8"/>
    <w:rsid w:val="007E1B9F"/>
    <w:rsid w:val="007E2050"/>
    <w:rsid w:val="007E20AE"/>
    <w:rsid w:val="007E222C"/>
    <w:rsid w:val="007E2341"/>
    <w:rsid w:val="007E252C"/>
    <w:rsid w:val="007E27CF"/>
    <w:rsid w:val="007E28C3"/>
    <w:rsid w:val="007E2FBA"/>
    <w:rsid w:val="007E315E"/>
    <w:rsid w:val="007E31DA"/>
    <w:rsid w:val="007E3304"/>
    <w:rsid w:val="007E3704"/>
    <w:rsid w:val="007E3A48"/>
    <w:rsid w:val="007E3AA3"/>
    <w:rsid w:val="007E3B93"/>
    <w:rsid w:val="007E3E59"/>
    <w:rsid w:val="007E41CF"/>
    <w:rsid w:val="007E43D5"/>
    <w:rsid w:val="007E44B5"/>
    <w:rsid w:val="007E45DE"/>
    <w:rsid w:val="007E472A"/>
    <w:rsid w:val="007E47FD"/>
    <w:rsid w:val="007E4A89"/>
    <w:rsid w:val="007E4B86"/>
    <w:rsid w:val="007E54BE"/>
    <w:rsid w:val="007E5927"/>
    <w:rsid w:val="007E5B0D"/>
    <w:rsid w:val="007E5EB5"/>
    <w:rsid w:val="007E5F0F"/>
    <w:rsid w:val="007E626C"/>
    <w:rsid w:val="007E6726"/>
    <w:rsid w:val="007E6D5B"/>
    <w:rsid w:val="007E73B8"/>
    <w:rsid w:val="007E7565"/>
    <w:rsid w:val="007E75EF"/>
    <w:rsid w:val="007E7684"/>
    <w:rsid w:val="007E7975"/>
    <w:rsid w:val="007E7ACE"/>
    <w:rsid w:val="007E7ADE"/>
    <w:rsid w:val="007F0312"/>
    <w:rsid w:val="007F0366"/>
    <w:rsid w:val="007F0E81"/>
    <w:rsid w:val="007F1021"/>
    <w:rsid w:val="007F1169"/>
    <w:rsid w:val="007F11E0"/>
    <w:rsid w:val="007F1454"/>
    <w:rsid w:val="007F16A7"/>
    <w:rsid w:val="007F1930"/>
    <w:rsid w:val="007F1AC3"/>
    <w:rsid w:val="007F1B7E"/>
    <w:rsid w:val="007F1DBE"/>
    <w:rsid w:val="007F210D"/>
    <w:rsid w:val="007F23B7"/>
    <w:rsid w:val="007F24F9"/>
    <w:rsid w:val="007F259A"/>
    <w:rsid w:val="007F25D1"/>
    <w:rsid w:val="007F26F1"/>
    <w:rsid w:val="007F2781"/>
    <w:rsid w:val="007F282E"/>
    <w:rsid w:val="007F29D9"/>
    <w:rsid w:val="007F2B28"/>
    <w:rsid w:val="007F2E99"/>
    <w:rsid w:val="007F2F76"/>
    <w:rsid w:val="007F30A6"/>
    <w:rsid w:val="007F3C16"/>
    <w:rsid w:val="007F4081"/>
    <w:rsid w:val="007F40E8"/>
    <w:rsid w:val="007F4609"/>
    <w:rsid w:val="007F47B8"/>
    <w:rsid w:val="007F4CD2"/>
    <w:rsid w:val="007F4ED8"/>
    <w:rsid w:val="007F53BD"/>
    <w:rsid w:val="007F59C1"/>
    <w:rsid w:val="007F5DA1"/>
    <w:rsid w:val="007F5F1A"/>
    <w:rsid w:val="007F5F21"/>
    <w:rsid w:val="007F62E2"/>
    <w:rsid w:val="007F660C"/>
    <w:rsid w:val="007F67EB"/>
    <w:rsid w:val="007F680E"/>
    <w:rsid w:val="007F6FBC"/>
    <w:rsid w:val="007F737E"/>
    <w:rsid w:val="007F7BD1"/>
    <w:rsid w:val="007F7C8E"/>
    <w:rsid w:val="008003F7"/>
    <w:rsid w:val="00800574"/>
    <w:rsid w:val="0080086F"/>
    <w:rsid w:val="00801035"/>
    <w:rsid w:val="00801130"/>
    <w:rsid w:val="008014FF"/>
    <w:rsid w:val="00801C9F"/>
    <w:rsid w:val="00801EB2"/>
    <w:rsid w:val="00801EFD"/>
    <w:rsid w:val="00801F92"/>
    <w:rsid w:val="00802007"/>
    <w:rsid w:val="0080243C"/>
    <w:rsid w:val="00802CF9"/>
    <w:rsid w:val="00802E9E"/>
    <w:rsid w:val="008032E7"/>
    <w:rsid w:val="008034E6"/>
    <w:rsid w:val="008035FE"/>
    <w:rsid w:val="00803834"/>
    <w:rsid w:val="008038E7"/>
    <w:rsid w:val="008039C4"/>
    <w:rsid w:val="00803A4E"/>
    <w:rsid w:val="008040AC"/>
    <w:rsid w:val="00804120"/>
    <w:rsid w:val="00804197"/>
    <w:rsid w:val="00804704"/>
    <w:rsid w:val="008049C2"/>
    <w:rsid w:val="00804A8D"/>
    <w:rsid w:val="00804EE9"/>
    <w:rsid w:val="00805549"/>
    <w:rsid w:val="00806078"/>
    <w:rsid w:val="008064DD"/>
    <w:rsid w:val="008066A7"/>
    <w:rsid w:val="008067A7"/>
    <w:rsid w:val="00806A37"/>
    <w:rsid w:val="00806B19"/>
    <w:rsid w:val="00806D00"/>
    <w:rsid w:val="00807575"/>
    <w:rsid w:val="00807F7C"/>
    <w:rsid w:val="00807FD4"/>
    <w:rsid w:val="008100E5"/>
    <w:rsid w:val="008101BE"/>
    <w:rsid w:val="00810A50"/>
    <w:rsid w:val="00810B5E"/>
    <w:rsid w:val="00810B7D"/>
    <w:rsid w:val="00810CC1"/>
    <w:rsid w:val="00810F93"/>
    <w:rsid w:val="0081103C"/>
    <w:rsid w:val="00811377"/>
    <w:rsid w:val="008113E3"/>
    <w:rsid w:val="00811799"/>
    <w:rsid w:val="00812896"/>
    <w:rsid w:val="0081305B"/>
    <w:rsid w:val="0081308C"/>
    <w:rsid w:val="00813A66"/>
    <w:rsid w:val="00813EB4"/>
    <w:rsid w:val="00813FAE"/>
    <w:rsid w:val="008148BD"/>
    <w:rsid w:val="008149B1"/>
    <w:rsid w:val="00814DA9"/>
    <w:rsid w:val="00814E16"/>
    <w:rsid w:val="00815652"/>
    <w:rsid w:val="00815735"/>
    <w:rsid w:val="00815942"/>
    <w:rsid w:val="00815A03"/>
    <w:rsid w:val="00815AA5"/>
    <w:rsid w:val="00815F04"/>
    <w:rsid w:val="00816101"/>
    <w:rsid w:val="0081612E"/>
    <w:rsid w:val="0081658A"/>
    <w:rsid w:val="0081680F"/>
    <w:rsid w:val="008168D6"/>
    <w:rsid w:val="008173A5"/>
    <w:rsid w:val="00817986"/>
    <w:rsid w:val="00817A91"/>
    <w:rsid w:val="00817DD5"/>
    <w:rsid w:val="008202A9"/>
    <w:rsid w:val="00820627"/>
    <w:rsid w:val="008207C6"/>
    <w:rsid w:val="00820A88"/>
    <w:rsid w:val="00820AFD"/>
    <w:rsid w:val="00820CFA"/>
    <w:rsid w:val="008215DC"/>
    <w:rsid w:val="0082169D"/>
    <w:rsid w:val="00821CF8"/>
    <w:rsid w:val="00821EA9"/>
    <w:rsid w:val="00822330"/>
    <w:rsid w:val="0082236D"/>
    <w:rsid w:val="0082245C"/>
    <w:rsid w:val="00822605"/>
    <w:rsid w:val="00822D1E"/>
    <w:rsid w:val="00823683"/>
    <w:rsid w:val="00823B89"/>
    <w:rsid w:val="00823CAA"/>
    <w:rsid w:val="00824174"/>
    <w:rsid w:val="00824765"/>
    <w:rsid w:val="00824832"/>
    <w:rsid w:val="00824A31"/>
    <w:rsid w:val="00824A79"/>
    <w:rsid w:val="008252CD"/>
    <w:rsid w:val="008256E8"/>
    <w:rsid w:val="00825F4F"/>
    <w:rsid w:val="00825F58"/>
    <w:rsid w:val="008261E5"/>
    <w:rsid w:val="008267BE"/>
    <w:rsid w:val="008269A8"/>
    <w:rsid w:val="00826E14"/>
    <w:rsid w:val="00826F0B"/>
    <w:rsid w:val="008274CC"/>
    <w:rsid w:val="00827726"/>
    <w:rsid w:val="00827868"/>
    <w:rsid w:val="008279E8"/>
    <w:rsid w:val="00827B27"/>
    <w:rsid w:val="00827B2A"/>
    <w:rsid w:val="00827C2E"/>
    <w:rsid w:val="00827CEC"/>
    <w:rsid w:val="0083046C"/>
    <w:rsid w:val="00830490"/>
    <w:rsid w:val="0083051E"/>
    <w:rsid w:val="00830940"/>
    <w:rsid w:val="0083133C"/>
    <w:rsid w:val="00831609"/>
    <w:rsid w:val="0083182E"/>
    <w:rsid w:val="00831F00"/>
    <w:rsid w:val="0083217D"/>
    <w:rsid w:val="0083258C"/>
    <w:rsid w:val="0083285A"/>
    <w:rsid w:val="00832A9D"/>
    <w:rsid w:val="00832D6C"/>
    <w:rsid w:val="008339A0"/>
    <w:rsid w:val="00833A61"/>
    <w:rsid w:val="00833AB3"/>
    <w:rsid w:val="00833BAA"/>
    <w:rsid w:val="00833DED"/>
    <w:rsid w:val="00833F11"/>
    <w:rsid w:val="00833FD3"/>
    <w:rsid w:val="0083406F"/>
    <w:rsid w:val="0083434F"/>
    <w:rsid w:val="00834758"/>
    <w:rsid w:val="00834778"/>
    <w:rsid w:val="00834ABC"/>
    <w:rsid w:val="00834AFA"/>
    <w:rsid w:val="00834EBD"/>
    <w:rsid w:val="00835043"/>
    <w:rsid w:val="0083546D"/>
    <w:rsid w:val="0083570B"/>
    <w:rsid w:val="008360A8"/>
    <w:rsid w:val="00836FC1"/>
    <w:rsid w:val="0083708D"/>
    <w:rsid w:val="00837247"/>
    <w:rsid w:val="00837AEE"/>
    <w:rsid w:val="00837C3E"/>
    <w:rsid w:val="008400EF"/>
    <w:rsid w:val="00840164"/>
    <w:rsid w:val="00840703"/>
    <w:rsid w:val="0084084D"/>
    <w:rsid w:val="00840DA7"/>
    <w:rsid w:val="00841029"/>
    <w:rsid w:val="008412BC"/>
    <w:rsid w:val="00841AF8"/>
    <w:rsid w:val="00841CE1"/>
    <w:rsid w:val="00841FD8"/>
    <w:rsid w:val="008420D3"/>
    <w:rsid w:val="008420FD"/>
    <w:rsid w:val="008429D2"/>
    <w:rsid w:val="008430B2"/>
    <w:rsid w:val="0084346B"/>
    <w:rsid w:val="00844C2F"/>
    <w:rsid w:val="00844F90"/>
    <w:rsid w:val="008450E1"/>
    <w:rsid w:val="00845843"/>
    <w:rsid w:val="00845A12"/>
    <w:rsid w:val="00845CDF"/>
    <w:rsid w:val="00845D7A"/>
    <w:rsid w:val="0084631C"/>
    <w:rsid w:val="008466B4"/>
    <w:rsid w:val="008466CF"/>
    <w:rsid w:val="00846A52"/>
    <w:rsid w:val="00846F9C"/>
    <w:rsid w:val="00847038"/>
    <w:rsid w:val="0084745F"/>
    <w:rsid w:val="0084760F"/>
    <w:rsid w:val="0085011C"/>
    <w:rsid w:val="008503B1"/>
    <w:rsid w:val="00850526"/>
    <w:rsid w:val="008508AD"/>
    <w:rsid w:val="00850A6F"/>
    <w:rsid w:val="00850B17"/>
    <w:rsid w:val="00850C3A"/>
    <w:rsid w:val="00850DF2"/>
    <w:rsid w:val="008511F3"/>
    <w:rsid w:val="00851869"/>
    <w:rsid w:val="00851950"/>
    <w:rsid w:val="00852831"/>
    <w:rsid w:val="00853052"/>
    <w:rsid w:val="008533A2"/>
    <w:rsid w:val="008535DA"/>
    <w:rsid w:val="00853C4E"/>
    <w:rsid w:val="00853C50"/>
    <w:rsid w:val="00853C95"/>
    <w:rsid w:val="00853DDE"/>
    <w:rsid w:val="008542E9"/>
    <w:rsid w:val="008548C4"/>
    <w:rsid w:val="00854B66"/>
    <w:rsid w:val="00854C4E"/>
    <w:rsid w:val="00854E9D"/>
    <w:rsid w:val="0085507A"/>
    <w:rsid w:val="00855103"/>
    <w:rsid w:val="00856195"/>
    <w:rsid w:val="00856631"/>
    <w:rsid w:val="00856911"/>
    <w:rsid w:val="00856B28"/>
    <w:rsid w:val="008571ED"/>
    <w:rsid w:val="0085752E"/>
    <w:rsid w:val="00857989"/>
    <w:rsid w:val="00857A8B"/>
    <w:rsid w:val="00857BDF"/>
    <w:rsid w:val="00857C47"/>
    <w:rsid w:val="00857D67"/>
    <w:rsid w:val="00857E04"/>
    <w:rsid w:val="00860206"/>
    <w:rsid w:val="0086070B"/>
    <w:rsid w:val="00860887"/>
    <w:rsid w:val="008609FA"/>
    <w:rsid w:val="008611EA"/>
    <w:rsid w:val="00861D18"/>
    <w:rsid w:val="0086289A"/>
    <w:rsid w:val="00862E75"/>
    <w:rsid w:val="0086339F"/>
    <w:rsid w:val="008637D4"/>
    <w:rsid w:val="00863922"/>
    <w:rsid w:val="00863946"/>
    <w:rsid w:val="00863C95"/>
    <w:rsid w:val="00863CF9"/>
    <w:rsid w:val="00863F62"/>
    <w:rsid w:val="008640CB"/>
    <w:rsid w:val="00864161"/>
    <w:rsid w:val="0086433C"/>
    <w:rsid w:val="0086434F"/>
    <w:rsid w:val="0086447E"/>
    <w:rsid w:val="008647D7"/>
    <w:rsid w:val="00864854"/>
    <w:rsid w:val="008650B9"/>
    <w:rsid w:val="0086516C"/>
    <w:rsid w:val="008651C4"/>
    <w:rsid w:val="008654BA"/>
    <w:rsid w:val="0086577F"/>
    <w:rsid w:val="008657B1"/>
    <w:rsid w:val="00865B32"/>
    <w:rsid w:val="00865CBE"/>
    <w:rsid w:val="008661D2"/>
    <w:rsid w:val="008664DF"/>
    <w:rsid w:val="008669C2"/>
    <w:rsid w:val="00866AA3"/>
    <w:rsid w:val="00866C02"/>
    <w:rsid w:val="00866CDA"/>
    <w:rsid w:val="00866DD4"/>
    <w:rsid w:val="00867262"/>
    <w:rsid w:val="008674B9"/>
    <w:rsid w:val="00867652"/>
    <w:rsid w:val="008677A3"/>
    <w:rsid w:val="008677C7"/>
    <w:rsid w:val="0086786C"/>
    <w:rsid w:val="0086789A"/>
    <w:rsid w:val="00867AB3"/>
    <w:rsid w:val="00867CAF"/>
    <w:rsid w:val="00867D10"/>
    <w:rsid w:val="00867FA7"/>
    <w:rsid w:val="00870212"/>
    <w:rsid w:val="008705BD"/>
    <w:rsid w:val="00870753"/>
    <w:rsid w:val="00870DAC"/>
    <w:rsid w:val="00870DF3"/>
    <w:rsid w:val="00870DFA"/>
    <w:rsid w:val="00871357"/>
    <w:rsid w:val="00871A55"/>
    <w:rsid w:val="00871B7D"/>
    <w:rsid w:val="00871C32"/>
    <w:rsid w:val="00871D67"/>
    <w:rsid w:val="00871D9A"/>
    <w:rsid w:val="00871DBC"/>
    <w:rsid w:val="00871EC9"/>
    <w:rsid w:val="0087211D"/>
    <w:rsid w:val="008721E5"/>
    <w:rsid w:val="00872718"/>
    <w:rsid w:val="0087274A"/>
    <w:rsid w:val="00872E9A"/>
    <w:rsid w:val="00873054"/>
    <w:rsid w:val="0087344E"/>
    <w:rsid w:val="00873491"/>
    <w:rsid w:val="008734EC"/>
    <w:rsid w:val="00873582"/>
    <w:rsid w:val="0087368F"/>
    <w:rsid w:val="00873C5B"/>
    <w:rsid w:val="00873D6B"/>
    <w:rsid w:val="00873EAC"/>
    <w:rsid w:val="00873F6D"/>
    <w:rsid w:val="0087404D"/>
    <w:rsid w:val="0087429D"/>
    <w:rsid w:val="00874BDB"/>
    <w:rsid w:val="00874BE3"/>
    <w:rsid w:val="00874D5D"/>
    <w:rsid w:val="00874D8A"/>
    <w:rsid w:val="008751D0"/>
    <w:rsid w:val="00875253"/>
    <w:rsid w:val="0087527E"/>
    <w:rsid w:val="008754A9"/>
    <w:rsid w:val="0087592E"/>
    <w:rsid w:val="00875AE7"/>
    <w:rsid w:val="00875BA6"/>
    <w:rsid w:val="00875EDB"/>
    <w:rsid w:val="008760C1"/>
    <w:rsid w:val="008761AF"/>
    <w:rsid w:val="00876246"/>
    <w:rsid w:val="008762D6"/>
    <w:rsid w:val="008767DB"/>
    <w:rsid w:val="00876A35"/>
    <w:rsid w:val="00876D59"/>
    <w:rsid w:val="0087702C"/>
    <w:rsid w:val="00877111"/>
    <w:rsid w:val="00877211"/>
    <w:rsid w:val="008773E6"/>
    <w:rsid w:val="0087751B"/>
    <w:rsid w:val="0087759A"/>
    <w:rsid w:val="008777CC"/>
    <w:rsid w:val="008779BD"/>
    <w:rsid w:val="008800AF"/>
    <w:rsid w:val="0088022A"/>
    <w:rsid w:val="008802E4"/>
    <w:rsid w:val="00880A11"/>
    <w:rsid w:val="00880C2B"/>
    <w:rsid w:val="008812E1"/>
    <w:rsid w:val="00881544"/>
    <w:rsid w:val="00881588"/>
    <w:rsid w:val="00881987"/>
    <w:rsid w:val="00881AB8"/>
    <w:rsid w:val="00881CFB"/>
    <w:rsid w:val="008828E2"/>
    <w:rsid w:val="00882BE9"/>
    <w:rsid w:val="00882EB5"/>
    <w:rsid w:val="00883414"/>
    <w:rsid w:val="0088341F"/>
    <w:rsid w:val="00883457"/>
    <w:rsid w:val="00883961"/>
    <w:rsid w:val="00883C55"/>
    <w:rsid w:val="00883F2A"/>
    <w:rsid w:val="00884228"/>
    <w:rsid w:val="008847CA"/>
    <w:rsid w:val="0088484F"/>
    <w:rsid w:val="0088495D"/>
    <w:rsid w:val="00884E30"/>
    <w:rsid w:val="00885261"/>
    <w:rsid w:val="00885409"/>
    <w:rsid w:val="00885923"/>
    <w:rsid w:val="008861B3"/>
    <w:rsid w:val="00886380"/>
    <w:rsid w:val="00886634"/>
    <w:rsid w:val="00886B20"/>
    <w:rsid w:val="00886DDD"/>
    <w:rsid w:val="00887032"/>
    <w:rsid w:val="008877F8"/>
    <w:rsid w:val="00887CA5"/>
    <w:rsid w:val="00887EC5"/>
    <w:rsid w:val="008900C3"/>
    <w:rsid w:val="00890273"/>
    <w:rsid w:val="00890377"/>
    <w:rsid w:val="00890449"/>
    <w:rsid w:val="00890679"/>
    <w:rsid w:val="008907CA"/>
    <w:rsid w:val="008909EB"/>
    <w:rsid w:val="00890E04"/>
    <w:rsid w:val="00890E21"/>
    <w:rsid w:val="00890E91"/>
    <w:rsid w:val="00891D13"/>
    <w:rsid w:val="00891FA0"/>
    <w:rsid w:val="00892355"/>
    <w:rsid w:val="0089244E"/>
    <w:rsid w:val="00892654"/>
    <w:rsid w:val="008926EE"/>
    <w:rsid w:val="00892D56"/>
    <w:rsid w:val="00893035"/>
    <w:rsid w:val="00893672"/>
    <w:rsid w:val="008938DB"/>
    <w:rsid w:val="00893920"/>
    <w:rsid w:val="00893C30"/>
    <w:rsid w:val="00893CDD"/>
    <w:rsid w:val="00893CEA"/>
    <w:rsid w:val="00893D36"/>
    <w:rsid w:val="00893EE8"/>
    <w:rsid w:val="00894166"/>
    <w:rsid w:val="0089420C"/>
    <w:rsid w:val="0089424D"/>
    <w:rsid w:val="008943DB"/>
    <w:rsid w:val="008945E8"/>
    <w:rsid w:val="00894679"/>
    <w:rsid w:val="00894BF6"/>
    <w:rsid w:val="00894E0C"/>
    <w:rsid w:val="008950A8"/>
    <w:rsid w:val="00895114"/>
    <w:rsid w:val="008954C6"/>
    <w:rsid w:val="008955C7"/>
    <w:rsid w:val="008955F0"/>
    <w:rsid w:val="008956FB"/>
    <w:rsid w:val="0089594E"/>
    <w:rsid w:val="00895FAC"/>
    <w:rsid w:val="0089607C"/>
    <w:rsid w:val="0089619B"/>
    <w:rsid w:val="008965C8"/>
    <w:rsid w:val="008965F8"/>
    <w:rsid w:val="0089660C"/>
    <w:rsid w:val="008968F1"/>
    <w:rsid w:val="00896FA4"/>
    <w:rsid w:val="0089726A"/>
    <w:rsid w:val="0089752C"/>
    <w:rsid w:val="0089761A"/>
    <w:rsid w:val="0089772D"/>
    <w:rsid w:val="008977C7"/>
    <w:rsid w:val="00897D39"/>
    <w:rsid w:val="008A08B5"/>
    <w:rsid w:val="008A0986"/>
    <w:rsid w:val="008A0A7D"/>
    <w:rsid w:val="008A0BB5"/>
    <w:rsid w:val="008A0C9A"/>
    <w:rsid w:val="008A0DF0"/>
    <w:rsid w:val="008A0F37"/>
    <w:rsid w:val="008A1179"/>
    <w:rsid w:val="008A1276"/>
    <w:rsid w:val="008A1B2E"/>
    <w:rsid w:val="008A1CB8"/>
    <w:rsid w:val="008A1D0F"/>
    <w:rsid w:val="008A1D22"/>
    <w:rsid w:val="008A1DF8"/>
    <w:rsid w:val="008A20A1"/>
    <w:rsid w:val="008A2111"/>
    <w:rsid w:val="008A2165"/>
    <w:rsid w:val="008A252A"/>
    <w:rsid w:val="008A27FF"/>
    <w:rsid w:val="008A2A09"/>
    <w:rsid w:val="008A2B1B"/>
    <w:rsid w:val="008A2C11"/>
    <w:rsid w:val="008A2DFA"/>
    <w:rsid w:val="008A2E86"/>
    <w:rsid w:val="008A2F61"/>
    <w:rsid w:val="008A38E0"/>
    <w:rsid w:val="008A3C34"/>
    <w:rsid w:val="008A4574"/>
    <w:rsid w:val="008A4C89"/>
    <w:rsid w:val="008A4E53"/>
    <w:rsid w:val="008A4EB8"/>
    <w:rsid w:val="008A4EC6"/>
    <w:rsid w:val="008A512E"/>
    <w:rsid w:val="008A5141"/>
    <w:rsid w:val="008A5482"/>
    <w:rsid w:val="008A54BD"/>
    <w:rsid w:val="008A571F"/>
    <w:rsid w:val="008A5721"/>
    <w:rsid w:val="008A5A47"/>
    <w:rsid w:val="008A5A63"/>
    <w:rsid w:val="008A627A"/>
    <w:rsid w:val="008A63A1"/>
    <w:rsid w:val="008A647D"/>
    <w:rsid w:val="008A64EF"/>
    <w:rsid w:val="008A66FE"/>
    <w:rsid w:val="008A69F8"/>
    <w:rsid w:val="008A6A28"/>
    <w:rsid w:val="008A6FC8"/>
    <w:rsid w:val="008A7311"/>
    <w:rsid w:val="008A7C7C"/>
    <w:rsid w:val="008A7FCF"/>
    <w:rsid w:val="008B001E"/>
    <w:rsid w:val="008B0077"/>
    <w:rsid w:val="008B00EE"/>
    <w:rsid w:val="008B02B4"/>
    <w:rsid w:val="008B062C"/>
    <w:rsid w:val="008B077B"/>
    <w:rsid w:val="008B0D87"/>
    <w:rsid w:val="008B104B"/>
    <w:rsid w:val="008B122B"/>
    <w:rsid w:val="008B173D"/>
    <w:rsid w:val="008B1824"/>
    <w:rsid w:val="008B1A91"/>
    <w:rsid w:val="008B2097"/>
    <w:rsid w:val="008B20A2"/>
    <w:rsid w:val="008B21F9"/>
    <w:rsid w:val="008B2738"/>
    <w:rsid w:val="008B287D"/>
    <w:rsid w:val="008B2A89"/>
    <w:rsid w:val="008B2C37"/>
    <w:rsid w:val="008B2C54"/>
    <w:rsid w:val="008B2D5C"/>
    <w:rsid w:val="008B331B"/>
    <w:rsid w:val="008B37E1"/>
    <w:rsid w:val="008B3C79"/>
    <w:rsid w:val="008B3D12"/>
    <w:rsid w:val="008B452E"/>
    <w:rsid w:val="008B456E"/>
    <w:rsid w:val="008B46DA"/>
    <w:rsid w:val="008B4C11"/>
    <w:rsid w:val="008B4E01"/>
    <w:rsid w:val="008B4F66"/>
    <w:rsid w:val="008B5326"/>
    <w:rsid w:val="008B5386"/>
    <w:rsid w:val="008B53EA"/>
    <w:rsid w:val="008B5669"/>
    <w:rsid w:val="008B5760"/>
    <w:rsid w:val="008B59B3"/>
    <w:rsid w:val="008B59C8"/>
    <w:rsid w:val="008B5A70"/>
    <w:rsid w:val="008B65B3"/>
    <w:rsid w:val="008B669A"/>
    <w:rsid w:val="008B680B"/>
    <w:rsid w:val="008B6AFF"/>
    <w:rsid w:val="008B6D86"/>
    <w:rsid w:val="008B7607"/>
    <w:rsid w:val="008B7823"/>
    <w:rsid w:val="008B7C27"/>
    <w:rsid w:val="008C0134"/>
    <w:rsid w:val="008C0B49"/>
    <w:rsid w:val="008C0DA9"/>
    <w:rsid w:val="008C11AE"/>
    <w:rsid w:val="008C125A"/>
    <w:rsid w:val="008C138E"/>
    <w:rsid w:val="008C140C"/>
    <w:rsid w:val="008C14D1"/>
    <w:rsid w:val="008C169C"/>
    <w:rsid w:val="008C180A"/>
    <w:rsid w:val="008C1DDF"/>
    <w:rsid w:val="008C2116"/>
    <w:rsid w:val="008C2B3C"/>
    <w:rsid w:val="008C2B93"/>
    <w:rsid w:val="008C2DBA"/>
    <w:rsid w:val="008C2E36"/>
    <w:rsid w:val="008C2EF3"/>
    <w:rsid w:val="008C2F55"/>
    <w:rsid w:val="008C303C"/>
    <w:rsid w:val="008C3150"/>
    <w:rsid w:val="008C31D1"/>
    <w:rsid w:val="008C340E"/>
    <w:rsid w:val="008C367B"/>
    <w:rsid w:val="008C3952"/>
    <w:rsid w:val="008C3C00"/>
    <w:rsid w:val="008C3CA5"/>
    <w:rsid w:val="008C3D76"/>
    <w:rsid w:val="008C3E7A"/>
    <w:rsid w:val="008C46A1"/>
    <w:rsid w:val="008C48C8"/>
    <w:rsid w:val="008C519D"/>
    <w:rsid w:val="008C51ED"/>
    <w:rsid w:val="008C5868"/>
    <w:rsid w:val="008C59E7"/>
    <w:rsid w:val="008C5F8B"/>
    <w:rsid w:val="008C644B"/>
    <w:rsid w:val="008C6536"/>
    <w:rsid w:val="008C69E2"/>
    <w:rsid w:val="008C6A48"/>
    <w:rsid w:val="008C70E4"/>
    <w:rsid w:val="008C7117"/>
    <w:rsid w:val="008C71DD"/>
    <w:rsid w:val="008C7318"/>
    <w:rsid w:val="008C7541"/>
    <w:rsid w:val="008C75D6"/>
    <w:rsid w:val="008C7603"/>
    <w:rsid w:val="008C7CE9"/>
    <w:rsid w:val="008C7F61"/>
    <w:rsid w:val="008D0278"/>
    <w:rsid w:val="008D0655"/>
    <w:rsid w:val="008D092D"/>
    <w:rsid w:val="008D0D58"/>
    <w:rsid w:val="008D1392"/>
    <w:rsid w:val="008D1464"/>
    <w:rsid w:val="008D1512"/>
    <w:rsid w:val="008D2C4E"/>
    <w:rsid w:val="008D2E54"/>
    <w:rsid w:val="008D31E5"/>
    <w:rsid w:val="008D3661"/>
    <w:rsid w:val="008D3D34"/>
    <w:rsid w:val="008D454C"/>
    <w:rsid w:val="008D4A25"/>
    <w:rsid w:val="008D4D4C"/>
    <w:rsid w:val="008D4E98"/>
    <w:rsid w:val="008D513D"/>
    <w:rsid w:val="008D55F9"/>
    <w:rsid w:val="008D56D4"/>
    <w:rsid w:val="008D5B0D"/>
    <w:rsid w:val="008D5DCA"/>
    <w:rsid w:val="008D6190"/>
    <w:rsid w:val="008D63CF"/>
    <w:rsid w:val="008D6690"/>
    <w:rsid w:val="008D695C"/>
    <w:rsid w:val="008D7320"/>
    <w:rsid w:val="008D74A4"/>
    <w:rsid w:val="008D751A"/>
    <w:rsid w:val="008D7584"/>
    <w:rsid w:val="008D793E"/>
    <w:rsid w:val="008E00F5"/>
    <w:rsid w:val="008E0752"/>
    <w:rsid w:val="008E078C"/>
    <w:rsid w:val="008E088C"/>
    <w:rsid w:val="008E09AE"/>
    <w:rsid w:val="008E0AEF"/>
    <w:rsid w:val="008E1185"/>
    <w:rsid w:val="008E129D"/>
    <w:rsid w:val="008E1463"/>
    <w:rsid w:val="008E1585"/>
    <w:rsid w:val="008E1668"/>
    <w:rsid w:val="008E1C1D"/>
    <w:rsid w:val="008E210F"/>
    <w:rsid w:val="008E2497"/>
    <w:rsid w:val="008E2503"/>
    <w:rsid w:val="008E250A"/>
    <w:rsid w:val="008E25D0"/>
    <w:rsid w:val="008E27BE"/>
    <w:rsid w:val="008E28CB"/>
    <w:rsid w:val="008E2BAA"/>
    <w:rsid w:val="008E2E6E"/>
    <w:rsid w:val="008E36B0"/>
    <w:rsid w:val="008E3A94"/>
    <w:rsid w:val="008E3B36"/>
    <w:rsid w:val="008E4536"/>
    <w:rsid w:val="008E4F68"/>
    <w:rsid w:val="008E525A"/>
    <w:rsid w:val="008E5C9C"/>
    <w:rsid w:val="008E5EAB"/>
    <w:rsid w:val="008E6450"/>
    <w:rsid w:val="008E656D"/>
    <w:rsid w:val="008E6C77"/>
    <w:rsid w:val="008E6F68"/>
    <w:rsid w:val="008E703D"/>
    <w:rsid w:val="008E704D"/>
    <w:rsid w:val="008E72B3"/>
    <w:rsid w:val="008E766E"/>
    <w:rsid w:val="008E7809"/>
    <w:rsid w:val="008E7D56"/>
    <w:rsid w:val="008E7EC0"/>
    <w:rsid w:val="008F0227"/>
    <w:rsid w:val="008F034B"/>
    <w:rsid w:val="008F0536"/>
    <w:rsid w:val="008F0657"/>
    <w:rsid w:val="008F0888"/>
    <w:rsid w:val="008F0972"/>
    <w:rsid w:val="008F09F7"/>
    <w:rsid w:val="008F0B93"/>
    <w:rsid w:val="008F0DAE"/>
    <w:rsid w:val="008F109F"/>
    <w:rsid w:val="008F10A1"/>
    <w:rsid w:val="008F1732"/>
    <w:rsid w:val="008F17AF"/>
    <w:rsid w:val="008F182C"/>
    <w:rsid w:val="008F1B61"/>
    <w:rsid w:val="008F2826"/>
    <w:rsid w:val="008F2837"/>
    <w:rsid w:val="008F2C0E"/>
    <w:rsid w:val="008F2EAD"/>
    <w:rsid w:val="008F3180"/>
    <w:rsid w:val="008F32C9"/>
    <w:rsid w:val="008F399D"/>
    <w:rsid w:val="008F3C29"/>
    <w:rsid w:val="008F3D43"/>
    <w:rsid w:val="008F471B"/>
    <w:rsid w:val="008F489D"/>
    <w:rsid w:val="008F4987"/>
    <w:rsid w:val="008F4C6C"/>
    <w:rsid w:val="008F4C93"/>
    <w:rsid w:val="008F4F20"/>
    <w:rsid w:val="008F5250"/>
    <w:rsid w:val="008F52F6"/>
    <w:rsid w:val="008F53F9"/>
    <w:rsid w:val="008F5C17"/>
    <w:rsid w:val="008F5C77"/>
    <w:rsid w:val="008F63BA"/>
    <w:rsid w:val="008F6822"/>
    <w:rsid w:val="008F693F"/>
    <w:rsid w:val="008F6B4D"/>
    <w:rsid w:val="008F6DF0"/>
    <w:rsid w:val="008F7070"/>
    <w:rsid w:val="008F72E6"/>
    <w:rsid w:val="008F7367"/>
    <w:rsid w:val="008F776B"/>
    <w:rsid w:val="008F77AF"/>
    <w:rsid w:val="008F78D3"/>
    <w:rsid w:val="008F7AAC"/>
    <w:rsid w:val="008F7B86"/>
    <w:rsid w:val="008F7E44"/>
    <w:rsid w:val="009001FF"/>
    <w:rsid w:val="009006A0"/>
    <w:rsid w:val="009008DA"/>
    <w:rsid w:val="0090096F"/>
    <w:rsid w:val="009011AB"/>
    <w:rsid w:val="0090144E"/>
    <w:rsid w:val="0090182D"/>
    <w:rsid w:val="00901A03"/>
    <w:rsid w:val="00901B6E"/>
    <w:rsid w:val="00901C22"/>
    <w:rsid w:val="00901C47"/>
    <w:rsid w:val="00901D99"/>
    <w:rsid w:val="009022B5"/>
    <w:rsid w:val="00902571"/>
    <w:rsid w:val="00902897"/>
    <w:rsid w:val="00902BA2"/>
    <w:rsid w:val="00902F3B"/>
    <w:rsid w:val="009036A1"/>
    <w:rsid w:val="009036AA"/>
    <w:rsid w:val="009038AE"/>
    <w:rsid w:val="00903A9A"/>
    <w:rsid w:val="00903B84"/>
    <w:rsid w:val="00903D68"/>
    <w:rsid w:val="00903E39"/>
    <w:rsid w:val="00904095"/>
    <w:rsid w:val="009046F5"/>
    <w:rsid w:val="00904D6B"/>
    <w:rsid w:val="00904F89"/>
    <w:rsid w:val="00905325"/>
    <w:rsid w:val="00905903"/>
    <w:rsid w:val="00905AB0"/>
    <w:rsid w:val="00905C46"/>
    <w:rsid w:val="00905D3E"/>
    <w:rsid w:val="00905FB3"/>
    <w:rsid w:val="009060C1"/>
    <w:rsid w:val="00906551"/>
    <w:rsid w:val="00906C27"/>
    <w:rsid w:val="00906E11"/>
    <w:rsid w:val="00906EC6"/>
    <w:rsid w:val="00906ECB"/>
    <w:rsid w:val="0090711E"/>
    <w:rsid w:val="009071E3"/>
    <w:rsid w:val="00907374"/>
    <w:rsid w:val="00907436"/>
    <w:rsid w:val="0090756E"/>
    <w:rsid w:val="0090768E"/>
    <w:rsid w:val="0090771E"/>
    <w:rsid w:val="009102EA"/>
    <w:rsid w:val="00910B3F"/>
    <w:rsid w:val="00910B53"/>
    <w:rsid w:val="00910CB4"/>
    <w:rsid w:val="00911331"/>
    <w:rsid w:val="009116BB"/>
    <w:rsid w:val="00911C6F"/>
    <w:rsid w:val="00912133"/>
    <w:rsid w:val="009123F1"/>
    <w:rsid w:val="00912474"/>
    <w:rsid w:val="00912B28"/>
    <w:rsid w:val="00912FF5"/>
    <w:rsid w:val="009130F4"/>
    <w:rsid w:val="009131F6"/>
    <w:rsid w:val="009133AE"/>
    <w:rsid w:val="009134FB"/>
    <w:rsid w:val="00913799"/>
    <w:rsid w:val="009137C3"/>
    <w:rsid w:val="00913BA4"/>
    <w:rsid w:val="00913E74"/>
    <w:rsid w:val="009143E7"/>
    <w:rsid w:val="00914BC3"/>
    <w:rsid w:val="00914EE3"/>
    <w:rsid w:val="0091554B"/>
    <w:rsid w:val="00915631"/>
    <w:rsid w:val="00915DAA"/>
    <w:rsid w:val="00915DC8"/>
    <w:rsid w:val="00915ED5"/>
    <w:rsid w:val="009166A6"/>
    <w:rsid w:val="009168F9"/>
    <w:rsid w:val="0091699F"/>
    <w:rsid w:val="00916E1A"/>
    <w:rsid w:val="00916E53"/>
    <w:rsid w:val="00916F0E"/>
    <w:rsid w:val="00917201"/>
    <w:rsid w:val="0091755E"/>
    <w:rsid w:val="0091767A"/>
    <w:rsid w:val="009177FD"/>
    <w:rsid w:val="009201A3"/>
    <w:rsid w:val="00920388"/>
    <w:rsid w:val="009204EC"/>
    <w:rsid w:val="0092097F"/>
    <w:rsid w:val="00920C5F"/>
    <w:rsid w:val="00920F24"/>
    <w:rsid w:val="00920F86"/>
    <w:rsid w:val="009214CB"/>
    <w:rsid w:val="00921A92"/>
    <w:rsid w:val="00921ABC"/>
    <w:rsid w:val="00921B7A"/>
    <w:rsid w:val="00921E1F"/>
    <w:rsid w:val="00922216"/>
    <w:rsid w:val="00923496"/>
    <w:rsid w:val="00923F8E"/>
    <w:rsid w:val="00923FE7"/>
    <w:rsid w:val="00924208"/>
    <w:rsid w:val="00924392"/>
    <w:rsid w:val="00924589"/>
    <w:rsid w:val="00924903"/>
    <w:rsid w:val="00924CCD"/>
    <w:rsid w:val="00924D8C"/>
    <w:rsid w:val="00924EB7"/>
    <w:rsid w:val="009250DE"/>
    <w:rsid w:val="00925693"/>
    <w:rsid w:val="00925C13"/>
    <w:rsid w:val="00925C67"/>
    <w:rsid w:val="00925E9A"/>
    <w:rsid w:val="0092610F"/>
    <w:rsid w:val="0092613B"/>
    <w:rsid w:val="00926149"/>
    <w:rsid w:val="00926176"/>
    <w:rsid w:val="00926288"/>
    <w:rsid w:val="009265C4"/>
    <w:rsid w:val="0092680A"/>
    <w:rsid w:val="00926A31"/>
    <w:rsid w:val="00926B67"/>
    <w:rsid w:val="00926CDE"/>
    <w:rsid w:val="009271C3"/>
    <w:rsid w:val="009272A2"/>
    <w:rsid w:val="00927D67"/>
    <w:rsid w:val="00930D05"/>
    <w:rsid w:val="00930E78"/>
    <w:rsid w:val="00930F27"/>
    <w:rsid w:val="00931847"/>
    <w:rsid w:val="00931A03"/>
    <w:rsid w:val="00931A8F"/>
    <w:rsid w:val="00931CDB"/>
    <w:rsid w:val="00932282"/>
    <w:rsid w:val="00932460"/>
    <w:rsid w:val="00932629"/>
    <w:rsid w:val="00932644"/>
    <w:rsid w:val="00932B67"/>
    <w:rsid w:val="00932C8A"/>
    <w:rsid w:val="00932FB5"/>
    <w:rsid w:val="009330D7"/>
    <w:rsid w:val="00933213"/>
    <w:rsid w:val="00933351"/>
    <w:rsid w:val="009338BC"/>
    <w:rsid w:val="00933EFF"/>
    <w:rsid w:val="00933F3A"/>
    <w:rsid w:val="00934041"/>
    <w:rsid w:val="00934219"/>
    <w:rsid w:val="0093449B"/>
    <w:rsid w:val="009347C2"/>
    <w:rsid w:val="00935183"/>
    <w:rsid w:val="009359DC"/>
    <w:rsid w:val="00935B08"/>
    <w:rsid w:val="00935F4D"/>
    <w:rsid w:val="009368A8"/>
    <w:rsid w:val="00936959"/>
    <w:rsid w:val="00936C39"/>
    <w:rsid w:val="00936E33"/>
    <w:rsid w:val="00936F0B"/>
    <w:rsid w:val="00936FCD"/>
    <w:rsid w:val="0093744A"/>
    <w:rsid w:val="00937B84"/>
    <w:rsid w:val="00940084"/>
    <w:rsid w:val="0094086D"/>
    <w:rsid w:val="00940964"/>
    <w:rsid w:val="009411E0"/>
    <w:rsid w:val="009414CE"/>
    <w:rsid w:val="0094173E"/>
    <w:rsid w:val="0094197D"/>
    <w:rsid w:val="00941E0A"/>
    <w:rsid w:val="00942065"/>
    <w:rsid w:val="00942B8C"/>
    <w:rsid w:val="00942D9E"/>
    <w:rsid w:val="00942F6C"/>
    <w:rsid w:val="00942FE8"/>
    <w:rsid w:val="009433D9"/>
    <w:rsid w:val="00943803"/>
    <w:rsid w:val="0094390A"/>
    <w:rsid w:val="0094398F"/>
    <w:rsid w:val="00943A98"/>
    <w:rsid w:val="00943D00"/>
    <w:rsid w:val="00943DB5"/>
    <w:rsid w:val="00944186"/>
    <w:rsid w:val="009444BB"/>
    <w:rsid w:val="009444F0"/>
    <w:rsid w:val="00944509"/>
    <w:rsid w:val="00944617"/>
    <w:rsid w:val="009446D4"/>
    <w:rsid w:val="00944B26"/>
    <w:rsid w:val="00944CE9"/>
    <w:rsid w:val="009450DD"/>
    <w:rsid w:val="00945157"/>
    <w:rsid w:val="00945162"/>
    <w:rsid w:val="0094553A"/>
    <w:rsid w:val="00945945"/>
    <w:rsid w:val="0094594D"/>
    <w:rsid w:val="00945F6B"/>
    <w:rsid w:val="0094677C"/>
    <w:rsid w:val="00946832"/>
    <w:rsid w:val="00946C5B"/>
    <w:rsid w:val="00946CDF"/>
    <w:rsid w:val="00946DE9"/>
    <w:rsid w:val="009472A0"/>
    <w:rsid w:val="0094740F"/>
    <w:rsid w:val="00947774"/>
    <w:rsid w:val="00947B90"/>
    <w:rsid w:val="00947ED3"/>
    <w:rsid w:val="009505AE"/>
    <w:rsid w:val="009505FC"/>
    <w:rsid w:val="0095063C"/>
    <w:rsid w:val="00950725"/>
    <w:rsid w:val="0095080A"/>
    <w:rsid w:val="00950A31"/>
    <w:rsid w:val="00950BFB"/>
    <w:rsid w:val="00950E15"/>
    <w:rsid w:val="009512E0"/>
    <w:rsid w:val="00951328"/>
    <w:rsid w:val="009513A4"/>
    <w:rsid w:val="0095156C"/>
    <w:rsid w:val="00951631"/>
    <w:rsid w:val="00951978"/>
    <w:rsid w:val="00952057"/>
    <w:rsid w:val="0095207A"/>
    <w:rsid w:val="0095248F"/>
    <w:rsid w:val="00952682"/>
    <w:rsid w:val="009526E2"/>
    <w:rsid w:val="00952711"/>
    <w:rsid w:val="009528D2"/>
    <w:rsid w:val="00952CA6"/>
    <w:rsid w:val="00952DE9"/>
    <w:rsid w:val="00952E5F"/>
    <w:rsid w:val="00952F2B"/>
    <w:rsid w:val="00952F8C"/>
    <w:rsid w:val="00953362"/>
    <w:rsid w:val="00953460"/>
    <w:rsid w:val="00953A78"/>
    <w:rsid w:val="00953BAC"/>
    <w:rsid w:val="00954893"/>
    <w:rsid w:val="00954CFB"/>
    <w:rsid w:val="00955028"/>
    <w:rsid w:val="009550A9"/>
    <w:rsid w:val="009553AD"/>
    <w:rsid w:val="00955652"/>
    <w:rsid w:val="0095575D"/>
    <w:rsid w:val="00955FFE"/>
    <w:rsid w:val="00956497"/>
    <w:rsid w:val="009564F2"/>
    <w:rsid w:val="009565EE"/>
    <w:rsid w:val="00956818"/>
    <w:rsid w:val="009568C1"/>
    <w:rsid w:val="00956E17"/>
    <w:rsid w:val="00956E4D"/>
    <w:rsid w:val="00956ED9"/>
    <w:rsid w:val="00956FDD"/>
    <w:rsid w:val="00957BAE"/>
    <w:rsid w:val="00957DA5"/>
    <w:rsid w:val="00957DDA"/>
    <w:rsid w:val="00957FCF"/>
    <w:rsid w:val="009602D0"/>
    <w:rsid w:val="00960453"/>
    <w:rsid w:val="00960536"/>
    <w:rsid w:val="009605EF"/>
    <w:rsid w:val="00960B1A"/>
    <w:rsid w:val="00960DE6"/>
    <w:rsid w:val="00960E07"/>
    <w:rsid w:val="0096121D"/>
    <w:rsid w:val="009612F1"/>
    <w:rsid w:val="00961AA7"/>
    <w:rsid w:val="0096225E"/>
    <w:rsid w:val="0096229F"/>
    <w:rsid w:val="009629AA"/>
    <w:rsid w:val="00962FD4"/>
    <w:rsid w:val="0096300A"/>
    <w:rsid w:val="0096309A"/>
    <w:rsid w:val="00963576"/>
    <w:rsid w:val="00963752"/>
    <w:rsid w:val="00963D6F"/>
    <w:rsid w:val="00963DA6"/>
    <w:rsid w:val="00964045"/>
    <w:rsid w:val="009641F3"/>
    <w:rsid w:val="00964383"/>
    <w:rsid w:val="0096479E"/>
    <w:rsid w:val="00964991"/>
    <w:rsid w:val="00964A93"/>
    <w:rsid w:val="00964B69"/>
    <w:rsid w:val="009651C4"/>
    <w:rsid w:val="009651E7"/>
    <w:rsid w:val="00965218"/>
    <w:rsid w:val="009657FF"/>
    <w:rsid w:val="00965959"/>
    <w:rsid w:val="00965AFD"/>
    <w:rsid w:val="00965E3C"/>
    <w:rsid w:val="00965F73"/>
    <w:rsid w:val="00966180"/>
    <w:rsid w:val="009661E5"/>
    <w:rsid w:val="0096638E"/>
    <w:rsid w:val="0096660E"/>
    <w:rsid w:val="00966690"/>
    <w:rsid w:val="00966AAE"/>
    <w:rsid w:val="00966C47"/>
    <w:rsid w:val="00966CC6"/>
    <w:rsid w:val="00966E9F"/>
    <w:rsid w:val="00967027"/>
    <w:rsid w:val="009672CD"/>
    <w:rsid w:val="0096735A"/>
    <w:rsid w:val="0096756B"/>
    <w:rsid w:val="00967A0E"/>
    <w:rsid w:val="00967EA9"/>
    <w:rsid w:val="0097014F"/>
    <w:rsid w:val="009706F0"/>
    <w:rsid w:val="0097091B"/>
    <w:rsid w:val="00970BD4"/>
    <w:rsid w:val="009710D8"/>
    <w:rsid w:val="00971650"/>
    <w:rsid w:val="0097176A"/>
    <w:rsid w:val="0097192C"/>
    <w:rsid w:val="00971B40"/>
    <w:rsid w:val="00971F02"/>
    <w:rsid w:val="0097271E"/>
    <w:rsid w:val="009728E1"/>
    <w:rsid w:val="00972AE4"/>
    <w:rsid w:val="009730D4"/>
    <w:rsid w:val="009736AB"/>
    <w:rsid w:val="00973726"/>
    <w:rsid w:val="00973F9B"/>
    <w:rsid w:val="0097401D"/>
    <w:rsid w:val="009742EC"/>
    <w:rsid w:val="0097473B"/>
    <w:rsid w:val="00974AB9"/>
    <w:rsid w:val="009750BE"/>
    <w:rsid w:val="009750C3"/>
    <w:rsid w:val="009752EC"/>
    <w:rsid w:val="009752EE"/>
    <w:rsid w:val="00975346"/>
    <w:rsid w:val="009753AB"/>
    <w:rsid w:val="009756D8"/>
    <w:rsid w:val="0097688F"/>
    <w:rsid w:val="00976A03"/>
    <w:rsid w:val="00976ADE"/>
    <w:rsid w:val="00976B2E"/>
    <w:rsid w:val="00976D25"/>
    <w:rsid w:val="00976F23"/>
    <w:rsid w:val="0097782A"/>
    <w:rsid w:val="00977D70"/>
    <w:rsid w:val="00977E5F"/>
    <w:rsid w:val="00977F7A"/>
    <w:rsid w:val="00977F7D"/>
    <w:rsid w:val="00980355"/>
    <w:rsid w:val="009803FD"/>
    <w:rsid w:val="009804A4"/>
    <w:rsid w:val="009815B0"/>
    <w:rsid w:val="0098187C"/>
    <w:rsid w:val="00981ADB"/>
    <w:rsid w:val="009823DE"/>
    <w:rsid w:val="00982A87"/>
    <w:rsid w:val="009830BB"/>
    <w:rsid w:val="0098346C"/>
    <w:rsid w:val="009844A5"/>
    <w:rsid w:val="009845D5"/>
    <w:rsid w:val="00984ABD"/>
    <w:rsid w:val="00984B7C"/>
    <w:rsid w:val="00984D83"/>
    <w:rsid w:val="00984FBD"/>
    <w:rsid w:val="00985554"/>
    <w:rsid w:val="00985979"/>
    <w:rsid w:val="009859CE"/>
    <w:rsid w:val="00985CD3"/>
    <w:rsid w:val="009860CC"/>
    <w:rsid w:val="00986101"/>
    <w:rsid w:val="00986191"/>
    <w:rsid w:val="00986399"/>
    <w:rsid w:val="00986533"/>
    <w:rsid w:val="00986648"/>
    <w:rsid w:val="00986904"/>
    <w:rsid w:val="00986B47"/>
    <w:rsid w:val="0098707C"/>
    <w:rsid w:val="00987182"/>
    <w:rsid w:val="009873AF"/>
    <w:rsid w:val="00987491"/>
    <w:rsid w:val="0098761D"/>
    <w:rsid w:val="00987677"/>
    <w:rsid w:val="0098767E"/>
    <w:rsid w:val="00987B6E"/>
    <w:rsid w:val="00987C5A"/>
    <w:rsid w:val="00987ECB"/>
    <w:rsid w:val="00990000"/>
    <w:rsid w:val="009905A9"/>
    <w:rsid w:val="009906C9"/>
    <w:rsid w:val="0099083B"/>
    <w:rsid w:val="00990AA7"/>
    <w:rsid w:val="00990C55"/>
    <w:rsid w:val="00990CA9"/>
    <w:rsid w:val="00991736"/>
    <w:rsid w:val="009919D6"/>
    <w:rsid w:val="00991BE5"/>
    <w:rsid w:val="009922C6"/>
    <w:rsid w:val="009930EC"/>
    <w:rsid w:val="0099316A"/>
    <w:rsid w:val="00993239"/>
    <w:rsid w:val="009932CD"/>
    <w:rsid w:val="009932DF"/>
    <w:rsid w:val="00993365"/>
    <w:rsid w:val="009933A0"/>
    <w:rsid w:val="009933BD"/>
    <w:rsid w:val="00993A73"/>
    <w:rsid w:val="00993DF6"/>
    <w:rsid w:val="009940E1"/>
    <w:rsid w:val="009941F5"/>
    <w:rsid w:val="009943B2"/>
    <w:rsid w:val="0099441D"/>
    <w:rsid w:val="009945EA"/>
    <w:rsid w:val="00994697"/>
    <w:rsid w:val="009946E2"/>
    <w:rsid w:val="00994A0A"/>
    <w:rsid w:val="00994E4C"/>
    <w:rsid w:val="00994F10"/>
    <w:rsid w:val="00995232"/>
    <w:rsid w:val="009956BB"/>
    <w:rsid w:val="009957A7"/>
    <w:rsid w:val="00995AAE"/>
    <w:rsid w:val="00995B98"/>
    <w:rsid w:val="00995F43"/>
    <w:rsid w:val="00996133"/>
    <w:rsid w:val="00996261"/>
    <w:rsid w:val="0099642F"/>
    <w:rsid w:val="009964D9"/>
    <w:rsid w:val="0099660D"/>
    <w:rsid w:val="009966F8"/>
    <w:rsid w:val="00996CC8"/>
    <w:rsid w:val="00996F80"/>
    <w:rsid w:val="009973A0"/>
    <w:rsid w:val="0099772C"/>
    <w:rsid w:val="009977EC"/>
    <w:rsid w:val="00997B64"/>
    <w:rsid w:val="00997D65"/>
    <w:rsid w:val="00997E1C"/>
    <w:rsid w:val="00997F2B"/>
    <w:rsid w:val="00997F7C"/>
    <w:rsid w:val="009A091F"/>
    <w:rsid w:val="009A09D9"/>
    <w:rsid w:val="009A0D12"/>
    <w:rsid w:val="009A0DEE"/>
    <w:rsid w:val="009A0F2E"/>
    <w:rsid w:val="009A1181"/>
    <w:rsid w:val="009A160B"/>
    <w:rsid w:val="009A17D5"/>
    <w:rsid w:val="009A1900"/>
    <w:rsid w:val="009A1A0C"/>
    <w:rsid w:val="009A1A11"/>
    <w:rsid w:val="009A1E7D"/>
    <w:rsid w:val="009A2F3D"/>
    <w:rsid w:val="009A364A"/>
    <w:rsid w:val="009A3707"/>
    <w:rsid w:val="009A394C"/>
    <w:rsid w:val="009A3B3E"/>
    <w:rsid w:val="009A3B79"/>
    <w:rsid w:val="009A3EF5"/>
    <w:rsid w:val="009A4152"/>
    <w:rsid w:val="009A4862"/>
    <w:rsid w:val="009A4864"/>
    <w:rsid w:val="009A4CBE"/>
    <w:rsid w:val="009A51A4"/>
    <w:rsid w:val="009A5770"/>
    <w:rsid w:val="009A5829"/>
    <w:rsid w:val="009A5CEE"/>
    <w:rsid w:val="009A5E6F"/>
    <w:rsid w:val="009A5F2F"/>
    <w:rsid w:val="009A637C"/>
    <w:rsid w:val="009A6481"/>
    <w:rsid w:val="009A6743"/>
    <w:rsid w:val="009A6A83"/>
    <w:rsid w:val="009A6C20"/>
    <w:rsid w:val="009A6CFD"/>
    <w:rsid w:val="009A6E72"/>
    <w:rsid w:val="009A74C1"/>
    <w:rsid w:val="009A7704"/>
    <w:rsid w:val="009A77C0"/>
    <w:rsid w:val="009A7A54"/>
    <w:rsid w:val="009A7DCA"/>
    <w:rsid w:val="009B0030"/>
    <w:rsid w:val="009B03FE"/>
    <w:rsid w:val="009B04AC"/>
    <w:rsid w:val="009B0760"/>
    <w:rsid w:val="009B07A7"/>
    <w:rsid w:val="009B0A57"/>
    <w:rsid w:val="009B0FB0"/>
    <w:rsid w:val="009B133E"/>
    <w:rsid w:val="009B148C"/>
    <w:rsid w:val="009B17C1"/>
    <w:rsid w:val="009B1ED0"/>
    <w:rsid w:val="009B204F"/>
    <w:rsid w:val="009B212F"/>
    <w:rsid w:val="009B230B"/>
    <w:rsid w:val="009B26BE"/>
    <w:rsid w:val="009B2735"/>
    <w:rsid w:val="009B2808"/>
    <w:rsid w:val="009B2AE2"/>
    <w:rsid w:val="009B2AF5"/>
    <w:rsid w:val="009B3085"/>
    <w:rsid w:val="009B30BD"/>
    <w:rsid w:val="009B3123"/>
    <w:rsid w:val="009B3260"/>
    <w:rsid w:val="009B35CC"/>
    <w:rsid w:val="009B3E19"/>
    <w:rsid w:val="009B3F6E"/>
    <w:rsid w:val="009B3FB2"/>
    <w:rsid w:val="009B41EA"/>
    <w:rsid w:val="009B4652"/>
    <w:rsid w:val="009B4E06"/>
    <w:rsid w:val="009B4F4B"/>
    <w:rsid w:val="009B577D"/>
    <w:rsid w:val="009B5DAE"/>
    <w:rsid w:val="009B62E2"/>
    <w:rsid w:val="009B639B"/>
    <w:rsid w:val="009B6436"/>
    <w:rsid w:val="009B6529"/>
    <w:rsid w:val="009B6A49"/>
    <w:rsid w:val="009B6D2F"/>
    <w:rsid w:val="009B7005"/>
    <w:rsid w:val="009B73F5"/>
    <w:rsid w:val="009B7742"/>
    <w:rsid w:val="009B79FE"/>
    <w:rsid w:val="009B7A50"/>
    <w:rsid w:val="009B7BDF"/>
    <w:rsid w:val="009B7CBC"/>
    <w:rsid w:val="009B7F27"/>
    <w:rsid w:val="009C0180"/>
    <w:rsid w:val="009C04A7"/>
    <w:rsid w:val="009C0954"/>
    <w:rsid w:val="009C12BC"/>
    <w:rsid w:val="009C1916"/>
    <w:rsid w:val="009C1DDF"/>
    <w:rsid w:val="009C218C"/>
    <w:rsid w:val="009C2826"/>
    <w:rsid w:val="009C2838"/>
    <w:rsid w:val="009C2CAE"/>
    <w:rsid w:val="009C2CC3"/>
    <w:rsid w:val="009C30F1"/>
    <w:rsid w:val="009C3292"/>
    <w:rsid w:val="009C346E"/>
    <w:rsid w:val="009C3477"/>
    <w:rsid w:val="009C3511"/>
    <w:rsid w:val="009C36CC"/>
    <w:rsid w:val="009C38DA"/>
    <w:rsid w:val="009C39B9"/>
    <w:rsid w:val="009C3DA1"/>
    <w:rsid w:val="009C3EAD"/>
    <w:rsid w:val="009C3F51"/>
    <w:rsid w:val="009C40E8"/>
    <w:rsid w:val="009C46A1"/>
    <w:rsid w:val="009C46C1"/>
    <w:rsid w:val="009C4EE4"/>
    <w:rsid w:val="009C51E5"/>
    <w:rsid w:val="009C5E6A"/>
    <w:rsid w:val="009C61E0"/>
    <w:rsid w:val="009C685B"/>
    <w:rsid w:val="009C70D9"/>
    <w:rsid w:val="009C7892"/>
    <w:rsid w:val="009C7FFA"/>
    <w:rsid w:val="009D0439"/>
    <w:rsid w:val="009D0660"/>
    <w:rsid w:val="009D0682"/>
    <w:rsid w:val="009D0C88"/>
    <w:rsid w:val="009D0E7A"/>
    <w:rsid w:val="009D0E86"/>
    <w:rsid w:val="009D10D3"/>
    <w:rsid w:val="009D13DB"/>
    <w:rsid w:val="009D1443"/>
    <w:rsid w:val="009D1477"/>
    <w:rsid w:val="009D1A7F"/>
    <w:rsid w:val="009D1C8B"/>
    <w:rsid w:val="009D217B"/>
    <w:rsid w:val="009D22B3"/>
    <w:rsid w:val="009D2483"/>
    <w:rsid w:val="009D25C3"/>
    <w:rsid w:val="009D265F"/>
    <w:rsid w:val="009D2735"/>
    <w:rsid w:val="009D2C9E"/>
    <w:rsid w:val="009D3339"/>
    <w:rsid w:val="009D33AF"/>
    <w:rsid w:val="009D38FC"/>
    <w:rsid w:val="009D3BA3"/>
    <w:rsid w:val="009D3EBA"/>
    <w:rsid w:val="009D44C5"/>
    <w:rsid w:val="009D4744"/>
    <w:rsid w:val="009D47F4"/>
    <w:rsid w:val="009D49C8"/>
    <w:rsid w:val="009D4A4A"/>
    <w:rsid w:val="009D4D94"/>
    <w:rsid w:val="009D4EC6"/>
    <w:rsid w:val="009D5284"/>
    <w:rsid w:val="009D54BA"/>
    <w:rsid w:val="009D5537"/>
    <w:rsid w:val="009D5716"/>
    <w:rsid w:val="009D5CDE"/>
    <w:rsid w:val="009D5E17"/>
    <w:rsid w:val="009D61B9"/>
    <w:rsid w:val="009D6388"/>
    <w:rsid w:val="009D63DC"/>
    <w:rsid w:val="009D677B"/>
    <w:rsid w:val="009D6A16"/>
    <w:rsid w:val="009D6AE6"/>
    <w:rsid w:val="009D6BAB"/>
    <w:rsid w:val="009D7E08"/>
    <w:rsid w:val="009E006B"/>
    <w:rsid w:val="009E0263"/>
    <w:rsid w:val="009E02EE"/>
    <w:rsid w:val="009E0333"/>
    <w:rsid w:val="009E0382"/>
    <w:rsid w:val="009E0A43"/>
    <w:rsid w:val="009E0BFF"/>
    <w:rsid w:val="009E0C88"/>
    <w:rsid w:val="009E0E29"/>
    <w:rsid w:val="009E10EB"/>
    <w:rsid w:val="009E129B"/>
    <w:rsid w:val="009E16FB"/>
    <w:rsid w:val="009E185B"/>
    <w:rsid w:val="009E1A50"/>
    <w:rsid w:val="009E1A63"/>
    <w:rsid w:val="009E25EB"/>
    <w:rsid w:val="009E27B3"/>
    <w:rsid w:val="009E2B91"/>
    <w:rsid w:val="009E2C1A"/>
    <w:rsid w:val="009E2C5E"/>
    <w:rsid w:val="009E2E27"/>
    <w:rsid w:val="009E2E90"/>
    <w:rsid w:val="009E3188"/>
    <w:rsid w:val="009E3BD7"/>
    <w:rsid w:val="009E3D9C"/>
    <w:rsid w:val="009E43C8"/>
    <w:rsid w:val="009E456C"/>
    <w:rsid w:val="009E4584"/>
    <w:rsid w:val="009E4697"/>
    <w:rsid w:val="009E4A4C"/>
    <w:rsid w:val="009E4B87"/>
    <w:rsid w:val="009E4C9A"/>
    <w:rsid w:val="009E53DC"/>
    <w:rsid w:val="009E5678"/>
    <w:rsid w:val="009E56A3"/>
    <w:rsid w:val="009E5717"/>
    <w:rsid w:val="009E5793"/>
    <w:rsid w:val="009E5D33"/>
    <w:rsid w:val="009E5F59"/>
    <w:rsid w:val="009E5FC1"/>
    <w:rsid w:val="009E63C7"/>
    <w:rsid w:val="009E6D32"/>
    <w:rsid w:val="009F04FA"/>
    <w:rsid w:val="009F085F"/>
    <w:rsid w:val="009F0CD9"/>
    <w:rsid w:val="009F119D"/>
    <w:rsid w:val="009F1322"/>
    <w:rsid w:val="009F1ED9"/>
    <w:rsid w:val="009F1EE2"/>
    <w:rsid w:val="009F1EEE"/>
    <w:rsid w:val="009F2271"/>
    <w:rsid w:val="009F23CA"/>
    <w:rsid w:val="009F2967"/>
    <w:rsid w:val="009F3184"/>
    <w:rsid w:val="009F36D0"/>
    <w:rsid w:val="009F4333"/>
    <w:rsid w:val="009F4865"/>
    <w:rsid w:val="009F493E"/>
    <w:rsid w:val="009F4F8D"/>
    <w:rsid w:val="009F516B"/>
    <w:rsid w:val="009F53C7"/>
    <w:rsid w:val="009F56B7"/>
    <w:rsid w:val="009F5D6A"/>
    <w:rsid w:val="009F6358"/>
    <w:rsid w:val="009F6419"/>
    <w:rsid w:val="009F6795"/>
    <w:rsid w:val="009F68E2"/>
    <w:rsid w:val="009F6C81"/>
    <w:rsid w:val="009F74A3"/>
    <w:rsid w:val="009F75ED"/>
    <w:rsid w:val="009F77E0"/>
    <w:rsid w:val="009F7A93"/>
    <w:rsid w:val="009F7C25"/>
    <w:rsid w:val="009F7DCC"/>
    <w:rsid w:val="00A00285"/>
    <w:rsid w:val="00A0052E"/>
    <w:rsid w:val="00A005A7"/>
    <w:rsid w:val="00A007A3"/>
    <w:rsid w:val="00A008B5"/>
    <w:rsid w:val="00A00C9C"/>
    <w:rsid w:val="00A012D2"/>
    <w:rsid w:val="00A0135E"/>
    <w:rsid w:val="00A0160E"/>
    <w:rsid w:val="00A01654"/>
    <w:rsid w:val="00A01A93"/>
    <w:rsid w:val="00A01DA6"/>
    <w:rsid w:val="00A02398"/>
    <w:rsid w:val="00A02609"/>
    <w:rsid w:val="00A02772"/>
    <w:rsid w:val="00A030D0"/>
    <w:rsid w:val="00A033A3"/>
    <w:rsid w:val="00A0390A"/>
    <w:rsid w:val="00A03D33"/>
    <w:rsid w:val="00A03D3E"/>
    <w:rsid w:val="00A03F41"/>
    <w:rsid w:val="00A03F6A"/>
    <w:rsid w:val="00A03FC2"/>
    <w:rsid w:val="00A03FEF"/>
    <w:rsid w:val="00A0444F"/>
    <w:rsid w:val="00A044D6"/>
    <w:rsid w:val="00A047E5"/>
    <w:rsid w:val="00A054BE"/>
    <w:rsid w:val="00A0556B"/>
    <w:rsid w:val="00A0564A"/>
    <w:rsid w:val="00A056F8"/>
    <w:rsid w:val="00A0577D"/>
    <w:rsid w:val="00A05C81"/>
    <w:rsid w:val="00A06361"/>
    <w:rsid w:val="00A063F8"/>
    <w:rsid w:val="00A07585"/>
    <w:rsid w:val="00A07823"/>
    <w:rsid w:val="00A079DD"/>
    <w:rsid w:val="00A07E2D"/>
    <w:rsid w:val="00A10049"/>
    <w:rsid w:val="00A100FE"/>
    <w:rsid w:val="00A102F6"/>
    <w:rsid w:val="00A10330"/>
    <w:rsid w:val="00A103E1"/>
    <w:rsid w:val="00A107D0"/>
    <w:rsid w:val="00A10CC0"/>
    <w:rsid w:val="00A11417"/>
    <w:rsid w:val="00A119DA"/>
    <w:rsid w:val="00A11DB5"/>
    <w:rsid w:val="00A11FB2"/>
    <w:rsid w:val="00A12544"/>
    <w:rsid w:val="00A1274C"/>
    <w:rsid w:val="00A12971"/>
    <w:rsid w:val="00A12B9C"/>
    <w:rsid w:val="00A12BEC"/>
    <w:rsid w:val="00A12C80"/>
    <w:rsid w:val="00A12D3D"/>
    <w:rsid w:val="00A12E83"/>
    <w:rsid w:val="00A13891"/>
    <w:rsid w:val="00A139E9"/>
    <w:rsid w:val="00A13C7D"/>
    <w:rsid w:val="00A13DF1"/>
    <w:rsid w:val="00A13E50"/>
    <w:rsid w:val="00A13E7D"/>
    <w:rsid w:val="00A13FEA"/>
    <w:rsid w:val="00A14489"/>
    <w:rsid w:val="00A14DBE"/>
    <w:rsid w:val="00A1524D"/>
    <w:rsid w:val="00A1537F"/>
    <w:rsid w:val="00A15652"/>
    <w:rsid w:val="00A158A9"/>
    <w:rsid w:val="00A15B10"/>
    <w:rsid w:val="00A15BAE"/>
    <w:rsid w:val="00A16383"/>
    <w:rsid w:val="00A16678"/>
    <w:rsid w:val="00A16A28"/>
    <w:rsid w:val="00A16A6F"/>
    <w:rsid w:val="00A16AA2"/>
    <w:rsid w:val="00A17367"/>
    <w:rsid w:val="00A17381"/>
    <w:rsid w:val="00A17467"/>
    <w:rsid w:val="00A17679"/>
    <w:rsid w:val="00A17952"/>
    <w:rsid w:val="00A17972"/>
    <w:rsid w:val="00A20123"/>
    <w:rsid w:val="00A2074D"/>
    <w:rsid w:val="00A20899"/>
    <w:rsid w:val="00A209E2"/>
    <w:rsid w:val="00A20A91"/>
    <w:rsid w:val="00A2108C"/>
    <w:rsid w:val="00A217E4"/>
    <w:rsid w:val="00A21B45"/>
    <w:rsid w:val="00A21CA0"/>
    <w:rsid w:val="00A22168"/>
    <w:rsid w:val="00A22EE2"/>
    <w:rsid w:val="00A22F37"/>
    <w:rsid w:val="00A22FF3"/>
    <w:rsid w:val="00A232EB"/>
    <w:rsid w:val="00A240CB"/>
    <w:rsid w:val="00A2414E"/>
    <w:rsid w:val="00A243FC"/>
    <w:rsid w:val="00A246B1"/>
    <w:rsid w:val="00A247B9"/>
    <w:rsid w:val="00A24C94"/>
    <w:rsid w:val="00A24D26"/>
    <w:rsid w:val="00A251BA"/>
    <w:rsid w:val="00A254A5"/>
    <w:rsid w:val="00A257F1"/>
    <w:rsid w:val="00A257FF"/>
    <w:rsid w:val="00A25873"/>
    <w:rsid w:val="00A25875"/>
    <w:rsid w:val="00A25EC3"/>
    <w:rsid w:val="00A260C9"/>
    <w:rsid w:val="00A264C3"/>
    <w:rsid w:val="00A267B0"/>
    <w:rsid w:val="00A26B66"/>
    <w:rsid w:val="00A26BCB"/>
    <w:rsid w:val="00A2703D"/>
    <w:rsid w:val="00A27088"/>
    <w:rsid w:val="00A27D6E"/>
    <w:rsid w:val="00A30242"/>
    <w:rsid w:val="00A304D5"/>
    <w:rsid w:val="00A30A40"/>
    <w:rsid w:val="00A31104"/>
    <w:rsid w:val="00A3134A"/>
    <w:rsid w:val="00A31500"/>
    <w:rsid w:val="00A31A44"/>
    <w:rsid w:val="00A31D4A"/>
    <w:rsid w:val="00A31FE0"/>
    <w:rsid w:val="00A320F3"/>
    <w:rsid w:val="00A32381"/>
    <w:rsid w:val="00A325FB"/>
    <w:rsid w:val="00A3306F"/>
    <w:rsid w:val="00A335FB"/>
    <w:rsid w:val="00A346A2"/>
    <w:rsid w:val="00A34726"/>
    <w:rsid w:val="00A348E1"/>
    <w:rsid w:val="00A3491A"/>
    <w:rsid w:val="00A351F3"/>
    <w:rsid w:val="00A35336"/>
    <w:rsid w:val="00A35A11"/>
    <w:rsid w:val="00A35FE2"/>
    <w:rsid w:val="00A36262"/>
    <w:rsid w:val="00A365D8"/>
    <w:rsid w:val="00A368E8"/>
    <w:rsid w:val="00A3719E"/>
    <w:rsid w:val="00A37585"/>
    <w:rsid w:val="00A37803"/>
    <w:rsid w:val="00A37A41"/>
    <w:rsid w:val="00A37A69"/>
    <w:rsid w:val="00A37CE2"/>
    <w:rsid w:val="00A37DCA"/>
    <w:rsid w:val="00A37E48"/>
    <w:rsid w:val="00A40030"/>
    <w:rsid w:val="00A400BB"/>
    <w:rsid w:val="00A401CB"/>
    <w:rsid w:val="00A4036C"/>
    <w:rsid w:val="00A404E5"/>
    <w:rsid w:val="00A40798"/>
    <w:rsid w:val="00A409FB"/>
    <w:rsid w:val="00A40FC3"/>
    <w:rsid w:val="00A4104C"/>
    <w:rsid w:val="00A41056"/>
    <w:rsid w:val="00A411C9"/>
    <w:rsid w:val="00A4166E"/>
    <w:rsid w:val="00A41726"/>
    <w:rsid w:val="00A41766"/>
    <w:rsid w:val="00A420FB"/>
    <w:rsid w:val="00A42171"/>
    <w:rsid w:val="00A424EC"/>
    <w:rsid w:val="00A425A2"/>
    <w:rsid w:val="00A42811"/>
    <w:rsid w:val="00A42AE0"/>
    <w:rsid w:val="00A42D52"/>
    <w:rsid w:val="00A4329E"/>
    <w:rsid w:val="00A432C6"/>
    <w:rsid w:val="00A4353E"/>
    <w:rsid w:val="00A4360F"/>
    <w:rsid w:val="00A4390F"/>
    <w:rsid w:val="00A43E6B"/>
    <w:rsid w:val="00A4405F"/>
    <w:rsid w:val="00A441A9"/>
    <w:rsid w:val="00A4459B"/>
    <w:rsid w:val="00A44BEF"/>
    <w:rsid w:val="00A44DDC"/>
    <w:rsid w:val="00A44E33"/>
    <w:rsid w:val="00A44EAE"/>
    <w:rsid w:val="00A45611"/>
    <w:rsid w:val="00A45626"/>
    <w:rsid w:val="00A456FE"/>
    <w:rsid w:val="00A45AEF"/>
    <w:rsid w:val="00A45B2D"/>
    <w:rsid w:val="00A45D3C"/>
    <w:rsid w:val="00A45F42"/>
    <w:rsid w:val="00A4610C"/>
    <w:rsid w:val="00A46138"/>
    <w:rsid w:val="00A461EA"/>
    <w:rsid w:val="00A46413"/>
    <w:rsid w:val="00A4655C"/>
    <w:rsid w:val="00A465FF"/>
    <w:rsid w:val="00A46AE8"/>
    <w:rsid w:val="00A478C8"/>
    <w:rsid w:val="00A47C35"/>
    <w:rsid w:val="00A47D08"/>
    <w:rsid w:val="00A50102"/>
    <w:rsid w:val="00A5043E"/>
    <w:rsid w:val="00A504E0"/>
    <w:rsid w:val="00A512FB"/>
    <w:rsid w:val="00A51386"/>
    <w:rsid w:val="00A516D7"/>
    <w:rsid w:val="00A51701"/>
    <w:rsid w:val="00A52152"/>
    <w:rsid w:val="00A52702"/>
    <w:rsid w:val="00A52C6C"/>
    <w:rsid w:val="00A52FAD"/>
    <w:rsid w:val="00A530B2"/>
    <w:rsid w:val="00A5325A"/>
    <w:rsid w:val="00A5346C"/>
    <w:rsid w:val="00A54272"/>
    <w:rsid w:val="00A548C7"/>
    <w:rsid w:val="00A549A7"/>
    <w:rsid w:val="00A551FF"/>
    <w:rsid w:val="00A55553"/>
    <w:rsid w:val="00A5561A"/>
    <w:rsid w:val="00A56075"/>
    <w:rsid w:val="00A5639C"/>
    <w:rsid w:val="00A564BE"/>
    <w:rsid w:val="00A564EB"/>
    <w:rsid w:val="00A56620"/>
    <w:rsid w:val="00A567EA"/>
    <w:rsid w:val="00A56E42"/>
    <w:rsid w:val="00A56F25"/>
    <w:rsid w:val="00A57144"/>
    <w:rsid w:val="00A5726B"/>
    <w:rsid w:val="00A57384"/>
    <w:rsid w:val="00A57787"/>
    <w:rsid w:val="00A57B17"/>
    <w:rsid w:val="00A57EBC"/>
    <w:rsid w:val="00A601E5"/>
    <w:rsid w:val="00A6088A"/>
    <w:rsid w:val="00A60B26"/>
    <w:rsid w:val="00A60B3A"/>
    <w:rsid w:val="00A61281"/>
    <w:rsid w:val="00A614D4"/>
    <w:rsid w:val="00A616F8"/>
    <w:rsid w:val="00A619C7"/>
    <w:rsid w:val="00A61A48"/>
    <w:rsid w:val="00A61D0E"/>
    <w:rsid w:val="00A61D1E"/>
    <w:rsid w:val="00A63075"/>
    <w:rsid w:val="00A63083"/>
    <w:rsid w:val="00A6333A"/>
    <w:rsid w:val="00A63879"/>
    <w:rsid w:val="00A63CF3"/>
    <w:rsid w:val="00A63D03"/>
    <w:rsid w:val="00A63E88"/>
    <w:rsid w:val="00A64121"/>
    <w:rsid w:val="00A64172"/>
    <w:rsid w:val="00A64533"/>
    <w:rsid w:val="00A64B9C"/>
    <w:rsid w:val="00A64C7B"/>
    <w:rsid w:val="00A64F2E"/>
    <w:rsid w:val="00A6526D"/>
    <w:rsid w:val="00A6539B"/>
    <w:rsid w:val="00A654C1"/>
    <w:rsid w:val="00A65C6F"/>
    <w:rsid w:val="00A65E29"/>
    <w:rsid w:val="00A65F7A"/>
    <w:rsid w:val="00A6620D"/>
    <w:rsid w:val="00A6655F"/>
    <w:rsid w:val="00A66690"/>
    <w:rsid w:val="00A66986"/>
    <w:rsid w:val="00A67367"/>
    <w:rsid w:val="00A6765D"/>
    <w:rsid w:val="00A67E1C"/>
    <w:rsid w:val="00A70526"/>
    <w:rsid w:val="00A70847"/>
    <w:rsid w:val="00A70C4B"/>
    <w:rsid w:val="00A70EB6"/>
    <w:rsid w:val="00A70FBC"/>
    <w:rsid w:val="00A7129D"/>
    <w:rsid w:val="00A712B7"/>
    <w:rsid w:val="00A71E16"/>
    <w:rsid w:val="00A72153"/>
    <w:rsid w:val="00A7215A"/>
    <w:rsid w:val="00A72301"/>
    <w:rsid w:val="00A725E7"/>
    <w:rsid w:val="00A726EF"/>
    <w:rsid w:val="00A727D0"/>
    <w:rsid w:val="00A72CAE"/>
    <w:rsid w:val="00A7319C"/>
    <w:rsid w:val="00A731AA"/>
    <w:rsid w:val="00A73415"/>
    <w:rsid w:val="00A742D5"/>
    <w:rsid w:val="00A74402"/>
    <w:rsid w:val="00A74740"/>
    <w:rsid w:val="00A748A6"/>
    <w:rsid w:val="00A748B5"/>
    <w:rsid w:val="00A749C4"/>
    <w:rsid w:val="00A74B9F"/>
    <w:rsid w:val="00A7507B"/>
    <w:rsid w:val="00A750CA"/>
    <w:rsid w:val="00A76211"/>
    <w:rsid w:val="00A76432"/>
    <w:rsid w:val="00A76454"/>
    <w:rsid w:val="00A764E7"/>
    <w:rsid w:val="00A76901"/>
    <w:rsid w:val="00A76A6F"/>
    <w:rsid w:val="00A76DB9"/>
    <w:rsid w:val="00A76E27"/>
    <w:rsid w:val="00A76EA5"/>
    <w:rsid w:val="00A770E0"/>
    <w:rsid w:val="00A77309"/>
    <w:rsid w:val="00A77573"/>
    <w:rsid w:val="00A77792"/>
    <w:rsid w:val="00A77A5D"/>
    <w:rsid w:val="00A803CB"/>
    <w:rsid w:val="00A80542"/>
    <w:rsid w:val="00A807E0"/>
    <w:rsid w:val="00A80A31"/>
    <w:rsid w:val="00A80F95"/>
    <w:rsid w:val="00A8114D"/>
    <w:rsid w:val="00A81A70"/>
    <w:rsid w:val="00A81ACF"/>
    <w:rsid w:val="00A8223D"/>
    <w:rsid w:val="00A825D7"/>
    <w:rsid w:val="00A82DB4"/>
    <w:rsid w:val="00A831D3"/>
    <w:rsid w:val="00A832F0"/>
    <w:rsid w:val="00A833AB"/>
    <w:rsid w:val="00A8347A"/>
    <w:rsid w:val="00A83549"/>
    <w:rsid w:val="00A83679"/>
    <w:rsid w:val="00A83B73"/>
    <w:rsid w:val="00A83BF6"/>
    <w:rsid w:val="00A83CB2"/>
    <w:rsid w:val="00A84020"/>
    <w:rsid w:val="00A84188"/>
    <w:rsid w:val="00A8451F"/>
    <w:rsid w:val="00A84A79"/>
    <w:rsid w:val="00A85329"/>
    <w:rsid w:val="00A8556C"/>
    <w:rsid w:val="00A858EE"/>
    <w:rsid w:val="00A860AF"/>
    <w:rsid w:val="00A860B8"/>
    <w:rsid w:val="00A86131"/>
    <w:rsid w:val="00A865F5"/>
    <w:rsid w:val="00A86716"/>
    <w:rsid w:val="00A86BBE"/>
    <w:rsid w:val="00A86CC1"/>
    <w:rsid w:val="00A86DF1"/>
    <w:rsid w:val="00A87169"/>
    <w:rsid w:val="00A87270"/>
    <w:rsid w:val="00A87281"/>
    <w:rsid w:val="00A87506"/>
    <w:rsid w:val="00A8754A"/>
    <w:rsid w:val="00A8777B"/>
    <w:rsid w:val="00A9000B"/>
    <w:rsid w:val="00A90063"/>
    <w:rsid w:val="00A900C9"/>
    <w:rsid w:val="00A90396"/>
    <w:rsid w:val="00A90924"/>
    <w:rsid w:val="00A90A0B"/>
    <w:rsid w:val="00A90AA2"/>
    <w:rsid w:val="00A91829"/>
    <w:rsid w:val="00A91B87"/>
    <w:rsid w:val="00A91D64"/>
    <w:rsid w:val="00A91E7D"/>
    <w:rsid w:val="00A91F95"/>
    <w:rsid w:val="00A9243C"/>
    <w:rsid w:val="00A92742"/>
    <w:rsid w:val="00A92DE7"/>
    <w:rsid w:val="00A92F76"/>
    <w:rsid w:val="00A92F8F"/>
    <w:rsid w:val="00A93624"/>
    <w:rsid w:val="00A93AFC"/>
    <w:rsid w:val="00A93C5D"/>
    <w:rsid w:val="00A93EED"/>
    <w:rsid w:val="00A93F32"/>
    <w:rsid w:val="00A943FD"/>
    <w:rsid w:val="00A9447F"/>
    <w:rsid w:val="00A94A15"/>
    <w:rsid w:val="00A94F38"/>
    <w:rsid w:val="00A954CF"/>
    <w:rsid w:val="00A967C2"/>
    <w:rsid w:val="00A96B13"/>
    <w:rsid w:val="00A96B1A"/>
    <w:rsid w:val="00A96E1F"/>
    <w:rsid w:val="00A970DE"/>
    <w:rsid w:val="00A97144"/>
    <w:rsid w:val="00A972C9"/>
    <w:rsid w:val="00A9785D"/>
    <w:rsid w:val="00AA045D"/>
    <w:rsid w:val="00AA079A"/>
    <w:rsid w:val="00AA097C"/>
    <w:rsid w:val="00AA0A42"/>
    <w:rsid w:val="00AA0AFE"/>
    <w:rsid w:val="00AA12EF"/>
    <w:rsid w:val="00AA145F"/>
    <w:rsid w:val="00AA16CD"/>
    <w:rsid w:val="00AA170C"/>
    <w:rsid w:val="00AA1BA3"/>
    <w:rsid w:val="00AA1CB2"/>
    <w:rsid w:val="00AA1FA1"/>
    <w:rsid w:val="00AA2308"/>
    <w:rsid w:val="00AA28B5"/>
    <w:rsid w:val="00AA2A8E"/>
    <w:rsid w:val="00AA2F44"/>
    <w:rsid w:val="00AA30A5"/>
    <w:rsid w:val="00AA3247"/>
    <w:rsid w:val="00AA34A4"/>
    <w:rsid w:val="00AA38EB"/>
    <w:rsid w:val="00AA3CDE"/>
    <w:rsid w:val="00AA3D1A"/>
    <w:rsid w:val="00AA3FC0"/>
    <w:rsid w:val="00AA425D"/>
    <w:rsid w:val="00AA4742"/>
    <w:rsid w:val="00AA47C1"/>
    <w:rsid w:val="00AA47F3"/>
    <w:rsid w:val="00AA51D1"/>
    <w:rsid w:val="00AA5412"/>
    <w:rsid w:val="00AA571E"/>
    <w:rsid w:val="00AA5744"/>
    <w:rsid w:val="00AA5937"/>
    <w:rsid w:val="00AA59BC"/>
    <w:rsid w:val="00AA5F2B"/>
    <w:rsid w:val="00AA5FA6"/>
    <w:rsid w:val="00AA6037"/>
    <w:rsid w:val="00AA66EE"/>
    <w:rsid w:val="00AA7727"/>
    <w:rsid w:val="00AA77F2"/>
    <w:rsid w:val="00AA789D"/>
    <w:rsid w:val="00AA7DEC"/>
    <w:rsid w:val="00AA7DF8"/>
    <w:rsid w:val="00AB02D3"/>
    <w:rsid w:val="00AB0534"/>
    <w:rsid w:val="00AB0858"/>
    <w:rsid w:val="00AB0885"/>
    <w:rsid w:val="00AB0BF5"/>
    <w:rsid w:val="00AB1018"/>
    <w:rsid w:val="00AB1209"/>
    <w:rsid w:val="00AB1643"/>
    <w:rsid w:val="00AB1A4A"/>
    <w:rsid w:val="00AB1CA0"/>
    <w:rsid w:val="00AB1CFB"/>
    <w:rsid w:val="00AB1FEA"/>
    <w:rsid w:val="00AB264C"/>
    <w:rsid w:val="00AB2DF5"/>
    <w:rsid w:val="00AB316F"/>
    <w:rsid w:val="00AB35C3"/>
    <w:rsid w:val="00AB364A"/>
    <w:rsid w:val="00AB3B6D"/>
    <w:rsid w:val="00AB3FF6"/>
    <w:rsid w:val="00AB4036"/>
    <w:rsid w:val="00AB411E"/>
    <w:rsid w:val="00AB4326"/>
    <w:rsid w:val="00AB43DC"/>
    <w:rsid w:val="00AB455A"/>
    <w:rsid w:val="00AB45FE"/>
    <w:rsid w:val="00AB4938"/>
    <w:rsid w:val="00AB4B0E"/>
    <w:rsid w:val="00AB574C"/>
    <w:rsid w:val="00AB5AA2"/>
    <w:rsid w:val="00AB5F69"/>
    <w:rsid w:val="00AB6552"/>
    <w:rsid w:val="00AB6665"/>
    <w:rsid w:val="00AB66A0"/>
    <w:rsid w:val="00AB6CEA"/>
    <w:rsid w:val="00AB6EC0"/>
    <w:rsid w:val="00AB6FC4"/>
    <w:rsid w:val="00AB704A"/>
    <w:rsid w:val="00AB716A"/>
    <w:rsid w:val="00AB71AF"/>
    <w:rsid w:val="00AB7619"/>
    <w:rsid w:val="00AB7C7E"/>
    <w:rsid w:val="00AB7E25"/>
    <w:rsid w:val="00AC0250"/>
    <w:rsid w:val="00AC07BD"/>
    <w:rsid w:val="00AC0980"/>
    <w:rsid w:val="00AC0E33"/>
    <w:rsid w:val="00AC10C2"/>
    <w:rsid w:val="00AC11FF"/>
    <w:rsid w:val="00AC1212"/>
    <w:rsid w:val="00AC138E"/>
    <w:rsid w:val="00AC165C"/>
    <w:rsid w:val="00AC1A89"/>
    <w:rsid w:val="00AC20D5"/>
    <w:rsid w:val="00AC26E3"/>
    <w:rsid w:val="00AC2E24"/>
    <w:rsid w:val="00AC2EF1"/>
    <w:rsid w:val="00AC3A77"/>
    <w:rsid w:val="00AC3AB5"/>
    <w:rsid w:val="00AC3EE3"/>
    <w:rsid w:val="00AC40B4"/>
    <w:rsid w:val="00AC4299"/>
    <w:rsid w:val="00AC4696"/>
    <w:rsid w:val="00AC4793"/>
    <w:rsid w:val="00AC4C3D"/>
    <w:rsid w:val="00AC4C7F"/>
    <w:rsid w:val="00AC4EB4"/>
    <w:rsid w:val="00AC4F48"/>
    <w:rsid w:val="00AC5042"/>
    <w:rsid w:val="00AC52A5"/>
    <w:rsid w:val="00AC5B4F"/>
    <w:rsid w:val="00AC5CDF"/>
    <w:rsid w:val="00AC5F91"/>
    <w:rsid w:val="00AC657F"/>
    <w:rsid w:val="00AC66F0"/>
    <w:rsid w:val="00AC715D"/>
    <w:rsid w:val="00AC78E1"/>
    <w:rsid w:val="00AC7969"/>
    <w:rsid w:val="00AC7F88"/>
    <w:rsid w:val="00AD0017"/>
    <w:rsid w:val="00AD01FF"/>
    <w:rsid w:val="00AD040F"/>
    <w:rsid w:val="00AD044C"/>
    <w:rsid w:val="00AD0759"/>
    <w:rsid w:val="00AD0FE6"/>
    <w:rsid w:val="00AD1796"/>
    <w:rsid w:val="00AD182C"/>
    <w:rsid w:val="00AD19EC"/>
    <w:rsid w:val="00AD1B1C"/>
    <w:rsid w:val="00AD1F92"/>
    <w:rsid w:val="00AD2020"/>
    <w:rsid w:val="00AD2CDC"/>
    <w:rsid w:val="00AD2D75"/>
    <w:rsid w:val="00AD4471"/>
    <w:rsid w:val="00AD45A0"/>
    <w:rsid w:val="00AD48CF"/>
    <w:rsid w:val="00AD4E41"/>
    <w:rsid w:val="00AD529F"/>
    <w:rsid w:val="00AD5431"/>
    <w:rsid w:val="00AD5A0B"/>
    <w:rsid w:val="00AD5C28"/>
    <w:rsid w:val="00AD6039"/>
    <w:rsid w:val="00AD6163"/>
    <w:rsid w:val="00AD673B"/>
    <w:rsid w:val="00AD685D"/>
    <w:rsid w:val="00AD6E84"/>
    <w:rsid w:val="00AD6FEA"/>
    <w:rsid w:val="00AD74EA"/>
    <w:rsid w:val="00AD75A3"/>
    <w:rsid w:val="00AD77B4"/>
    <w:rsid w:val="00AE0359"/>
    <w:rsid w:val="00AE08D3"/>
    <w:rsid w:val="00AE09BC"/>
    <w:rsid w:val="00AE09EA"/>
    <w:rsid w:val="00AE09ED"/>
    <w:rsid w:val="00AE09F3"/>
    <w:rsid w:val="00AE0A41"/>
    <w:rsid w:val="00AE0FC7"/>
    <w:rsid w:val="00AE103F"/>
    <w:rsid w:val="00AE11ED"/>
    <w:rsid w:val="00AE13CB"/>
    <w:rsid w:val="00AE159B"/>
    <w:rsid w:val="00AE184F"/>
    <w:rsid w:val="00AE1A71"/>
    <w:rsid w:val="00AE1D9B"/>
    <w:rsid w:val="00AE1E8B"/>
    <w:rsid w:val="00AE1F52"/>
    <w:rsid w:val="00AE20DB"/>
    <w:rsid w:val="00AE213A"/>
    <w:rsid w:val="00AE2460"/>
    <w:rsid w:val="00AE275D"/>
    <w:rsid w:val="00AE277F"/>
    <w:rsid w:val="00AE2C89"/>
    <w:rsid w:val="00AE2D2E"/>
    <w:rsid w:val="00AE2D65"/>
    <w:rsid w:val="00AE2DFE"/>
    <w:rsid w:val="00AE2FD5"/>
    <w:rsid w:val="00AE3233"/>
    <w:rsid w:val="00AE3468"/>
    <w:rsid w:val="00AE3833"/>
    <w:rsid w:val="00AE3BCF"/>
    <w:rsid w:val="00AE3E9F"/>
    <w:rsid w:val="00AE3F2A"/>
    <w:rsid w:val="00AE4280"/>
    <w:rsid w:val="00AE4426"/>
    <w:rsid w:val="00AE4470"/>
    <w:rsid w:val="00AE4CB2"/>
    <w:rsid w:val="00AE4ED8"/>
    <w:rsid w:val="00AE4FA3"/>
    <w:rsid w:val="00AE6211"/>
    <w:rsid w:val="00AE624F"/>
    <w:rsid w:val="00AE696A"/>
    <w:rsid w:val="00AE6D23"/>
    <w:rsid w:val="00AE6D83"/>
    <w:rsid w:val="00AE6F44"/>
    <w:rsid w:val="00AE72B3"/>
    <w:rsid w:val="00AE75C8"/>
    <w:rsid w:val="00AE7B4E"/>
    <w:rsid w:val="00AF0253"/>
    <w:rsid w:val="00AF02CA"/>
    <w:rsid w:val="00AF0933"/>
    <w:rsid w:val="00AF0E24"/>
    <w:rsid w:val="00AF0F33"/>
    <w:rsid w:val="00AF11DB"/>
    <w:rsid w:val="00AF12A3"/>
    <w:rsid w:val="00AF14E4"/>
    <w:rsid w:val="00AF179C"/>
    <w:rsid w:val="00AF1B1A"/>
    <w:rsid w:val="00AF1C1B"/>
    <w:rsid w:val="00AF1F46"/>
    <w:rsid w:val="00AF2005"/>
    <w:rsid w:val="00AF21C7"/>
    <w:rsid w:val="00AF21F9"/>
    <w:rsid w:val="00AF21FB"/>
    <w:rsid w:val="00AF2460"/>
    <w:rsid w:val="00AF2837"/>
    <w:rsid w:val="00AF2B7D"/>
    <w:rsid w:val="00AF3265"/>
    <w:rsid w:val="00AF34B1"/>
    <w:rsid w:val="00AF3B4A"/>
    <w:rsid w:val="00AF4388"/>
    <w:rsid w:val="00AF465F"/>
    <w:rsid w:val="00AF4864"/>
    <w:rsid w:val="00AF48D1"/>
    <w:rsid w:val="00AF4A3C"/>
    <w:rsid w:val="00AF4BFA"/>
    <w:rsid w:val="00AF4CCF"/>
    <w:rsid w:val="00AF4DF0"/>
    <w:rsid w:val="00AF5016"/>
    <w:rsid w:val="00AF5339"/>
    <w:rsid w:val="00AF552C"/>
    <w:rsid w:val="00AF55F8"/>
    <w:rsid w:val="00AF59B7"/>
    <w:rsid w:val="00AF629A"/>
    <w:rsid w:val="00AF6345"/>
    <w:rsid w:val="00AF7396"/>
    <w:rsid w:val="00AF7571"/>
    <w:rsid w:val="00AF7683"/>
    <w:rsid w:val="00AF7961"/>
    <w:rsid w:val="00AF7E04"/>
    <w:rsid w:val="00B009DC"/>
    <w:rsid w:val="00B00ACF"/>
    <w:rsid w:val="00B00C94"/>
    <w:rsid w:val="00B00E24"/>
    <w:rsid w:val="00B00F94"/>
    <w:rsid w:val="00B0142C"/>
    <w:rsid w:val="00B01FF7"/>
    <w:rsid w:val="00B02194"/>
    <w:rsid w:val="00B026D0"/>
    <w:rsid w:val="00B027D1"/>
    <w:rsid w:val="00B02ED4"/>
    <w:rsid w:val="00B030C4"/>
    <w:rsid w:val="00B03192"/>
    <w:rsid w:val="00B03224"/>
    <w:rsid w:val="00B035A9"/>
    <w:rsid w:val="00B037F0"/>
    <w:rsid w:val="00B038E5"/>
    <w:rsid w:val="00B039B3"/>
    <w:rsid w:val="00B049E3"/>
    <w:rsid w:val="00B055BF"/>
    <w:rsid w:val="00B0561E"/>
    <w:rsid w:val="00B0569B"/>
    <w:rsid w:val="00B05848"/>
    <w:rsid w:val="00B058B0"/>
    <w:rsid w:val="00B06003"/>
    <w:rsid w:val="00B060C6"/>
    <w:rsid w:val="00B0621E"/>
    <w:rsid w:val="00B062C7"/>
    <w:rsid w:val="00B06434"/>
    <w:rsid w:val="00B06436"/>
    <w:rsid w:val="00B068E3"/>
    <w:rsid w:val="00B06B6C"/>
    <w:rsid w:val="00B07564"/>
    <w:rsid w:val="00B07737"/>
    <w:rsid w:val="00B07A74"/>
    <w:rsid w:val="00B07A78"/>
    <w:rsid w:val="00B07B58"/>
    <w:rsid w:val="00B07D52"/>
    <w:rsid w:val="00B100AE"/>
    <w:rsid w:val="00B100D0"/>
    <w:rsid w:val="00B101DE"/>
    <w:rsid w:val="00B104A4"/>
    <w:rsid w:val="00B106DF"/>
    <w:rsid w:val="00B106F2"/>
    <w:rsid w:val="00B1095C"/>
    <w:rsid w:val="00B10A9F"/>
    <w:rsid w:val="00B11147"/>
    <w:rsid w:val="00B114C1"/>
    <w:rsid w:val="00B11546"/>
    <w:rsid w:val="00B11685"/>
    <w:rsid w:val="00B1170E"/>
    <w:rsid w:val="00B119A3"/>
    <w:rsid w:val="00B11E60"/>
    <w:rsid w:val="00B11FA0"/>
    <w:rsid w:val="00B123C9"/>
    <w:rsid w:val="00B12701"/>
    <w:rsid w:val="00B12708"/>
    <w:rsid w:val="00B129E3"/>
    <w:rsid w:val="00B12DF0"/>
    <w:rsid w:val="00B130F0"/>
    <w:rsid w:val="00B13867"/>
    <w:rsid w:val="00B13CD3"/>
    <w:rsid w:val="00B142E8"/>
    <w:rsid w:val="00B14395"/>
    <w:rsid w:val="00B15708"/>
    <w:rsid w:val="00B15C4B"/>
    <w:rsid w:val="00B15F1A"/>
    <w:rsid w:val="00B15F75"/>
    <w:rsid w:val="00B1600C"/>
    <w:rsid w:val="00B163B7"/>
    <w:rsid w:val="00B16FE6"/>
    <w:rsid w:val="00B1775C"/>
    <w:rsid w:val="00B178A7"/>
    <w:rsid w:val="00B17A59"/>
    <w:rsid w:val="00B17A66"/>
    <w:rsid w:val="00B17BD3"/>
    <w:rsid w:val="00B17E25"/>
    <w:rsid w:val="00B17F52"/>
    <w:rsid w:val="00B17F87"/>
    <w:rsid w:val="00B17FBD"/>
    <w:rsid w:val="00B20500"/>
    <w:rsid w:val="00B20C32"/>
    <w:rsid w:val="00B20C3C"/>
    <w:rsid w:val="00B20E60"/>
    <w:rsid w:val="00B212EB"/>
    <w:rsid w:val="00B213AC"/>
    <w:rsid w:val="00B21A92"/>
    <w:rsid w:val="00B21DA2"/>
    <w:rsid w:val="00B220A2"/>
    <w:rsid w:val="00B220B2"/>
    <w:rsid w:val="00B22CAC"/>
    <w:rsid w:val="00B22E38"/>
    <w:rsid w:val="00B22EF3"/>
    <w:rsid w:val="00B236CB"/>
    <w:rsid w:val="00B2373B"/>
    <w:rsid w:val="00B23803"/>
    <w:rsid w:val="00B23B76"/>
    <w:rsid w:val="00B23D3B"/>
    <w:rsid w:val="00B23DC2"/>
    <w:rsid w:val="00B242C2"/>
    <w:rsid w:val="00B24370"/>
    <w:rsid w:val="00B24598"/>
    <w:rsid w:val="00B246AA"/>
    <w:rsid w:val="00B246B2"/>
    <w:rsid w:val="00B24A20"/>
    <w:rsid w:val="00B24B19"/>
    <w:rsid w:val="00B24BE3"/>
    <w:rsid w:val="00B25038"/>
    <w:rsid w:val="00B25302"/>
    <w:rsid w:val="00B25347"/>
    <w:rsid w:val="00B253FE"/>
    <w:rsid w:val="00B2540A"/>
    <w:rsid w:val="00B254C1"/>
    <w:rsid w:val="00B2550A"/>
    <w:rsid w:val="00B25517"/>
    <w:rsid w:val="00B259B1"/>
    <w:rsid w:val="00B25D7E"/>
    <w:rsid w:val="00B25EDA"/>
    <w:rsid w:val="00B263C7"/>
    <w:rsid w:val="00B26583"/>
    <w:rsid w:val="00B26A8B"/>
    <w:rsid w:val="00B26B47"/>
    <w:rsid w:val="00B26C8A"/>
    <w:rsid w:val="00B26EF7"/>
    <w:rsid w:val="00B27031"/>
    <w:rsid w:val="00B2708D"/>
    <w:rsid w:val="00B27097"/>
    <w:rsid w:val="00B270FF"/>
    <w:rsid w:val="00B276C7"/>
    <w:rsid w:val="00B27F84"/>
    <w:rsid w:val="00B27FBB"/>
    <w:rsid w:val="00B3019E"/>
    <w:rsid w:val="00B30C6E"/>
    <w:rsid w:val="00B30CDF"/>
    <w:rsid w:val="00B30D78"/>
    <w:rsid w:val="00B30F3C"/>
    <w:rsid w:val="00B310F5"/>
    <w:rsid w:val="00B3118B"/>
    <w:rsid w:val="00B312D0"/>
    <w:rsid w:val="00B31595"/>
    <w:rsid w:val="00B31737"/>
    <w:rsid w:val="00B3174B"/>
    <w:rsid w:val="00B31830"/>
    <w:rsid w:val="00B319C9"/>
    <w:rsid w:val="00B31D0A"/>
    <w:rsid w:val="00B31E2D"/>
    <w:rsid w:val="00B325FD"/>
    <w:rsid w:val="00B3262D"/>
    <w:rsid w:val="00B32938"/>
    <w:rsid w:val="00B32B49"/>
    <w:rsid w:val="00B32B64"/>
    <w:rsid w:val="00B330D6"/>
    <w:rsid w:val="00B34105"/>
    <w:rsid w:val="00B34610"/>
    <w:rsid w:val="00B3477F"/>
    <w:rsid w:val="00B34823"/>
    <w:rsid w:val="00B348B5"/>
    <w:rsid w:val="00B34B7C"/>
    <w:rsid w:val="00B3522B"/>
    <w:rsid w:val="00B35908"/>
    <w:rsid w:val="00B35FB1"/>
    <w:rsid w:val="00B36066"/>
    <w:rsid w:val="00B36297"/>
    <w:rsid w:val="00B36325"/>
    <w:rsid w:val="00B3632E"/>
    <w:rsid w:val="00B36A46"/>
    <w:rsid w:val="00B36DF6"/>
    <w:rsid w:val="00B36EA2"/>
    <w:rsid w:val="00B36F18"/>
    <w:rsid w:val="00B3714C"/>
    <w:rsid w:val="00B373FA"/>
    <w:rsid w:val="00B37643"/>
    <w:rsid w:val="00B3792D"/>
    <w:rsid w:val="00B37B33"/>
    <w:rsid w:val="00B406AA"/>
    <w:rsid w:val="00B407EA"/>
    <w:rsid w:val="00B4081A"/>
    <w:rsid w:val="00B40E77"/>
    <w:rsid w:val="00B41738"/>
    <w:rsid w:val="00B41D78"/>
    <w:rsid w:val="00B41EBB"/>
    <w:rsid w:val="00B42488"/>
    <w:rsid w:val="00B42734"/>
    <w:rsid w:val="00B427FC"/>
    <w:rsid w:val="00B42903"/>
    <w:rsid w:val="00B42988"/>
    <w:rsid w:val="00B42EA0"/>
    <w:rsid w:val="00B434E0"/>
    <w:rsid w:val="00B438DF"/>
    <w:rsid w:val="00B43A1F"/>
    <w:rsid w:val="00B446D4"/>
    <w:rsid w:val="00B448DF"/>
    <w:rsid w:val="00B44ABE"/>
    <w:rsid w:val="00B44B74"/>
    <w:rsid w:val="00B44CE6"/>
    <w:rsid w:val="00B44F0E"/>
    <w:rsid w:val="00B4500E"/>
    <w:rsid w:val="00B4510B"/>
    <w:rsid w:val="00B4533A"/>
    <w:rsid w:val="00B4552F"/>
    <w:rsid w:val="00B45575"/>
    <w:rsid w:val="00B45746"/>
    <w:rsid w:val="00B45753"/>
    <w:rsid w:val="00B458A6"/>
    <w:rsid w:val="00B45DE8"/>
    <w:rsid w:val="00B465C5"/>
    <w:rsid w:val="00B4678F"/>
    <w:rsid w:val="00B46AB0"/>
    <w:rsid w:val="00B46D44"/>
    <w:rsid w:val="00B470C1"/>
    <w:rsid w:val="00B4723A"/>
    <w:rsid w:val="00B47578"/>
    <w:rsid w:val="00B478D3"/>
    <w:rsid w:val="00B47BC8"/>
    <w:rsid w:val="00B50112"/>
    <w:rsid w:val="00B503F6"/>
    <w:rsid w:val="00B505D0"/>
    <w:rsid w:val="00B50678"/>
    <w:rsid w:val="00B508C0"/>
    <w:rsid w:val="00B508DC"/>
    <w:rsid w:val="00B50914"/>
    <w:rsid w:val="00B50B3D"/>
    <w:rsid w:val="00B50EBE"/>
    <w:rsid w:val="00B50F1D"/>
    <w:rsid w:val="00B5130D"/>
    <w:rsid w:val="00B515B1"/>
    <w:rsid w:val="00B5263C"/>
    <w:rsid w:val="00B53031"/>
    <w:rsid w:val="00B5386E"/>
    <w:rsid w:val="00B540BB"/>
    <w:rsid w:val="00B5431B"/>
    <w:rsid w:val="00B544FF"/>
    <w:rsid w:val="00B5452D"/>
    <w:rsid w:val="00B54568"/>
    <w:rsid w:val="00B545CB"/>
    <w:rsid w:val="00B5481C"/>
    <w:rsid w:val="00B54992"/>
    <w:rsid w:val="00B54BEF"/>
    <w:rsid w:val="00B55150"/>
    <w:rsid w:val="00B55546"/>
    <w:rsid w:val="00B557AB"/>
    <w:rsid w:val="00B557C9"/>
    <w:rsid w:val="00B5599D"/>
    <w:rsid w:val="00B55C8C"/>
    <w:rsid w:val="00B55D45"/>
    <w:rsid w:val="00B56078"/>
    <w:rsid w:val="00B5628D"/>
    <w:rsid w:val="00B56385"/>
    <w:rsid w:val="00B57687"/>
    <w:rsid w:val="00B578A2"/>
    <w:rsid w:val="00B57AF2"/>
    <w:rsid w:val="00B57BDE"/>
    <w:rsid w:val="00B57DCC"/>
    <w:rsid w:val="00B60352"/>
    <w:rsid w:val="00B6046C"/>
    <w:rsid w:val="00B604AA"/>
    <w:rsid w:val="00B604F5"/>
    <w:rsid w:val="00B609F8"/>
    <w:rsid w:val="00B61003"/>
    <w:rsid w:val="00B61037"/>
    <w:rsid w:val="00B61819"/>
    <w:rsid w:val="00B61A01"/>
    <w:rsid w:val="00B61D0C"/>
    <w:rsid w:val="00B625DD"/>
    <w:rsid w:val="00B62690"/>
    <w:rsid w:val="00B62795"/>
    <w:rsid w:val="00B6285E"/>
    <w:rsid w:val="00B629EE"/>
    <w:rsid w:val="00B62A02"/>
    <w:rsid w:val="00B62A1B"/>
    <w:rsid w:val="00B632AE"/>
    <w:rsid w:val="00B636C1"/>
    <w:rsid w:val="00B63B64"/>
    <w:rsid w:val="00B644D2"/>
    <w:rsid w:val="00B645CC"/>
    <w:rsid w:val="00B64925"/>
    <w:rsid w:val="00B65267"/>
    <w:rsid w:val="00B65669"/>
    <w:rsid w:val="00B65B33"/>
    <w:rsid w:val="00B65B9D"/>
    <w:rsid w:val="00B65DA6"/>
    <w:rsid w:val="00B6630D"/>
    <w:rsid w:val="00B667A1"/>
    <w:rsid w:val="00B66A39"/>
    <w:rsid w:val="00B66AB8"/>
    <w:rsid w:val="00B66C9E"/>
    <w:rsid w:val="00B66CC6"/>
    <w:rsid w:val="00B66DF5"/>
    <w:rsid w:val="00B675A5"/>
    <w:rsid w:val="00B67966"/>
    <w:rsid w:val="00B67CE1"/>
    <w:rsid w:val="00B67F6C"/>
    <w:rsid w:val="00B70091"/>
    <w:rsid w:val="00B70271"/>
    <w:rsid w:val="00B702EA"/>
    <w:rsid w:val="00B7062D"/>
    <w:rsid w:val="00B70995"/>
    <w:rsid w:val="00B70C8D"/>
    <w:rsid w:val="00B71002"/>
    <w:rsid w:val="00B715A4"/>
    <w:rsid w:val="00B715DA"/>
    <w:rsid w:val="00B71A1C"/>
    <w:rsid w:val="00B71E86"/>
    <w:rsid w:val="00B72083"/>
    <w:rsid w:val="00B722E3"/>
    <w:rsid w:val="00B7272E"/>
    <w:rsid w:val="00B7294C"/>
    <w:rsid w:val="00B73099"/>
    <w:rsid w:val="00B7427E"/>
    <w:rsid w:val="00B74408"/>
    <w:rsid w:val="00B74667"/>
    <w:rsid w:val="00B7603D"/>
    <w:rsid w:val="00B76237"/>
    <w:rsid w:val="00B76310"/>
    <w:rsid w:val="00B765F0"/>
    <w:rsid w:val="00B76C29"/>
    <w:rsid w:val="00B76F70"/>
    <w:rsid w:val="00B77C3B"/>
    <w:rsid w:val="00B77D8C"/>
    <w:rsid w:val="00B77DE5"/>
    <w:rsid w:val="00B77F77"/>
    <w:rsid w:val="00B800A7"/>
    <w:rsid w:val="00B80330"/>
    <w:rsid w:val="00B8056C"/>
    <w:rsid w:val="00B80616"/>
    <w:rsid w:val="00B80980"/>
    <w:rsid w:val="00B809BE"/>
    <w:rsid w:val="00B80D07"/>
    <w:rsid w:val="00B81284"/>
    <w:rsid w:val="00B812B9"/>
    <w:rsid w:val="00B81756"/>
    <w:rsid w:val="00B81FF0"/>
    <w:rsid w:val="00B82897"/>
    <w:rsid w:val="00B828A3"/>
    <w:rsid w:val="00B830CC"/>
    <w:rsid w:val="00B83106"/>
    <w:rsid w:val="00B832A8"/>
    <w:rsid w:val="00B83445"/>
    <w:rsid w:val="00B836B2"/>
    <w:rsid w:val="00B83785"/>
    <w:rsid w:val="00B837D0"/>
    <w:rsid w:val="00B83817"/>
    <w:rsid w:val="00B83B30"/>
    <w:rsid w:val="00B83FB9"/>
    <w:rsid w:val="00B8434A"/>
    <w:rsid w:val="00B844F5"/>
    <w:rsid w:val="00B84545"/>
    <w:rsid w:val="00B84E1B"/>
    <w:rsid w:val="00B84E6F"/>
    <w:rsid w:val="00B8503A"/>
    <w:rsid w:val="00B850AC"/>
    <w:rsid w:val="00B85445"/>
    <w:rsid w:val="00B8566F"/>
    <w:rsid w:val="00B857A9"/>
    <w:rsid w:val="00B8617D"/>
    <w:rsid w:val="00B865EA"/>
    <w:rsid w:val="00B8668A"/>
    <w:rsid w:val="00B86953"/>
    <w:rsid w:val="00B86FDE"/>
    <w:rsid w:val="00B871AA"/>
    <w:rsid w:val="00B8733F"/>
    <w:rsid w:val="00B8759B"/>
    <w:rsid w:val="00B875BD"/>
    <w:rsid w:val="00B8760F"/>
    <w:rsid w:val="00B87624"/>
    <w:rsid w:val="00B87D1F"/>
    <w:rsid w:val="00B90423"/>
    <w:rsid w:val="00B9071F"/>
    <w:rsid w:val="00B907E7"/>
    <w:rsid w:val="00B908C2"/>
    <w:rsid w:val="00B90B09"/>
    <w:rsid w:val="00B90CD9"/>
    <w:rsid w:val="00B911D3"/>
    <w:rsid w:val="00B91534"/>
    <w:rsid w:val="00B91BE9"/>
    <w:rsid w:val="00B91DE8"/>
    <w:rsid w:val="00B92173"/>
    <w:rsid w:val="00B925F7"/>
    <w:rsid w:val="00B92AB2"/>
    <w:rsid w:val="00B93200"/>
    <w:rsid w:val="00B9339C"/>
    <w:rsid w:val="00B935F5"/>
    <w:rsid w:val="00B93764"/>
    <w:rsid w:val="00B93AE4"/>
    <w:rsid w:val="00B93C4B"/>
    <w:rsid w:val="00B93DDC"/>
    <w:rsid w:val="00B93DDD"/>
    <w:rsid w:val="00B943BE"/>
    <w:rsid w:val="00B9482E"/>
    <w:rsid w:val="00B94971"/>
    <w:rsid w:val="00B94A7E"/>
    <w:rsid w:val="00B94B11"/>
    <w:rsid w:val="00B94B99"/>
    <w:rsid w:val="00B94BED"/>
    <w:rsid w:val="00B951B0"/>
    <w:rsid w:val="00B95215"/>
    <w:rsid w:val="00B9525A"/>
    <w:rsid w:val="00B95C34"/>
    <w:rsid w:val="00B95E35"/>
    <w:rsid w:val="00B96508"/>
    <w:rsid w:val="00B966DC"/>
    <w:rsid w:val="00B96969"/>
    <w:rsid w:val="00B97135"/>
    <w:rsid w:val="00B97303"/>
    <w:rsid w:val="00B9754F"/>
    <w:rsid w:val="00B97607"/>
    <w:rsid w:val="00B97C70"/>
    <w:rsid w:val="00B97D54"/>
    <w:rsid w:val="00BA000E"/>
    <w:rsid w:val="00BA09F0"/>
    <w:rsid w:val="00BA0A23"/>
    <w:rsid w:val="00BA0DD5"/>
    <w:rsid w:val="00BA102D"/>
    <w:rsid w:val="00BA116A"/>
    <w:rsid w:val="00BA18E1"/>
    <w:rsid w:val="00BA1AA3"/>
    <w:rsid w:val="00BA1D0E"/>
    <w:rsid w:val="00BA21A7"/>
    <w:rsid w:val="00BA22E3"/>
    <w:rsid w:val="00BA2884"/>
    <w:rsid w:val="00BA2990"/>
    <w:rsid w:val="00BA29C1"/>
    <w:rsid w:val="00BA2AF4"/>
    <w:rsid w:val="00BA2FAE"/>
    <w:rsid w:val="00BA3385"/>
    <w:rsid w:val="00BA351D"/>
    <w:rsid w:val="00BA355E"/>
    <w:rsid w:val="00BA397D"/>
    <w:rsid w:val="00BA3C67"/>
    <w:rsid w:val="00BA468B"/>
    <w:rsid w:val="00BA4894"/>
    <w:rsid w:val="00BA49A5"/>
    <w:rsid w:val="00BA4DBC"/>
    <w:rsid w:val="00BA5267"/>
    <w:rsid w:val="00BA5652"/>
    <w:rsid w:val="00BA56C9"/>
    <w:rsid w:val="00BA5CDD"/>
    <w:rsid w:val="00BA6487"/>
    <w:rsid w:val="00BA650C"/>
    <w:rsid w:val="00BA6847"/>
    <w:rsid w:val="00BA6CD2"/>
    <w:rsid w:val="00BA700E"/>
    <w:rsid w:val="00BA72E9"/>
    <w:rsid w:val="00BA740D"/>
    <w:rsid w:val="00BA7684"/>
    <w:rsid w:val="00BA7C36"/>
    <w:rsid w:val="00BA7D64"/>
    <w:rsid w:val="00BB026F"/>
    <w:rsid w:val="00BB0393"/>
    <w:rsid w:val="00BB08B5"/>
    <w:rsid w:val="00BB0D0F"/>
    <w:rsid w:val="00BB1067"/>
    <w:rsid w:val="00BB1212"/>
    <w:rsid w:val="00BB133B"/>
    <w:rsid w:val="00BB1850"/>
    <w:rsid w:val="00BB1B9C"/>
    <w:rsid w:val="00BB1C25"/>
    <w:rsid w:val="00BB1E10"/>
    <w:rsid w:val="00BB22DA"/>
    <w:rsid w:val="00BB2A9B"/>
    <w:rsid w:val="00BB2DFF"/>
    <w:rsid w:val="00BB2E8F"/>
    <w:rsid w:val="00BB2F7F"/>
    <w:rsid w:val="00BB3338"/>
    <w:rsid w:val="00BB3B57"/>
    <w:rsid w:val="00BB3B6C"/>
    <w:rsid w:val="00BB3CD8"/>
    <w:rsid w:val="00BB41B1"/>
    <w:rsid w:val="00BB446F"/>
    <w:rsid w:val="00BB4B6A"/>
    <w:rsid w:val="00BB4C0C"/>
    <w:rsid w:val="00BB4D9A"/>
    <w:rsid w:val="00BB51D2"/>
    <w:rsid w:val="00BB542A"/>
    <w:rsid w:val="00BB542C"/>
    <w:rsid w:val="00BB5690"/>
    <w:rsid w:val="00BB5AA4"/>
    <w:rsid w:val="00BB6601"/>
    <w:rsid w:val="00BB662D"/>
    <w:rsid w:val="00BB6714"/>
    <w:rsid w:val="00BB67F3"/>
    <w:rsid w:val="00BB6955"/>
    <w:rsid w:val="00BB6AC7"/>
    <w:rsid w:val="00BB6C92"/>
    <w:rsid w:val="00BB7060"/>
    <w:rsid w:val="00BB7BE1"/>
    <w:rsid w:val="00BC04E7"/>
    <w:rsid w:val="00BC08DB"/>
    <w:rsid w:val="00BC09FA"/>
    <w:rsid w:val="00BC0D5A"/>
    <w:rsid w:val="00BC0EC2"/>
    <w:rsid w:val="00BC105A"/>
    <w:rsid w:val="00BC10A0"/>
    <w:rsid w:val="00BC1241"/>
    <w:rsid w:val="00BC15C8"/>
    <w:rsid w:val="00BC16EE"/>
    <w:rsid w:val="00BC1794"/>
    <w:rsid w:val="00BC18DD"/>
    <w:rsid w:val="00BC1DFE"/>
    <w:rsid w:val="00BC212D"/>
    <w:rsid w:val="00BC24C2"/>
    <w:rsid w:val="00BC28DE"/>
    <w:rsid w:val="00BC2991"/>
    <w:rsid w:val="00BC2A1B"/>
    <w:rsid w:val="00BC313E"/>
    <w:rsid w:val="00BC32EE"/>
    <w:rsid w:val="00BC33A9"/>
    <w:rsid w:val="00BC3ECE"/>
    <w:rsid w:val="00BC3F24"/>
    <w:rsid w:val="00BC3FA4"/>
    <w:rsid w:val="00BC40E3"/>
    <w:rsid w:val="00BC4486"/>
    <w:rsid w:val="00BC472A"/>
    <w:rsid w:val="00BC47AF"/>
    <w:rsid w:val="00BC4875"/>
    <w:rsid w:val="00BC4A20"/>
    <w:rsid w:val="00BC506D"/>
    <w:rsid w:val="00BC512C"/>
    <w:rsid w:val="00BC555C"/>
    <w:rsid w:val="00BC5921"/>
    <w:rsid w:val="00BC5E4C"/>
    <w:rsid w:val="00BC616C"/>
    <w:rsid w:val="00BC668A"/>
    <w:rsid w:val="00BC6ADB"/>
    <w:rsid w:val="00BC6D00"/>
    <w:rsid w:val="00BC7493"/>
    <w:rsid w:val="00BC75F2"/>
    <w:rsid w:val="00BC7858"/>
    <w:rsid w:val="00BC7A95"/>
    <w:rsid w:val="00BC7A9D"/>
    <w:rsid w:val="00BC7D13"/>
    <w:rsid w:val="00BC7EBF"/>
    <w:rsid w:val="00BD0852"/>
    <w:rsid w:val="00BD093E"/>
    <w:rsid w:val="00BD1413"/>
    <w:rsid w:val="00BD15EA"/>
    <w:rsid w:val="00BD16A7"/>
    <w:rsid w:val="00BD1945"/>
    <w:rsid w:val="00BD1F11"/>
    <w:rsid w:val="00BD2012"/>
    <w:rsid w:val="00BD2111"/>
    <w:rsid w:val="00BD21C6"/>
    <w:rsid w:val="00BD2512"/>
    <w:rsid w:val="00BD2805"/>
    <w:rsid w:val="00BD2AC7"/>
    <w:rsid w:val="00BD30CA"/>
    <w:rsid w:val="00BD3E45"/>
    <w:rsid w:val="00BD41E1"/>
    <w:rsid w:val="00BD42E7"/>
    <w:rsid w:val="00BD4B52"/>
    <w:rsid w:val="00BD4BD4"/>
    <w:rsid w:val="00BD4F58"/>
    <w:rsid w:val="00BD4F7E"/>
    <w:rsid w:val="00BD5185"/>
    <w:rsid w:val="00BD538A"/>
    <w:rsid w:val="00BD56DA"/>
    <w:rsid w:val="00BD5774"/>
    <w:rsid w:val="00BD5826"/>
    <w:rsid w:val="00BD5AEE"/>
    <w:rsid w:val="00BD60DA"/>
    <w:rsid w:val="00BD6321"/>
    <w:rsid w:val="00BD6613"/>
    <w:rsid w:val="00BD6745"/>
    <w:rsid w:val="00BD6C18"/>
    <w:rsid w:val="00BD70E0"/>
    <w:rsid w:val="00BD7170"/>
    <w:rsid w:val="00BD725A"/>
    <w:rsid w:val="00BD73D0"/>
    <w:rsid w:val="00BD7425"/>
    <w:rsid w:val="00BD74FA"/>
    <w:rsid w:val="00BD774F"/>
    <w:rsid w:val="00BD7A67"/>
    <w:rsid w:val="00BD7A82"/>
    <w:rsid w:val="00BD7B59"/>
    <w:rsid w:val="00BD7C32"/>
    <w:rsid w:val="00BD7DD4"/>
    <w:rsid w:val="00BD7E79"/>
    <w:rsid w:val="00BE0451"/>
    <w:rsid w:val="00BE045D"/>
    <w:rsid w:val="00BE04F4"/>
    <w:rsid w:val="00BE0A3A"/>
    <w:rsid w:val="00BE1A38"/>
    <w:rsid w:val="00BE1CAE"/>
    <w:rsid w:val="00BE2480"/>
    <w:rsid w:val="00BE29D7"/>
    <w:rsid w:val="00BE2B92"/>
    <w:rsid w:val="00BE2E2E"/>
    <w:rsid w:val="00BE32D3"/>
    <w:rsid w:val="00BE3497"/>
    <w:rsid w:val="00BE35EF"/>
    <w:rsid w:val="00BE3ABC"/>
    <w:rsid w:val="00BE3D7C"/>
    <w:rsid w:val="00BE3F0B"/>
    <w:rsid w:val="00BE4255"/>
    <w:rsid w:val="00BE4463"/>
    <w:rsid w:val="00BE472B"/>
    <w:rsid w:val="00BE4ACD"/>
    <w:rsid w:val="00BE4B2E"/>
    <w:rsid w:val="00BE4B89"/>
    <w:rsid w:val="00BE4C1C"/>
    <w:rsid w:val="00BE548E"/>
    <w:rsid w:val="00BE5B64"/>
    <w:rsid w:val="00BE5C2D"/>
    <w:rsid w:val="00BE5FB0"/>
    <w:rsid w:val="00BE6376"/>
    <w:rsid w:val="00BE63A0"/>
    <w:rsid w:val="00BE6446"/>
    <w:rsid w:val="00BE64AA"/>
    <w:rsid w:val="00BE685C"/>
    <w:rsid w:val="00BE6B33"/>
    <w:rsid w:val="00BE7B2B"/>
    <w:rsid w:val="00BE7C92"/>
    <w:rsid w:val="00BF0187"/>
    <w:rsid w:val="00BF05B7"/>
    <w:rsid w:val="00BF11D1"/>
    <w:rsid w:val="00BF121B"/>
    <w:rsid w:val="00BF129B"/>
    <w:rsid w:val="00BF15C0"/>
    <w:rsid w:val="00BF1807"/>
    <w:rsid w:val="00BF182E"/>
    <w:rsid w:val="00BF1CA0"/>
    <w:rsid w:val="00BF1DFC"/>
    <w:rsid w:val="00BF1E85"/>
    <w:rsid w:val="00BF202B"/>
    <w:rsid w:val="00BF26D7"/>
    <w:rsid w:val="00BF293A"/>
    <w:rsid w:val="00BF2ADD"/>
    <w:rsid w:val="00BF2EA0"/>
    <w:rsid w:val="00BF3212"/>
    <w:rsid w:val="00BF3554"/>
    <w:rsid w:val="00BF3AF6"/>
    <w:rsid w:val="00BF3D25"/>
    <w:rsid w:val="00BF3D29"/>
    <w:rsid w:val="00BF3E2B"/>
    <w:rsid w:val="00BF3E43"/>
    <w:rsid w:val="00BF3E94"/>
    <w:rsid w:val="00BF42AD"/>
    <w:rsid w:val="00BF4388"/>
    <w:rsid w:val="00BF45E2"/>
    <w:rsid w:val="00BF4609"/>
    <w:rsid w:val="00BF467C"/>
    <w:rsid w:val="00BF4927"/>
    <w:rsid w:val="00BF4A44"/>
    <w:rsid w:val="00BF4D35"/>
    <w:rsid w:val="00BF4E25"/>
    <w:rsid w:val="00BF4F48"/>
    <w:rsid w:val="00BF538D"/>
    <w:rsid w:val="00BF5418"/>
    <w:rsid w:val="00BF54FE"/>
    <w:rsid w:val="00BF56DB"/>
    <w:rsid w:val="00BF577B"/>
    <w:rsid w:val="00BF591E"/>
    <w:rsid w:val="00BF616D"/>
    <w:rsid w:val="00BF63C1"/>
    <w:rsid w:val="00BF64AB"/>
    <w:rsid w:val="00BF64FF"/>
    <w:rsid w:val="00BF66F0"/>
    <w:rsid w:val="00BF70B4"/>
    <w:rsid w:val="00BF76F6"/>
    <w:rsid w:val="00BF7D30"/>
    <w:rsid w:val="00BF7E89"/>
    <w:rsid w:val="00C00271"/>
    <w:rsid w:val="00C00404"/>
    <w:rsid w:val="00C00BCE"/>
    <w:rsid w:val="00C010D2"/>
    <w:rsid w:val="00C01797"/>
    <w:rsid w:val="00C01A05"/>
    <w:rsid w:val="00C01A90"/>
    <w:rsid w:val="00C01B61"/>
    <w:rsid w:val="00C02BA7"/>
    <w:rsid w:val="00C03268"/>
    <w:rsid w:val="00C033A4"/>
    <w:rsid w:val="00C0347B"/>
    <w:rsid w:val="00C034B2"/>
    <w:rsid w:val="00C039CC"/>
    <w:rsid w:val="00C03B95"/>
    <w:rsid w:val="00C03BCB"/>
    <w:rsid w:val="00C03DB6"/>
    <w:rsid w:val="00C04044"/>
    <w:rsid w:val="00C04156"/>
    <w:rsid w:val="00C04560"/>
    <w:rsid w:val="00C04608"/>
    <w:rsid w:val="00C04702"/>
    <w:rsid w:val="00C048F5"/>
    <w:rsid w:val="00C04B97"/>
    <w:rsid w:val="00C04C6C"/>
    <w:rsid w:val="00C04D0E"/>
    <w:rsid w:val="00C0516B"/>
    <w:rsid w:val="00C05667"/>
    <w:rsid w:val="00C05711"/>
    <w:rsid w:val="00C059D1"/>
    <w:rsid w:val="00C059FB"/>
    <w:rsid w:val="00C059FE"/>
    <w:rsid w:val="00C05B01"/>
    <w:rsid w:val="00C05C51"/>
    <w:rsid w:val="00C05D67"/>
    <w:rsid w:val="00C05EF3"/>
    <w:rsid w:val="00C05F34"/>
    <w:rsid w:val="00C060C2"/>
    <w:rsid w:val="00C06AB2"/>
    <w:rsid w:val="00C0703A"/>
    <w:rsid w:val="00C078E3"/>
    <w:rsid w:val="00C07CFE"/>
    <w:rsid w:val="00C100DC"/>
    <w:rsid w:val="00C1038B"/>
    <w:rsid w:val="00C1077B"/>
    <w:rsid w:val="00C108B3"/>
    <w:rsid w:val="00C10B11"/>
    <w:rsid w:val="00C10D00"/>
    <w:rsid w:val="00C10DF9"/>
    <w:rsid w:val="00C10FBC"/>
    <w:rsid w:val="00C11111"/>
    <w:rsid w:val="00C114BD"/>
    <w:rsid w:val="00C116FB"/>
    <w:rsid w:val="00C117ED"/>
    <w:rsid w:val="00C11857"/>
    <w:rsid w:val="00C11C43"/>
    <w:rsid w:val="00C121BA"/>
    <w:rsid w:val="00C123A9"/>
    <w:rsid w:val="00C125A5"/>
    <w:rsid w:val="00C12AC2"/>
    <w:rsid w:val="00C13190"/>
    <w:rsid w:val="00C1327C"/>
    <w:rsid w:val="00C133D2"/>
    <w:rsid w:val="00C1394D"/>
    <w:rsid w:val="00C13E87"/>
    <w:rsid w:val="00C14148"/>
    <w:rsid w:val="00C1422C"/>
    <w:rsid w:val="00C14310"/>
    <w:rsid w:val="00C143ED"/>
    <w:rsid w:val="00C14963"/>
    <w:rsid w:val="00C15496"/>
    <w:rsid w:val="00C1552F"/>
    <w:rsid w:val="00C1563A"/>
    <w:rsid w:val="00C15671"/>
    <w:rsid w:val="00C1597E"/>
    <w:rsid w:val="00C15A28"/>
    <w:rsid w:val="00C15BF6"/>
    <w:rsid w:val="00C15F8A"/>
    <w:rsid w:val="00C160AB"/>
    <w:rsid w:val="00C16779"/>
    <w:rsid w:val="00C16E1F"/>
    <w:rsid w:val="00C16EC0"/>
    <w:rsid w:val="00C16F75"/>
    <w:rsid w:val="00C17202"/>
    <w:rsid w:val="00C173DC"/>
    <w:rsid w:val="00C17523"/>
    <w:rsid w:val="00C175D2"/>
    <w:rsid w:val="00C1770C"/>
    <w:rsid w:val="00C1780B"/>
    <w:rsid w:val="00C20296"/>
    <w:rsid w:val="00C20306"/>
    <w:rsid w:val="00C2037C"/>
    <w:rsid w:val="00C20574"/>
    <w:rsid w:val="00C207FE"/>
    <w:rsid w:val="00C20920"/>
    <w:rsid w:val="00C20E90"/>
    <w:rsid w:val="00C20FF3"/>
    <w:rsid w:val="00C2109E"/>
    <w:rsid w:val="00C213D0"/>
    <w:rsid w:val="00C21DFB"/>
    <w:rsid w:val="00C21E28"/>
    <w:rsid w:val="00C22026"/>
    <w:rsid w:val="00C22363"/>
    <w:rsid w:val="00C22AED"/>
    <w:rsid w:val="00C22F20"/>
    <w:rsid w:val="00C22F61"/>
    <w:rsid w:val="00C22FD0"/>
    <w:rsid w:val="00C23067"/>
    <w:rsid w:val="00C232AF"/>
    <w:rsid w:val="00C2331D"/>
    <w:rsid w:val="00C23638"/>
    <w:rsid w:val="00C24B45"/>
    <w:rsid w:val="00C2515B"/>
    <w:rsid w:val="00C252BB"/>
    <w:rsid w:val="00C26087"/>
    <w:rsid w:val="00C262CD"/>
    <w:rsid w:val="00C263BA"/>
    <w:rsid w:val="00C27105"/>
    <w:rsid w:val="00C27374"/>
    <w:rsid w:val="00C27C57"/>
    <w:rsid w:val="00C27D94"/>
    <w:rsid w:val="00C303C0"/>
    <w:rsid w:val="00C3069C"/>
    <w:rsid w:val="00C30A52"/>
    <w:rsid w:val="00C30A8B"/>
    <w:rsid w:val="00C30BF0"/>
    <w:rsid w:val="00C30CC8"/>
    <w:rsid w:val="00C3122E"/>
    <w:rsid w:val="00C3124B"/>
    <w:rsid w:val="00C317D7"/>
    <w:rsid w:val="00C31A7C"/>
    <w:rsid w:val="00C31FC9"/>
    <w:rsid w:val="00C32556"/>
    <w:rsid w:val="00C325F1"/>
    <w:rsid w:val="00C32C5A"/>
    <w:rsid w:val="00C334F8"/>
    <w:rsid w:val="00C336B8"/>
    <w:rsid w:val="00C33F3F"/>
    <w:rsid w:val="00C346E7"/>
    <w:rsid w:val="00C348EE"/>
    <w:rsid w:val="00C34950"/>
    <w:rsid w:val="00C34AEB"/>
    <w:rsid w:val="00C34BE0"/>
    <w:rsid w:val="00C34D4A"/>
    <w:rsid w:val="00C34DE7"/>
    <w:rsid w:val="00C34E67"/>
    <w:rsid w:val="00C35426"/>
    <w:rsid w:val="00C35B3E"/>
    <w:rsid w:val="00C35B4E"/>
    <w:rsid w:val="00C36127"/>
    <w:rsid w:val="00C365A7"/>
    <w:rsid w:val="00C367DA"/>
    <w:rsid w:val="00C369D7"/>
    <w:rsid w:val="00C37335"/>
    <w:rsid w:val="00C374F4"/>
    <w:rsid w:val="00C37827"/>
    <w:rsid w:val="00C37AAC"/>
    <w:rsid w:val="00C37CF5"/>
    <w:rsid w:val="00C400BF"/>
    <w:rsid w:val="00C402D2"/>
    <w:rsid w:val="00C408B0"/>
    <w:rsid w:val="00C408FD"/>
    <w:rsid w:val="00C40CE0"/>
    <w:rsid w:val="00C40FE2"/>
    <w:rsid w:val="00C412F9"/>
    <w:rsid w:val="00C4199E"/>
    <w:rsid w:val="00C41FD4"/>
    <w:rsid w:val="00C4205E"/>
    <w:rsid w:val="00C420AF"/>
    <w:rsid w:val="00C4210A"/>
    <w:rsid w:val="00C421C6"/>
    <w:rsid w:val="00C42817"/>
    <w:rsid w:val="00C42AA9"/>
    <w:rsid w:val="00C42BB0"/>
    <w:rsid w:val="00C42C5F"/>
    <w:rsid w:val="00C42CCA"/>
    <w:rsid w:val="00C42EC5"/>
    <w:rsid w:val="00C42EED"/>
    <w:rsid w:val="00C43C63"/>
    <w:rsid w:val="00C44233"/>
    <w:rsid w:val="00C44669"/>
    <w:rsid w:val="00C44784"/>
    <w:rsid w:val="00C447A8"/>
    <w:rsid w:val="00C448E9"/>
    <w:rsid w:val="00C44AE7"/>
    <w:rsid w:val="00C44B9D"/>
    <w:rsid w:val="00C44C2D"/>
    <w:rsid w:val="00C4535E"/>
    <w:rsid w:val="00C4553D"/>
    <w:rsid w:val="00C459F8"/>
    <w:rsid w:val="00C45BAD"/>
    <w:rsid w:val="00C45C4C"/>
    <w:rsid w:val="00C45CAD"/>
    <w:rsid w:val="00C46276"/>
    <w:rsid w:val="00C464C3"/>
    <w:rsid w:val="00C46FD2"/>
    <w:rsid w:val="00C4717E"/>
    <w:rsid w:val="00C47A32"/>
    <w:rsid w:val="00C47D4F"/>
    <w:rsid w:val="00C50213"/>
    <w:rsid w:val="00C503B4"/>
    <w:rsid w:val="00C506DC"/>
    <w:rsid w:val="00C50A51"/>
    <w:rsid w:val="00C50DC0"/>
    <w:rsid w:val="00C51117"/>
    <w:rsid w:val="00C51457"/>
    <w:rsid w:val="00C51696"/>
    <w:rsid w:val="00C51AA7"/>
    <w:rsid w:val="00C51AEA"/>
    <w:rsid w:val="00C52341"/>
    <w:rsid w:val="00C52784"/>
    <w:rsid w:val="00C5290C"/>
    <w:rsid w:val="00C529C0"/>
    <w:rsid w:val="00C52A4A"/>
    <w:rsid w:val="00C5327E"/>
    <w:rsid w:val="00C535A4"/>
    <w:rsid w:val="00C536B5"/>
    <w:rsid w:val="00C53A51"/>
    <w:rsid w:val="00C53B17"/>
    <w:rsid w:val="00C54113"/>
    <w:rsid w:val="00C5460C"/>
    <w:rsid w:val="00C5466C"/>
    <w:rsid w:val="00C54AB3"/>
    <w:rsid w:val="00C5504E"/>
    <w:rsid w:val="00C55276"/>
    <w:rsid w:val="00C5537E"/>
    <w:rsid w:val="00C55719"/>
    <w:rsid w:val="00C5571F"/>
    <w:rsid w:val="00C558F1"/>
    <w:rsid w:val="00C55955"/>
    <w:rsid w:val="00C55C2C"/>
    <w:rsid w:val="00C55FA3"/>
    <w:rsid w:val="00C55FD8"/>
    <w:rsid w:val="00C56121"/>
    <w:rsid w:val="00C56264"/>
    <w:rsid w:val="00C566CC"/>
    <w:rsid w:val="00C56AA8"/>
    <w:rsid w:val="00C56B40"/>
    <w:rsid w:val="00C57028"/>
    <w:rsid w:val="00C570B9"/>
    <w:rsid w:val="00C572B2"/>
    <w:rsid w:val="00C57444"/>
    <w:rsid w:val="00C57704"/>
    <w:rsid w:val="00C57E82"/>
    <w:rsid w:val="00C57E83"/>
    <w:rsid w:val="00C6016C"/>
    <w:rsid w:val="00C603DA"/>
    <w:rsid w:val="00C60A22"/>
    <w:rsid w:val="00C611EE"/>
    <w:rsid w:val="00C61325"/>
    <w:rsid w:val="00C6133A"/>
    <w:rsid w:val="00C613D4"/>
    <w:rsid w:val="00C61567"/>
    <w:rsid w:val="00C6203D"/>
    <w:rsid w:val="00C62077"/>
    <w:rsid w:val="00C624E8"/>
    <w:rsid w:val="00C62787"/>
    <w:rsid w:val="00C628DF"/>
    <w:rsid w:val="00C62E77"/>
    <w:rsid w:val="00C62FCE"/>
    <w:rsid w:val="00C633DB"/>
    <w:rsid w:val="00C63663"/>
    <w:rsid w:val="00C63B31"/>
    <w:rsid w:val="00C63E8F"/>
    <w:rsid w:val="00C6460F"/>
    <w:rsid w:val="00C6493C"/>
    <w:rsid w:val="00C64E32"/>
    <w:rsid w:val="00C65069"/>
    <w:rsid w:val="00C6545A"/>
    <w:rsid w:val="00C6562A"/>
    <w:rsid w:val="00C65C6D"/>
    <w:rsid w:val="00C65C7D"/>
    <w:rsid w:val="00C661D0"/>
    <w:rsid w:val="00C66558"/>
    <w:rsid w:val="00C66A37"/>
    <w:rsid w:val="00C66AE9"/>
    <w:rsid w:val="00C66B05"/>
    <w:rsid w:val="00C70019"/>
    <w:rsid w:val="00C7019D"/>
    <w:rsid w:val="00C704E0"/>
    <w:rsid w:val="00C70D4A"/>
    <w:rsid w:val="00C7155A"/>
    <w:rsid w:val="00C716DE"/>
    <w:rsid w:val="00C71742"/>
    <w:rsid w:val="00C71943"/>
    <w:rsid w:val="00C71A8F"/>
    <w:rsid w:val="00C71ADB"/>
    <w:rsid w:val="00C71BAB"/>
    <w:rsid w:val="00C724E5"/>
    <w:rsid w:val="00C72859"/>
    <w:rsid w:val="00C7291C"/>
    <w:rsid w:val="00C72927"/>
    <w:rsid w:val="00C72D55"/>
    <w:rsid w:val="00C7309E"/>
    <w:rsid w:val="00C7310A"/>
    <w:rsid w:val="00C739B9"/>
    <w:rsid w:val="00C73C96"/>
    <w:rsid w:val="00C73CC4"/>
    <w:rsid w:val="00C73E52"/>
    <w:rsid w:val="00C73FCB"/>
    <w:rsid w:val="00C74082"/>
    <w:rsid w:val="00C740EB"/>
    <w:rsid w:val="00C74458"/>
    <w:rsid w:val="00C7464F"/>
    <w:rsid w:val="00C74E64"/>
    <w:rsid w:val="00C750A5"/>
    <w:rsid w:val="00C752C3"/>
    <w:rsid w:val="00C75AC7"/>
    <w:rsid w:val="00C75DDA"/>
    <w:rsid w:val="00C7625A"/>
    <w:rsid w:val="00C762D1"/>
    <w:rsid w:val="00C763BB"/>
    <w:rsid w:val="00C76571"/>
    <w:rsid w:val="00C765C4"/>
    <w:rsid w:val="00C766FE"/>
    <w:rsid w:val="00C76A13"/>
    <w:rsid w:val="00C76B4E"/>
    <w:rsid w:val="00C76F7C"/>
    <w:rsid w:val="00C77080"/>
    <w:rsid w:val="00C7713E"/>
    <w:rsid w:val="00C7768D"/>
    <w:rsid w:val="00C7776A"/>
    <w:rsid w:val="00C77923"/>
    <w:rsid w:val="00C77A18"/>
    <w:rsid w:val="00C77D15"/>
    <w:rsid w:val="00C77E16"/>
    <w:rsid w:val="00C77FA4"/>
    <w:rsid w:val="00C80985"/>
    <w:rsid w:val="00C80C98"/>
    <w:rsid w:val="00C81043"/>
    <w:rsid w:val="00C81047"/>
    <w:rsid w:val="00C810E0"/>
    <w:rsid w:val="00C81DCF"/>
    <w:rsid w:val="00C81F74"/>
    <w:rsid w:val="00C83004"/>
    <w:rsid w:val="00C83118"/>
    <w:rsid w:val="00C831DF"/>
    <w:rsid w:val="00C83295"/>
    <w:rsid w:val="00C8348D"/>
    <w:rsid w:val="00C8359B"/>
    <w:rsid w:val="00C8390D"/>
    <w:rsid w:val="00C83964"/>
    <w:rsid w:val="00C83D02"/>
    <w:rsid w:val="00C84072"/>
    <w:rsid w:val="00C8425B"/>
    <w:rsid w:val="00C84B6C"/>
    <w:rsid w:val="00C85650"/>
    <w:rsid w:val="00C860F7"/>
    <w:rsid w:val="00C862A3"/>
    <w:rsid w:val="00C866CA"/>
    <w:rsid w:val="00C86D6F"/>
    <w:rsid w:val="00C86E52"/>
    <w:rsid w:val="00C870D5"/>
    <w:rsid w:val="00C87486"/>
    <w:rsid w:val="00C87553"/>
    <w:rsid w:val="00C875CE"/>
    <w:rsid w:val="00C87751"/>
    <w:rsid w:val="00C87773"/>
    <w:rsid w:val="00C87D02"/>
    <w:rsid w:val="00C9002D"/>
    <w:rsid w:val="00C902F5"/>
    <w:rsid w:val="00C903D5"/>
    <w:rsid w:val="00C904AC"/>
    <w:rsid w:val="00C90A72"/>
    <w:rsid w:val="00C90CA5"/>
    <w:rsid w:val="00C91343"/>
    <w:rsid w:val="00C917C6"/>
    <w:rsid w:val="00C91EC9"/>
    <w:rsid w:val="00C9244B"/>
    <w:rsid w:val="00C92625"/>
    <w:rsid w:val="00C9285C"/>
    <w:rsid w:val="00C929DD"/>
    <w:rsid w:val="00C92DE2"/>
    <w:rsid w:val="00C9330B"/>
    <w:rsid w:val="00C93329"/>
    <w:rsid w:val="00C93D41"/>
    <w:rsid w:val="00C93E25"/>
    <w:rsid w:val="00C93FE7"/>
    <w:rsid w:val="00C941BE"/>
    <w:rsid w:val="00C94380"/>
    <w:rsid w:val="00C9445A"/>
    <w:rsid w:val="00C94A0A"/>
    <w:rsid w:val="00C94F68"/>
    <w:rsid w:val="00C95062"/>
    <w:rsid w:val="00C95298"/>
    <w:rsid w:val="00C958AA"/>
    <w:rsid w:val="00C95C01"/>
    <w:rsid w:val="00C95E52"/>
    <w:rsid w:val="00C95E6A"/>
    <w:rsid w:val="00C962B7"/>
    <w:rsid w:val="00C968B3"/>
    <w:rsid w:val="00C969D5"/>
    <w:rsid w:val="00C96A14"/>
    <w:rsid w:val="00C96D38"/>
    <w:rsid w:val="00C96D56"/>
    <w:rsid w:val="00C97144"/>
    <w:rsid w:val="00C976E0"/>
    <w:rsid w:val="00C97A1D"/>
    <w:rsid w:val="00C97D69"/>
    <w:rsid w:val="00CA0120"/>
    <w:rsid w:val="00CA08D4"/>
    <w:rsid w:val="00CA0985"/>
    <w:rsid w:val="00CA0BF2"/>
    <w:rsid w:val="00CA0FB1"/>
    <w:rsid w:val="00CA1638"/>
    <w:rsid w:val="00CA2160"/>
    <w:rsid w:val="00CA236D"/>
    <w:rsid w:val="00CA28FA"/>
    <w:rsid w:val="00CA2BD8"/>
    <w:rsid w:val="00CA31B8"/>
    <w:rsid w:val="00CA31F6"/>
    <w:rsid w:val="00CA330A"/>
    <w:rsid w:val="00CA359A"/>
    <w:rsid w:val="00CA38C6"/>
    <w:rsid w:val="00CA3AEF"/>
    <w:rsid w:val="00CA3AF2"/>
    <w:rsid w:val="00CA414E"/>
    <w:rsid w:val="00CA4332"/>
    <w:rsid w:val="00CA45D6"/>
    <w:rsid w:val="00CA4708"/>
    <w:rsid w:val="00CA4722"/>
    <w:rsid w:val="00CA478F"/>
    <w:rsid w:val="00CA49F7"/>
    <w:rsid w:val="00CA4A81"/>
    <w:rsid w:val="00CA4B5D"/>
    <w:rsid w:val="00CA4DD2"/>
    <w:rsid w:val="00CA4FAB"/>
    <w:rsid w:val="00CA5654"/>
    <w:rsid w:val="00CA56ED"/>
    <w:rsid w:val="00CA58A9"/>
    <w:rsid w:val="00CA5A04"/>
    <w:rsid w:val="00CA6308"/>
    <w:rsid w:val="00CA66E3"/>
    <w:rsid w:val="00CA67AC"/>
    <w:rsid w:val="00CA680B"/>
    <w:rsid w:val="00CA70E4"/>
    <w:rsid w:val="00CA715F"/>
    <w:rsid w:val="00CA729E"/>
    <w:rsid w:val="00CA75F9"/>
    <w:rsid w:val="00CA789C"/>
    <w:rsid w:val="00CA78B9"/>
    <w:rsid w:val="00CA7A7E"/>
    <w:rsid w:val="00CB00F4"/>
    <w:rsid w:val="00CB0B01"/>
    <w:rsid w:val="00CB0C99"/>
    <w:rsid w:val="00CB13CE"/>
    <w:rsid w:val="00CB146C"/>
    <w:rsid w:val="00CB1488"/>
    <w:rsid w:val="00CB157D"/>
    <w:rsid w:val="00CB162F"/>
    <w:rsid w:val="00CB1F73"/>
    <w:rsid w:val="00CB2647"/>
    <w:rsid w:val="00CB2843"/>
    <w:rsid w:val="00CB2A9B"/>
    <w:rsid w:val="00CB333C"/>
    <w:rsid w:val="00CB37DA"/>
    <w:rsid w:val="00CB3A5D"/>
    <w:rsid w:val="00CB3DB4"/>
    <w:rsid w:val="00CB3DC1"/>
    <w:rsid w:val="00CB4252"/>
    <w:rsid w:val="00CB42A5"/>
    <w:rsid w:val="00CB4DE9"/>
    <w:rsid w:val="00CB5278"/>
    <w:rsid w:val="00CB549F"/>
    <w:rsid w:val="00CB54E8"/>
    <w:rsid w:val="00CB588B"/>
    <w:rsid w:val="00CB5979"/>
    <w:rsid w:val="00CB5BA0"/>
    <w:rsid w:val="00CB5C82"/>
    <w:rsid w:val="00CB61A0"/>
    <w:rsid w:val="00CB629B"/>
    <w:rsid w:val="00CB66DD"/>
    <w:rsid w:val="00CB6A35"/>
    <w:rsid w:val="00CB6A48"/>
    <w:rsid w:val="00CB6C87"/>
    <w:rsid w:val="00CB704F"/>
    <w:rsid w:val="00CB76DC"/>
    <w:rsid w:val="00CB796D"/>
    <w:rsid w:val="00CB7D63"/>
    <w:rsid w:val="00CB7FC3"/>
    <w:rsid w:val="00CC0101"/>
    <w:rsid w:val="00CC03BE"/>
    <w:rsid w:val="00CC0521"/>
    <w:rsid w:val="00CC05E1"/>
    <w:rsid w:val="00CC09C3"/>
    <w:rsid w:val="00CC0E4C"/>
    <w:rsid w:val="00CC1129"/>
    <w:rsid w:val="00CC11BD"/>
    <w:rsid w:val="00CC130A"/>
    <w:rsid w:val="00CC13CC"/>
    <w:rsid w:val="00CC1C36"/>
    <w:rsid w:val="00CC1FE6"/>
    <w:rsid w:val="00CC20D8"/>
    <w:rsid w:val="00CC2391"/>
    <w:rsid w:val="00CC2592"/>
    <w:rsid w:val="00CC2A9C"/>
    <w:rsid w:val="00CC2AA4"/>
    <w:rsid w:val="00CC2CA4"/>
    <w:rsid w:val="00CC31D3"/>
    <w:rsid w:val="00CC350D"/>
    <w:rsid w:val="00CC37A7"/>
    <w:rsid w:val="00CC3C94"/>
    <w:rsid w:val="00CC3E9B"/>
    <w:rsid w:val="00CC3FF3"/>
    <w:rsid w:val="00CC4334"/>
    <w:rsid w:val="00CC4921"/>
    <w:rsid w:val="00CC4B19"/>
    <w:rsid w:val="00CC5124"/>
    <w:rsid w:val="00CC523E"/>
    <w:rsid w:val="00CC530B"/>
    <w:rsid w:val="00CC5439"/>
    <w:rsid w:val="00CC54C7"/>
    <w:rsid w:val="00CC5788"/>
    <w:rsid w:val="00CC5B48"/>
    <w:rsid w:val="00CC5BCB"/>
    <w:rsid w:val="00CC5F74"/>
    <w:rsid w:val="00CC63A3"/>
    <w:rsid w:val="00CC6730"/>
    <w:rsid w:val="00CC676D"/>
    <w:rsid w:val="00CC678D"/>
    <w:rsid w:val="00CC6846"/>
    <w:rsid w:val="00CC6FD3"/>
    <w:rsid w:val="00CC7035"/>
    <w:rsid w:val="00CC75E8"/>
    <w:rsid w:val="00CC7626"/>
    <w:rsid w:val="00CC76E7"/>
    <w:rsid w:val="00CC7838"/>
    <w:rsid w:val="00CC7CDD"/>
    <w:rsid w:val="00CD033C"/>
    <w:rsid w:val="00CD089E"/>
    <w:rsid w:val="00CD093D"/>
    <w:rsid w:val="00CD0C1C"/>
    <w:rsid w:val="00CD1305"/>
    <w:rsid w:val="00CD1A68"/>
    <w:rsid w:val="00CD1C57"/>
    <w:rsid w:val="00CD1DFC"/>
    <w:rsid w:val="00CD211A"/>
    <w:rsid w:val="00CD233B"/>
    <w:rsid w:val="00CD238A"/>
    <w:rsid w:val="00CD24CB"/>
    <w:rsid w:val="00CD29ED"/>
    <w:rsid w:val="00CD31AF"/>
    <w:rsid w:val="00CD338D"/>
    <w:rsid w:val="00CD3677"/>
    <w:rsid w:val="00CD3CDE"/>
    <w:rsid w:val="00CD3D3E"/>
    <w:rsid w:val="00CD3E1B"/>
    <w:rsid w:val="00CD40B6"/>
    <w:rsid w:val="00CD41C2"/>
    <w:rsid w:val="00CD4212"/>
    <w:rsid w:val="00CD4695"/>
    <w:rsid w:val="00CD4807"/>
    <w:rsid w:val="00CD4BCC"/>
    <w:rsid w:val="00CD4C73"/>
    <w:rsid w:val="00CD4F08"/>
    <w:rsid w:val="00CD50D7"/>
    <w:rsid w:val="00CD5430"/>
    <w:rsid w:val="00CD549B"/>
    <w:rsid w:val="00CD5CC7"/>
    <w:rsid w:val="00CD5E56"/>
    <w:rsid w:val="00CD5F3D"/>
    <w:rsid w:val="00CD6177"/>
    <w:rsid w:val="00CD6B41"/>
    <w:rsid w:val="00CD6EAC"/>
    <w:rsid w:val="00CD7188"/>
    <w:rsid w:val="00CD7567"/>
    <w:rsid w:val="00CD7992"/>
    <w:rsid w:val="00CD7DDC"/>
    <w:rsid w:val="00CE0797"/>
    <w:rsid w:val="00CE0E9F"/>
    <w:rsid w:val="00CE14DE"/>
    <w:rsid w:val="00CE14EC"/>
    <w:rsid w:val="00CE1668"/>
    <w:rsid w:val="00CE1E2A"/>
    <w:rsid w:val="00CE1F0B"/>
    <w:rsid w:val="00CE208E"/>
    <w:rsid w:val="00CE2642"/>
    <w:rsid w:val="00CE2AF8"/>
    <w:rsid w:val="00CE3165"/>
    <w:rsid w:val="00CE36AC"/>
    <w:rsid w:val="00CE433C"/>
    <w:rsid w:val="00CE439F"/>
    <w:rsid w:val="00CE46BB"/>
    <w:rsid w:val="00CE4B35"/>
    <w:rsid w:val="00CE4B67"/>
    <w:rsid w:val="00CE5198"/>
    <w:rsid w:val="00CE5286"/>
    <w:rsid w:val="00CE5CAD"/>
    <w:rsid w:val="00CE5E08"/>
    <w:rsid w:val="00CE608E"/>
    <w:rsid w:val="00CE63E9"/>
    <w:rsid w:val="00CE6CD8"/>
    <w:rsid w:val="00CE6EE9"/>
    <w:rsid w:val="00CE7056"/>
    <w:rsid w:val="00CE7409"/>
    <w:rsid w:val="00CE781E"/>
    <w:rsid w:val="00CE7BA1"/>
    <w:rsid w:val="00CF03CF"/>
    <w:rsid w:val="00CF06C6"/>
    <w:rsid w:val="00CF0807"/>
    <w:rsid w:val="00CF0898"/>
    <w:rsid w:val="00CF0C37"/>
    <w:rsid w:val="00CF0FD1"/>
    <w:rsid w:val="00CF1173"/>
    <w:rsid w:val="00CF11FF"/>
    <w:rsid w:val="00CF1706"/>
    <w:rsid w:val="00CF1A3A"/>
    <w:rsid w:val="00CF1C17"/>
    <w:rsid w:val="00CF21CD"/>
    <w:rsid w:val="00CF2C49"/>
    <w:rsid w:val="00CF2E60"/>
    <w:rsid w:val="00CF3475"/>
    <w:rsid w:val="00CF35DD"/>
    <w:rsid w:val="00CF36B1"/>
    <w:rsid w:val="00CF37CC"/>
    <w:rsid w:val="00CF40E1"/>
    <w:rsid w:val="00CF4173"/>
    <w:rsid w:val="00CF4207"/>
    <w:rsid w:val="00CF4350"/>
    <w:rsid w:val="00CF4862"/>
    <w:rsid w:val="00CF4C11"/>
    <w:rsid w:val="00CF5493"/>
    <w:rsid w:val="00CF54D0"/>
    <w:rsid w:val="00CF5DC6"/>
    <w:rsid w:val="00CF5EFE"/>
    <w:rsid w:val="00CF6027"/>
    <w:rsid w:val="00CF62ED"/>
    <w:rsid w:val="00CF6429"/>
    <w:rsid w:val="00CF64FF"/>
    <w:rsid w:val="00CF6CC7"/>
    <w:rsid w:val="00CF70EB"/>
    <w:rsid w:val="00CF7127"/>
    <w:rsid w:val="00CF720C"/>
    <w:rsid w:val="00CF729E"/>
    <w:rsid w:val="00CF72F0"/>
    <w:rsid w:val="00CF76F4"/>
    <w:rsid w:val="00CF77A2"/>
    <w:rsid w:val="00CF7878"/>
    <w:rsid w:val="00CF78D4"/>
    <w:rsid w:val="00CF7B46"/>
    <w:rsid w:val="00D005D2"/>
    <w:rsid w:val="00D00738"/>
    <w:rsid w:val="00D00A02"/>
    <w:rsid w:val="00D00AA3"/>
    <w:rsid w:val="00D00CBA"/>
    <w:rsid w:val="00D01124"/>
    <w:rsid w:val="00D011FB"/>
    <w:rsid w:val="00D01897"/>
    <w:rsid w:val="00D0197A"/>
    <w:rsid w:val="00D01BF5"/>
    <w:rsid w:val="00D01C35"/>
    <w:rsid w:val="00D02647"/>
    <w:rsid w:val="00D03492"/>
    <w:rsid w:val="00D035DE"/>
    <w:rsid w:val="00D036F2"/>
    <w:rsid w:val="00D0386C"/>
    <w:rsid w:val="00D039FE"/>
    <w:rsid w:val="00D03B28"/>
    <w:rsid w:val="00D03CBF"/>
    <w:rsid w:val="00D04358"/>
    <w:rsid w:val="00D048C5"/>
    <w:rsid w:val="00D049F9"/>
    <w:rsid w:val="00D04D4B"/>
    <w:rsid w:val="00D051DE"/>
    <w:rsid w:val="00D05624"/>
    <w:rsid w:val="00D05756"/>
    <w:rsid w:val="00D059AC"/>
    <w:rsid w:val="00D06418"/>
    <w:rsid w:val="00D06B01"/>
    <w:rsid w:val="00D06B2E"/>
    <w:rsid w:val="00D06B9D"/>
    <w:rsid w:val="00D06C80"/>
    <w:rsid w:val="00D06D4E"/>
    <w:rsid w:val="00D06F3D"/>
    <w:rsid w:val="00D07061"/>
    <w:rsid w:val="00D07336"/>
    <w:rsid w:val="00D076C8"/>
    <w:rsid w:val="00D07A1A"/>
    <w:rsid w:val="00D07BDC"/>
    <w:rsid w:val="00D07D1A"/>
    <w:rsid w:val="00D07F57"/>
    <w:rsid w:val="00D101D5"/>
    <w:rsid w:val="00D103F0"/>
    <w:rsid w:val="00D1085B"/>
    <w:rsid w:val="00D11161"/>
    <w:rsid w:val="00D111A3"/>
    <w:rsid w:val="00D1195A"/>
    <w:rsid w:val="00D12225"/>
    <w:rsid w:val="00D1249B"/>
    <w:rsid w:val="00D126B2"/>
    <w:rsid w:val="00D12962"/>
    <w:rsid w:val="00D12A3E"/>
    <w:rsid w:val="00D12B44"/>
    <w:rsid w:val="00D12DC1"/>
    <w:rsid w:val="00D13261"/>
    <w:rsid w:val="00D132AD"/>
    <w:rsid w:val="00D13624"/>
    <w:rsid w:val="00D13A79"/>
    <w:rsid w:val="00D13B66"/>
    <w:rsid w:val="00D13C5E"/>
    <w:rsid w:val="00D1417A"/>
    <w:rsid w:val="00D14188"/>
    <w:rsid w:val="00D1493D"/>
    <w:rsid w:val="00D159B4"/>
    <w:rsid w:val="00D15D1A"/>
    <w:rsid w:val="00D16021"/>
    <w:rsid w:val="00D162F6"/>
    <w:rsid w:val="00D166C3"/>
    <w:rsid w:val="00D1690B"/>
    <w:rsid w:val="00D169C1"/>
    <w:rsid w:val="00D16A6D"/>
    <w:rsid w:val="00D16C33"/>
    <w:rsid w:val="00D16DD9"/>
    <w:rsid w:val="00D1715C"/>
    <w:rsid w:val="00D171B0"/>
    <w:rsid w:val="00D172B3"/>
    <w:rsid w:val="00D17450"/>
    <w:rsid w:val="00D174B6"/>
    <w:rsid w:val="00D17BFC"/>
    <w:rsid w:val="00D20127"/>
    <w:rsid w:val="00D20149"/>
    <w:rsid w:val="00D203B4"/>
    <w:rsid w:val="00D203BD"/>
    <w:rsid w:val="00D207FC"/>
    <w:rsid w:val="00D20A71"/>
    <w:rsid w:val="00D20BA4"/>
    <w:rsid w:val="00D20EA6"/>
    <w:rsid w:val="00D20FC3"/>
    <w:rsid w:val="00D213FD"/>
    <w:rsid w:val="00D218F8"/>
    <w:rsid w:val="00D21CBA"/>
    <w:rsid w:val="00D21F26"/>
    <w:rsid w:val="00D21F69"/>
    <w:rsid w:val="00D21F9B"/>
    <w:rsid w:val="00D21FB1"/>
    <w:rsid w:val="00D220F0"/>
    <w:rsid w:val="00D220F7"/>
    <w:rsid w:val="00D222E1"/>
    <w:rsid w:val="00D223B8"/>
    <w:rsid w:val="00D22802"/>
    <w:rsid w:val="00D2292A"/>
    <w:rsid w:val="00D22A1A"/>
    <w:rsid w:val="00D22CB7"/>
    <w:rsid w:val="00D231CD"/>
    <w:rsid w:val="00D23A07"/>
    <w:rsid w:val="00D23A08"/>
    <w:rsid w:val="00D23E40"/>
    <w:rsid w:val="00D24179"/>
    <w:rsid w:val="00D242BB"/>
    <w:rsid w:val="00D2443C"/>
    <w:rsid w:val="00D24B78"/>
    <w:rsid w:val="00D24EB6"/>
    <w:rsid w:val="00D2526D"/>
    <w:rsid w:val="00D2587C"/>
    <w:rsid w:val="00D25C05"/>
    <w:rsid w:val="00D25CA5"/>
    <w:rsid w:val="00D25FFC"/>
    <w:rsid w:val="00D25FFF"/>
    <w:rsid w:val="00D260D0"/>
    <w:rsid w:val="00D264A1"/>
    <w:rsid w:val="00D264AC"/>
    <w:rsid w:val="00D2657F"/>
    <w:rsid w:val="00D265A1"/>
    <w:rsid w:val="00D26809"/>
    <w:rsid w:val="00D269EA"/>
    <w:rsid w:val="00D26E63"/>
    <w:rsid w:val="00D2705D"/>
    <w:rsid w:val="00D279B5"/>
    <w:rsid w:val="00D27DA7"/>
    <w:rsid w:val="00D30246"/>
    <w:rsid w:val="00D30387"/>
    <w:rsid w:val="00D305C5"/>
    <w:rsid w:val="00D306DD"/>
    <w:rsid w:val="00D30A7E"/>
    <w:rsid w:val="00D30B29"/>
    <w:rsid w:val="00D30B83"/>
    <w:rsid w:val="00D31FD8"/>
    <w:rsid w:val="00D323F0"/>
    <w:rsid w:val="00D326B4"/>
    <w:rsid w:val="00D329EB"/>
    <w:rsid w:val="00D33367"/>
    <w:rsid w:val="00D333A3"/>
    <w:rsid w:val="00D33403"/>
    <w:rsid w:val="00D33B54"/>
    <w:rsid w:val="00D33D6E"/>
    <w:rsid w:val="00D34001"/>
    <w:rsid w:val="00D34268"/>
    <w:rsid w:val="00D34553"/>
    <w:rsid w:val="00D3457B"/>
    <w:rsid w:val="00D34C37"/>
    <w:rsid w:val="00D34CCC"/>
    <w:rsid w:val="00D350F6"/>
    <w:rsid w:val="00D351EB"/>
    <w:rsid w:val="00D3526F"/>
    <w:rsid w:val="00D352FB"/>
    <w:rsid w:val="00D35383"/>
    <w:rsid w:val="00D3576E"/>
    <w:rsid w:val="00D35A29"/>
    <w:rsid w:val="00D36435"/>
    <w:rsid w:val="00D36694"/>
    <w:rsid w:val="00D36964"/>
    <w:rsid w:val="00D36BD0"/>
    <w:rsid w:val="00D36DF1"/>
    <w:rsid w:val="00D36EDA"/>
    <w:rsid w:val="00D370BB"/>
    <w:rsid w:val="00D37331"/>
    <w:rsid w:val="00D37F25"/>
    <w:rsid w:val="00D402C4"/>
    <w:rsid w:val="00D4045D"/>
    <w:rsid w:val="00D40632"/>
    <w:rsid w:val="00D408B5"/>
    <w:rsid w:val="00D408EE"/>
    <w:rsid w:val="00D40970"/>
    <w:rsid w:val="00D409E6"/>
    <w:rsid w:val="00D40BE8"/>
    <w:rsid w:val="00D40C52"/>
    <w:rsid w:val="00D40D68"/>
    <w:rsid w:val="00D40D89"/>
    <w:rsid w:val="00D40EE0"/>
    <w:rsid w:val="00D40F11"/>
    <w:rsid w:val="00D41191"/>
    <w:rsid w:val="00D41201"/>
    <w:rsid w:val="00D412B4"/>
    <w:rsid w:val="00D41AF3"/>
    <w:rsid w:val="00D41AF5"/>
    <w:rsid w:val="00D41B41"/>
    <w:rsid w:val="00D421EF"/>
    <w:rsid w:val="00D423D2"/>
    <w:rsid w:val="00D42C61"/>
    <w:rsid w:val="00D42E41"/>
    <w:rsid w:val="00D43417"/>
    <w:rsid w:val="00D439C2"/>
    <w:rsid w:val="00D43C38"/>
    <w:rsid w:val="00D441CD"/>
    <w:rsid w:val="00D44722"/>
    <w:rsid w:val="00D449E3"/>
    <w:rsid w:val="00D44E09"/>
    <w:rsid w:val="00D45380"/>
    <w:rsid w:val="00D454E8"/>
    <w:rsid w:val="00D45A2F"/>
    <w:rsid w:val="00D45C04"/>
    <w:rsid w:val="00D45CF1"/>
    <w:rsid w:val="00D4614C"/>
    <w:rsid w:val="00D4650F"/>
    <w:rsid w:val="00D466FC"/>
    <w:rsid w:val="00D46765"/>
    <w:rsid w:val="00D4753B"/>
    <w:rsid w:val="00D476B6"/>
    <w:rsid w:val="00D477CD"/>
    <w:rsid w:val="00D479ED"/>
    <w:rsid w:val="00D47EE6"/>
    <w:rsid w:val="00D504E3"/>
    <w:rsid w:val="00D50DC0"/>
    <w:rsid w:val="00D50EA7"/>
    <w:rsid w:val="00D50ECD"/>
    <w:rsid w:val="00D50FB2"/>
    <w:rsid w:val="00D514B2"/>
    <w:rsid w:val="00D517F1"/>
    <w:rsid w:val="00D519D3"/>
    <w:rsid w:val="00D52050"/>
    <w:rsid w:val="00D522C7"/>
    <w:rsid w:val="00D52A62"/>
    <w:rsid w:val="00D52C52"/>
    <w:rsid w:val="00D52C53"/>
    <w:rsid w:val="00D5301F"/>
    <w:rsid w:val="00D534AD"/>
    <w:rsid w:val="00D53631"/>
    <w:rsid w:val="00D538E7"/>
    <w:rsid w:val="00D53A04"/>
    <w:rsid w:val="00D53C27"/>
    <w:rsid w:val="00D53D8A"/>
    <w:rsid w:val="00D53FF7"/>
    <w:rsid w:val="00D54129"/>
    <w:rsid w:val="00D548DF"/>
    <w:rsid w:val="00D54E6B"/>
    <w:rsid w:val="00D54EE1"/>
    <w:rsid w:val="00D5518D"/>
    <w:rsid w:val="00D556EB"/>
    <w:rsid w:val="00D558EE"/>
    <w:rsid w:val="00D55AFB"/>
    <w:rsid w:val="00D55FC1"/>
    <w:rsid w:val="00D56648"/>
    <w:rsid w:val="00D56842"/>
    <w:rsid w:val="00D56934"/>
    <w:rsid w:val="00D56AB1"/>
    <w:rsid w:val="00D571CC"/>
    <w:rsid w:val="00D600FA"/>
    <w:rsid w:val="00D60437"/>
    <w:rsid w:val="00D60C01"/>
    <w:rsid w:val="00D60CA7"/>
    <w:rsid w:val="00D613B1"/>
    <w:rsid w:val="00D61C49"/>
    <w:rsid w:val="00D61DD0"/>
    <w:rsid w:val="00D61E84"/>
    <w:rsid w:val="00D61F61"/>
    <w:rsid w:val="00D622B8"/>
    <w:rsid w:val="00D62B86"/>
    <w:rsid w:val="00D63218"/>
    <w:rsid w:val="00D63256"/>
    <w:rsid w:val="00D632E6"/>
    <w:rsid w:val="00D634B9"/>
    <w:rsid w:val="00D635A7"/>
    <w:rsid w:val="00D6387D"/>
    <w:rsid w:val="00D63D8C"/>
    <w:rsid w:val="00D641DE"/>
    <w:rsid w:val="00D64357"/>
    <w:rsid w:val="00D64942"/>
    <w:rsid w:val="00D64B09"/>
    <w:rsid w:val="00D64C5C"/>
    <w:rsid w:val="00D64E1B"/>
    <w:rsid w:val="00D652D2"/>
    <w:rsid w:val="00D656EA"/>
    <w:rsid w:val="00D65FDB"/>
    <w:rsid w:val="00D663E5"/>
    <w:rsid w:val="00D66902"/>
    <w:rsid w:val="00D66A99"/>
    <w:rsid w:val="00D67149"/>
    <w:rsid w:val="00D67370"/>
    <w:rsid w:val="00D679F6"/>
    <w:rsid w:val="00D67A36"/>
    <w:rsid w:val="00D67CE0"/>
    <w:rsid w:val="00D67D94"/>
    <w:rsid w:val="00D67E63"/>
    <w:rsid w:val="00D70149"/>
    <w:rsid w:val="00D7018C"/>
    <w:rsid w:val="00D70233"/>
    <w:rsid w:val="00D7055B"/>
    <w:rsid w:val="00D70BAC"/>
    <w:rsid w:val="00D70C26"/>
    <w:rsid w:val="00D70E5B"/>
    <w:rsid w:val="00D70F85"/>
    <w:rsid w:val="00D71456"/>
    <w:rsid w:val="00D71917"/>
    <w:rsid w:val="00D71AD4"/>
    <w:rsid w:val="00D71F21"/>
    <w:rsid w:val="00D7231D"/>
    <w:rsid w:val="00D72782"/>
    <w:rsid w:val="00D72EE4"/>
    <w:rsid w:val="00D73151"/>
    <w:rsid w:val="00D738E2"/>
    <w:rsid w:val="00D73F58"/>
    <w:rsid w:val="00D73FB0"/>
    <w:rsid w:val="00D740C7"/>
    <w:rsid w:val="00D74A1C"/>
    <w:rsid w:val="00D74C27"/>
    <w:rsid w:val="00D74D5D"/>
    <w:rsid w:val="00D75131"/>
    <w:rsid w:val="00D752A3"/>
    <w:rsid w:val="00D752C3"/>
    <w:rsid w:val="00D753DC"/>
    <w:rsid w:val="00D75873"/>
    <w:rsid w:val="00D75C48"/>
    <w:rsid w:val="00D75CD5"/>
    <w:rsid w:val="00D75D1E"/>
    <w:rsid w:val="00D76183"/>
    <w:rsid w:val="00D765AF"/>
    <w:rsid w:val="00D76CAF"/>
    <w:rsid w:val="00D76E5D"/>
    <w:rsid w:val="00D7706C"/>
    <w:rsid w:val="00D77720"/>
    <w:rsid w:val="00D77929"/>
    <w:rsid w:val="00D8033A"/>
    <w:rsid w:val="00D808C3"/>
    <w:rsid w:val="00D80A0B"/>
    <w:rsid w:val="00D80A6C"/>
    <w:rsid w:val="00D80C4F"/>
    <w:rsid w:val="00D80DF2"/>
    <w:rsid w:val="00D81121"/>
    <w:rsid w:val="00D81212"/>
    <w:rsid w:val="00D812F5"/>
    <w:rsid w:val="00D8173A"/>
    <w:rsid w:val="00D8180B"/>
    <w:rsid w:val="00D81D9E"/>
    <w:rsid w:val="00D81F5B"/>
    <w:rsid w:val="00D8221C"/>
    <w:rsid w:val="00D82C52"/>
    <w:rsid w:val="00D82DC0"/>
    <w:rsid w:val="00D834A7"/>
    <w:rsid w:val="00D83A84"/>
    <w:rsid w:val="00D83C5F"/>
    <w:rsid w:val="00D83E87"/>
    <w:rsid w:val="00D83FCC"/>
    <w:rsid w:val="00D84065"/>
    <w:rsid w:val="00D840A3"/>
    <w:rsid w:val="00D84720"/>
    <w:rsid w:val="00D84EE3"/>
    <w:rsid w:val="00D8541F"/>
    <w:rsid w:val="00D85994"/>
    <w:rsid w:val="00D85C06"/>
    <w:rsid w:val="00D85C26"/>
    <w:rsid w:val="00D85E9A"/>
    <w:rsid w:val="00D8646F"/>
    <w:rsid w:val="00D8676A"/>
    <w:rsid w:val="00D86778"/>
    <w:rsid w:val="00D86886"/>
    <w:rsid w:val="00D86956"/>
    <w:rsid w:val="00D869DB"/>
    <w:rsid w:val="00D86EAD"/>
    <w:rsid w:val="00D871F9"/>
    <w:rsid w:val="00D87345"/>
    <w:rsid w:val="00D87737"/>
    <w:rsid w:val="00D87E40"/>
    <w:rsid w:val="00D90529"/>
    <w:rsid w:val="00D90964"/>
    <w:rsid w:val="00D909BE"/>
    <w:rsid w:val="00D90B69"/>
    <w:rsid w:val="00D90FE4"/>
    <w:rsid w:val="00D9102D"/>
    <w:rsid w:val="00D91247"/>
    <w:rsid w:val="00D912C4"/>
    <w:rsid w:val="00D913B7"/>
    <w:rsid w:val="00D9161E"/>
    <w:rsid w:val="00D917E4"/>
    <w:rsid w:val="00D919C5"/>
    <w:rsid w:val="00D91A3C"/>
    <w:rsid w:val="00D91CA9"/>
    <w:rsid w:val="00D92117"/>
    <w:rsid w:val="00D9281C"/>
    <w:rsid w:val="00D9297F"/>
    <w:rsid w:val="00D92A68"/>
    <w:rsid w:val="00D9329D"/>
    <w:rsid w:val="00D936ED"/>
    <w:rsid w:val="00D9411E"/>
    <w:rsid w:val="00D941A0"/>
    <w:rsid w:val="00D94C06"/>
    <w:rsid w:val="00D94E83"/>
    <w:rsid w:val="00D94EB6"/>
    <w:rsid w:val="00D9549F"/>
    <w:rsid w:val="00D95543"/>
    <w:rsid w:val="00D95798"/>
    <w:rsid w:val="00D957B0"/>
    <w:rsid w:val="00D959D0"/>
    <w:rsid w:val="00D95BD0"/>
    <w:rsid w:val="00D95C60"/>
    <w:rsid w:val="00D95DCD"/>
    <w:rsid w:val="00D95FD1"/>
    <w:rsid w:val="00D96218"/>
    <w:rsid w:val="00D962A3"/>
    <w:rsid w:val="00D962C3"/>
    <w:rsid w:val="00D969D9"/>
    <w:rsid w:val="00D96DF4"/>
    <w:rsid w:val="00D974B5"/>
    <w:rsid w:val="00D9768C"/>
    <w:rsid w:val="00D97882"/>
    <w:rsid w:val="00D9789F"/>
    <w:rsid w:val="00D97EE4"/>
    <w:rsid w:val="00DA054C"/>
    <w:rsid w:val="00DA0613"/>
    <w:rsid w:val="00DA069E"/>
    <w:rsid w:val="00DA0AA6"/>
    <w:rsid w:val="00DA0CE8"/>
    <w:rsid w:val="00DA1529"/>
    <w:rsid w:val="00DA170D"/>
    <w:rsid w:val="00DA17F5"/>
    <w:rsid w:val="00DA225D"/>
    <w:rsid w:val="00DA2268"/>
    <w:rsid w:val="00DA22A4"/>
    <w:rsid w:val="00DA25B0"/>
    <w:rsid w:val="00DA27DA"/>
    <w:rsid w:val="00DA29F9"/>
    <w:rsid w:val="00DA314A"/>
    <w:rsid w:val="00DA32E5"/>
    <w:rsid w:val="00DA358C"/>
    <w:rsid w:val="00DA3DEF"/>
    <w:rsid w:val="00DA415E"/>
    <w:rsid w:val="00DA4605"/>
    <w:rsid w:val="00DA4647"/>
    <w:rsid w:val="00DA49E4"/>
    <w:rsid w:val="00DA4ACA"/>
    <w:rsid w:val="00DA581F"/>
    <w:rsid w:val="00DA59F8"/>
    <w:rsid w:val="00DA5BA2"/>
    <w:rsid w:val="00DA5EF2"/>
    <w:rsid w:val="00DA660A"/>
    <w:rsid w:val="00DA66D7"/>
    <w:rsid w:val="00DA6B8A"/>
    <w:rsid w:val="00DA6C1E"/>
    <w:rsid w:val="00DA6C45"/>
    <w:rsid w:val="00DA6CA6"/>
    <w:rsid w:val="00DA6D89"/>
    <w:rsid w:val="00DA708A"/>
    <w:rsid w:val="00DA7271"/>
    <w:rsid w:val="00DA75CD"/>
    <w:rsid w:val="00DA79F9"/>
    <w:rsid w:val="00DA7B53"/>
    <w:rsid w:val="00DA7B7F"/>
    <w:rsid w:val="00DA7C33"/>
    <w:rsid w:val="00DB0499"/>
    <w:rsid w:val="00DB05A4"/>
    <w:rsid w:val="00DB108C"/>
    <w:rsid w:val="00DB12AF"/>
    <w:rsid w:val="00DB1348"/>
    <w:rsid w:val="00DB1564"/>
    <w:rsid w:val="00DB1C3F"/>
    <w:rsid w:val="00DB1D7E"/>
    <w:rsid w:val="00DB1EA4"/>
    <w:rsid w:val="00DB1EE4"/>
    <w:rsid w:val="00DB2525"/>
    <w:rsid w:val="00DB29A9"/>
    <w:rsid w:val="00DB2DAD"/>
    <w:rsid w:val="00DB37DB"/>
    <w:rsid w:val="00DB37FE"/>
    <w:rsid w:val="00DB38F8"/>
    <w:rsid w:val="00DB3B59"/>
    <w:rsid w:val="00DB3BCC"/>
    <w:rsid w:val="00DB3EE2"/>
    <w:rsid w:val="00DB4031"/>
    <w:rsid w:val="00DB4982"/>
    <w:rsid w:val="00DB4D20"/>
    <w:rsid w:val="00DB4FB4"/>
    <w:rsid w:val="00DB566F"/>
    <w:rsid w:val="00DB583D"/>
    <w:rsid w:val="00DB599A"/>
    <w:rsid w:val="00DB5BFE"/>
    <w:rsid w:val="00DB5C2B"/>
    <w:rsid w:val="00DB5EEE"/>
    <w:rsid w:val="00DB642E"/>
    <w:rsid w:val="00DB65A3"/>
    <w:rsid w:val="00DB66A7"/>
    <w:rsid w:val="00DB6A22"/>
    <w:rsid w:val="00DB6C25"/>
    <w:rsid w:val="00DB6CE1"/>
    <w:rsid w:val="00DB6D89"/>
    <w:rsid w:val="00DB7D52"/>
    <w:rsid w:val="00DB7F94"/>
    <w:rsid w:val="00DC0668"/>
    <w:rsid w:val="00DC08A8"/>
    <w:rsid w:val="00DC0A6D"/>
    <w:rsid w:val="00DC0C74"/>
    <w:rsid w:val="00DC0DED"/>
    <w:rsid w:val="00DC13E6"/>
    <w:rsid w:val="00DC18F1"/>
    <w:rsid w:val="00DC192C"/>
    <w:rsid w:val="00DC1CCF"/>
    <w:rsid w:val="00DC1E5E"/>
    <w:rsid w:val="00DC2012"/>
    <w:rsid w:val="00DC2132"/>
    <w:rsid w:val="00DC2147"/>
    <w:rsid w:val="00DC29AE"/>
    <w:rsid w:val="00DC29D3"/>
    <w:rsid w:val="00DC301E"/>
    <w:rsid w:val="00DC34E5"/>
    <w:rsid w:val="00DC3662"/>
    <w:rsid w:val="00DC3996"/>
    <w:rsid w:val="00DC39D2"/>
    <w:rsid w:val="00DC3DDD"/>
    <w:rsid w:val="00DC3F52"/>
    <w:rsid w:val="00DC3F93"/>
    <w:rsid w:val="00DC440D"/>
    <w:rsid w:val="00DC4562"/>
    <w:rsid w:val="00DC493C"/>
    <w:rsid w:val="00DC4E9B"/>
    <w:rsid w:val="00DC5682"/>
    <w:rsid w:val="00DC5BCB"/>
    <w:rsid w:val="00DC6664"/>
    <w:rsid w:val="00DC68E7"/>
    <w:rsid w:val="00DC70C0"/>
    <w:rsid w:val="00DC75FA"/>
    <w:rsid w:val="00DC7924"/>
    <w:rsid w:val="00DC7D9F"/>
    <w:rsid w:val="00DD00D8"/>
    <w:rsid w:val="00DD019B"/>
    <w:rsid w:val="00DD01AA"/>
    <w:rsid w:val="00DD01C7"/>
    <w:rsid w:val="00DD061A"/>
    <w:rsid w:val="00DD0898"/>
    <w:rsid w:val="00DD0903"/>
    <w:rsid w:val="00DD0B19"/>
    <w:rsid w:val="00DD0D70"/>
    <w:rsid w:val="00DD0EBF"/>
    <w:rsid w:val="00DD1420"/>
    <w:rsid w:val="00DD188B"/>
    <w:rsid w:val="00DD188E"/>
    <w:rsid w:val="00DD19BC"/>
    <w:rsid w:val="00DD23EE"/>
    <w:rsid w:val="00DD2559"/>
    <w:rsid w:val="00DD2E7B"/>
    <w:rsid w:val="00DD2EF7"/>
    <w:rsid w:val="00DD329A"/>
    <w:rsid w:val="00DD34EC"/>
    <w:rsid w:val="00DD381E"/>
    <w:rsid w:val="00DD3898"/>
    <w:rsid w:val="00DD3E2F"/>
    <w:rsid w:val="00DD422E"/>
    <w:rsid w:val="00DD42CD"/>
    <w:rsid w:val="00DD4747"/>
    <w:rsid w:val="00DD49BE"/>
    <w:rsid w:val="00DD4B89"/>
    <w:rsid w:val="00DD51BE"/>
    <w:rsid w:val="00DD5238"/>
    <w:rsid w:val="00DD54B0"/>
    <w:rsid w:val="00DD54B2"/>
    <w:rsid w:val="00DD58AC"/>
    <w:rsid w:val="00DD5DB6"/>
    <w:rsid w:val="00DD5FF4"/>
    <w:rsid w:val="00DD6034"/>
    <w:rsid w:val="00DD6559"/>
    <w:rsid w:val="00DD66AB"/>
    <w:rsid w:val="00DD6721"/>
    <w:rsid w:val="00DD68DA"/>
    <w:rsid w:val="00DD6DD3"/>
    <w:rsid w:val="00DD6E0E"/>
    <w:rsid w:val="00DD70EE"/>
    <w:rsid w:val="00DD7548"/>
    <w:rsid w:val="00DD782A"/>
    <w:rsid w:val="00DD7A7A"/>
    <w:rsid w:val="00DE0082"/>
    <w:rsid w:val="00DE06E4"/>
    <w:rsid w:val="00DE07D5"/>
    <w:rsid w:val="00DE0923"/>
    <w:rsid w:val="00DE0A13"/>
    <w:rsid w:val="00DE0D89"/>
    <w:rsid w:val="00DE0DD6"/>
    <w:rsid w:val="00DE0FEF"/>
    <w:rsid w:val="00DE10D0"/>
    <w:rsid w:val="00DE1560"/>
    <w:rsid w:val="00DE1FDD"/>
    <w:rsid w:val="00DE2221"/>
    <w:rsid w:val="00DE2829"/>
    <w:rsid w:val="00DE284F"/>
    <w:rsid w:val="00DE2B97"/>
    <w:rsid w:val="00DE3081"/>
    <w:rsid w:val="00DE36C9"/>
    <w:rsid w:val="00DE3C0B"/>
    <w:rsid w:val="00DE4157"/>
    <w:rsid w:val="00DE4195"/>
    <w:rsid w:val="00DE425B"/>
    <w:rsid w:val="00DE428A"/>
    <w:rsid w:val="00DE4799"/>
    <w:rsid w:val="00DE47BC"/>
    <w:rsid w:val="00DE4A9F"/>
    <w:rsid w:val="00DE4C48"/>
    <w:rsid w:val="00DE4E8F"/>
    <w:rsid w:val="00DE4FB6"/>
    <w:rsid w:val="00DE53DB"/>
    <w:rsid w:val="00DE55DF"/>
    <w:rsid w:val="00DE5A70"/>
    <w:rsid w:val="00DE5BF6"/>
    <w:rsid w:val="00DE5E17"/>
    <w:rsid w:val="00DE5F9E"/>
    <w:rsid w:val="00DE647E"/>
    <w:rsid w:val="00DE64A4"/>
    <w:rsid w:val="00DE6679"/>
    <w:rsid w:val="00DE66E6"/>
    <w:rsid w:val="00DE6757"/>
    <w:rsid w:val="00DE6A13"/>
    <w:rsid w:val="00DE6D15"/>
    <w:rsid w:val="00DE6EA3"/>
    <w:rsid w:val="00DE7029"/>
    <w:rsid w:val="00DE71DA"/>
    <w:rsid w:val="00DE7231"/>
    <w:rsid w:val="00DE76F1"/>
    <w:rsid w:val="00DE7706"/>
    <w:rsid w:val="00DE7C53"/>
    <w:rsid w:val="00DE7E93"/>
    <w:rsid w:val="00DE7F74"/>
    <w:rsid w:val="00DF01D9"/>
    <w:rsid w:val="00DF05A7"/>
    <w:rsid w:val="00DF0940"/>
    <w:rsid w:val="00DF0A60"/>
    <w:rsid w:val="00DF0D8A"/>
    <w:rsid w:val="00DF13BA"/>
    <w:rsid w:val="00DF1608"/>
    <w:rsid w:val="00DF1A17"/>
    <w:rsid w:val="00DF1A78"/>
    <w:rsid w:val="00DF1FE9"/>
    <w:rsid w:val="00DF225A"/>
    <w:rsid w:val="00DF25E5"/>
    <w:rsid w:val="00DF27CC"/>
    <w:rsid w:val="00DF32CD"/>
    <w:rsid w:val="00DF346C"/>
    <w:rsid w:val="00DF3784"/>
    <w:rsid w:val="00DF3BBD"/>
    <w:rsid w:val="00DF46EB"/>
    <w:rsid w:val="00DF4A66"/>
    <w:rsid w:val="00DF4C64"/>
    <w:rsid w:val="00DF4CFE"/>
    <w:rsid w:val="00DF4D76"/>
    <w:rsid w:val="00DF4FD6"/>
    <w:rsid w:val="00DF517B"/>
    <w:rsid w:val="00DF526E"/>
    <w:rsid w:val="00DF5399"/>
    <w:rsid w:val="00DF53D2"/>
    <w:rsid w:val="00DF5703"/>
    <w:rsid w:val="00DF5763"/>
    <w:rsid w:val="00DF5B7F"/>
    <w:rsid w:val="00DF5C75"/>
    <w:rsid w:val="00DF5E10"/>
    <w:rsid w:val="00DF619D"/>
    <w:rsid w:val="00DF655B"/>
    <w:rsid w:val="00DF6831"/>
    <w:rsid w:val="00DF69F3"/>
    <w:rsid w:val="00DF6CC9"/>
    <w:rsid w:val="00DF6D98"/>
    <w:rsid w:val="00DF74F4"/>
    <w:rsid w:val="00DF7813"/>
    <w:rsid w:val="00DF7944"/>
    <w:rsid w:val="00DF7D29"/>
    <w:rsid w:val="00DF7D3B"/>
    <w:rsid w:val="00E00089"/>
    <w:rsid w:val="00E00123"/>
    <w:rsid w:val="00E002E8"/>
    <w:rsid w:val="00E00536"/>
    <w:rsid w:val="00E00C38"/>
    <w:rsid w:val="00E00E28"/>
    <w:rsid w:val="00E00E70"/>
    <w:rsid w:val="00E00F45"/>
    <w:rsid w:val="00E010CC"/>
    <w:rsid w:val="00E012A9"/>
    <w:rsid w:val="00E016F1"/>
    <w:rsid w:val="00E01736"/>
    <w:rsid w:val="00E01771"/>
    <w:rsid w:val="00E01A02"/>
    <w:rsid w:val="00E01C76"/>
    <w:rsid w:val="00E01F7A"/>
    <w:rsid w:val="00E01FD8"/>
    <w:rsid w:val="00E022E8"/>
    <w:rsid w:val="00E02881"/>
    <w:rsid w:val="00E02910"/>
    <w:rsid w:val="00E02AF7"/>
    <w:rsid w:val="00E02BA4"/>
    <w:rsid w:val="00E02C19"/>
    <w:rsid w:val="00E0305F"/>
    <w:rsid w:val="00E03178"/>
    <w:rsid w:val="00E03542"/>
    <w:rsid w:val="00E0369A"/>
    <w:rsid w:val="00E03B84"/>
    <w:rsid w:val="00E03DA6"/>
    <w:rsid w:val="00E03E86"/>
    <w:rsid w:val="00E03F08"/>
    <w:rsid w:val="00E04485"/>
    <w:rsid w:val="00E0469E"/>
    <w:rsid w:val="00E048DD"/>
    <w:rsid w:val="00E0498C"/>
    <w:rsid w:val="00E04B14"/>
    <w:rsid w:val="00E04C01"/>
    <w:rsid w:val="00E04C11"/>
    <w:rsid w:val="00E04C78"/>
    <w:rsid w:val="00E04E6C"/>
    <w:rsid w:val="00E05351"/>
    <w:rsid w:val="00E0590E"/>
    <w:rsid w:val="00E05B28"/>
    <w:rsid w:val="00E05C51"/>
    <w:rsid w:val="00E05F80"/>
    <w:rsid w:val="00E064C1"/>
    <w:rsid w:val="00E064E8"/>
    <w:rsid w:val="00E06DE9"/>
    <w:rsid w:val="00E06F56"/>
    <w:rsid w:val="00E070EA"/>
    <w:rsid w:val="00E07123"/>
    <w:rsid w:val="00E075CA"/>
    <w:rsid w:val="00E076A6"/>
    <w:rsid w:val="00E077CC"/>
    <w:rsid w:val="00E10046"/>
    <w:rsid w:val="00E1013A"/>
    <w:rsid w:val="00E1023C"/>
    <w:rsid w:val="00E1028F"/>
    <w:rsid w:val="00E102E2"/>
    <w:rsid w:val="00E10974"/>
    <w:rsid w:val="00E10F42"/>
    <w:rsid w:val="00E11403"/>
    <w:rsid w:val="00E11644"/>
    <w:rsid w:val="00E11A5C"/>
    <w:rsid w:val="00E11B6C"/>
    <w:rsid w:val="00E11EDC"/>
    <w:rsid w:val="00E1229F"/>
    <w:rsid w:val="00E124A9"/>
    <w:rsid w:val="00E12625"/>
    <w:rsid w:val="00E12751"/>
    <w:rsid w:val="00E12B9D"/>
    <w:rsid w:val="00E12DCD"/>
    <w:rsid w:val="00E12E18"/>
    <w:rsid w:val="00E12E7E"/>
    <w:rsid w:val="00E1310F"/>
    <w:rsid w:val="00E1341F"/>
    <w:rsid w:val="00E13548"/>
    <w:rsid w:val="00E1354E"/>
    <w:rsid w:val="00E139BB"/>
    <w:rsid w:val="00E13E77"/>
    <w:rsid w:val="00E14183"/>
    <w:rsid w:val="00E14298"/>
    <w:rsid w:val="00E14D42"/>
    <w:rsid w:val="00E14D50"/>
    <w:rsid w:val="00E14EBA"/>
    <w:rsid w:val="00E15432"/>
    <w:rsid w:val="00E154E4"/>
    <w:rsid w:val="00E15614"/>
    <w:rsid w:val="00E156AD"/>
    <w:rsid w:val="00E16037"/>
    <w:rsid w:val="00E1677F"/>
    <w:rsid w:val="00E1687A"/>
    <w:rsid w:val="00E16A1A"/>
    <w:rsid w:val="00E16DF5"/>
    <w:rsid w:val="00E1728E"/>
    <w:rsid w:val="00E17340"/>
    <w:rsid w:val="00E176D9"/>
    <w:rsid w:val="00E17D92"/>
    <w:rsid w:val="00E20498"/>
    <w:rsid w:val="00E20685"/>
    <w:rsid w:val="00E207C9"/>
    <w:rsid w:val="00E2086A"/>
    <w:rsid w:val="00E20896"/>
    <w:rsid w:val="00E20941"/>
    <w:rsid w:val="00E2096F"/>
    <w:rsid w:val="00E209B6"/>
    <w:rsid w:val="00E209CD"/>
    <w:rsid w:val="00E20DD3"/>
    <w:rsid w:val="00E21878"/>
    <w:rsid w:val="00E21A09"/>
    <w:rsid w:val="00E21C1B"/>
    <w:rsid w:val="00E21FEF"/>
    <w:rsid w:val="00E22977"/>
    <w:rsid w:val="00E22AED"/>
    <w:rsid w:val="00E2311D"/>
    <w:rsid w:val="00E234D7"/>
    <w:rsid w:val="00E23563"/>
    <w:rsid w:val="00E23656"/>
    <w:rsid w:val="00E23B23"/>
    <w:rsid w:val="00E23E24"/>
    <w:rsid w:val="00E23F59"/>
    <w:rsid w:val="00E2454A"/>
    <w:rsid w:val="00E248CF"/>
    <w:rsid w:val="00E249B0"/>
    <w:rsid w:val="00E24C80"/>
    <w:rsid w:val="00E25160"/>
    <w:rsid w:val="00E253F0"/>
    <w:rsid w:val="00E256BE"/>
    <w:rsid w:val="00E258FC"/>
    <w:rsid w:val="00E25EDD"/>
    <w:rsid w:val="00E26161"/>
    <w:rsid w:val="00E262BB"/>
    <w:rsid w:val="00E26AE6"/>
    <w:rsid w:val="00E26C17"/>
    <w:rsid w:val="00E26F02"/>
    <w:rsid w:val="00E27133"/>
    <w:rsid w:val="00E2728B"/>
    <w:rsid w:val="00E2728E"/>
    <w:rsid w:val="00E27342"/>
    <w:rsid w:val="00E276A4"/>
    <w:rsid w:val="00E2774F"/>
    <w:rsid w:val="00E27DDF"/>
    <w:rsid w:val="00E27F46"/>
    <w:rsid w:val="00E301CE"/>
    <w:rsid w:val="00E30241"/>
    <w:rsid w:val="00E30CED"/>
    <w:rsid w:val="00E30D27"/>
    <w:rsid w:val="00E30FAC"/>
    <w:rsid w:val="00E31122"/>
    <w:rsid w:val="00E316C1"/>
    <w:rsid w:val="00E316CE"/>
    <w:rsid w:val="00E31A9C"/>
    <w:rsid w:val="00E31B57"/>
    <w:rsid w:val="00E31C3E"/>
    <w:rsid w:val="00E31C8A"/>
    <w:rsid w:val="00E31EC4"/>
    <w:rsid w:val="00E3208A"/>
    <w:rsid w:val="00E3263D"/>
    <w:rsid w:val="00E327F2"/>
    <w:rsid w:val="00E329C3"/>
    <w:rsid w:val="00E32A6B"/>
    <w:rsid w:val="00E32E4B"/>
    <w:rsid w:val="00E32FB9"/>
    <w:rsid w:val="00E335EA"/>
    <w:rsid w:val="00E337A0"/>
    <w:rsid w:val="00E3387E"/>
    <w:rsid w:val="00E33CD5"/>
    <w:rsid w:val="00E33D95"/>
    <w:rsid w:val="00E33EBF"/>
    <w:rsid w:val="00E33F6E"/>
    <w:rsid w:val="00E3423A"/>
    <w:rsid w:val="00E34483"/>
    <w:rsid w:val="00E34487"/>
    <w:rsid w:val="00E345FE"/>
    <w:rsid w:val="00E34676"/>
    <w:rsid w:val="00E349FB"/>
    <w:rsid w:val="00E34A77"/>
    <w:rsid w:val="00E3564C"/>
    <w:rsid w:val="00E35885"/>
    <w:rsid w:val="00E358CA"/>
    <w:rsid w:val="00E35E5E"/>
    <w:rsid w:val="00E36042"/>
    <w:rsid w:val="00E36422"/>
    <w:rsid w:val="00E3650D"/>
    <w:rsid w:val="00E36ABC"/>
    <w:rsid w:val="00E36B02"/>
    <w:rsid w:val="00E36C4D"/>
    <w:rsid w:val="00E36DED"/>
    <w:rsid w:val="00E36DFF"/>
    <w:rsid w:val="00E3705F"/>
    <w:rsid w:val="00E374AD"/>
    <w:rsid w:val="00E37BE5"/>
    <w:rsid w:val="00E37F1F"/>
    <w:rsid w:val="00E40774"/>
    <w:rsid w:val="00E407BD"/>
    <w:rsid w:val="00E40B0D"/>
    <w:rsid w:val="00E40D40"/>
    <w:rsid w:val="00E40F23"/>
    <w:rsid w:val="00E4156B"/>
    <w:rsid w:val="00E41D4D"/>
    <w:rsid w:val="00E41E4E"/>
    <w:rsid w:val="00E41FD8"/>
    <w:rsid w:val="00E422DF"/>
    <w:rsid w:val="00E4238A"/>
    <w:rsid w:val="00E427FF"/>
    <w:rsid w:val="00E4284A"/>
    <w:rsid w:val="00E4287C"/>
    <w:rsid w:val="00E42B1A"/>
    <w:rsid w:val="00E42BCE"/>
    <w:rsid w:val="00E42EA8"/>
    <w:rsid w:val="00E43153"/>
    <w:rsid w:val="00E435A2"/>
    <w:rsid w:val="00E4363B"/>
    <w:rsid w:val="00E437C3"/>
    <w:rsid w:val="00E4395F"/>
    <w:rsid w:val="00E4397A"/>
    <w:rsid w:val="00E43AC7"/>
    <w:rsid w:val="00E43B03"/>
    <w:rsid w:val="00E43B48"/>
    <w:rsid w:val="00E43B78"/>
    <w:rsid w:val="00E43DAC"/>
    <w:rsid w:val="00E43E7C"/>
    <w:rsid w:val="00E44294"/>
    <w:rsid w:val="00E447A7"/>
    <w:rsid w:val="00E44B7C"/>
    <w:rsid w:val="00E44D66"/>
    <w:rsid w:val="00E45014"/>
    <w:rsid w:val="00E45486"/>
    <w:rsid w:val="00E4548D"/>
    <w:rsid w:val="00E46017"/>
    <w:rsid w:val="00E4725F"/>
    <w:rsid w:val="00E4743F"/>
    <w:rsid w:val="00E474CF"/>
    <w:rsid w:val="00E47508"/>
    <w:rsid w:val="00E475E8"/>
    <w:rsid w:val="00E477FB"/>
    <w:rsid w:val="00E4785B"/>
    <w:rsid w:val="00E47B91"/>
    <w:rsid w:val="00E47E0D"/>
    <w:rsid w:val="00E47F90"/>
    <w:rsid w:val="00E500DE"/>
    <w:rsid w:val="00E50286"/>
    <w:rsid w:val="00E506BD"/>
    <w:rsid w:val="00E50705"/>
    <w:rsid w:val="00E50971"/>
    <w:rsid w:val="00E50BD7"/>
    <w:rsid w:val="00E50D85"/>
    <w:rsid w:val="00E510E2"/>
    <w:rsid w:val="00E514DA"/>
    <w:rsid w:val="00E51A50"/>
    <w:rsid w:val="00E51CE9"/>
    <w:rsid w:val="00E51E3A"/>
    <w:rsid w:val="00E5265F"/>
    <w:rsid w:val="00E527CE"/>
    <w:rsid w:val="00E52846"/>
    <w:rsid w:val="00E528CF"/>
    <w:rsid w:val="00E52E11"/>
    <w:rsid w:val="00E52E2B"/>
    <w:rsid w:val="00E52E6E"/>
    <w:rsid w:val="00E5311B"/>
    <w:rsid w:val="00E53368"/>
    <w:rsid w:val="00E533E1"/>
    <w:rsid w:val="00E53652"/>
    <w:rsid w:val="00E53725"/>
    <w:rsid w:val="00E538D9"/>
    <w:rsid w:val="00E540C6"/>
    <w:rsid w:val="00E541F1"/>
    <w:rsid w:val="00E542AB"/>
    <w:rsid w:val="00E54511"/>
    <w:rsid w:val="00E54650"/>
    <w:rsid w:val="00E54782"/>
    <w:rsid w:val="00E547B5"/>
    <w:rsid w:val="00E54824"/>
    <w:rsid w:val="00E54A83"/>
    <w:rsid w:val="00E551DF"/>
    <w:rsid w:val="00E5564F"/>
    <w:rsid w:val="00E561D5"/>
    <w:rsid w:val="00E562A1"/>
    <w:rsid w:val="00E563B3"/>
    <w:rsid w:val="00E564FB"/>
    <w:rsid w:val="00E567C9"/>
    <w:rsid w:val="00E56F51"/>
    <w:rsid w:val="00E571D9"/>
    <w:rsid w:val="00E57455"/>
    <w:rsid w:val="00E57644"/>
    <w:rsid w:val="00E57AF8"/>
    <w:rsid w:val="00E6043C"/>
    <w:rsid w:val="00E60501"/>
    <w:rsid w:val="00E607D0"/>
    <w:rsid w:val="00E60B7B"/>
    <w:rsid w:val="00E60BE1"/>
    <w:rsid w:val="00E60C6E"/>
    <w:rsid w:val="00E60E02"/>
    <w:rsid w:val="00E613E0"/>
    <w:rsid w:val="00E61A6F"/>
    <w:rsid w:val="00E622AE"/>
    <w:rsid w:val="00E623A2"/>
    <w:rsid w:val="00E6278C"/>
    <w:rsid w:val="00E62BB7"/>
    <w:rsid w:val="00E62C55"/>
    <w:rsid w:val="00E62C83"/>
    <w:rsid w:val="00E63355"/>
    <w:rsid w:val="00E636B7"/>
    <w:rsid w:val="00E63943"/>
    <w:rsid w:val="00E63C21"/>
    <w:rsid w:val="00E63DD7"/>
    <w:rsid w:val="00E63E45"/>
    <w:rsid w:val="00E63F34"/>
    <w:rsid w:val="00E64053"/>
    <w:rsid w:val="00E640A5"/>
    <w:rsid w:val="00E64442"/>
    <w:rsid w:val="00E64F7F"/>
    <w:rsid w:val="00E653CB"/>
    <w:rsid w:val="00E655F0"/>
    <w:rsid w:val="00E6580D"/>
    <w:rsid w:val="00E65B60"/>
    <w:rsid w:val="00E6613E"/>
    <w:rsid w:val="00E6620A"/>
    <w:rsid w:val="00E662D7"/>
    <w:rsid w:val="00E66649"/>
    <w:rsid w:val="00E667D5"/>
    <w:rsid w:val="00E667ED"/>
    <w:rsid w:val="00E668AF"/>
    <w:rsid w:val="00E66C07"/>
    <w:rsid w:val="00E66E83"/>
    <w:rsid w:val="00E66EDF"/>
    <w:rsid w:val="00E67672"/>
    <w:rsid w:val="00E67683"/>
    <w:rsid w:val="00E678C0"/>
    <w:rsid w:val="00E67916"/>
    <w:rsid w:val="00E67D63"/>
    <w:rsid w:val="00E67F06"/>
    <w:rsid w:val="00E703CE"/>
    <w:rsid w:val="00E705BE"/>
    <w:rsid w:val="00E70C27"/>
    <w:rsid w:val="00E70D37"/>
    <w:rsid w:val="00E70EC8"/>
    <w:rsid w:val="00E7115D"/>
    <w:rsid w:val="00E7156A"/>
    <w:rsid w:val="00E716A5"/>
    <w:rsid w:val="00E71B1F"/>
    <w:rsid w:val="00E71BEC"/>
    <w:rsid w:val="00E7204B"/>
    <w:rsid w:val="00E720AF"/>
    <w:rsid w:val="00E720CC"/>
    <w:rsid w:val="00E722B1"/>
    <w:rsid w:val="00E72675"/>
    <w:rsid w:val="00E726A8"/>
    <w:rsid w:val="00E72905"/>
    <w:rsid w:val="00E729EC"/>
    <w:rsid w:val="00E72E56"/>
    <w:rsid w:val="00E73126"/>
    <w:rsid w:val="00E7383A"/>
    <w:rsid w:val="00E739B7"/>
    <w:rsid w:val="00E73DBF"/>
    <w:rsid w:val="00E73F85"/>
    <w:rsid w:val="00E73FE8"/>
    <w:rsid w:val="00E740B7"/>
    <w:rsid w:val="00E74449"/>
    <w:rsid w:val="00E74B1D"/>
    <w:rsid w:val="00E74B80"/>
    <w:rsid w:val="00E74BFB"/>
    <w:rsid w:val="00E74F46"/>
    <w:rsid w:val="00E757E6"/>
    <w:rsid w:val="00E759E4"/>
    <w:rsid w:val="00E75AAC"/>
    <w:rsid w:val="00E75CD8"/>
    <w:rsid w:val="00E75D37"/>
    <w:rsid w:val="00E76180"/>
    <w:rsid w:val="00E76599"/>
    <w:rsid w:val="00E76790"/>
    <w:rsid w:val="00E769A8"/>
    <w:rsid w:val="00E769DE"/>
    <w:rsid w:val="00E7705D"/>
    <w:rsid w:val="00E770D2"/>
    <w:rsid w:val="00E77154"/>
    <w:rsid w:val="00E77410"/>
    <w:rsid w:val="00E775B1"/>
    <w:rsid w:val="00E77721"/>
    <w:rsid w:val="00E77921"/>
    <w:rsid w:val="00E77A78"/>
    <w:rsid w:val="00E77B13"/>
    <w:rsid w:val="00E77BEC"/>
    <w:rsid w:val="00E77FBB"/>
    <w:rsid w:val="00E807BF"/>
    <w:rsid w:val="00E808D4"/>
    <w:rsid w:val="00E809E9"/>
    <w:rsid w:val="00E80EB4"/>
    <w:rsid w:val="00E8134B"/>
    <w:rsid w:val="00E81879"/>
    <w:rsid w:val="00E819A2"/>
    <w:rsid w:val="00E81A07"/>
    <w:rsid w:val="00E81C96"/>
    <w:rsid w:val="00E81E10"/>
    <w:rsid w:val="00E8212E"/>
    <w:rsid w:val="00E8244B"/>
    <w:rsid w:val="00E824B8"/>
    <w:rsid w:val="00E82917"/>
    <w:rsid w:val="00E82B52"/>
    <w:rsid w:val="00E82F6F"/>
    <w:rsid w:val="00E83346"/>
    <w:rsid w:val="00E836B8"/>
    <w:rsid w:val="00E8396A"/>
    <w:rsid w:val="00E83C8B"/>
    <w:rsid w:val="00E83E58"/>
    <w:rsid w:val="00E84811"/>
    <w:rsid w:val="00E84C57"/>
    <w:rsid w:val="00E8511A"/>
    <w:rsid w:val="00E85201"/>
    <w:rsid w:val="00E853F8"/>
    <w:rsid w:val="00E85633"/>
    <w:rsid w:val="00E85757"/>
    <w:rsid w:val="00E858B1"/>
    <w:rsid w:val="00E85901"/>
    <w:rsid w:val="00E85BC5"/>
    <w:rsid w:val="00E85EF0"/>
    <w:rsid w:val="00E860B3"/>
    <w:rsid w:val="00E86489"/>
    <w:rsid w:val="00E866E6"/>
    <w:rsid w:val="00E86704"/>
    <w:rsid w:val="00E86A87"/>
    <w:rsid w:val="00E86FC8"/>
    <w:rsid w:val="00E872E9"/>
    <w:rsid w:val="00E877B7"/>
    <w:rsid w:val="00E877E2"/>
    <w:rsid w:val="00E877FA"/>
    <w:rsid w:val="00E8787B"/>
    <w:rsid w:val="00E87B01"/>
    <w:rsid w:val="00E87E44"/>
    <w:rsid w:val="00E9017E"/>
    <w:rsid w:val="00E9053A"/>
    <w:rsid w:val="00E910AB"/>
    <w:rsid w:val="00E912EB"/>
    <w:rsid w:val="00E91417"/>
    <w:rsid w:val="00E915DF"/>
    <w:rsid w:val="00E91AE9"/>
    <w:rsid w:val="00E920B7"/>
    <w:rsid w:val="00E92A58"/>
    <w:rsid w:val="00E92A85"/>
    <w:rsid w:val="00E92D0C"/>
    <w:rsid w:val="00E93246"/>
    <w:rsid w:val="00E9337F"/>
    <w:rsid w:val="00E9343D"/>
    <w:rsid w:val="00E936C5"/>
    <w:rsid w:val="00E93E49"/>
    <w:rsid w:val="00E9487B"/>
    <w:rsid w:val="00E94945"/>
    <w:rsid w:val="00E94C58"/>
    <w:rsid w:val="00E9527F"/>
    <w:rsid w:val="00E952FB"/>
    <w:rsid w:val="00E95672"/>
    <w:rsid w:val="00E958E4"/>
    <w:rsid w:val="00E9598C"/>
    <w:rsid w:val="00E95F39"/>
    <w:rsid w:val="00E95FF1"/>
    <w:rsid w:val="00E96242"/>
    <w:rsid w:val="00E962E9"/>
    <w:rsid w:val="00E9647A"/>
    <w:rsid w:val="00E9679B"/>
    <w:rsid w:val="00E96A63"/>
    <w:rsid w:val="00E96B61"/>
    <w:rsid w:val="00E971A8"/>
    <w:rsid w:val="00E97344"/>
    <w:rsid w:val="00E975E5"/>
    <w:rsid w:val="00E97600"/>
    <w:rsid w:val="00E97642"/>
    <w:rsid w:val="00E97837"/>
    <w:rsid w:val="00E97C85"/>
    <w:rsid w:val="00E97EDF"/>
    <w:rsid w:val="00EA0077"/>
    <w:rsid w:val="00EA05F5"/>
    <w:rsid w:val="00EA079E"/>
    <w:rsid w:val="00EA0E3E"/>
    <w:rsid w:val="00EA0F21"/>
    <w:rsid w:val="00EA0F2A"/>
    <w:rsid w:val="00EA10D1"/>
    <w:rsid w:val="00EA129A"/>
    <w:rsid w:val="00EA1429"/>
    <w:rsid w:val="00EA14F0"/>
    <w:rsid w:val="00EA1732"/>
    <w:rsid w:val="00EA17CD"/>
    <w:rsid w:val="00EA1D98"/>
    <w:rsid w:val="00EA1FEC"/>
    <w:rsid w:val="00EA20DF"/>
    <w:rsid w:val="00EA2119"/>
    <w:rsid w:val="00EA2261"/>
    <w:rsid w:val="00EA2347"/>
    <w:rsid w:val="00EA246E"/>
    <w:rsid w:val="00EA2538"/>
    <w:rsid w:val="00EA27B1"/>
    <w:rsid w:val="00EA27F0"/>
    <w:rsid w:val="00EA2A63"/>
    <w:rsid w:val="00EA2E58"/>
    <w:rsid w:val="00EA2EDC"/>
    <w:rsid w:val="00EA2F72"/>
    <w:rsid w:val="00EA2FD5"/>
    <w:rsid w:val="00EA328F"/>
    <w:rsid w:val="00EA35D5"/>
    <w:rsid w:val="00EA3618"/>
    <w:rsid w:val="00EA3661"/>
    <w:rsid w:val="00EA381F"/>
    <w:rsid w:val="00EA44CC"/>
    <w:rsid w:val="00EA4652"/>
    <w:rsid w:val="00EA47C8"/>
    <w:rsid w:val="00EA4B4A"/>
    <w:rsid w:val="00EA5484"/>
    <w:rsid w:val="00EA5692"/>
    <w:rsid w:val="00EA57B4"/>
    <w:rsid w:val="00EA5A88"/>
    <w:rsid w:val="00EA5F9A"/>
    <w:rsid w:val="00EA6011"/>
    <w:rsid w:val="00EA63B0"/>
    <w:rsid w:val="00EA6971"/>
    <w:rsid w:val="00EA69B8"/>
    <w:rsid w:val="00EA6C5C"/>
    <w:rsid w:val="00EA6CB8"/>
    <w:rsid w:val="00EA6CE9"/>
    <w:rsid w:val="00EB01BA"/>
    <w:rsid w:val="00EB06E6"/>
    <w:rsid w:val="00EB0869"/>
    <w:rsid w:val="00EB0C1F"/>
    <w:rsid w:val="00EB154B"/>
    <w:rsid w:val="00EB164D"/>
    <w:rsid w:val="00EB16ED"/>
    <w:rsid w:val="00EB1FA8"/>
    <w:rsid w:val="00EB218F"/>
    <w:rsid w:val="00EB22E0"/>
    <w:rsid w:val="00EB2456"/>
    <w:rsid w:val="00EB26C6"/>
    <w:rsid w:val="00EB28A9"/>
    <w:rsid w:val="00EB2D22"/>
    <w:rsid w:val="00EB31A4"/>
    <w:rsid w:val="00EB329E"/>
    <w:rsid w:val="00EB34B5"/>
    <w:rsid w:val="00EB39E7"/>
    <w:rsid w:val="00EB3E69"/>
    <w:rsid w:val="00EB4462"/>
    <w:rsid w:val="00EB46F1"/>
    <w:rsid w:val="00EB4BFC"/>
    <w:rsid w:val="00EB4D31"/>
    <w:rsid w:val="00EB4DDB"/>
    <w:rsid w:val="00EB4FD5"/>
    <w:rsid w:val="00EB5395"/>
    <w:rsid w:val="00EB59B9"/>
    <w:rsid w:val="00EB5BCD"/>
    <w:rsid w:val="00EB5C1A"/>
    <w:rsid w:val="00EB6053"/>
    <w:rsid w:val="00EB6132"/>
    <w:rsid w:val="00EB739D"/>
    <w:rsid w:val="00EB7C89"/>
    <w:rsid w:val="00EB7CE7"/>
    <w:rsid w:val="00EB7E77"/>
    <w:rsid w:val="00EB7FEE"/>
    <w:rsid w:val="00EC0020"/>
    <w:rsid w:val="00EC01EE"/>
    <w:rsid w:val="00EC0395"/>
    <w:rsid w:val="00EC0651"/>
    <w:rsid w:val="00EC085E"/>
    <w:rsid w:val="00EC097B"/>
    <w:rsid w:val="00EC0BFC"/>
    <w:rsid w:val="00EC105C"/>
    <w:rsid w:val="00EC12B3"/>
    <w:rsid w:val="00EC14E9"/>
    <w:rsid w:val="00EC1529"/>
    <w:rsid w:val="00EC165C"/>
    <w:rsid w:val="00EC1B2B"/>
    <w:rsid w:val="00EC1C3E"/>
    <w:rsid w:val="00EC29F0"/>
    <w:rsid w:val="00EC2F8B"/>
    <w:rsid w:val="00EC32A6"/>
    <w:rsid w:val="00EC366B"/>
    <w:rsid w:val="00EC36CC"/>
    <w:rsid w:val="00EC395C"/>
    <w:rsid w:val="00EC3D5E"/>
    <w:rsid w:val="00EC40D2"/>
    <w:rsid w:val="00EC4282"/>
    <w:rsid w:val="00EC4560"/>
    <w:rsid w:val="00EC4E0A"/>
    <w:rsid w:val="00EC4F3A"/>
    <w:rsid w:val="00EC531C"/>
    <w:rsid w:val="00EC5836"/>
    <w:rsid w:val="00EC5870"/>
    <w:rsid w:val="00EC5B2A"/>
    <w:rsid w:val="00EC5CDD"/>
    <w:rsid w:val="00EC5DE5"/>
    <w:rsid w:val="00EC5EDD"/>
    <w:rsid w:val="00EC5F2A"/>
    <w:rsid w:val="00EC5F5D"/>
    <w:rsid w:val="00EC5F99"/>
    <w:rsid w:val="00EC6109"/>
    <w:rsid w:val="00EC6505"/>
    <w:rsid w:val="00EC6692"/>
    <w:rsid w:val="00EC66FB"/>
    <w:rsid w:val="00EC73B4"/>
    <w:rsid w:val="00EC751E"/>
    <w:rsid w:val="00EC7A2F"/>
    <w:rsid w:val="00EC7D45"/>
    <w:rsid w:val="00EC7FC8"/>
    <w:rsid w:val="00ED0548"/>
    <w:rsid w:val="00ED0B03"/>
    <w:rsid w:val="00ED0C86"/>
    <w:rsid w:val="00ED158B"/>
    <w:rsid w:val="00ED15A2"/>
    <w:rsid w:val="00ED187D"/>
    <w:rsid w:val="00ED1A5B"/>
    <w:rsid w:val="00ED1AD3"/>
    <w:rsid w:val="00ED20BC"/>
    <w:rsid w:val="00ED220B"/>
    <w:rsid w:val="00ED2427"/>
    <w:rsid w:val="00ED284F"/>
    <w:rsid w:val="00ED29D3"/>
    <w:rsid w:val="00ED2E63"/>
    <w:rsid w:val="00ED2F5C"/>
    <w:rsid w:val="00ED35FF"/>
    <w:rsid w:val="00ED36DB"/>
    <w:rsid w:val="00ED3719"/>
    <w:rsid w:val="00ED3C87"/>
    <w:rsid w:val="00ED3FC8"/>
    <w:rsid w:val="00ED4129"/>
    <w:rsid w:val="00ED48EF"/>
    <w:rsid w:val="00ED4B93"/>
    <w:rsid w:val="00ED4CDB"/>
    <w:rsid w:val="00ED5D40"/>
    <w:rsid w:val="00ED5EE1"/>
    <w:rsid w:val="00ED607F"/>
    <w:rsid w:val="00ED6258"/>
    <w:rsid w:val="00ED6935"/>
    <w:rsid w:val="00ED69C6"/>
    <w:rsid w:val="00ED6D71"/>
    <w:rsid w:val="00ED6DCA"/>
    <w:rsid w:val="00ED6F8F"/>
    <w:rsid w:val="00ED72D0"/>
    <w:rsid w:val="00ED789D"/>
    <w:rsid w:val="00EE0244"/>
    <w:rsid w:val="00EE0272"/>
    <w:rsid w:val="00EE10A2"/>
    <w:rsid w:val="00EE15BE"/>
    <w:rsid w:val="00EE2010"/>
    <w:rsid w:val="00EE20CB"/>
    <w:rsid w:val="00EE226D"/>
    <w:rsid w:val="00EE25B8"/>
    <w:rsid w:val="00EE26F2"/>
    <w:rsid w:val="00EE2C8B"/>
    <w:rsid w:val="00EE2CF1"/>
    <w:rsid w:val="00EE2EBC"/>
    <w:rsid w:val="00EE3725"/>
    <w:rsid w:val="00EE382F"/>
    <w:rsid w:val="00EE3DA9"/>
    <w:rsid w:val="00EE3ED8"/>
    <w:rsid w:val="00EE4281"/>
    <w:rsid w:val="00EE42A7"/>
    <w:rsid w:val="00EE439A"/>
    <w:rsid w:val="00EE4654"/>
    <w:rsid w:val="00EE49D7"/>
    <w:rsid w:val="00EE4B10"/>
    <w:rsid w:val="00EE4D70"/>
    <w:rsid w:val="00EE4FF7"/>
    <w:rsid w:val="00EE514F"/>
    <w:rsid w:val="00EE5617"/>
    <w:rsid w:val="00EE56F4"/>
    <w:rsid w:val="00EE575C"/>
    <w:rsid w:val="00EE5A54"/>
    <w:rsid w:val="00EE5D41"/>
    <w:rsid w:val="00EE6197"/>
    <w:rsid w:val="00EE66DE"/>
    <w:rsid w:val="00EE6875"/>
    <w:rsid w:val="00EE70AE"/>
    <w:rsid w:val="00EE76BA"/>
    <w:rsid w:val="00EE782A"/>
    <w:rsid w:val="00EE79CF"/>
    <w:rsid w:val="00EE7C06"/>
    <w:rsid w:val="00EE7E04"/>
    <w:rsid w:val="00EF018F"/>
    <w:rsid w:val="00EF0390"/>
    <w:rsid w:val="00EF06EF"/>
    <w:rsid w:val="00EF0957"/>
    <w:rsid w:val="00EF0D74"/>
    <w:rsid w:val="00EF0DB8"/>
    <w:rsid w:val="00EF0E00"/>
    <w:rsid w:val="00EF0ED8"/>
    <w:rsid w:val="00EF10A1"/>
    <w:rsid w:val="00EF193D"/>
    <w:rsid w:val="00EF23B3"/>
    <w:rsid w:val="00EF243D"/>
    <w:rsid w:val="00EF24DC"/>
    <w:rsid w:val="00EF2686"/>
    <w:rsid w:val="00EF272B"/>
    <w:rsid w:val="00EF285C"/>
    <w:rsid w:val="00EF2A1C"/>
    <w:rsid w:val="00EF3170"/>
    <w:rsid w:val="00EF3AF9"/>
    <w:rsid w:val="00EF46FF"/>
    <w:rsid w:val="00EF47A6"/>
    <w:rsid w:val="00EF4AD4"/>
    <w:rsid w:val="00EF4F26"/>
    <w:rsid w:val="00EF5224"/>
    <w:rsid w:val="00EF5C41"/>
    <w:rsid w:val="00EF5CF3"/>
    <w:rsid w:val="00EF5E62"/>
    <w:rsid w:val="00EF5EC4"/>
    <w:rsid w:val="00EF5F5D"/>
    <w:rsid w:val="00EF5FC7"/>
    <w:rsid w:val="00EF6182"/>
    <w:rsid w:val="00EF648D"/>
    <w:rsid w:val="00EF659D"/>
    <w:rsid w:val="00EF6725"/>
    <w:rsid w:val="00EF69B5"/>
    <w:rsid w:val="00EF6B27"/>
    <w:rsid w:val="00EF6D37"/>
    <w:rsid w:val="00EF6FDE"/>
    <w:rsid w:val="00EF73DE"/>
    <w:rsid w:val="00EF76A4"/>
    <w:rsid w:val="00EF7A28"/>
    <w:rsid w:val="00EF7BF7"/>
    <w:rsid w:val="00F00A08"/>
    <w:rsid w:val="00F00A15"/>
    <w:rsid w:val="00F00AB9"/>
    <w:rsid w:val="00F00D2F"/>
    <w:rsid w:val="00F01CEC"/>
    <w:rsid w:val="00F0219C"/>
    <w:rsid w:val="00F02473"/>
    <w:rsid w:val="00F0268B"/>
    <w:rsid w:val="00F028DF"/>
    <w:rsid w:val="00F02D85"/>
    <w:rsid w:val="00F030C3"/>
    <w:rsid w:val="00F03976"/>
    <w:rsid w:val="00F03BBA"/>
    <w:rsid w:val="00F03C27"/>
    <w:rsid w:val="00F04029"/>
    <w:rsid w:val="00F04269"/>
    <w:rsid w:val="00F042C4"/>
    <w:rsid w:val="00F04813"/>
    <w:rsid w:val="00F05014"/>
    <w:rsid w:val="00F05402"/>
    <w:rsid w:val="00F054A8"/>
    <w:rsid w:val="00F05644"/>
    <w:rsid w:val="00F06101"/>
    <w:rsid w:val="00F0632D"/>
    <w:rsid w:val="00F063D7"/>
    <w:rsid w:val="00F06CC2"/>
    <w:rsid w:val="00F071BE"/>
    <w:rsid w:val="00F07353"/>
    <w:rsid w:val="00F07665"/>
    <w:rsid w:val="00F07811"/>
    <w:rsid w:val="00F07DC2"/>
    <w:rsid w:val="00F100E7"/>
    <w:rsid w:val="00F103F3"/>
    <w:rsid w:val="00F106DF"/>
    <w:rsid w:val="00F1096F"/>
    <w:rsid w:val="00F10A44"/>
    <w:rsid w:val="00F10FFE"/>
    <w:rsid w:val="00F11225"/>
    <w:rsid w:val="00F113A5"/>
    <w:rsid w:val="00F11536"/>
    <w:rsid w:val="00F118D9"/>
    <w:rsid w:val="00F11903"/>
    <w:rsid w:val="00F11B28"/>
    <w:rsid w:val="00F11BDA"/>
    <w:rsid w:val="00F120CD"/>
    <w:rsid w:val="00F12297"/>
    <w:rsid w:val="00F12830"/>
    <w:rsid w:val="00F12851"/>
    <w:rsid w:val="00F129F4"/>
    <w:rsid w:val="00F12AC7"/>
    <w:rsid w:val="00F12EF4"/>
    <w:rsid w:val="00F12F94"/>
    <w:rsid w:val="00F13029"/>
    <w:rsid w:val="00F1343F"/>
    <w:rsid w:val="00F1348F"/>
    <w:rsid w:val="00F13BBE"/>
    <w:rsid w:val="00F13BEC"/>
    <w:rsid w:val="00F13C4E"/>
    <w:rsid w:val="00F13CB5"/>
    <w:rsid w:val="00F13DEB"/>
    <w:rsid w:val="00F14F0F"/>
    <w:rsid w:val="00F14FEB"/>
    <w:rsid w:val="00F15105"/>
    <w:rsid w:val="00F152BC"/>
    <w:rsid w:val="00F15653"/>
    <w:rsid w:val="00F15695"/>
    <w:rsid w:val="00F1580E"/>
    <w:rsid w:val="00F159FB"/>
    <w:rsid w:val="00F15D72"/>
    <w:rsid w:val="00F15ED9"/>
    <w:rsid w:val="00F160F9"/>
    <w:rsid w:val="00F165CC"/>
    <w:rsid w:val="00F166F7"/>
    <w:rsid w:val="00F16795"/>
    <w:rsid w:val="00F1680E"/>
    <w:rsid w:val="00F16CB5"/>
    <w:rsid w:val="00F16F41"/>
    <w:rsid w:val="00F173BE"/>
    <w:rsid w:val="00F174A0"/>
    <w:rsid w:val="00F175CB"/>
    <w:rsid w:val="00F17BED"/>
    <w:rsid w:val="00F17C36"/>
    <w:rsid w:val="00F2035B"/>
    <w:rsid w:val="00F203F5"/>
    <w:rsid w:val="00F20742"/>
    <w:rsid w:val="00F207B2"/>
    <w:rsid w:val="00F20A4F"/>
    <w:rsid w:val="00F210ED"/>
    <w:rsid w:val="00F2151A"/>
    <w:rsid w:val="00F216AD"/>
    <w:rsid w:val="00F216E2"/>
    <w:rsid w:val="00F218C2"/>
    <w:rsid w:val="00F21E86"/>
    <w:rsid w:val="00F21EB2"/>
    <w:rsid w:val="00F21ECE"/>
    <w:rsid w:val="00F21F01"/>
    <w:rsid w:val="00F22255"/>
    <w:rsid w:val="00F222C3"/>
    <w:rsid w:val="00F2238E"/>
    <w:rsid w:val="00F22533"/>
    <w:rsid w:val="00F22CA4"/>
    <w:rsid w:val="00F22E95"/>
    <w:rsid w:val="00F2332E"/>
    <w:rsid w:val="00F233FA"/>
    <w:rsid w:val="00F23AAD"/>
    <w:rsid w:val="00F242E6"/>
    <w:rsid w:val="00F24572"/>
    <w:rsid w:val="00F24945"/>
    <w:rsid w:val="00F24CE1"/>
    <w:rsid w:val="00F252C5"/>
    <w:rsid w:val="00F25C29"/>
    <w:rsid w:val="00F25F31"/>
    <w:rsid w:val="00F26ADA"/>
    <w:rsid w:val="00F26C45"/>
    <w:rsid w:val="00F26EC6"/>
    <w:rsid w:val="00F2715B"/>
    <w:rsid w:val="00F27908"/>
    <w:rsid w:val="00F27CEE"/>
    <w:rsid w:val="00F27DE3"/>
    <w:rsid w:val="00F27EF4"/>
    <w:rsid w:val="00F27F7C"/>
    <w:rsid w:val="00F30028"/>
    <w:rsid w:val="00F30448"/>
    <w:rsid w:val="00F3055B"/>
    <w:rsid w:val="00F3084A"/>
    <w:rsid w:val="00F30BDD"/>
    <w:rsid w:val="00F30D7D"/>
    <w:rsid w:val="00F31220"/>
    <w:rsid w:val="00F3146F"/>
    <w:rsid w:val="00F31645"/>
    <w:rsid w:val="00F3165F"/>
    <w:rsid w:val="00F3195E"/>
    <w:rsid w:val="00F322BB"/>
    <w:rsid w:val="00F329FE"/>
    <w:rsid w:val="00F32BC5"/>
    <w:rsid w:val="00F32E20"/>
    <w:rsid w:val="00F3302E"/>
    <w:rsid w:val="00F33295"/>
    <w:rsid w:val="00F33E37"/>
    <w:rsid w:val="00F33E82"/>
    <w:rsid w:val="00F34182"/>
    <w:rsid w:val="00F3487B"/>
    <w:rsid w:val="00F35282"/>
    <w:rsid w:val="00F352A3"/>
    <w:rsid w:val="00F35928"/>
    <w:rsid w:val="00F35AA6"/>
    <w:rsid w:val="00F35C35"/>
    <w:rsid w:val="00F35CEB"/>
    <w:rsid w:val="00F35EE0"/>
    <w:rsid w:val="00F35FD8"/>
    <w:rsid w:val="00F360C9"/>
    <w:rsid w:val="00F3633F"/>
    <w:rsid w:val="00F36CBD"/>
    <w:rsid w:val="00F36DB4"/>
    <w:rsid w:val="00F36DD0"/>
    <w:rsid w:val="00F3744F"/>
    <w:rsid w:val="00F374CC"/>
    <w:rsid w:val="00F37925"/>
    <w:rsid w:val="00F37C9C"/>
    <w:rsid w:val="00F37DC7"/>
    <w:rsid w:val="00F37EFB"/>
    <w:rsid w:val="00F40142"/>
    <w:rsid w:val="00F40BF0"/>
    <w:rsid w:val="00F40C4A"/>
    <w:rsid w:val="00F41048"/>
    <w:rsid w:val="00F41074"/>
    <w:rsid w:val="00F413A3"/>
    <w:rsid w:val="00F417B5"/>
    <w:rsid w:val="00F418ED"/>
    <w:rsid w:val="00F41F3A"/>
    <w:rsid w:val="00F421CB"/>
    <w:rsid w:val="00F424D6"/>
    <w:rsid w:val="00F42748"/>
    <w:rsid w:val="00F42B07"/>
    <w:rsid w:val="00F43955"/>
    <w:rsid w:val="00F43BFD"/>
    <w:rsid w:val="00F44084"/>
    <w:rsid w:val="00F441AD"/>
    <w:rsid w:val="00F44457"/>
    <w:rsid w:val="00F4463F"/>
    <w:rsid w:val="00F449E7"/>
    <w:rsid w:val="00F44A51"/>
    <w:rsid w:val="00F45210"/>
    <w:rsid w:val="00F452F0"/>
    <w:rsid w:val="00F4559E"/>
    <w:rsid w:val="00F45B59"/>
    <w:rsid w:val="00F4606D"/>
    <w:rsid w:val="00F460FA"/>
    <w:rsid w:val="00F46AD3"/>
    <w:rsid w:val="00F46B6E"/>
    <w:rsid w:val="00F46F70"/>
    <w:rsid w:val="00F47017"/>
    <w:rsid w:val="00F4713E"/>
    <w:rsid w:val="00F47148"/>
    <w:rsid w:val="00F471E3"/>
    <w:rsid w:val="00F4721C"/>
    <w:rsid w:val="00F4752D"/>
    <w:rsid w:val="00F476A8"/>
    <w:rsid w:val="00F476D1"/>
    <w:rsid w:val="00F47A82"/>
    <w:rsid w:val="00F47B86"/>
    <w:rsid w:val="00F47CDA"/>
    <w:rsid w:val="00F47EEE"/>
    <w:rsid w:val="00F47F03"/>
    <w:rsid w:val="00F50306"/>
    <w:rsid w:val="00F50404"/>
    <w:rsid w:val="00F5053F"/>
    <w:rsid w:val="00F50A24"/>
    <w:rsid w:val="00F50BD5"/>
    <w:rsid w:val="00F50D58"/>
    <w:rsid w:val="00F50D6C"/>
    <w:rsid w:val="00F51678"/>
    <w:rsid w:val="00F51C33"/>
    <w:rsid w:val="00F51EBA"/>
    <w:rsid w:val="00F51EED"/>
    <w:rsid w:val="00F51F4D"/>
    <w:rsid w:val="00F52221"/>
    <w:rsid w:val="00F52747"/>
    <w:rsid w:val="00F52A7A"/>
    <w:rsid w:val="00F52BAE"/>
    <w:rsid w:val="00F52CC0"/>
    <w:rsid w:val="00F52ED0"/>
    <w:rsid w:val="00F52F3D"/>
    <w:rsid w:val="00F532C6"/>
    <w:rsid w:val="00F532E8"/>
    <w:rsid w:val="00F538A8"/>
    <w:rsid w:val="00F53F44"/>
    <w:rsid w:val="00F53FEE"/>
    <w:rsid w:val="00F54739"/>
    <w:rsid w:val="00F54C21"/>
    <w:rsid w:val="00F5502E"/>
    <w:rsid w:val="00F55126"/>
    <w:rsid w:val="00F55183"/>
    <w:rsid w:val="00F552CF"/>
    <w:rsid w:val="00F55452"/>
    <w:rsid w:val="00F55512"/>
    <w:rsid w:val="00F557D0"/>
    <w:rsid w:val="00F558AD"/>
    <w:rsid w:val="00F55B73"/>
    <w:rsid w:val="00F55D60"/>
    <w:rsid w:val="00F560BA"/>
    <w:rsid w:val="00F5621F"/>
    <w:rsid w:val="00F56DD7"/>
    <w:rsid w:val="00F56E06"/>
    <w:rsid w:val="00F570A6"/>
    <w:rsid w:val="00F570FB"/>
    <w:rsid w:val="00F572CC"/>
    <w:rsid w:val="00F572DE"/>
    <w:rsid w:val="00F57332"/>
    <w:rsid w:val="00F577FE"/>
    <w:rsid w:val="00F57EE7"/>
    <w:rsid w:val="00F6016D"/>
    <w:rsid w:val="00F603F6"/>
    <w:rsid w:val="00F604D4"/>
    <w:rsid w:val="00F6059F"/>
    <w:rsid w:val="00F605FF"/>
    <w:rsid w:val="00F60AE5"/>
    <w:rsid w:val="00F60E24"/>
    <w:rsid w:val="00F610B3"/>
    <w:rsid w:val="00F612E5"/>
    <w:rsid w:val="00F613DA"/>
    <w:rsid w:val="00F6173C"/>
    <w:rsid w:val="00F61860"/>
    <w:rsid w:val="00F61E30"/>
    <w:rsid w:val="00F61E70"/>
    <w:rsid w:val="00F61F54"/>
    <w:rsid w:val="00F6205D"/>
    <w:rsid w:val="00F6253F"/>
    <w:rsid w:val="00F62BBF"/>
    <w:rsid w:val="00F62C25"/>
    <w:rsid w:val="00F62F69"/>
    <w:rsid w:val="00F630F4"/>
    <w:rsid w:val="00F639AB"/>
    <w:rsid w:val="00F63E43"/>
    <w:rsid w:val="00F64593"/>
    <w:rsid w:val="00F64B3A"/>
    <w:rsid w:val="00F64C16"/>
    <w:rsid w:val="00F6530D"/>
    <w:rsid w:val="00F653D9"/>
    <w:rsid w:val="00F654AF"/>
    <w:rsid w:val="00F65725"/>
    <w:rsid w:val="00F657D2"/>
    <w:rsid w:val="00F65F52"/>
    <w:rsid w:val="00F6652D"/>
    <w:rsid w:val="00F66613"/>
    <w:rsid w:val="00F66743"/>
    <w:rsid w:val="00F66D31"/>
    <w:rsid w:val="00F66DB6"/>
    <w:rsid w:val="00F66E47"/>
    <w:rsid w:val="00F67179"/>
    <w:rsid w:val="00F6768E"/>
    <w:rsid w:val="00F67AE5"/>
    <w:rsid w:val="00F67BC2"/>
    <w:rsid w:val="00F67CE1"/>
    <w:rsid w:val="00F70263"/>
    <w:rsid w:val="00F7031A"/>
    <w:rsid w:val="00F70403"/>
    <w:rsid w:val="00F70CF3"/>
    <w:rsid w:val="00F70E88"/>
    <w:rsid w:val="00F70F1B"/>
    <w:rsid w:val="00F717D8"/>
    <w:rsid w:val="00F71890"/>
    <w:rsid w:val="00F71AF5"/>
    <w:rsid w:val="00F71D11"/>
    <w:rsid w:val="00F725BC"/>
    <w:rsid w:val="00F72A09"/>
    <w:rsid w:val="00F72A57"/>
    <w:rsid w:val="00F72D80"/>
    <w:rsid w:val="00F73132"/>
    <w:rsid w:val="00F73938"/>
    <w:rsid w:val="00F73BFB"/>
    <w:rsid w:val="00F73F3D"/>
    <w:rsid w:val="00F7401A"/>
    <w:rsid w:val="00F743DB"/>
    <w:rsid w:val="00F748C3"/>
    <w:rsid w:val="00F74C9A"/>
    <w:rsid w:val="00F74F33"/>
    <w:rsid w:val="00F75339"/>
    <w:rsid w:val="00F75658"/>
    <w:rsid w:val="00F7579C"/>
    <w:rsid w:val="00F75BF0"/>
    <w:rsid w:val="00F75C69"/>
    <w:rsid w:val="00F75D7E"/>
    <w:rsid w:val="00F75E2C"/>
    <w:rsid w:val="00F76102"/>
    <w:rsid w:val="00F7616E"/>
    <w:rsid w:val="00F7627C"/>
    <w:rsid w:val="00F763C1"/>
    <w:rsid w:val="00F764A1"/>
    <w:rsid w:val="00F7653F"/>
    <w:rsid w:val="00F76884"/>
    <w:rsid w:val="00F76E32"/>
    <w:rsid w:val="00F76EFD"/>
    <w:rsid w:val="00F7703A"/>
    <w:rsid w:val="00F77179"/>
    <w:rsid w:val="00F77323"/>
    <w:rsid w:val="00F773BB"/>
    <w:rsid w:val="00F7764C"/>
    <w:rsid w:val="00F777C2"/>
    <w:rsid w:val="00F778B9"/>
    <w:rsid w:val="00F77955"/>
    <w:rsid w:val="00F8023E"/>
    <w:rsid w:val="00F803D2"/>
    <w:rsid w:val="00F807E9"/>
    <w:rsid w:val="00F8083A"/>
    <w:rsid w:val="00F808B8"/>
    <w:rsid w:val="00F808F7"/>
    <w:rsid w:val="00F80EC0"/>
    <w:rsid w:val="00F812F2"/>
    <w:rsid w:val="00F81384"/>
    <w:rsid w:val="00F8183D"/>
    <w:rsid w:val="00F81A62"/>
    <w:rsid w:val="00F81F10"/>
    <w:rsid w:val="00F8238D"/>
    <w:rsid w:val="00F824B1"/>
    <w:rsid w:val="00F82BF5"/>
    <w:rsid w:val="00F82E7B"/>
    <w:rsid w:val="00F82F4F"/>
    <w:rsid w:val="00F8332B"/>
    <w:rsid w:val="00F8333B"/>
    <w:rsid w:val="00F836BC"/>
    <w:rsid w:val="00F83A8C"/>
    <w:rsid w:val="00F83C03"/>
    <w:rsid w:val="00F83FDC"/>
    <w:rsid w:val="00F84079"/>
    <w:rsid w:val="00F840CF"/>
    <w:rsid w:val="00F84321"/>
    <w:rsid w:val="00F84459"/>
    <w:rsid w:val="00F84BF0"/>
    <w:rsid w:val="00F84C01"/>
    <w:rsid w:val="00F84C46"/>
    <w:rsid w:val="00F84D1D"/>
    <w:rsid w:val="00F852EE"/>
    <w:rsid w:val="00F853E2"/>
    <w:rsid w:val="00F85552"/>
    <w:rsid w:val="00F85894"/>
    <w:rsid w:val="00F86041"/>
    <w:rsid w:val="00F86616"/>
    <w:rsid w:val="00F86E7F"/>
    <w:rsid w:val="00F87037"/>
    <w:rsid w:val="00F871C9"/>
    <w:rsid w:val="00F87356"/>
    <w:rsid w:val="00F87610"/>
    <w:rsid w:val="00F87E77"/>
    <w:rsid w:val="00F87FDD"/>
    <w:rsid w:val="00F900E7"/>
    <w:rsid w:val="00F90100"/>
    <w:rsid w:val="00F9013F"/>
    <w:rsid w:val="00F90406"/>
    <w:rsid w:val="00F906E4"/>
    <w:rsid w:val="00F9070F"/>
    <w:rsid w:val="00F909AD"/>
    <w:rsid w:val="00F90BB6"/>
    <w:rsid w:val="00F90FA5"/>
    <w:rsid w:val="00F911C5"/>
    <w:rsid w:val="00F91647"/>
    <w:rsid w:val="00F91A19"/>
    <w:rsid w:val="00F92049"/>
    <w:rsid w:val="00F925FF"/>
    <w:rsid w:val="00F92DD3"/>
    <w:rsid w:val="00F93164"/>
    <w:rsid w:val="00F93706"/>
    <w:rsid w:val="00F93898"/>
    <w:rsid w:val="00F9414F"/>
    <w:rsid w:val="00F945EC"/>
    <w:rsid w:val="00F948CF"/>
    <w:rsid w:val="00F94AEF"/>
    <w:rsid w:val="00F95294"/>
    <w:rsid w:val="00F95529"/>
    <w:rsid w:val="00F95A9B"/>
    <w:rsid w:val="00F95C1E"/>
    <w:rsid w:val="00F95E61"/>
    <w:rsid w:val="00F96001"/>
    <w:rsid w:val="00F962F9"/>
    <w:rsid w:val="00F96331"/>
    <w:rsid w:val="00F964B6"/>
    <w:rsid w:val="00F9673B"/>
    <w:rsid w:val="00F968FF"/>
    <w:rsid w:val="00F9704B"/>
    <w:rsid w:val="00F9707A"/>
    <w:rsid w:val="00F970DE"/>
    <w:rsid w:val="00F97185"/>
    <w:rsid w:val="00F97306"/>
    <w:rsid w:val="00F97C44"/>
    <w:rsid w:val="00F97C90"/>
    <w:rsid w:val="00FA0379"/>
    <w:rsid w:val="00FA06B2"/>
    <w:rsid w:val="00FA07B8"/>
    <w:rsid w:val="00FA0856"/>
    <w:rsid w:val="00FA0A09"/>
    <w:rsid w:val="00FA0B27"/>
    <w:rsid w:val="00FA0CD2"/>
    <w:rsid w:val="00FA0D75"/>
    <w:rsid w:val="00FA10D1"/>
    <w:rsid w:val="00FA1557"/>
    <w:rsid w:val="00FA2175"/>
    <w:rsid w:val="00FA241B"/>
    <w:rsid w:val="00FA253B"/>
    <w:rsid w:val="00FA2818"/>
    <w:rsid w:val="00FA2899"/>
    <w:rsid w:val="00FA2BC4"/>
    <w:rsid w:val="00FA2F8F"/>
    <w:rsid w:val="00FA3318"/>
    <w:rsid w:val="00FA3740"/>
    <w:rsid w:val="00FA3AC9"/>
    <w:rsid w:val="00FA3B9C"/>
    <w:rsid w:val="00FA3FA6"/>
    <w:rsid w:val="00FA4340"/>
    <w:rsid w:val="00FA4350"/>
    <w:rsid w:val="00FA488C"/>
    <w:rsid w:val="00FA4928"/>
    <w:rsid w:val="00FA4AC3"/>
    <w:rsid w:val="00FA4AF0"/>
    <w:rsid w:val="00FA4E49"/>
    <w:rsid w:val="00FA4FF0"/>
    <w:rsid w:val="00FA561C"/>
    <w:rsid w:val="00FA56A5"/>
    <w:rsid w:val="00FA5D68"/>
    <w:rsid w:val="00FA610A"/>
    <w:rsid w:val="00FA623C"/>
    <w:rsid w:val="00FA630D"/>
    <w:rsid w:val="00FA6845"/>
    <w:rsid w:val="00FA68DA"/>
    <w:rsid w:val="00FA69C5"/>
    <w:rsid w:val="00FA6C17"/>
    <w:rsid w:val="00FA6D69"/>
    <w:rsid w:val="00FA6E0F"/>
    <w:rsid w:val="00FA6FDF"/>
    <w:rsid w:val="00FA7456"/>
    <w:rsid w:val="00FA792C"/>
    <w:rsid w:val="00FA79F6"/>
    <w:rsid w:val="00FA7A85"/>
    <w:rsid w:val="00FA7BB7"/>
    <w:rsid w:val="00FA7BBF"/>
    <w:rsid w:val="00FA7C26"/>
    <w:rsid w:val="00FA7D90"/>
    <w:rsid w:val="00FB0077"/>
    <w:rsid w:val="00FB022A"/>
    <w:rsid w:val="00FB04AD"/>
    <w:rsid w:val="00FB0699"/>
    <w:rsid w:val="00FB0B90"/>
    <w:rsid w:val="00FB0D4B"/>
    <w:rsid w:val="00FB0E92"/>
    <w:rsid w:val="00FB1034"/>
    <w:rsid w:val="00FB224E"/>
    <w:rsid w:val="00FB238B"/>
    <w:rsid w:val="00FB2706"/>
    <w:rsid w:val="00FB299A"/>
    <w:rsid w:val="00FB2A00"/>
    <w:rsid w:val="00FB2BED"/>
    <w:rsid w:val="00FB2C3A"/>
    <w:rsid w:val="00FB2D92"/>
    <w:rsid w:val="00FB2E2A"/>
    <w:rsid w:val="00FB2EAD"/>
    <w:rsid w:val="00FB30C7"/>
    <w:rsid w:val="00FB37FE"/>
    <w:rsid w:val="00FB3AFF"/>
    <w:rsid w:val="00FB3CD9"/>
    <w:rsid w:val="00FB446B"/>
    <w:rsid w:val="00FB47AD"/>
    <w:rsid w:val="00FB5340"/>
    <w:rsid w:val="00FB56EE"/>
    <w:rsid w:val="00FB5AC7"/>
    <w:rsid w:val="00FB5BC2"/>
    <w:rsid w:val="00FB5D3D"/>
    <w:rsid w:val="00FB5F34"/>
    <w:rsid w:val="00FB611F"/>
    <w:rsid w:val="00FB632C"/>
    <w:rsid w:val="00FB642E"/>
    <w:rsid w:val="00FB676B"/>
    <w:rsid w:val="00FB6885"/>
    <w:rsid w:val="00FB69C2"/>
    <w:rsid w:val="00FB6AF2"/>
    <w:rsid w:val="00FB6BDB"/>
    <w:rsid w:val="00FB6CAE"/>
    <w:rsid w:val="00FB6EB9"/>
    <w:rsid w:val="00FB710E"/>
    <w:rsid w:val="00FB712F"/>
    <w:rsid w:val="00FB719F"/>
    <w:rsid w:val="00FB764B"/>
    <w:rsid w:val="00FB791D"/>
    <w:rsid w:val="00FB7E90"/>
    <w:rsid w:val="00FC01CE"/>
    <w:rsid w:val="00FC0429"/>
    <w:rsid w:val="00FC0493"/>
    <w:rsid w:val="00FC0EBB"/>
    <w:rsid w:val="00FC0F9E"/>
    <w:rsid w:val="00FC1468"/>
    <w:rsid w:val="00FC232F"/>
    <w:rsid w:val="00FC2674"/>
    <w:rsid w:val="00FC29DE"/>
    <w:rsid w:val="00FC2D33"/>
    <w:rsid w:val="00FC2D4E"/>
    <w:rsid w:val="00FC306C"/>
    <w:rsid w:val="00FC3176"/>
    <w:rsid w:val="00FC338E"/>
    <w:rsid w:val="00FC3900"/>
    <w:rsid w:val="00FC3BCB"/>
    <w:rsid w:val="00FC3C9E"/>
    <w:rsid w:val="00FC3E6D"/>
    <w:rsid w:val="00FC3E93"/>
    <w:rsid w:val="00FC3E96"/>
    <w:rsid w:val="00FC4299"/>
    <w:rsid w:val="00FC45B5"/>
    <w:rsid w:val="00FC4793"/>
    <w:rsid w:val="00FC4F51"/>
    <w:rsid w:val="00FC52E4"/>
    <w:rsid w:val="00FC54F4"/>
    <w:rsid w:val="00FC55D9"/>
    <w:rsid w:val="00FC5836"/>
    <w:rsid w:val="00FC58C9"/>
    <w:rsid w:val="00FC5A1F"/>
    <w:rsid w:val="00FC5A8A"/>
    <w:rsid w:val="00FC5B91"/>
    <w:rsid w:val="00FC5D4D"/>
    <w:rsid w:val="00FC5F29"/>
    <w:rsid w:val="00FC6181"/>
    <w:rsid w:val="00FC62DB"/>
    <w:rsid w:val="00FC644F"/>
    <w:rsid w:val="00FC6587"/>
    <w:rsid w:val="00FC6842"/>
    <w:rsid w:val="00FC68FF"/>
    <w:rsid w:val="00FC6D9B"/>
    <w:rsid w:val="00FC6FA5"/>
    <w:rsid w:val="00FC7037"/>
    <w:rsid w:val="00FC70C8"/>
    <w:rsid w:val="00FC74F6"/>
    <w:rsid w:val="00FC76ED"/>
    <w:rsid w:val="00FC7897"/>
    <w:rsid w:val="00FC7B00"/>
    <w:rsid w:val="00FC7C74"/>
    <w:rsid w:val="00FD0ABA"/>
    <w:rsid w:val="00FD107F"/>
    <w:rsid w:val="00FD1109"/>
    <w:rsid w:val="00FD11A5"/>
    <w:rsid w:val="00FD12C7"/>
    <w:rsid w:val="00FD182B"/>
    <w:rsid w:val="00FD19CC"/>
    <w:rsid w:val="00FD19F2"/>
    <w:rsid w:val="00FD1BDA"/>
    <w:rsid w:val="00FD24E4"/>
    <w:rsid w:val="00FD24F6"/>
    <w:rsid w:val="00FD2532"/>
    <w:rsid w:val="00FD2550"/>
    <w:rsid w:val="00FD25D4"/>
    <w:rsid w:val="00FD2E16"/>
    <w:rsid w:val="00FD2F47"/>
    <w:rsid w:val="00FD3670"/>
    <w:rsid w:val="00FD3686"/>
    <w:rsid w:val="00FD3AD8"/>
    <w:rsid w:val="00FD3AF2"/>
    <w:rsid w:val="00FD440C"/>
    <w:rsid w:val="00FD4470"/>
    <w:rsid w:val="00FD47FF"/>
    <w:rsid w:val="00FD4CC3"/>
    <w:rsid w:val="00FD4F36"/>
    <w:rsid w:val="00FD4FDC"/>
    <w:rsid w:val="00FD50C6"/>
    <w:rsid w:val="00FD52CB"/>
    <w:rsid w:val="00FD55F1"/>
    <w:rsid w:val="00FD58E4"/>
    <w:rsid w:val="00FD5919"/>
    <w:rsid w:val="00FD592F"/>
    <w:rsid w:val="00FD5A32"/>
    <w:rsid w:val="00FD601A"/>
    <w:rsid w:val="00FD64F6"/>
    <w:rsid w:val="00FD70D3"/>
    <w:rsid w:val="00FD7285"/>
    <w:rsid w:val="00FD74B3"/>
    <w:rsid w:val="00FD762C"/>
    <w:rsid w:val="00FD7AE2"/>
    <w:rsid w:val="00FD7AE6"/>
    <w:rsid w:val="00FD7CF1"/>
    <w:rsid w:val="00FD7EA8"/>
    <w:rsid w:val="00FD7EFF"/>
    <w:rsid w:val="00FD7FAC"/>
    <w:rsid w:val="00FE07D6"/>
    <w:rsid w:val="00FE07D7"/>
    <w:rsid w:val="00FE09EE"/>
    <w:rsid w:val="00FE11B2"/>
    <w:rsid w:val="00FE186E"/>
    <w:rsid w:val="00FE1A67"/>
    <w:rsid w:val="00FE1C59"/>
    <w:rsid w:val="00FE24AC"/>
    <w:rsid w:val="00FE28CA"/>
    <w:rsid w:val="00FE2BCF"/>
    <w:rsid w:val="00FE2D8A"/>
    <w:rsid w:val="00FE310F"/>
    <w:rsid w:val="00FE3201"/>
    <w:rsid w:val="00FE32FC"/>
    <w:rsid w:val="00FE3A26"/>
    <w:rsid w:val="00FE3C40"/>
    <w:rsid w:val="00FE3E17"/>
    <w:rsid w:val="00FE404E"/>
    <w:rsid w:val="00FE4652"/>
    <w:rsid w:val="00FE4EC2"/>
    <w:rsid w:val="00FE52F9"/>
    <w:rsid w:val="00FE545F"/>
    <w:rsid w:val="00FE5ACA"/>
    <w:rsid w:val="00FE5EF9"/>
    <w:rsid w:val="00FE61E0"/>
    <w:rsid w:val="00FE6266"/>
    <w:rsid w:val="00FE631D"/>
    <w:rsid w:val="00FE652A"/>
    <w:rsid w:val="00FE662B"/>
    <w:rsid w:val="00FE677F"/>
    <w:rsid w:val="00FE67E7"/>
    <w:rsid w:val="00FE6907"/>
    <w:rsid w:val="00FE6A93"/>
    <w:rsid w:val="00FE6C70"/>
    <w:rsid w:val="00FE6F0B"/>
    <w:rsid w:val="00FE6FEF"/>
    <w:rsid w:val="00FE701B"/>
    <w:rsid w:val="00FE716C"/>
    <w:rsid w:val="00FE7650"/>
    <w:rsid w:val="00FE7823"/>
    <w:rsid w:val="00FF00EC"/>
    <w:rsid w:val="00FF0135"/>
    <w:rsid w:val="00FF026E"/>
    <w:rsid w:val="00FF04CB"/>
    <w:rsid w:val="00FF0A8B"/>
    <w:rsid w:val="00FF0FB6"/>
    <w:rsid w:val="00FF0FC1"/>
    <w:rsid w:val="00FF1261"/>
    <w:rsid w:val="00FF1523"/>
    <w:rsid w:val="00FF1580"/>
    <w:rsid w:val="00FF1654"/>
    <w:rsid w:val="00FF1854"/>
    <w:rsid w:val="00FF1D1B"/>
    <w:rsid w:val="00FF1D86"/>
    <w:rsid w:val="00FF24AC"/>
    <w:rsid w:val="00FF2965"/>
    <w:rsid w:val="00FF2ECA"/>
    <w:rsid w:val="00FF30AA"/>
    <w:rsid w:val="00FF31A3"/>
    <w:rsid w:val="00FF35C2"/>
    <w:rsid w:val="00FF3826"/>
    <w:rsid w:val="00FF3D3B"/>
    <w:rsid w:val="00FF3DB3"/>
    <w:rsid w:val="00FF3E42"/>
    <w:rsid w:val="00FF4022"/>
    <w:rsid w:val="00FF408B"/>
    <w:rsid w:val="00FF40B7"/>
    <w:rsid w:val="00FF468C"/>
    <w:rsid w:val="00FF46C4"/>
    <w:rsid w:val="00FF47CC"/>
    <w:rsid w:val="00FF4823"/>
    <w:rsid w:val="00FF4907"/>
    <w:rsid w:val="00FF499B"/>
    <w:rsid w:val="00FF4D71"/>
    <w:rsid w:val="00FF5056"/>
    <w:rsid w:val="00FF560B"/>
    <w:rsid w:val="00FF58C8"/>
    <w:rsid w:val="00FF5A01"/>
    <w:rsid w:val="00FF5BC6"/>
    <w:rsid w:val="00FF5D67"/>
    <w:rsid w:val="00FF6174"/>
    <w:rsid w:val="00FF625E"/>
    <w:rsid w:val="00FF663E"/>
    <w:rsid w:val="00FF6CED"/>
    <w:rsid w:val="00FF6DDC"/>
    <w:rsid w:val="00FF718A"/>
    <w:rsid w:val="00FF7636"/>
    <w:rsid w:val="00FF7793"/>
    <w:rsid w:val="00FF779B"/>
    <w:rsid w:val="00FF7B00"/>
    <w:rsid w:val="00FF7DB1"/>
    <w:rsid w:val="00FF7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468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7750BC5C"/>
  <w15:docId w15:val="{292C01E7-3B25-4EC8-BA34-584EFEA0A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32D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3493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53349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53349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53349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533493"/>
    <w:pPr>
      <w:keepNext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20" w:lineRule="exact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0"/>
      </w:tabs>
      <w:spacing w:line="320" w:lineRule="exact"/>
      <w:ind w:right="-673"/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70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3349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5334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334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3349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33493"/>
    <w:rPr>
      <w:rFonts w:cs="Times New Roman"/>
      <w:b/>
      <w:bCs/>
    </w:rPr>
  </w:style>
  <w:style w:type="paragraph" w:styleId="ListBullet">
    <w:name w:val="List Bullet"/>
    <w:basedOn w:val="Normal"/>
    <w:rsid w:val="0053349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3349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3349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33493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53349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3349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3349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33493"/>
    <w:pPr>
      <w:ind w:left="284"/>
    </w:pPr>
  </w:style>
  <w:style w:type="paragraph" w:customStyle="1" w:styleId="AAFrameAddress">
    <w:name w:val="AA Frame Address"/>
    <w:basedOn w:val="Heading1"/>
    <w:rsid w:val="0053349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3349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3349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3349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3349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3349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33493"/>
    <w:pPr>
      <w:ind w:left="851" w:hanging="284"/>
    </w:pPr>
  </w:style>
  <w:style w:type="paragraph" w:styleId="Index4">
    <w:name w:val="index 4"/>
    <w:basedOn w:val="Normal"/>
    <w:next w:val="Normal"/>
    <w:semiHidden/>
    <w:rsid w:val="00533493"/>
    <w:pPr>
      <w:ind w:left="1135" w:hanging="284"/>
    </w:pPr>
  </w:style>
  <w:style w:type="paragraph" w:styleId="Index6">
    <w:name w:val="index 6"/>
    <w:basedOn w:val="Normal"/>
    <w:next w:val="Normal"/>
    <w:semiHidden/>
    <w:rsid w:val="00533493"/>
    <w:pPr>
      <w:ind w:left="1702" w:hanging="284"/>
    </w:pPr>
  </w:style>
  <w:style w:type="paragraph" w:styleId="Index5">
    <w:name w:val="index 5"/>
    <w:basedOn w:val="Normal"/>
    <w:next w:val="Normal"/>
    <w:semiHidden/>
    <w:rsid w:val="00533493"/>
    <w:pPr>
      <w:ind w:left="1418" w:hanging="284"/>
    </w:pPr>
  </w:style>
  <w:style w:type="paragraph" w:styleId="Index7">
    <w:name w:val="index 7"/>
    <w:basedOn w:val="Normal"/>
    <w:next w:val="Normal"/>
    <w:semiHidden/>
    <w:rsid w:val="00533493"/>
    <w:pPr>
      <w:ind w:left="1985" w:hanging="284"/>
    </w:pPr>
  </w:style>
  <w:style w:type="paragraph" w:styleId="Index8">
    <w:name w:val="index 8"/>
    <w:basedOn w:val="Normal"/>
    <w:next w:val="Normal"/>
    <w:semiHidden/>
    <w:rsid w:val="00533493"/>
    <w:pPr>
      <w:ind w:left="2269" w:hanging="284"/>
    </w:pPr>
  </w:style>
  <w:style w:type="paragraph" w:styleId="Index9">
    <w:name w:val="index 9"/>
    <w:basedOn w:val="Normal"/>
    <w:next w:val="Normal"/>
    <w:semiHidden/>
    <w:rsid w:val="00533493"/>
    <w:pPr>
      <w:ind w:left="2552" w:hanging="284"/>
    </w:pPr>
  </w:style>
  <w:style w:type="paragraph" w:styleId="TOC2">
    <w:name w:val="toc 2"/>
    <w:basedOn w:val="Normal"/>
    <w:next w:val="Normal"/>
    <w:semiHidden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33493"/>
    <w:pPr>
      <w:ind w:left="851"/>
    </w:pPr>
  </w:style>
  <w:style w:type="paragraph" w:styleId="TOC5">
    <w:name w:val="toc 5"/>
    <w:basedOn w:val="Normal"/>
    <w:next w:val="Normal"/>
    <w:semiHidden/>
    <w:rsid w:val="00533493"/>
    <w:pPr>
      <w:ind w:left="1134"/>
    </w:pPr>
  </w:style>
  <w:style w:type="paragraph" w:styleId="TOC6">
    <w:name w:val="toc 6"/>
    <w:basedOn w:val="Normal"/>
    <w:next w:val="Normal"/>
    <w:semiHidden/>
    <w:rsid w:val="00533493"/>
    <w:pPr>
      <w:ind w:left="1418"/>
    </w:pPr>
  </w:style>
  <w:style w:type="paragraph" w:styleId="TOC7">
    <w:name w:val="toc 7"/>
    <w:basedOn w:val="Normal"/>
    <w:next w:val="Normal"/>
    <w:semiHidden/>
    <w:rsid w:val="00533493"/>
    <w:pPr>
      <w:ind w:left="1701"/>
    </w:pPr>
  </w:style>
  <w:style w:type="paragraph" w:styleId="TOC8">
    <w:name w:val="toc 8"/>
    <w:basedOn w:val="Normal"/>
    <w:next w:val="Normal"/>
    <w:semiHidden/>
    <w:rsid w:val="00533493"/>
    <w:pPr>
      <w:ind w:left="1985"/>
    </w:pPr>
  </w:style>
  <w:style w:type="paragraph" w:styleId="TOC9">
    <w:name w:val="toc 9"/>
    <w:basedOn w:val="Normal"/>
    <w:next w:val="Normal"/>
    <w:semiHidden/>
    <w:rsid w:val="00533493"/>
    <w:pPr>
      <w:ind w:left="2268"/>
    </w:pPr>
  </w:style>
  <w:style w:type="paragraph" w:styleId="TableofFigures">
    <w:name w:val="table of figures"/>
    <w:basedOn w:val="Normal"/>
    <w:next w:val="Normal"/>
    <w:semiHidden/>
    <w:rsid w:val="00533493"/>
    <w:pPr>
      <w:ind w:left="567" w:hanging="567"/>
    </w:pPr>
  </w:style>
  <w:style w:type="paragraph" w:styleId="ListBullet5">
    <w:name w:val="List Bullet 5"/>
    <w:basedOn w:val="Normal"/>
    <w:rsid w:val="0053349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533493"/>
    <w:pPr>
      <w:spacing w:after="120"/>
    </w:pPr>
  </w:style>
  <w:style w:type="paragraph" w:styleId="BodyTextFirstIndent">
    <w:name w:val="Body Text First Indent"/>
    <w:basedOn w:val="BodyText"/>
    <w:rsid w:val="00533493"/>
    <w:pPr>
      <w:ind w:firstLine="284"/>
    </w:pPr>
  </w:style>
  <w:style w:type="paragraph" w:styleId="BodyTextIndent">
    <w:name w:val="Body Text Indent"/>
    <w:basedOn w:val="Normal"/>
    <w:link w:val="BodyTextIndentChar"/>
    <w:rsid w:val="00533493"/>
    <w:pPr>
      <w:spacing w:after="120"/>
      <w:ind w:left="283"/>
    </w:pPr>
  </w:style>
  <w:style w:type="paragraph" w:styleId="BodyTextFirstIndent2">
    <w:name w:val="Body Text First Indent 2"/>
    <w:basedOn w:val="BodyTextIndent"/>
    <w:rsid w:val="00533493"/>
    <w:pPr>
      <w:ind w:left="284" w:firstLine="284"/>
    </w:pPr>
  </w:style>
  <w:style w:type="character" w:styleId="Strong">
    <w:name w:val="Strong"/>
    <w:qFormat/>
    <w:rsid w:val="0053349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3349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3349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3349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33493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3349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3349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33493"/>
    <w:pPr>
      <w:framePr w:h="1054" w:wrap="around" w:y="5920"/>
    </w:pPr>
  </w:style>
  <w:style w:type="paragraph" w:customStyle="1" w:styleId="ReportHeading3">
    <w:name w:val="ReportHeading3"/>
    <w:basedOn w:val="ReportHeading2"/>
    <w:rsid w:val="00533493"/>
    <w:pPr>
      <w:framePr w:h="443" w:wrap="around" w:y="8223"/>
    </w:pPr>
  </w:style>
  <w:style w:type="paragraph" w:customStyle="1" w:styleId="a">
    <w:name w:val="¢éÍ¤ÇÒÁ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3349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3349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3349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3349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3349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3349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  <w:lang w:val="th-TH"/>
    </w:rPr>
  </w:style>
  <w:style w:type="paragraph" w:customStyle="1" w:styleId="a0">
    <w:name w:val="Åº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ºÇ¡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2">
    <w:name w:val="บวก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character" w:styleId="PageNumber">
    <w:name w:val="page number"/>
    <w:basedOn w:val="DefaultParagraphFont"/>
    <w:rsid w:val="00533493"/>
  </w:style>
  <w:style w:type="paragraph" w:customStyle="1" w:styleId="a3">
    <w:name w:val="???????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ชื่อบริษัท E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styleId="BodyTextIndent2">
    <w:name w:val="Body Text Indent 2"/>
    <w:basedOn w:val="Normal"/>
    <w:rsid w:val="000642A3"/>
    <w:pPr>
      <w:spacing w:after="120" w:line="480" w:lineRule="auto"/>
      <w:ind w:left="360"/>
    </w:pPr>
  </w:style>
  <w:style w:type="paragraph" w:customStyle="1" w:styleId="Char">
    <w:name w:val="Char"/>
    <w:basedOn w:val="Normal"/>
    <w:rsid w:val="00BB56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774C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E527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8F7A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7F6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7F6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alloonText">
    <w:name w:val="Balloon Text"/>
    <w:basedOn w:val="Normal"/>
    <w:semiHidden/>
    <w:rsid w:val="004667E9"/>
    <w:rPr>
      <w:rFonts w:ascii="Tahoma" w:hAnsi="Tahoma"/>
      <w:sz w:val="16"/>
    </w:rPr>
  </w:style>
  <w:style w:type="character" w:styleId="CommentReference">
    <w:name w:val="annotation reference"/>
    <w:semiHidden/>
    <w:rsid w:val="002E4DAB"/>
    <w:rPr>
      <w:sz w:val="16"/>
      <w:szCs w:val="18"/>
    </w:rPr>
  </w:style>
  <w:style w:type="paragraph" w:styleId="CommentText">
    <w:name w:val="annotation text"/>
    <w:basedOn w:val="Normal"/>
    <w:semiHidden/>
    <w:rsid w:val="002E4DAB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2E4DAB"/>
    <w:rPr>
      <w:b/>
      <w:bCs/>
    </w:rPr>
  </w:style>
  <w:style w:type="paragraph" w:styleId="DocumentMap">
    <w:name w:val="Document Map"/>
    <w:basedOn w:val="Normal"/>
    <w:semiHidden/>
    <w:rsid w:val="0036015A"/>
    <w:pPr>
      <w:shd w:val="clear" w:color="auto" w:fill="000080"/>
    </w:pPr>
    <w:rPr>
      <w:rFonts w:ascii="Tahoma" w:hAnsi="Tahoma"/>
      <w:szCs w:val="24"/>
    </w:rPr>
  </w:style>
  <w:style w:type="character" w:customStyle="1" w:styleId="BodyTextChar">
    <w:name w:val="Body Text Char"/>
    <w:aliases w:val="bt Char,body text Char,Body Char"/>
    <w:link w:val="BodyText"/>
    <w:rsid w:val="007D00DE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4">
    <w:name w:val="อักขระ อักขระ"/>
    <w:basedOn w:val="Normal"/>
    <w:rsid w:val="00342C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llowedHyperlink">
    <w:name w:val="FollowedHyperlink"/>
    <w:rsid w:val="00242156"/>
    <w:rPr>
      <w:color w:val="0000FF"/>
      <w:u w:val="single"/>
    </w:rPr>
  </w:style>
  <w:style w:type="paragraph" w:styleId="BlockText">
    <w:name w:val="Block Text"/>
    <w:basedOn w:val="Normal"/>
    <w:uiPriority w:val="99"/>
    <w:rsid w:val="00242156"/>
    <w:pPr>
      <w:spacing w:after="120"/>
      <w:ind w:left="1440" w:right="1440"/>
    </w:pPr>
    <w:rPr>
      <w:rFonts w:cs="Cordia New"/>
      <w:szCs w:val="21"/>
    </w:rPr>
  </w:style>
  <w:style w:type="paragraph" w:styleId="BodyText3">
    <w:name w:val="Body Text 3"/>
    <w:basedOn w:val="Normal"/>
    <w:rsid w:val="00242156"/>
    <w:pPr>
      <w:spacing w:after="120"/>
    </w:pPr>
    <w:rPr>
      <w:rFonts w:cs="Cordia New"/>
      <w:sz w:val="16"/>
    </w:rPr>
  </w:style>
  <w:style w:type="paragraph" w:styleId="BodyTextIndent3">
    <w:name w:val="Body Text Indent 3"/>
    <w:basedOn w:val="Normal"/>
    <w:rsid w:val="00242156"/>
    <w:pPr>
      <w:spacing w:after="120"/>
      <w:ind w:left="360"/>
    </w:pPr>
    <w:rPr>
      <w:rFonts w:cs="Cordia New"/>
      <w:sz w:val="16"/>
    </w:rPr>
  </w:style>
  <w:style w:type="paragraph" w:styleId="Closing">
    <w:name w:val="Closing"/>
    <w:basedOn w:val="Normal"/>
    <w:rsid w:val="00242156"/>
    <w:pPr>
      <w:ind w:left="4320"/>
    </w:pPr>
    <w:rPr>
      <w:rFonts w:cs="Cordia New"/>
      <w:szCs w:val="21"/>
    </w:rPr>
  </w:style>
  <w:style w:type="paragraph" w:styleId="Date">
    <w:name w:val="Date"/>
    <w:basedOn w:val="Normal"/>
    <w:next w:val="Normal"/>
    <w:rsid w:val="00242156"/>
    <w:rPr>
      <w:rFonts w:cs="Cordia New"/>
      <w:szCs w:val="21"/>
    </w:rPr>
  </w:style>
  <w:style w:type="paragraph" w:styleId="E-mailSignature">
    <w:name w:val="E-mail Signature"/>
    <w:basedOn w:val="Normal"/>
    <w:rsid w:val="00242156"/>
    <w:rPr>
      <w:rFonts w:cs="Cordia New"/>
      <w:szCs w:val="21"/>
    </w:rPr>
  </w:style>
  <w:style w:type="paragraph" w:styleId="EndnoteText">
    <w:name w:val="endnote text"/>
    <w:basedOn w:val="Normal"/>
    <w:semiHidden/>
    <w:rsid w:val="00242156"/>
    <w:rPr>
      <w:rFonts w:cs="Cordia New"/>
      <w:sz w:val="20"/>
      <w:szCs w:val="23"/>
    </w:rPr>
  </w:style>
  <w:style w:type="paragraph" w:styleId="EnvelopeAddress">
    <w:name w:val="envelope address"/>
    <w:basedOn w:val="Normal"/>
    <w:rsid w:val="00242156"/>
    <w:pPr>
      <w:framePr w:w="7920" w:h="1980" w:hRule="exact" w:hSpace="180" w:wrap="auto" w:hAnchor="page" w:xAlign="center" w:yAlign="bottom"/>
      <w:ind w:left="2880"/>
    </w:pPr>
    <w:rPr>
      <w:rFonts w:cs="Cordia New"/>
      <w:sz w:val="24"/>
      <w:szCs w:val="28"/>
    </w:rPr>
  </w:style>
  <w:style w:type="paragraph" w:styleId="EnvelopeReturn">
    <w:name w:val="envelope return"/>
    <w:basedOn w:val="Normal"/>
    <w:rsid w:val="00242156"/>
    <w:rPr>
      <w:rFonts w:cs="Cordia New"/>
      <w:sz w:val="20"/>
      <w:szCs w:val="23"/>
    </w:rPr>
  </w:style>
  <w:style w:type="paragraph" w:styleId="FootnoteText">
    <w:name w:val="footnote text"/>
    <w:basedOn w:val="Normal"/>
    <w:semiHidden/>
    <w:rsid w:val="00242156"/>
    <w:rPr>
      <w:rFonts w:cs="Cordia New"/>
      <w:sz w:val="20"/>
      <w:szCs w:val="23"/>
    </w:rPr>
  </w:style>
  <w:style w:type="paragraph" w:styleId="HTMLAddress">
    <w:name w:val="HTML Address"/>
    <w:basedOn w:val="Normal"/>
    <w:rsid w:val="00242156"/>
    <w:rPr>
      <w:rFonts w:cs="Cordia New"/>
      <w:i/>
      <w:iCs/>
      <w:szCs w:val="21"/>
    </w:rPr>
  </w:style>
  <w:style w:type="paragraph" w:styleId="HTMLPreformatted">
    <w:name w:val="HTML Preformatted"/>
    <w:basedOn w:val="Normal"/>
    <w:link w:val="HTMLPreformattedChar"/>
    <w:rsid w:val="00242156"/>
    <w:rPr>
      <w:rFonts w:ascii="Courier New" w:hAnsi="Courier New"/>
      <w:sz w:val="20"/>
      <w:szCs w:val="23"/>
    </w:rPr>
  </w:style>
  <w:style w:type="paragraph" w:styleId="IndexHeading">
    <w:name w:val="index heading"/>
    <w:basedOn w:val="Normal"/>
    <w:next w:val="Index1"/>
    <w:semiHidden/>
    <w:rsid w:val="00242156"/>
    <w:rPr>
      <w:rFonts w:cs="Cordia New"/>
      <w:b/>
      <w:bCs/>
      <w:szCs w:val="21"/>
    </w:rPr>
  </w:style>
  <w:style w:type="paragraph" w:styleId="List">
    <w:name w:val="List"/>
    <w:basedOn w:val="Normal"/>
    <w:rsid w:val="00242156"/>
    <w:pPr>
      <w:ind w:left="360" w:hanging="360"/>
    </w:pPr>
    <w:rPr>
      <w:rFonts w:cs="Cordia New"/>
      <w:szCs w:val="21"/>
    </w:rPr>
  </w:style>
  <w:style w:type="paragraph" w:styleId="List2">
    <w:name w:val="List 2"/>
    <w:basedOn w:val="Normal"/>
    <w:rsid w:val="00242156"/>
    <w:pPr>
      <w:ind w:left="720" w:hanging="360"/>
    </w:pPr>
    <w:rPr>
      <w:rFonts w:cs="Cordia New"/>
      <w:szCs w:val="21"/>
    </w:rPr>
  </w:style>
  <w:style w:type="paragraph" w:styleId="List3">
    <w:name w:val="List 3"/>
    <w:basedOn w:val="Normal"/>
    <w:rsid w:val="00242156"/>
    <w:pPr>
      <w:ind w:left="1080" w:hanging="360"/>
    </w:pPr>
    <w:rPr>
      <w:rFonts w:cs="Cordia New"/>
      <w:szCs w:val="21"/>
    </w:rPr>
  </w:style>
  <w:style w:type="paragraph" w:styleId="List4">
    <w:name w:val="List 4"/>
    <w:basedOn w:val="Normal"/>
    <w:rsid w:val="00242156"/>
    <w:pPr>
      <w:ind w:left="1440" w:hanging="360"/>
    </w:pPr>
    <w:rPr>
      <w:rFonts w:cs="Cordia New"/>
      <w:szCs w:val="21"/>
    </w:rPr>
  </w:style>
  <w:style w:type="paragraph" w:styleId="List5">
    <w:name w:val="List 5"/>
    <w:basedOn w:val="Normal"/>
    <w:rsid w:val="00242156"/>
    <w:pPr>
      <w:ind w:left="1800" w:hanging="360"/>
    </w:pPr>
    <w:rPr>
      <w:rFonts w:cs="Cordia New"/>
      <w:szCs w:val="21"/>
    </w:rPr>
  </w:style>
  <w:style w:type="paragraph" w:styleId="ListContinue">
    <w:name w:val="List Continue"/>
    <w:basedOn w:val="Normal"/>
    <w:rsid w:val="00242156"/>
    <w:pPr>
      <w:spacing w:after="120"/>
      <w:ind w:left="360"/>
    </w:pPr>
    <w:rPr>
      <w:rFonts w:cs="Cordia New"/>
      <w:szCs w:val="21"/>
    </w:rPr>
  </w:style>
  <w:style w:type="paragraph" w:styleId="ListContinue2">
    <w:name w:val="List Continue 2"/>
    <w:basedOn w:val="Normal"/>
    <w:rsid w:val="00242156"/>
    <w:pPr>
      <w:spacing w:after="120"/>
      <w:ind w:left="720"/>
    </w:pPr>
    <w:rPr>
      <w:rFonts w:cs="Cordia New"/>
      <w:szCs w:val="21"/>
    </w:rPr>
  </w:style>
  <w:style w:type="paragraph" w:styleId="ListContinue3">
    <w:name w:val="List Continue 3"/>
    <w:basedOn w:val="Normal"/>
    <w:rsid w:val="00242156"/>
    <w:pPr>
      <w:spacing w:after="120"/>
      <w:ind w:left="1080"/>
    </w:pPr>
    <w:rPr>
      <w:rFonts w:cs="Cordia New"/>
      <w:szCs w:val="21"/>
    </w:rPr>
  </w:style>
  <w:style w:type="paragraph" w:styleId="ListContinue4">
    <w:name w:val="List Continue 4"/>
    <w:basedOn w:val="Normal"/>
    <w:rsid w:val="00242156"/>
    <w:pPr>
      <w:spacing w:after="120"/>
      <w:ind w:left="1440"/>
    </w:pPr>
    <w:rPr>
      <w:rFonts w:cs="Cordia New"/>
      <w:szCs w:val="21"/>
    </w:rPr>
  </w:style>
  <w:style w:type="paragraph" w:styleId="ListContinue5">
    <w:name w:val="List Continue 5"/>
    <w:basedOn w:val="Normal"/>
    <w:rsid w:val="00242156"/>
    <w:pPr>
      <w:spacing w:after="120"/>
      <w:ind w:left="1800"/>
    </w:pPr>
    <w:rPr>
      <w:rFonts w:cs="Cordia New"/>
      <w:szCs w:val="21"/>
    </w:rPr>
  </w:style>
  <w:style w:type="paragraph" w:styleId="MacroText">
    <w:name w:val="macro"/>
    <w:semiHidden/>
    <w:rsid w:val="0024215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40" w:lineRule="atLeast"/>
    </w:pPr>
    <w:rPr>
      <w:rFonts w:ascii="Courier New" w:hAnsi="Courier New"/>
      <w:szCs w:val="23"/>
    </w:rPr>
  </w:style>
  <w:style w:type="paragraph" w:styleId="MessageHeader">
    <w:name w:val="Message Header"/>
    <w:basedOn w:val="Normal"/>
    <w:rsid w:val="002421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cs="Cordia New"/>
      <w:sz w:val="24"/>
      <w:szCs w:val="28"/>
    </w:rPr>
  </w:style>
  <w:style w:type="paragraph" w:styleId="NormalWeb">
    <w:name w:val="Normal (Web)"/>
    <w:basedOn w:val="Normal"/>
    <w:uiPriority w:val="99"/>
    <w:rsid w:val="00242156"/>
    <w:rPr>
      <w:rFonts w:ascii="Times New Roman" w:hAnsi="Times New Roman"/>
      <w:sz w:val="24"/>
      <w:szCs w:val="28"/>
    </w:rPr>
  </w:style>
  <w:style w:type="paragraph" w:styleId="NoteHeading">
    <w:name w:val="Note Heading"/>
    <w:basedOn w:val="Normal"/>
    <w:next w:val="Normal"/>
    <w:rsid w:val="00242156"/>
    <w:rPr>
      <w:rFonts w:cs="Cordia New"/>
      <w:szCs w:val="21"/>
    </w:rPr>
  </w:style>
  <w:style w:type="paragraph" w:styleId="PlainText">
    <w:name w:val="Plain Text"/>
    <w:basedOn w:val="Normal"/>
    <w:rsid w:val="00242156"/>
    <w:rPr>
      <w:rFonts w:ascii="Courier New" w:hAnsi="Courier New"/>
      <w:sz w:val="20"/>
      <w:szCs w:val="23"/>
    </w:rPr>
  </w:style>
  <w:style w:type="paragraph" w:styleId="Salutation">
    <w:name w:val="Salutation"/>
    <w:basedOn w:val="Normal"/>
    <w:next w:val="Normal"/>
    <w:rsid w:val="00242156"/>
    <w:rPr>
      <w:rFonts w:cs="Cordia New"/>
      <w:szCs w:val="21"/>
    </w:rPr>
  </w:style>
  <w:style w:type="paragraph" w:styleId="Signature">
    <w:name w:val="Signature"/>
    <w:basedOn w:val="Normal"/>
    <w:rsid w:val="00242156"/>
    <w:pPr>
      <w:ind w:left="4320"/>
    </w:pPr>
    <w:rPr>
      <w:rFonts w:cs="Cordia New"/>
      <w:szCs w:val="21"/>
    </w:rPr>
  </w:style>
  <w:style w:type="paragraph" w:styleId="Subtitle">
    <w:name w:val="Subtitle"/>
    <w:basedOn w:val="Normal"/>
    <w:qFormat/>
    <w:rsid w:val="00242156"/>
    <w:pPr>
      <w:spacing w:after="60"/>
      <w:jc w:val="center"/>
      <w:outlineLvl w:val="1"/>
    </w:pPr>
    <w:rPr>
      <w:rFonts w:cs="Cordia New"/>
      <w:sz w:val="24"/>
      <w:szCs w:val="28"/>
    </w:rPr>
  </w:style>
  <w:style w:type="paragraph" w:styleId="Title">
    <w:name w:val="Title"/>
    <w:basedOn w:val="Normal"/>
    <w:qFormat/>
    <w:rsid w:val="00242156"/>
    <w:pPr>
      <w:spacing w:before="240" w:after="60"/>
      <w:jc w:val="center"/>
      <w:outlineLvl w:val="0"/>
    </w:pPr>
    <w:rPr>
      <w:rFonts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242156"/>
    <w:pPr>
      <w:spacing w:before="120"/>
    </w:pPr>
    <w:rPr>
      <w:rFonts w:cs="Cordia New"/>
      <w:b/>
      <w:bCs/>
      <w:sz w:val="24"/>
      <w:szCs w:val="28"/>
    </w:rPr>
  </w:style>
  <w:style w:type="paragraph" w:styleId="Revision">
    <w:name w:val="Revision"/>
    <w:hidden/>
    <w:uiPriority w:val="99"/>
    <w:semiHidden/>
    <w:rsid w:val="007D6F2A"/>
    <w:rPr>
      <w:rFonts w:ascii="Arial" w:hAnsi="Arial"/>
      <w:sz w:val="18"/>
      <w:szCs w:val="22"/>
    </w:rPr>
  </w:style>
  <w:style w:type="paragraph" w:styleId="ListParagraph">
    <w:name w:val="List Paragraph"/>
    <w:basedOn w:val="Normal"/>
    <w:uiPriority w:val="34"/>
    <w:qFormat/>
    <w:rsid w:val="00913E74"/>
    <w:pPr>
      <w:ind w:left="720"/>
      <w:contextualSpacing/>
    </w:pPr>
    <w:rPr>
      <w:szCs w:val="22"/>
    </w:rPr>
  </w:style>
  <w:style w:type="character" w:customStyle="1" w:styleId="gm">
    <w:name w:val="gm"/>
    <w:semiHidden/>
    <w:rsid w:val="007803B0"/>
    <w:rPr>
      <w:rFonts w:ascii="Arial" w:hAnsi="Arial" w:cs="Cordia New"/>
      <w:color w:val="auto"/>
      <w:sz w:val="20"/>
      <w:szCs w:val="23"/>
    </w:rPr>
  </w:style>
  <w:style w:type="character" w:customStyle="1" w:styleId="FooterChar">
    <w:name w:val="Footer Char"/>
    <w:link w:val="Footer"/>
    <w:uiPriority w:val="99"/>
    <w:rsid w:val="00B44F0E"/>
    <w:rPr>
      <w:rFonts w:ascii="Arial" w:hAnsi="Arial"/>
      <w:sz w:val="18"/>
      <w:szCs w:val="18"/>
    </w:rPr>
  </w:style>
  <w:style w:type="paragraph" w:customStyle="1" w:styleId="block">
    <w:name w:val="block"/>
    <w:aliases w:val="b"/>
    <w:basedOn w:val="BodyText"/>
    <w:rsid w:val="000E22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TMLPreformattedChar">
    <w:name w:val="HTML Preformatted Char"/>
    <w:link w:val="HTMLPreformatted"/>
    <w:rsid w:val="00943803"/>
    <w:rPr>
      <w:rFonts w:ascii="Courier New" w:hAnsi="Courier New"/>
      <w:szCs w:val="23"/>
    </w:rPr>
  </w:style>
  <w:style w:type="paragraph" w:customStyle="1" w:styleId="31">
    <w:name w:val="?????3????"/>
    <w:basedOn w:val="Normal"/>
    <w:rsid w:val="00097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customStyle="1" w:styleId="Heading1Char">
    <w:name w:val="Heading 1 Char"/>
    <w:basedOn w:val="DefaultParagraphFont"/>
    <w:link w:val="Heading1"/>
    <w:uiPriority w:val="9"/>
    <w:rsid w:val="000A4F49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basedOn w:val="Normal"/>
    <w:rsid w:val="004D4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40" w:lineRule="auto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F2C5B"/>
    <w:rPr>
      <w:rFonts w:cs="EucrosiaUPC"/>
      <w:b/>
      <w:bCs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5F2C5B"/>
    <w:rPr>
      <w:rFonts w:cs="EucrosiaUPC"/>
      <w:sz w:val="28"/>
      <w:szCs w:val="28"/>
      <w:lang w:val="th-TH"/>
    </w:rPr>
  </w:style>
  <w:style w:type="paragraph" w:customStyle="1" w:styleId="FSNoteDetail">
    <w:name w:val="FS Note Detail"/>
    <w:basedOn w:val="Normal"/>
    <w:qFormat/>
    <w:rsid w:val="00EC00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line="240" w:lineRule="auto"/>
      <w:ind w:left="360"/>
      <w:jc w:val="thaiDistribute"/>
    </w:pPr>
    <w:rPr>
      <w:rFonts w:ascii="Angsana New" w:eastAsia="Angsana New" w:hAnsi="Angsana New"/>
      <w:sz w:val="28"/>
      <w:szCs w:val="28"/>
    </w:rPr>
  </w:style>
  <w:style w:type="paragraph" w:customStyle="1" w:styleId="FSNoteNumbered">
    <w:name w:val="FS Note Numbered"/>
    <w:basedOn w:val="Normal"/>
    <w:next w:val="Normal"/>
    <w:qFormat/>
    <w:rsid w:val="00E4363B"/>
    <w:pPr>
      <w:numPr>
        <w:numId w:val="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40" w:lineRule="auto"/>
      <w:jc w:val="thaiDistribute"/>
    </w:pPr>
    <w:rPr>
      <w:rFonts w:ascii="Angsana New" w:eastAsia="Angsana New" w:hAnsi="Angsana New"/>
      <w:sz w:val="28"/>
      <w:szCs w:val="28"/>
      <w:u w:val="single"/>
      <w:lang w:val="th-TH"/>
    </w:rPr>
  </w:style>
  <w:style w:type="character" w:customStyle="1" w:styleId="HeaderChar">
    <w:name w:val="Header Char"/>
    <w:link w:val="Header"/>
    <w:uiPriority w:val="99"/>
    <w:locked/>
    <w:rsid w:val="00CA0120"/>
    <w:rPr>
      <w:rFonts w:ascii="Arial" w:hAnsi="Arial"/>
      <w:sz w:val="18"/>
      <w:szCs w:val="18"/>
    </w:rPr>
  </w:style>
  <w:style w:type="character" w:customStyle="1" w:styleId="BodyTextIndentChar">
    <w:name w:val="Body Text Indent Char"/>
    <w:basedOn w:val="DefaultParagraphFont"/>
    <w:link w:val="BodyTextIndent"/>
    <w:rsid w:val="002E2CE5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2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82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D4DF6E5F627545B68F3EC3A0B67012" ma:contentTypeVersion="11" ma:contentTypeDescription="Create a new document." ma:contentTypeScope="" ma:versionID="bdb68f9c14a75dd3647f1b15cfb56a6c">
  <xsd:schema xmlns:xsd="http://www.w3.org/2001/XMLSchema" xmlns:xs="http://www.w3.org/2001/XMLSchema" xmlns:p="http://schemas.microsoft.com/office/2006/metadata/properties" xmlns:ns2="623d751c-1841-4b8a-a767-3e121fd19828" xmlns:ns3="a9c3ae1e-04ea-472a-8824-9b97814cc635" targetNamespace="http://schemas.microsoft.com/office/2006/metadata/properties" ma:root="true" ma:fieldsID="ee7e70172d9b1e9ece6593f93dfc5223" ns2:_="" ns3:_="">
    <xsd:import namespace="623d751c-1841-4b8a-a767-3e121fd19828"/>
    <xsd:import namespace="a9c3ae1e-04ea-472a-8824-9b97814cc6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3d751c-1841-4b8a-a767-3e121fd198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c3ae1e-04ea-472a-8824-9b97814cc6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25308A7-ED3A-4573-8E86-B0849C60977F}">
  <ds:schemaRefs>
    <ds:schemaRef ds:uri="a9c3ae1e-04ea-472a-8824-9b97814cc635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623d751c-1841-4b8a-a767-3e121fd19828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1D605F1F-4749-45D0-A9B8-B776E3DEA5C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1E9DE8C-9546-416B-91F3-1DD5B18318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DD1665-EF42-4ED3-BB6F-1CEA0D6976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3d751c-1841-4b8a-a767-3e121fd19828"/>
    <ds:schemaRef ds:uri="a9c3ae1e-04ea-472a-8824-9b97814cc6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451</TotalTime>
  <Pages>33</Pages>
  <Words>9012</Words>
  <Characters>39771</Characters>
  <Application>Microsoft Office Word</Application>
  <DocSecurity>0</DocSecurity>
  <Lines>331</Lines>
  <Paragraphs>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B</Company>
  <LinksUpToDate>false</LinksUpToDate>
  <CharactersWithSpaces>48686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BTA_026</dc:creator>
  <cp:keywords/>
  <dc:description/>
  <cp:lastModifiedBy>Sethawuth Somjit</cp:lastModifiedBy>
  <cp:revision>78</cp:revision>
  <cp:lastPrinted>2020-08-11T08:52:00Z</cp:lastPrinted>
  <dcterms:created xsi:type="dcterms:W3CDTF">2020-07-01T04:31:00Z</dcterms:created>
  <dcterms:modified xsi:type="dcterms:W3CDTF">2020-08-11T08:53:00Z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0x010100C9D4DF6E5F627545B68F3EC3A0B67012</vt:lpwstr>
  </property>
</Properties>
</file>