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D55686" w:rsidTr="00B653AA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135230" w:rsidRPr="00D55686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5230" w:rsidRPr="00D55686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:rsidR="00135230" w:rsidRPr="00D55686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35230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135230" w:rsidRPr="00D55686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135230" w:rsidRPr="00D55686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80" w:type="dxa"/>
          </w:tcPr>
          <w:p w:rsidR="00135230" w:rsidRPr="00D55686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135230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135230" w:rsidRPr="00D55686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135230" w:rsidRPr="00D55686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135230" w:rsidRPr="00D55686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135230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135230" w:rsidRPr="00D55686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35230" w:rsidRPr="00D55686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135230" w:rsidRPr="00D55686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C14B5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DC14B5" w:rsidRPr="00D55686" w:rsidRDefault="00DC14B5" w:rsidP="00DC14B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C14B5" w:rsidRPr="00D55686" w:rsidRDefault="00DC14B5" w:rsidP="00DC14B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DC14B5" w:rsidRPr="00D55686" w:rsidRDefault="00DC14B5" w:rsidP="00DC14B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</w:t>
            </w:r>
            <w:r w:rsidR="001B4915"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บัญชี</w:t>
            </w:r>
          </w:p>
        </w:tc>
      </w:tr>
      <w:tr w:rsidR="0012201F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2201F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12201F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ในบริษัทย่อย</w:t>
            </w:r>
          </w:p>
        </w:tc>
      </w:tr>
      <w:tr w:rsidR="0012201F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อุปกรณ์โครงข่าย</w:t>
            </w:r>
          </w:p>
        </w:tc>
      </w:tr>
      <w:tr w:rsidR="0012201F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12201F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12201F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12201F" w:rsidRPr="00D55686" w:rsidRDefault="00F97CA2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2201F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12201F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2201F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2201F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12201F" w:rsidRPr="00D55686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:rsidR="0012201F" w:rsidRPr="00D55686" w:rsidRDefault="00321738" w:rsidP="0012201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321738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321738" w:rsidRPr="00D55686" w:rsidRDefault="00321738" w:rsidP="003217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321738" w:rsidRPr="00D55686" w:rsidRDefault="00321738" w:rsidP="003217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:rsidR="00321738" w:rsidRPr="00D55686" w:rsidRDefault="00321738" w:rsidP="0032173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21738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321738" w:rsidRPr="00D55686" w:rsidRDefault="00321738" w:rsidP="003217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321738" w:rsidRPr="00D55686" w:rsidRDefault="00321738" w:rsidP="003217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321738" w:rsidRPr="00D55686" w:rsidRDefault="00321738" w:rsidP="003217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321738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321738" w:rsidRPr="00D55686" w:rsidRDefault="00321738" w:rsidP="003217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321738" w:rsidRPr="00D55686" w:rsidRDefault="00321738" w:rsidP="003217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321738" w:rsidRPr="00D55686" w:rsidRDefault="00321738" w:rsidP="003217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321738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5" w:type="dxa"/>
          </w:tcPr>
          <w:p w:rsidR="00321738" w:rsidRPr="00D55686" w:rsidRDefault="00321738" w:rsidP="003217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321738" w:rsidRPr="00D55686" w:rsidRDefault="00321738" w:rsidP="003217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321738" w:rsidRPr="00D55686" w:rsidRDefault="002F002C" w:rsidP="003217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F002C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5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568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2F002C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F002C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F002C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F002C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F002C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F002C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F002C" w:rsidRPr="00D55686" w:rsidTr="00B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:rsidR="002F002C" w:rsidRPr="00D55686" w:rsidRDefault="002F002C" w:rsidP="002F00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710575" w:rsidRPr="00D55686" w:rsidRDefault="00710575" w:rsidP="003D41E8">
      <w:pPr>
        <w:rPr>
          <w:b/>
          <w:bCs/>
        </w:rPr>
      </w:pPr>
    </w:p>
    <w:p w:rsidR="00710575" w:rsidRPr="00D55686" w:rsidRDefault="00710575" w:rsidP="003D41E8"/>
    <w:p w:rsidR="00710575" w:rsidRPr="00D55686" w:rsidRDefault="00710575" w:rsidP="003D41E8"/>
    <w:p w:rsidR="00710575" w:rsidRPr="00D55686" w:rsidRDefault="00710575" w:rsidP="003D41E8"/>
    <w:p w:rsidR="00710575" w:rsidRPr="00D55686" w:rsidRDefault="00710575" w:rsidP="003D41E8"/>
    <w:p w:rsidR="00710575" w:rsidRPr="00D55686" w:rsidRDefault="00710575" w:rsidP="003D41E8"/>
    <w:p w:rsidR="00710575" w:rsidRPr="00D55686" w:rsidRDefault="00710575" w:rsidP="003D41E8"/>
    <w:p w:rsidR="00710575" w:rsidRPr="00D55686" w:rsidRDefault="00710575" w:rsidP="003D41E8"/>
    <w:p w:rsidR="00135230" w:rsidRPr="00D55686" w:rsidRDefault="005C6533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  <w:r w:rsidRPr="00D55686">
        <w:tab/>
      </w:r>
    </w:p>
    <w:p w:rsidR="009E3C9A" w:rsidRPr="00D55686" w:rsidRDefault="00135230" w:rsidP="00CE0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br w:type="page"/>
      </w:r>
      <w:r w:rsidR="009E3C9A" w:rsidRPr="00D5568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E3C9A" w:rsidRPr="00D55686">
        <w:rPr>
          <w:rFonts w:ascii="Angsana New" w:hAnsi="Angsana New" w:hint="cs"/>
          <w:sz w:val="30"/>
          <w:szCs w:val="30"/>
          <w:cs/>
        </w:rPr>
        <w:t>ระหว่างกาล</w:t>
      </w:r>
      <w:r w:rsidR="009E3C9A" w:rsidRPr="00D55686">
        <w:rPr>
          <w:rFonts w:ascii="Angsana New" w:hAnsi="Angsana New"/>
          <w:sz w:val="30"/>
          <w:szCs w:val="30"/>
          <w:cs/>
        </w:rPr>
        <w:t>นี้</w:t>
      </w:r>
    </w:p>
    <w:p w:rsidR="009E3C9A" w:rsidRPr="00D55686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cs/>
        </w:rPr>
      </w:pPr>
    </w:p>
    <w:p w:rsidR="0009267B" w:rsidRPr="00D55686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D55686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D03FD3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FF042B" w:rsidRPr="00D55686">
        <w:rPr>
          <w:rFonts w:ascii="Angsana New" w:hAnsi="Angsana New"/>
          <w:sz w:val="30"/>
          <w:szCs w:val="30"/>
        </w:rPr>
        <w:t xml:space="preserve">14 </w:t>
      </w:r>
      <w:r w:rsidR="00FF042B" w:rsidRPr="00D55686">
        <w:rPr>
          <w:rFonts w:ascii="Angsana New" w:hAnsi="Angsana New" w:hint="cs"/>
          <w:sz w:val="30"/>
          <w:szCs w:val="30"/>
          <w:cs/>
        </w:rPr>
        <w:t>สิงหาคม</w:t>
      </w:r>
      <w:r w:rsidR="00D03FD3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945C2A" w:rsidRPr="00D55686">
        <w:rPr>
          <w:rFonts w:ascii="Angsana New" w:hAnsi="Angsana New"/>
          <w:sz w:val="30"/>
          <w:szCs w:val="30"/>
        </w:rPr>
        <w:t>256</w:t>
      </w:r>
      <w:r w:rsidR="0036371E" w:rsidRPr="00D55686">
        <w:rPr>
          <w:rFonts w:ascii="Angsana New" w:hAnsi="Angsana New"/>
          <w:sz w:val="30"/>
          <w:szCs w:val="30"/>
        </w:rPr>
        <w:t>3</w:t>
      </w:r>
    </w:p>
    <w:p w:rsidR="0009267B" w:rsidRPr="00D55686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09267B" w:rsidRPr="00D55686" w:rsidRDefault="0009267B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9267B" w:rsidRPr="00D55686" w:rsidRDefault="0009267B" w:rsidP="003D41E8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:rsidR="0009267B" w:rsidRPr="00D55686" w:rsidRDefault="0036371E" w:rsidP="003F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55686">
        <w:rPr>
          <w:rFonts w:ascii="Angsana New" w:hAnsi="Angsana New"/>
          <w:sz w:val="30"/>
          <w:szCs w:val="30"/>
          <w:cs/>
          <w:lang w:val="x-none" w:eastAsia="x-none"/>
        </w:rPr>
        <w:t>บริษัท</w:t>
      </w:r>
      <w:r w:rsidR="00271BF4" w:rsidRPr="00D55686">
        <w:rPr>
          <w:rFonts w:ascii="Angsana New" w:hAnsi="Angsana New" w:hint="cs"/>
          <w:sz w:val="30"/>
          <w:szCs w:val="30"/>
          <w:cs/>
          <w:lang w:val="x-none" w:eastAsia="x-none"/>
        </w:rPr>
        <w:t>และ</w:t>
      </w:r>
      <w:r w:rsidR="003F08B5" w:rsidRPr="00D55686">
        <w:rPr>
          <w:rFonts w:ascii="Angsana New" w:hAnsi="Angsana New" w:hint="cs"/>
          <w:sz w:val="30"/>
          <w:szCs w:val="30"/>
          <w:cs/>
          <w:lang w:val="x-none" w:eastAsia="x-none"/>
        </w:rPr>
        <w:t>กลุ่ม</w:t>
      </w:r>
      <w:r w:rsidR="00271BF4" w:rsidRPr="00D55686">
        <w:rPr>
          <w:rFonts w:ascii="Angsana New" w:hAnsi="Angsana New" w:hint="cs"/>
          <w:sz w:val="30"/>
          <w:szCs w:val="30"/>
          <w:cs/>
          <w:lang w:val="x-none" w:eastAsia="x-none"/>
        </w:rPr>
        <w:t>บริษัท</w:t>
      </w:r>
      <w:r w:rsidR="0035760D" w:rsidRPr="00D55686">
        <w:rPr>
          <w:rFonts w:ascii="Angsana New" w:hAnsi="Angsana New" w:hint="cs"/>
          <w:sz w:val="30"/>
          <w:szCs w:val="30"/>
          <w:cs/>
          <w:lang w:val="x-none" w:eastAsia="x-none"/>
        </w:rPr>
        <w:t>ดำเนินธุรกิจหลักเกี่ยวกับการให้บริการให้เช่าวงจรสื่อสัญญาณความเร็วสูง</w:t>
      </w:r>
      <w:r w:rsidR="003F08B5" w:rsidRPr="00D55686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ร</w:t>
      </w:r>
      <w:r w:rsidR="00271BF4" w:rsidRPr="00D55686">
        <w:rPr>
          <w:rFonts w:ascii="Angsana New" w:hAnsi="Angsana New" w:hint="cs"/>
          <w:sz w:val="30"/>
          <w:szCs w:val="30"/>
          <w:cs/>
          <w:lang w:val="x-none" w:eastAsia="x-none"/>
        </w:rPr>
        <w:t>ายละเอียดของบริษัทย่อย</w:t>
      </w:r>
      <w:r w:rsidR="00271BF4" w:rsidRPr="00D5568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271BF4" w:rsidRPr="00D55686">
        <w:rPr>
          <w:rFonts w:ascii="Angsana New" w:hAnsi="Angsana New" w:hint="cs"/>
          <w:sz w:val="30"/>
          <w:szCs w:val="30"/>
          <w:cs/>
          <w:lang w:val="x-none" w:eastAsia="x-none"/>
        </w:rPr>
        <w:t>ณ</w:t>
      </w:r>
      <w:r w:rsidR="00271BF4" w:rsidRPr="00D5568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271BF4" w:rsidRPr="00D55686">
        <w:rPr>
          <w:rFonts w:ascii="Angsana New" w:hAnsi="Angsana New" w:hint="cs"/>
          <w:sz w:val="30"/>
          <w:szCs w:val="30"/>
          <w:cs/>
          <w:lang w:val="x-none" w:eastAsia="x-none"/>
        </w:rPr>
        <w:t>วันที่</w:t>
      </w:r>
      <w:r w:rsidR="00271BF4" w:rsidRPr="00D5568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B63104" w:rsidRPr="00D55686">
        <w:rPr>
          <w:rFonts w:ascii="Angsana New" w:hAnsi="Angsana New"/>
          <w:sz w:val="30"/>
          <w:szCs w:val="30"/>
          <w:lang w:val="x-none" w:eastAsia="x-none"/>
        </w:rPr>
        <w:t xml:space="preserve">30 </w:t>
      </w:r>
      <w:r w:rsidR="00B63104" w:rsidRPr="00D55686">
        <w:rPr>
          <w:rFonts w:ascii="Angsana New" w:hAnsi="Angsana New"/>
          <w:sz w:val="30"/>
          <w:szCs w:val="30"/>
          <w:cs/>
          <w:lang w:val="x-none" w:eastAsia="x-none"/>
        </w:rPr>
        <w:t xml:space="preserve">มิถุนายน </w:t>
      </w:r>
      <w:r w:rsidR="00B63104" w:rsidRPr="00D55686">
        <w:rPr>
          <w:rFonts w:ascii="Angsana New" w:hAnsi="Angsana New"/>
          <w:sz w:val="30"/>
          <w:szCs w:val="30"/>
          <w:lang w:val="x-none" w:eastAsia="x-none"/>
        </w:rPr>
        <w:t>2563</w:t>
      </w:r>
      <w:r w:rsidR="00271BF4" w:rsidRPr="00D55686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271BF4" w:rsidRPr="00D55686">
        <w:rPr>
          <w:rFonts w:ascii="Angsana New" w:hAnsi="Angsana New" w:hint="cs"/>
          <w:sz w:val="30"/>
          <w:szCs w:val="30"/>
          <w:cs/>
          <w:lang w:val="x-none" w:eastAsia="x-none"/>
        </w:rPr>
        <w:t>ได้เปิดเผยไว้ในหมายเหตุข้อ</w:t>
      </w:r>
      <w:r w:rsidR="00271BF4" w:rsidRPr="00D5568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1B4915" w:rsidRPr="00D55686">
        <w:rPr>
          <w:rFonts w:ascii="Angsana New" w:hAnsi="Angsana New"/>
          <w:sz w:val="30"/>
          <w:szCs w:val="30"/>
          <w:lang w:eastAsia="x-none"/>
        </w:rPr>
        <w:t>6</w:t>
      </w:r>
    </w:p>
    <w:p w:rsidR="0035760D" w:rsidRPr="00D55686" w:rsidRDefault="0035760D" w:rsidP="00271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:rsidR="0035760D" w:rsidRPr="00D55686" w:rsidRDefault="0035760D" w:rsidP="0035760D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>บริษัทได้รับใบอนุญาตจากคณะกรรมการกิจการกระจายเสียง กิจการโทรทัศน์และกิจการโทรคมนาคมแห่งชาติ (</w:t>
      </w:r>
      <w:r w:rsidRPr="00D55686">
        <w:rPr>
          <w:rFonts w:ascii="Angsana New" w:hAnsi="Angsana New"/>
          <w:sz w:val="30"/>
          <w:szCs w:val="30"/>
        </w:rPr>
        <w:t>“</w:t>
      </w:r>
      <w:r w:rsidRPr="00D55686">
        <w:rPr>
          <w:rFonts w:ascii="Angsana New" w:hAnsi="Angsana New"/>
          <w:sz w:val="30"/>
          <w:szCs w:val="30"/>
          <w:cs/>
        </w:rPr>
        <w:t>กสทช.</w:t>
      </w:r>
      <w:r w:rsidRPr="00D55686">
        <w:rPr>
          <w:rFonts w:ascii="Angsana New" w:hAnsi="Angsana New"/>
          <w:sz w:val="30"/>
          <w:szCs w:val="30"/>
        </w:rPr>
        <w:t>”</w:t>
      </w:r>
      <w:r w:rsidRPr="00D55686">
        <w:rPr>
          <w:rFonts w:ascii="Angsana New" w:hAnsi="Angsana New"/>
          <w:sz w:val="30"/>
          <w:szCs w:val="30"/>
          <w:cs/>
        </w:rPr>
        <w:t>) เพื่อให้บริการโทรคมนาคม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/>
          <w:sz w:val="30"/>
          <w:szCs w:val="30"/>
          <w:cs/>
        </w:rPr>
        <w:t>ดังนี้</w:t>
      </w:r>
    </w:p>
    <w:p w:rsidR="0035760D" w:rsidRPr="00D55686" w:rsidRDefault="0035760D" w:rsidP="0035760D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500"/>
        <w:gridCol w:w="2127"/>
        <w:gridCol w:w="2193"/>
      </w:tblGrid>
      <w:tr w:rsidR="0035760D" w:rsidRPr="00D55686" w:rsidTr="00E14093">
        <w:tc>
          <w:tcPr>
            <w:tcW w:w="4500" w:type="dxa"/>
          </w:tcPr>
          <w:p w:rsidR="0035760D" w:rsidRPr="00D55686" w:rsidRDefault="0035760D" w:rsidP="00E1409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ประเภทใบอนุญาต</w:t>
            </w:r>
          </w:p>
        </w:tc>
        <w:tc>
          <w:tcPr>
            <w:tcW w:w="2127" w:type="dxa"/>
          </w:tcPr>
          <w:p w:rsidR="0035760D" w:rsidRPr="00D55686" w:rsidRDefault="0035760D" w:rsidP="00E1409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วันที่ได้รับใบอนุญาต     </w:t>
            </w:r>
          </w:p>
        </w:tc>
        <w:tc>
          <w:tcPr>
            <w:tcW w:w="2193" w:type="dxa"/>
          </w:tcPr>
          <w:p w:rsidR="0035760D" w:rsidRPr="00D55686" w:rsidRDefault="0035760D" w:rsidP="00E14093">
            <w:pPr>
              <w:ind w:left="15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วันที่ใบอนุญาตหมดอายุ</w:t>
            </w:r>
          </w:p>
        </w:tc>
      </w:tr>
      <w:tr w:rsidR="0035760D" w:rsidRPr="00D55686" w:rsidTr="00E14093">
        <w:tc>
          <w:tcPr>
            <w:tcW w:w="4500" w:type="dxa"/>
          </w:tcPr>
          <w:p w:rsidR="0035760D" w:rsidRPr="00D55686" w:rsidRDefault="0035760D" w:rsidP="00E14093">
            <w:pPr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2127" w:type="dxa"/>
          </w:tcPr>
          <w:p w:rsidR="0035760D" w:rsidRPr="00D55686" w:rsidRDefault="0035760D" w:rsidP="003F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56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15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Pr="00D55686">
              <w:rPr>
                <w:rFonts w:ascii="Angsana New" w:hAnsi="Angsana New"/>
                <w:sz w:val="30"/>
                <w:szCs w:val="30"/>
              </w:rPr>
              <w:t>2549</w:t>
            </w:r>
          </w:p>
        </w:tc>
        <w:tc>
          <w:tcPr>
            <w:tcW w:w="2193" w:type="dxa"/>
          </w:tcPr>
          <w:p w:rsidR="0035760D" w:rsidRPr="00D55686" w:rsidRDefault="0035760D" w:rsidP="003F08B5">
            <w:pPr>
              <w:tabs>
                <w:tab w:val="clear" w:pos="227"/>
              </w:tabs>
              <w:ind w:left="111" w:right="7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17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ตุลาคม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2575</w:t>
            </w:r>
          </w:p>
        </w:tc>
      </w:tr>
      <w:tr w:rsidR="0035760D" w:rsidRPr="00D55686" w:rsidTr="00E14093">
        <w:tc>
          <w:tcPr>
            <w:tcW w:w="4500" w:type="dxa"/>
          </w:tcPr>
          <w:p w:rsidR="0035760D" w:rsidRPr="00D55686" w:rsidRDefault="0035760D" w:rsidP="00E14093">
            <w:pPr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ใบอนุญาตประกอบกิจการโทรคมนาคมแบบที่สาม</w:t>
            </w:r>
          </w:p>
        </w:tc>
        <w:tc>
          <w:tcPr>
            <w:tcW w:w="2127" w:type="dxa"/>
          </w:tcPr>
          <w:p w:rsidR="0035760D" w:rsidRPr="00D55686" w:rsidRDefault="0035760D" w:rsidP="003F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56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10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D55686">
              <w:rPr>
                <w:rFonts w:ascii="Angsana New" w:hAnsi="Angsana New"/>
                <w:sz w:val="30"/>
                <w:szCs w:val="30"/>
              </w:rPr>
              <w:t>2554</w:t>
            </w:r>
          </w:p>
        </w:tc>
        <w:tc>
          <w:tcPr>
            <w:tcW w:w="2193" w:type="dxa"/>
          </w:tcPr>
          <w:p w:rsidR="0035760D" w:rsidRPr="00D55686" w:rsidRDefault="0035760D" w:rsidP="003F08B5">
            <w:pPr>
              <w:tabs>
                <w:tab w:val="clear" w:pos="227"/>
              </w:tabs>
              <w:ind w:left="111" w:right="7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9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สิงหาคม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2569</w:t>
            </w:r>
          </w:p>
        </w:tc>
      </w:tr>
      <w:tr w:rsidR="001B4915" w:rsidRPr="00D55686" w:rsidTr="007548A0">
        <w:tc>
          <w:tcPr>
            <w:tcW w:w="4500" w:type="dxa"/>
          </w:tcPr>
          <w:p w:rsidR="001B4915" w:rsidRPr="00D55686" w:rsidRDefault="001B4915" w:rsidP="001B4915">
            <w:pPr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ใบอนุญาตการให้บริการอินเตอร์เน็ตแบบที่สอง</w:t>
            </w:r>
          </w:p>
        </w:tc>
        <w:tc>
          <w:tcPr>
            <w:tcW w:w="2127" w:type="dxa"/>
          </w:tcPr>
          <w:p w:rsidR="001B4915" w:rsidRPr="00D55686" w:rsidRDefault="001B4915" w:rsidP="001B49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56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10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Pr="00D55686">
              <w:rPr>
                <w:rFonts w:ascii="Angsana New" w:hAnsi="Angsana New"/>
                <w:sz w:val="30"/>
                <w:szCs w:val="30"/>
              </w:rPr>
              <w:t>2554</w:t>
            </w:r>
          </w:p>
        </w:tc>
        <w:tc>
          <w:tcPr>
            <w:tcW w:w="2193" w:type="dxa"/>
          </w:tcPr>
          <w:p w:rsidR="001B4915" w:rsidRPr="00D55686" w:rsidRDefault="001B4915" w:rsidP="001B4915">
            <w:pPr>
              <w:tabs>
                <w:tab w:val="clear" w:pos="227"/>
              </w:tabs>
              <w:ind w:left="111" w:right="7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</w:tr>
      <w:tr w:rsidR="001B4915" w:rsidRPr="00D55686" w:rsidTr="007548A0">
        <w:tc>
          <w:tcPr>
            <w:tcW w:w="4500" w:type="dxa"/>
          </w:tcPr>
          <w:p w:rsidR="001B4915" w:rsidRPr="00D55686" w:rsidRDefault="001B4915" w:rsidP="001B4915">
            <w:pPr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ใบอนุญาตการให้บริการอินเตอร์เน็ตแบบที่หนึ่ง</w:t>
            </w:r>
          </w:p>
        </w:tc>
        <w:tc>
          <w:tcPr>
            <w:tcW w:w="2127" w:type="dxa"/>
          </w:tcPr>
          <w:p w:rsidR="001B4915" w:rsidRPr="00D55686" w:rsidRDefault="001B4915" w:rsidP="001B49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56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D55686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2193" w:type="dxa"/>
          </w:tcPr>
          <w:p w:rsidR="001B4915" w:rsidRPr="00D55686" w:rsidRDefault="001B4915" w:rsidP="001B4915">
            <w:pPr>
              <w:tabs>
                <w:tab w:val="clear" w:pos="227"/>
              </w:tabs>
              <w:ind w:left="111" w:right="7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พฤษภาคม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</w:tr>
    </w:tbl>
    <w:p w:rsidR="003F08B5" w:rsidRPr="00D55686" w:rsidRDefault="003F08B5" w:rsidP="0035760D">
      <w:pPr>
        <w:tabs>
          <w:tab w:val="left" w:pos="540"/>
        </w:tabs>
        <w:ind w:left="810" w:hanging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35760D" w:rsidRPr="00D55686" w:rsidRDefault="0035760D" w:rsidP="0035760D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>บริษัทมีภาระผูกพันที่จะต้องปฏิบัติตามข้อกำหนดตามเงื่อนไขในใบอนุญาต และชำระค่าธรรมเนียมตามใบอนุญาต และเงื่อนไขในการจัดให้มีบริการโทรคมนาคมพื้นฐานโดยทั่วถึงและบริการเพื่อสังคมของคณะกรรมการกิจการกระจายเสียง กิจการโทรทัศน์ และกิจการโทรคมนาคมแห่งชาติ</w:t>
      </w:r>
    </w:p>
    <w:p w:rsidR="0035760D" w:rsidRPr="00D55686" w:rsidRDefault="0035760D" w:rsidP="0035760D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9267B" w:rsidRPr="00D55686" w:rsidRDefault="0009267B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09267B" w:rsidRPr="00D55686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09267B" w:rsidRPr="00D55686" w:rsidRDefault="0009267B" w:rsidP="003D41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55686">
        <w:rPr>
          <w:rFonts w:ascii="Angsana New" w:hAnsi="Angsana New"/>
          <w:i/>
          <w:iCs/>
          <w:sz w:val="30"/>
          <w:szCs w:val="30"/>
          <w:cs/>
        </w:rPr>
        <w:t>(ก)</w:t>
      </w:r>
      <w:r w:rsidRPr="00D55686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09267B" w:rsidRPr="00D55686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9267B" w:rsidRPr="00D55686" w:rsidRDefault="00886BE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D55686">
        <w:rPr>
          <w:rFonts w:ascii="Angsana New" w:hAnsi="Angsana New"/>
          <w:sz w:val="30"/>
          <w:szCs w:val="30"/>
          <w:cs/>
        </w:rPr>
        <w:t xml:space="preserve"> (“</w:t>
      </w:r>
      <w:r w:rsidRPr="00D55686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D55686">
        <w:rPr>
          <w:rFonts w:ascii="Angsana New" w:hAnsi="Angsana New" w:hint="eastAsia"/>
          <w:sz w:val="30"/>
          <w:szCs w:val="30"/>
          <w:cs/>
        </w:rPr>
        <w:t>”</w:t>
      </w:r>
      <w:r w:rsidRPr="00D55686">
        <w:rPr>
          <w:rFonts w:ascii="Angsana New" w:hAnsi="Angsana New"/>
          <w:sz w:val="30"/>
          <w:szCs w:val="30"/>
          <w:cs/>
        </w:rPr>
        <w:t xml:space="preserve">) </w:t>
      </w:r>
      <w:r w:rsidRPr="00D55686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1B4915"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ฉบับที่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sz w:val="30"/>
          <w:szCs w:val="30"/>
        </w:rPr>
        <w:t>34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เรื่อง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886BE1" w:rsidRPr="00D55686" w:rsidRDefault="00886BE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CE5402" w:rsidRPr="00D55686" w:rsidRDefault="00CE5402" w:rsidP="00886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86BE1" w:rsidRPr="00D55686" w:rsidRDefault="00886BE1" w:rsidP="00886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1B4915"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การให้ข้อมูลที่เกี่ยวกับกิจกรรม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sz w:val="30"/>
          <w:szCs w:val="30"/>
        </w:rPr>
        <w:t>31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ธันวาคม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sz w:val="30"/>
          <w:szCs w:val="30"/>
        </w:rPr>
        <w:t>2562</w:t>
      </w:r>
    </w:p>
    <w:p w:rsidR="00886BE1" w:rsidRPr="00D55686" w:rsidRDefault="00886BE1" w:rsidP="00886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0087B" w:rsidRPr="00D55686" w:rsidRDefault="00886BE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ฉบับที่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sz w:val="30"/>
          <w:szCs w:val="30"/>
        </w:rPr>
        <w:t xml:space="preserve">16 </w:t>
      </w:r>
      <w:r w:rsidRPr="00D55686">
        <w:rPr>
          <w:rFonts w:ascii="Angsana New" w:hAnsi="Angsana New" w:hint="cs"/>
          <w:sz w:val="30"/>
          <w:szCs w:val="30"/>
          <w:cs/>
        </w:rPr>
        <w:t>เรื่อง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สัญญาเช่า</w:t>
      </w:r>
      <w:r w:rsidRPr="00D55686">
        <w:rPr>
          <w:rFonts w:ascii="Angsana New" w:hAnsi="Angsana New"/>
          <w:sz w:val="30"/>
          <w:szCs w:val="30"/>
          <w:cs/>
        </w:rPr>
        <w:t xml:space="preserve"> (</w:t>
      </w:r>
      <w:r w:rsidRPr="00D55686">
        <w:rPr>
          <w:rFonts w:ascii="Angsana New" w:hAnsi="Angsana New"/>
          <w:sz w:val="30"/>
          <w:szCs w:val="30"/>
        </w:rPr>
        <w:t xml:space="preserve">TFRS 16) </w:t>
      </w:r>
      <w:r w:rsidRPr="00D55686">
        <w:rPr>
          <w:rFonts w:ascii="Angsana New" w:hAnsi="Angsana New" w:hint="cs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</w:t>
      </w:r>
      <w:r w:rsidR="001B4915"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การบัญชีไว้ในหมายเหตุข้อ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44368F" w:rsidRPr="00D55686">
        <w:rPr>
          <w:rFonts w:ascii="Angsana New" w:hAnsi="Angsana New"/>
          <w:sz w:val="30"/>
          <w:szCs w:val="30"/>
        </w:rPr>
        <w:t>3</w:t>
      </w:r>
    </w:p>
    <w:p w:rsidR="00886BE1" w:rsidRPr="00D55686" w:rsidRDefault="00886BE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E531E" w:rsidRPr="00D55686" w:rsidRDefault="00D72DAF" w:rsidP="00886B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eastAsia="MS Mincho" w:hAnsi="Angsana New"/>
          <w:i/>
          <w:iCs/>
          <w:color w:val="0000FF"/>
          <w:sz w:val="30"/>
          <w:szCs w:val="30"/>
          <w:lang w:val="en-GB"/>
        </w:rPr>
      </w:pPr>
      <w:r w:rsidRPr="00D5568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9267B" w:rsidRPr="00D55686">
        <w:rPr>
          <w:rFonts w:ascii="Angsana New" w:hAnsi="Angsana New"/>
          <w:i/>
          <w:iCs/>
          <w:sz w:val="30"/>
          <w:szCs w:val="30"/>
          <w:cs/>
        </w:rPr>
        <w:t>ข)</w:t>
      </w:r>
      <w:r w:rsidR="008E531E" w:rsidRPr="00D55686">
        <w:rPr>
          <w:rFonts w:ascii="Angsana New" w:hAnsi="Angsana New"/>
          <w:i/>
          <w:iCs/>
          <w:sz w:val="30"/>
          <w:szCs w:val="30"/>
        </w:rPr>
        <w:tab/>
      </w:r>
      <w:r w:rsidR="008E531E" w:rsidRPr="00D55686"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t>การใช้วิจารณญาณ</w:t>
      </w:r>
      <w:r w:rsidR="00921816" w:rsidRPr="00D55686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และการประมาณการ</w:t>
      </w:r>
    </w:p>
    <w:p w:rsidR="008E531E" w:rsidRPr="00D55686" w:rsidRDefault="008E531E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:rsidR="00886BE1" w:rsidRPr="00D55686" w:rsidRDefault="00886BE1" w:rsidP="00422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ทั้งนี้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sz w:val="30"/>
          <w:szCs w:val="30"/>
        </w:rPr>
        <w:t xml:space="preserve">31 </w:t>
      </w:r>
      <w:r w:rsidRPr="00D55686">
        <w:rPr>
          <w:rFonts w:ascii="Angsana New" w:hAnsi="Angsana New" w:hint="cs"/>
          <w:sz w:val="30"/>
          <w:szCs w:val="30"/>
          <w:cs/>
        </w:rPr>
        <w:t>ธันวาคม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sz w:val="30"/>
          <w:szCs w:val="30"/>
        </w:rPr>
        <w:t>2562</w:t>
      </w:r>
      <w:r w:rsidR="00CE0D7F" w:rsidRPr="00D55686">
        <w:rPr>
          <w:rFonts w:ascii="Angsana New" w:hAnsi="Angsana New"/>
          <w:sz w:val="30"/>
          <w:szCs w:val="30"/>
        </w:rPr>
        <w:t xml:space="preserve"> </w:t>
      </w:r>
      <w:r w:rsidR="00CE0D7F" w:rsidRPr="00D55686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CE0D7F" w:rsidRPr="00D55686">
        <w:rPr>
          <w:rFonts w:ascii="Angsana New" w:hAnsi="Angsana New"/>
          <w:sz w:val="30"/>
          <w:szCs w:val="30"/>
          <w:cs/>
        </w:rPr>
        <w:t xml:space="preserve"> </w:t>
      </w:r>
      <w:r w:rsidR="00CE0D7F" w:rsidRPr="00D55686">
        <w:rPr>
          <w:rFonts w:ascii="Angsana New" w:hAnsi="Angsana New" w:hint="cs"/>
          <w:sz w:val="30"/>
          <w:szCs w:val="30"/>
          <w:cs/>
        </w:rPr>
        <w:t>ตามที่ได้อธิบายไว้ในหมายเหตุข้อ</w:t>
      </w:r>
      <w:r w:rsidR="00CE0D7F" w:rsidRPr="00D55686">
        <w:rPr>
          <w:rFonts w:ascii="Angsana New" w:hAnsi="Angsana New"/>
          <w:sz w:val="30"/>
          <w:szCs w:val="30"/>
          <w:cs/>
        </w:rPr>
        <w:t xml:space="preserve"> </w:t>
      </w:r>
      <w:r w:rsidR="00EC3C7E" w:rsidRPr="00D55686">
        <w:rPr>
          <w:rFonts w:ascii="Angsana New" w:hAnsi="Angsana New"/>
          <w:sz w:val="30"/>
          <w:szCs w:val="30"/>
        </w:rPr>
        <w:t>3</w:t>
      </w:r>
      <w:r w:rsidR="00CE0D7F" w:rsidRPr="00D55686">
        <w:rPr>
          <w:rFonts w:ascii="Angsana New" w:hAnsi="Angsana New"/>
          <w:sz w:val="30"/>
          <w:szCs w:val="30"/>
          <w:cs/>
        </w:rPr>
        <w:t xml:space="preserve"> </w:t>
      </w:r>
    </w:p>
    <w:p w:rsidR="00271BF4" w:rsidRPr="00D55686" w:rsidRDefault="00271BF4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firstLine="36"/>
        <w:jc w:val="thaiDistribute"/>
        <w:rPr>
          <w:rFonts w:ascii="Angsana New" w:hAnsi="Angsana New"/>
          <w:sz w:val="30"/>
          <w:szCs w:val="30"/>
        </w:rPr>
      </w:pPr>
    </w:p>
    <w:p w:rsidR="0044368F" w:rsidRPr="00D55686" w:rsidRDefault="0044368F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:rsidR="0044368F" w:rsidRPr="00D55686" w:rsidRDefault="0044368F" w:rsidP="00443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44368F" w:rsidRPr="00D55686" w:rsidRDefault="0044368F" w:rsidP="000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55686">
        <w:rPr>
          <w:rFonts w:ascii="Angsana New" w:hAnsi="Angsana New" w:hint="cs"/>
          <w:b/>
          <w:sz w:val="30"/>
          <w:szCs w:val="30"/>
          <w:cs/>
        </w:rPr>
        <w:t>ตั้งแต่วันที่</w:t>
      </w:r>
      <w:r w:rsidRPr="00D55686">
        <w:rPr>
          <w:rFonts w:ascii="Angsana New" w:hAnsi="Angsana New"/>
          <w:b/>
          <w:sz w:val="30"/>
          <w:szCs w:val="30"/>
          <w:cs/>
        </w:rPr>
        <w:t xml:space="preserve"> </w:t>
      </w:r>
      <w:r w:rsidR="00422D33" w:rsidRPr="00D55686">
        <w:rPr>
          <w:rFonts w:ascii="Angsana New" w:hAnsi="Angsana New"/>
          <w:bCs/>
          <w:sz w:val="30"/>
          <w:szCs w:val="30"/>
        </w:rPr>
        <w:t>1</w:t>
      </w:r>
      <w:r w:rsidRPr="00D55686">
        <w:rPr>
          <w:rFonts w:ascii="Angsana New" w:hAnsi="Angsana New"/>
          <w:b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D55686">
        <w:rPr>
          <w:rFonts w:ascii="Angsana New" w:hAnsi="Angsana New"/>
          <w:b/>
          <w:sz w:val="30"/>
          <w:szCs w:val="30"/>
          <w:cs/>
        </w:rPr>
        <w:t xml:space="preserve"> </w:t>
      </w:r>
      <w:r w:rsidR="00422D33" w:rsidRPr="00D55686">
        <w:rPr>
          <w:rFonts w:ascii="Angsana New" w:hAnsi="Angsana New"/>
          <w:bCs/>
          <w:sz w:val="30"/>
          <w:szCs w:val="30"/>
        </w:rPr>
        <w:t>2563</w:t>
      </w:r>
      <w:r w:rsidRPr="00D55686">
        <w:rPr>
          <w:rFonts w:ascii="Angsana New" w:hAnsi="Angsana New"/>
          <w:b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b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Pr="00D55686">
        <w:rPr>
          <w:rFonts w:ascii="Angsana New" w:hAnsi="Angsana New"/>
          <w:b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bCs/>
          <w:sz w:val="30"/>
          <w:szCs w:val="30"/>
        </w:rPr>
        <w:t>TFRS</w:t>
      </w:r>
      <w:r w:rsidRPr="00D55686">
        <w:rPr>
          <w:rFonts w:ascii="Angsana New" w:hAnsi="Angsana New"/>
          <w:b/>
          <w:sz w:val="30"/>
          <w:szCs w:val="30"/>
        </w:rPr>
        <w:t xml:space="preserve"> </w:t>
      </w:r>
      <w:r w:rsidR="00422D33" w:rsidRPr="00D55686">
        <w:rPr>
          <w:rFonts w:ascii="Angsana New" w:hAnsi="Angsana New"/>
          <w:bCs/>
          <w:sz w:val="30"/>
          <w:szCs w:val="30"/>
        </w:rPr>
        <w:t>16</w:t>
      </w:r>
      <w:r w:rsidRPr="00D55686">
        <w:rPr>
          <w:rFonts w:ascii="Angsana New" w:hAnsi="Angsana New"/>
          <w:b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b/>
          <w:sz w:val="30"/>
          <w:szCs w:val="30"/>
          <w:cs/>
        </w:rPr>
        <w:t>เป็นครั้งแรก</w:t>
      </w:r>
      <w:r w:rsidRPr="00D55686">
        <w:rPr>
          <w:rFonts w:ascii="Angsana New" w:hAnsi="Angsana New"/>
          <w:b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b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</w:t>
      </w:r>
      <w:r w:rsidR="001B4915" w:rsidRPr="00D55686">
        <w:rPr>
          <w:rFonts w:ascii="Angsana New" w:hAnsi="Angsana New"/>
          <w:b/>
          <w:sz w:val="30"/>
          <w:szCs w:val="30"/>
        </w:rPr>
        <w:t xml:space="preserve"> </w:t>
      </w:r>
      <w:r w:rsidRPr="00D55686">
        <w:rPr>
          <w:rFonts w:ascii="Angsana New" w:hAnsi="Angsana New" w:hint="cs"/>
          <w:b/>
          <w:sz w:val="30"/>
          <w:szCs w:val="30"/>
          <w:cs/>
        </w:rPr>
        <w:t>มีดังนี้</w:t>
      </w:r>
    </w:p>
    <w:p w:rsidR="00040DF0" w:rsidRPr="00D55686" w:rsidRDefault="00040DF0" w:rsidP="000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D72F6" w:rsidRPr="00D55686" w:rsidRDefault="000D72F6" w:rsidP="000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D72F6" w:rsidRPr="00D55686" w:rsidRDefault="000D72F6" w:rsidP="000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D72F6" w:rsidRPr="00D55686" w:rsidRDefault="000D72F6" w:rsidP="000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D72F6" w:rsidRPr="00D55686" w:rsidRDefault="000D72F6" w:rsidP="000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D72F6" w:rsidRPr="00D55686" w:rsidRDefault="000D72F6" w:rsidP="000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D72F6" w:rsidRPr="00D55686" w:rsidRDefault="000D72F6" w:rsidP="000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D72F6" w:rsidRPr="00D55686" w:rsidRDefault="000D72F6" w:rsidP="000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D72F6" w:rsidRPr="00D55686" w:rsidRDefault="000D72F6" w:rsidP="000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D72F6" w:rsidRPr="00D55686" w:rsidRDefault="000D72F6" w:rsidP="000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7"/>
        <w:gridCol w:w="992"/>
        <w:gridCol w:w="990"/>
        <w:gridCol w:w="180"/>
        <w:gridCol w:w="1170"/>
        <w:gridCol w:w="180"/>
        <w:gridCol w:w="990"/>
        <w:gridCol w:w="180"/>
        <w:gridCol w:w="1170"/>
      </w:tblGrid>
      <w:tr w:rsidR="0044368F" w:rsidRPr="00D55686" w:rsidTr="00582395">
        <w:trPr>
          <w:cantSplit/>
          <w:trHeight w:val="299"/>
          <w:tblHeader/>
        </w:trPr>
        <w:tc>
          <w:tcPr>
            <w:tcW w:w="3407" w:type="dxa"/>
            <w:vAlign w:val="bottom"/>
            <w:hideMark/>
          </w:tcPr>
          <w:p w:rsidR="0044368F" w:rsidRPr="00D55686" w:rsidRDefault="00040DF0" w:rsidP="00B723E3">
            <w:pPr>
              <w:spacing w:line="240" w:lineRule="auto"/>
              <w:ind w:left="175" w:right="8" w:hanging="8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sz w:val="30"/>
                <w:szCs w:val="30"/>
              </w:rPr>
              <w:lastRenderedPageBreak/>
              <w:br w:type="page"/>
            </w:r>
            <w:r w:rsidR="00CE5402" w:rsidRPr="00D55686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="0044368F" w:rsidRPr="00D55686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="0044368F" w:rsidRPr="00D55686">
              <w:rPr>
                <w:rFonts w:ascii="Angsana New" w:hAnsi="Angsana New"/>
                <w:sz w:val="30"/>
                <w:szCs w:val="30"/>
              </w:rPr>
              <w:br w:type="page"/>
            </w:r>
            <w:r w:rsidR="0044368F" w:rsidRPr="00D55686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992" w:type="dxa"/>
          </w:tcPr>
          <w:p w:rsidR="0044368F" w:rsidRPr="00D55686" w:rsidRDefault="004436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:rsidR="0044368F" w:rsidRPr="00D55686" w:rsidRDefault="0044368F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color w:val="FF0000"/>
                <w:sz w:val="30"/>
                <w:szCs w:val="30"/>
                <w:shd w:val="clear" w:color="auto" w:fill="FFFFFF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44368F" w:rsidRPr="00D55686" w:rsidRDefault="004436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:rsidR="0044368F" w:rsidRPr="00D55686" w:rsidRDefault="0044368F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68F" w:rsidRPr="00D55686" w:rsidTr="00582395">
        <w:trPr>
          <w:cantSplit/>
          <w:trHeight w:val="20"/>
          <w:tblHeader/>
        </w:trPr>
        <w:tc>
          <w:tcPr>
            <w:tcW w:w="3407" w:type="dxa"/>
            <w:vAlign w:val="bottom"/>
          </w:tcPr>
          <w:p w:rsidR="0044368F" w:rsidRPr="00D55686" w:rsidRDefault="0044368F" w:rsidP="00B723E3">
            <w:pPr>
              <w:spacing w:line="240" w:lineRule="auto"/>
              <w:ind w:left="175" w:right="8" w:hanging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44368F" w:rsidRPr="00D55686" w:rsidRDefault="004436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:rsidR="0044368F" w:rsidRPr="00D55686" w:rsidRDefault="0044368F">
            <w:pPr>
              <w:pStyle w:val="acctfourfigures"/>
              <w:tabs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44368F" w:rsidRPr="00D55686" w:rsidRDefault="0044368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44368F" w:rsidRPr="00D55686" w:rsidRDefault="0044368F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:rsidR="0044368F" w:rsidRPr="00D55686" w:rsidRDefault="0044368F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:rsidR="0044368F" w:rsidRPr="00D55686" w:rsidRDefault="004436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:rsidR="0044368F" w:rsidRPr="00D55686" w:rsidRDefault="0044368F">
            <w:pPr>
              <w:pStyle w:val="acctfourfigures"/>
              <w:tabs>
                <w:tab w:val="left" w:pos="720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44368F" w:rsidRPr="00D55686" w:rsidRDefault="0044368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44368F" w:rsidRPr="00D55686" w:rsidRDefault="0044368F">
            <w:pPr>
              <w:pStyle w:val="acctfourfigures"/>
              <w:tabs>
                <w:tab w:val="left" w:pos="720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:rsidR="0044368F" w:rsidRPr="00D55686" w:rsidRDefault="0044368F">
            <w:pPr>
              <w:pStyle w:val="acctfourfigures"/>
              <w:tabs>
                <w:tab w:val="left" w:pos="720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44368F" w:rsidRPr="00D55686" w:rsidTr="00582395">
        <w:trPr>
          <w:cantSplit/>
          <w:trHeight w:val="20"/>
          <w:tblHeader/>
        </w:trPr>
        <w:tc>
          <w:tcPr>
            <w:tcW w:w="3407" w:type="dxa"/>
          </w:tcPr>
          <w:p w:rsidR="0044368F" w:rsidRPr="00D55686" w:rsidRDefault="0044368F" w:rsidP="00B723E3">
            <w:pPr>
              <w:spacing w:line="240" w:lineRule="auto"/>
              <w:ind w:left="175" w:hanging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:rsidR="0044368F" w:rsidRPr="00D55686" w:rsidRDefault="0044368F" w:rsidP="00DF0F76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860" w:type="dxa"/>
            <w:gridSpan w:val="7"/>
            <w:vAlign w:val="bottom"/>
            <w:hideMark/>
          </w:tcPr>
          <w:p w:rsidR="0044368F" w:rsidRPr="00D55686" w:rsidRDefault="0044368F">
            <w:pPr>
              <w:pStyle w:val="acctfourfigures"/>
              <w:tabs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C799E"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2201F" w:rsidRPr="00D55686" w:rsidTr="00582395">
        <w:trPr>
          <w:cantSplit/>
          <w:trHeight w:val="254"/>
        </w:trPr>
        <w:tc>
          <w:tcPr>
            <w:tcW w:w="3407" w:type="dxa"/>
            <w:hideMark/>
          </w:tcPr>
          <w:p w:rsidR="0012201F" w:rsidRPr="00D55686" w:rsidRDefault="0012201F" w:rsidP="0012201F">
            <w:pPr>
              <w:tabs>
                <w:tab w:val="clear" w:pos="227"/>
              </w:tabs>
              <w:spacing w:line="240" w:lineRule="auto"/>
              <w:ind w:left="268" w:right="8" w:hanging="165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B4915" w:rsidRPr="00D55686">
              <w:rPr>
                <w:rFonts w:ascii="Angsana New" w:hAnsi="Angsana New"/>
                <w:sz w:val="30"/>
                <w:szCs w:val="30"/>
              </w:rPr>
              <w:t>31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B4915" w:rsidRPr="00D55686">
              <w:rPr>
                <w:rFonts w:ascii="Angsana New" w:hAnsi="Angsana New"/>
                <w:sz w:val="30"/>
                <w:szCs w:val="30"/>
              </w:rPr>
              <w:t>2562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/>
                <w:sz w:val="30"/>
                <w:szCs w:val="30"/>
              </w:rPr>
              <w:br/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2" w:type="dxa"/>
            <w:vAlign w:val="bottom"/>
          </w:tcPr>
          <w:p w:rsidR="0012201F" w:rsidRPr="00D55686" w:rsidRDefault="0012201F" w:rsidP="0012201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2201F" w:rsidRPr="00D55686" w:rsidRDefault="0012201F" w:rsidP="0012201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469,449</w:t>
            </w:r>
          </w:p>
        </w:tc>
        <w:tc>
          <w:tcPr>
            <w:tcW w:w="180" w:type="dxa"/>
            <w:vAlign w:val="bottom"/>
          </w:tcPr>
          <w:p w:rsidR="0012201F" w:rsidRPr="00D55686" w:rsidRDefault="0012201F" w:rsidP="0012201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2201F" w:rsidRPr="00D55686" w:rsidRDefault="0012201F" w:rsidP="0012201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9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12201F" w:rsidRPr="00D55686" w:rsidRDefault="0012201F" w:rsidP="0012201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2201F" w:rsidRPr="00D55686" w:rsidRDefault="0012201F" w:rsidP="004A230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467,922</w:t>
            </w:r>
          </w:p>
        </w:tc>
        <w:tc>
          <w:tcPr>
            <w:tcW w:w="180" w:type="dxa"/>
            <w:vAlign w:val="bottom"/>
          </w:tcPr>
          <w:p w:rsidR="0012201F" w:rsidRPr="00D55686" w:rsidRDefault="0012201F" w:rsidP="0012201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2201F" w:rsidRPr="00D55686" w:rsidRDefault="0012201F" w:rsidP="0012201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9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1087" w:rsidRPr="00D55686" w:rsidTr="00582395">
        <w:trPr>
          <w:cantSplit/>
          <w:trHeight w:val="254"/>
        </w:trPr>
        <w:tc>
          <w:tcPr>
            <w:tcW w:w="3407" w:type="dxa"/>
          </w:tcPr>
          <w:p w:rsidR="009D1087" w:rsidRPr="00D55686" w:rsidRDefault="009D1087" w:rsidP="009D1087">
            <w:pPr>
              <w:tabs>
                <w:tab w:val="clear" w:pos="227"/>
              </w:tabs>
              <w:spacing w:line="240" w:lineRule="auto"/>
              <w:ind w:left="188" w:right="8" w:hanging="8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เพิ่มขึ้น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ลดลง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) 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992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1087" w:rsidRPr="00D55686" w:rsidRDefault="009D1087" w:rsidP="00DE643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087" w:rsidRPr="00D55686" w:rsidTr="00582395">
        <w:trPr>
          <w:cantSplit/>
          <w:trHeight w:val="254"/>
        </w:trPr>
        <w:tc>
          <w:tcPr>
            <w:tcW w:w="3407" w:type="dxa"/>
          </w:tcPr>
          <w:p w:rsidR="009D1087" w:rsidRPr="00D55686" w:rsidRDefault="009D1087" w:rsidP="009D1087">
            <w:pPr>
              <w:tabs>
                <w:tab w:val="clear" w:pos="227"/>
              </w:tabs>
              <w:spacing w:line="240" w:lineRule="auto"/>
              <w:ind w:left="268" w:right="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2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9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1087" w:rsidRPr="00D55686" w:rsidRDefault="009D1087" w:rsidP="00DE643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1087" w:rsidRPr="00D55686" w:rsidRDefault="009D1087" w:rsidP="0058239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087" w:rsidRPr="00D55686" w:rsidTr="00582395">
        <w:trPr>
          <w:cantSplit/>
          <w:trHeight w:val="20"/>
        </w:trPr>
        <w:tc>
          <w:tcPr>
            <w:tcW w:w="3407" w:type="dxa"/>
            <w:hideMark/>
          </w:tcPr>
          <w:p w:rsidR="009D1087" w:rsidRPr="00D55686" w:rsidRDefault="009D1087" w:rsidP="009D1087">
            <w:pPr>
              <w:tabs>
                <w:tab w:val="clear" w:pos="227"/>
                <w:tab w:val="clear" w:pos="454"/>
              </w:tabs>
              <w:spacing w:line="240" w:lineRule="auto"/>
              <w:ind w:left="268" w:right="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92" w:type="dxa"/>
            <w:vAlign w:val="bottom"/>
            <w:hideMark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99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19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1087" w:rsidRPr="00D55686" w:rsidRDefault="009D1087" w:rsidP="00431136">
            <w:pPr>
              <w:pStyle w:val="acctfourfigures"/>
              <w:tabs>
                <w:tab w:val="clear" w:pos="765"/>
                <w:tab w:val="decimal" w:pos="641"/>
                <w:tab w:val="left" w:pos="912"/>
                <w:tab w:val="decimal" w:pos="1642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(17,402)</w:t>
            </w:r>
          </w:p>
        </w:tc>
        <w:tc>
          <w:tcPr>
            <w:tcW w:w="18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19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1087" w:rsidRPr="00D55686" w:rsidRDefault="009D1087" w:rsidP="004A2304">
            <w:pPr>
              <w:pStyle w:val="acctfourfigures"/>
              <w:tabs>
                <w:tab w:val="clear" w:pos="765"/>
                <w:tab w:val="decimal" w:pos="376"/>
                <w:tab w:val="left" w:pos="916"/>
                <w:tab w:val="decimal" w:pos="1642"/>
              </w:tabs>
              <w:spacing w:line="240" w:lineRule="auto"/>
              <w:ind w:left="16" w:right="14" w:firstLine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(17,402)</w:t>
            </w:r>
          </w:p>
        </w:tc>
      </w:tr>
      <w:tr w:rsidR="009D1087" w:rsidRPr="00D55686" w:rsidTr="00582395">
        <w:trPr>
          <w:cantSplit/>
          <w:trHeight w:val="20"/>
        </w:trPr>
        <w:tc>
          <w:tcPr>
            <w:tcW w:w="3407" w:type="dxa"/>
            <w:hideMark/>
          </w:tcPr>
          <w:p w:rsidR="009D1087" w:rsidRPr="00D55686" w:rsidRDefault="009D1087" w:rsidP="009D1087">
            <w:pPr>
              <w:tabs>
                <w:tab w:val="clear" w:pos="227"/>
                <w:tab w:val="clear" w:pos="454"/>
              </w:tabs>
              <w:spacing w:line="240" w:lineRule="auto"/>
              <w:ind w:left="268" w:right="8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ผลขาดทุนจากการด้อยค่าของ</w:t>
            </w:r>
          </w:p>
          <w:p w:rsidR="009D1087" w:rsidRPr="00D55686" w:rsidRDefault="009D1087" w:rsidP="009D1087">
            <w:pPr>
              <w:tabs>
                <w:tab w:val="clear" w:pos="227"/>
                <w:tab w:val="clear" w:pos="454"/>
              </w:tabs>
              <w:spacing w:line="240" w:lineRule="auto"/>
              <w:ind w:left="268" w:right="8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  <w:hideMark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:rsidR="009D1087" w:rsidRPr="00D55686" w:rsidRDefault="009D1087" w:rsidP="004A230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(1,480)</w:t>
            </w:r>
          </w:p>
        </w:tc>
        <w:tc>
          <w:tcPr>
            <w:tcW w:w="180" w:type="dxa"/>
            <w:vAlign w:val="bottom"/>
          </w:tcPr>
          <w:p w:rsidR="009D1087" w:rsidRPr="00D55686" w:rsidRDefault="009D1087" w:rsidP="004A2304">
            <w:pPr>
              <w:pStyle w:val="acctfourfigures"/>
              <w:spacing w:line="240" w:lineRule="auto"/>
              <w:ind w:right="9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9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1087" w:rsidRPr="00D55686" w:rsidRDefault="009D1087" w:rsidP="00DE6433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(1,480)</w:t>
            </w:r>
          </w:p>
        </w:tc>
        <w:tc>
          <w:tcPr>
            <w:tcW w:w="180" w:type="dxa"/>
            <w:vAlign w:val="bottom"/>
          </w:tcPr>
          <w:p w:rsidR="009D1087" w:rsidRPr="00D55686" w:rsidRDefault="009D1087" w:rsidP="009D108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9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1087" w:rsidRPr="00D55686" w:rsidTr="00582395">
        <w:trPr>
          <w:cantSplit/>
          <w:trHeight w:val="20"/>
        </w:trPr>
        <w:tc>
          <w:tcPr>
            <w:tcW w:w="3407" w:type="dxa"/>
            <w:hideMark/>
          </w:tcPr>
          <w:p w:rsidR="009D1087" w:rsidRPr="00D55686" w:rsidRDefault="009D1087" w:rsidP="009D10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8" w:right="8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92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1087" w:rsidRPr="00D55686" w:rsidRDefault="009D1087" w:rsidP="004A230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80" w:type="dxa"/>
            <w:vAlign w:val="bottom"/>
          </w:tcPr>
          <w:p w:rsidR="009D1087" w:rsidRPr="00D55686" w:rsidRDefault="009D1087" w:rsidP="004A2304">
            <w:pPr>
              <w:pStyle w:val="acctfourfigures"/>
              <w:tabs>
                <w:tab w:val="decimal" w:pos="371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D1087" w:rsidRPr="00D55686" w:rsidRDefault="00A13F5C" w:rsidP="00514933">
            <w:pPr>
              <w:pStyle w:val="acctfourfigures"/>
              <w:tabs>
                <w:tab w:val="clear" w:pos="765"/>
                <w:tab w:val="left" w:pos="641"/>
                <w:tab w:val="decimal" w:pos="731"/>
                <w:tab w:val="decimal" w:pos="1642"/>
              </w:tabs>
              <w:spacing w:line="240" w:lineRule="auto"/>
              <w:ind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     3,480</w:t>
            </w:r>
          </w:p>
        </w:tc>
        <w:tc>
          <w:tcPr>
            <w:tcW w:w="180" w:type="dxa"/>
            <w:vAlign w:val="bottom"/>
          </w:tcPr>
          <w:p w:rsidR="009D1087" w:rsidRPr="00D55686" w:rsidRDefault="009D1087" w:rsidP="009B0DD3">
            <w:pPr>
              <w:pStyle w:val="acctfourfigures"/>
              <w:tabs>
                <w:tab w:val="decimal" w:pos="641"/>
                <w:tab w:val="decimal" w:pos="731"/>
                <w:tab w:val="left" w:pos="912"/>
                <w:tab w:val="decimal" w:pos="1642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1087" w:rsidRPr="00D55686" w:rsidRDefault="009D1087" w:rsidP="00944B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3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80" w:type="dxa"/>
            <w:vAlign w:val="bottom"/>
          </w:tcPr>
          <w:p w:rsidR="009D1087" w:rsidRPr="00D55686" w:rsidRDefault="009D1087" w:rsidP="009D10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1087" w:rsidRPr="00D55686" w:rsidRDefault="009B0DD3" w:rsidP="00514933">
            <w:pPr>
              <w:pStyle w:val="acctfourfigures"/>
              <w:tabs>
                <w:tab w:val="clear" w:pos="765"/>
                <w:tab w:val="decimal" w:pos="376"/>
                <w:tab w:val="left" w:pos="864"/>
                <w:tab w:val="decimal" w:pos="1642"/>
              </w:tabs>
              <w:spacing w:line="240" w:lineRule="auto"/>
              <w:ind w:left="16" w:right="-82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    3,480</w:t>
            </w:r>
          </w:p>
        </w:tc>
      </w:tr>
      <w:tr w:rsidR="00DE6433" w:rsidRPr="00D55686" w:rsidTr="00582395">
        <w:trPr>
          <w:cantSplit/>
          <w:trHeight w:val="20"/>
        </w:trPr>
        <w:tc>
          <w:tcPr>
            <w:tcW w:w="3407" w:type="dxa"/>
            <w:hideMark/>
          </w:tcPr>
          <w:p w:rsidR="00DE6433" w:rsidRPr="00D55686" w:rsidRDefault="00DE6433" w:rsidP="00DE6433">
            <w:pPr>
              <w:spacing w:line="240" w:lineRule="auto"/>
              <w:ind w:left="178" w:right="8" w:hanging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2563 - 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2" w:type="dxa"/>
            <w:vAlign w:val="bottom"/>
          </w:tcPr>
          <w:p w:rsidR="00DE6433" w:rsidRPr="00D55686" w:rsidRDefault="00DE6433" w:rsidP="00DE643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E6433" w:rsidRPr="00D55686" w:rsidRDefault="0012201F" w:rsidP="00DE643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468,265</w:t>
            </w:r>
          </w:p>
        </w:tc>
        <w:tc>
          <w:tcPr>
            <w:tcW w:w="180" w:type="dxa"/>
            <w:vAlign w:val="bottom"/>
          </w:tcPr>
          <w:p w:rsidR="00DE6433" w:rsidRPr="00D55686" w:rsidRDefault="00DE6433" w:rsidP="00DE643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E6433" w:rsidRPr="00D55686" w:rsidRDefault="00C01C26" w:rsidP="00DE6433">
            <w:pPr>
              <w:pStyle w:val="acctfourfigures"/>
              <w:tabs>
                <w:tab w:val="clear" w:pos="765"/>
                <w:tab w:val="decimal" w:pos="641"/>
                <w:tab w:val="decimal" w:pos="1642"/>
              </w:tabs>
              <w:spacing w:line="240" w:lineRule="auto"/>
              <w:ind w:right="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A13F5C" w:rsidRPr="00D5568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13F5C" w:rsidRPr="00D55686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80" w:type="dxa"/>
            <w:vAlign w:val="bottom"/>
          </w:tcPr>
          <w:p w:rsidR="00DE6433" w:rsidRPr="00D55686" w:rsidRDefault="00DE6433" w:rsidP="00DE643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E6433" w:rsidRPr="00D55686" w:rsidRDefault="00F87832" w:rsidP="00DE64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466,738</w:t>
            </w:r>
          </w:p>
        </w:tc>
        <w:tc>
          <w:tcPr>
            <w:tcW w:w="180" w:type="dxa"/>
            <w:vAlign w:val="bottom"/>
          </w:tcPr>
          <w:p w:rsidR="00DE6433" w:rsidRPr="00D55686" w:rsidRDefault="00DE6433" w:rsidP="00DE643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E6433" w:rsidRPr="00D55686" w:rsidRDefault="00C01C26" w:rsidP="00DE6433">
            <w:pPr>
              <w:pStyle w:val="acctfourfigures"/>
              <w:tabs>
                <w:tab w:val="clear" w:pos="765"/>
                <w:tab w:val="decimal" w:pos="641"/>
                <w:tab w:val="decimal" w:pos="1642"/>
              </w:tabs>
              <w:spacing w:line="240" w:lineRule="auto"/>
              <w:ind w:right="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A13F5C" w:rsidRPr="00D5568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13F5C" w:rsidRPr="00D55686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</w:tr>
    </w:tbl>
    <w:p w:rsidR="0044368F" w:rsidRPr="00D55686" w:rsidRDefault="0044368F" w:rsidP="00443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sz w:val="30"/>
          <w:szCs w:val="30"/>
        </w:rPr>
      </w:pPr>
    </w:p>
    <w:p w:rsidR="0044368F" w:rsidRPr="00D55686" w:rsidRDefault="0044368F" w:rsidP="00A13F5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 w:right="15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5568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44368F" w:rsidRPr="00D55686" w:rsidRDefault="0044368F" w:rsidP="0044368F">
      <w:pPr>
        <w:pStyle w:val="BodyText2"/>
        <w:tabs>
          <w:tab w:val="left" w:pos="540"/>
        </w:tabs>
        <w:ind w:left="540"/>
        <w:jc w:val="thaiDistribute"/>
      </w:pPr>
    </w:p>
    <w:p w:rsidR="0044368F" w:rsidRPr="00D55686" w:rsidRDefault="0044368F" w:rsidP="005823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  <w:tab w:val="left" w:pos="945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D55686">
        <w:rPr>
          <w:rFonts w:ascii="Angsana New" w:hAnsi="Angsana New" w:hint="cs"/>
          <w:sz w:val="30"/>
          <w:szCs w:val="30"/>
        </w:rPr>
        <w:t xml:space="preserve">1 </w:t>
      </w:r>
      <w:r w:rsidRPr="00D5568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55686">
        <w:rPr>
          <w:rFonts w:ascii="Angsana New" w:hAnsi="Angsana New" w:hint="cs"/>
          <w:sz w:val="30"/>
          <w:szCs w:val="30"/>
        </w:rPr>
        <w:t xml:space="preserve">2563 </w:t>
      </w:r>
      <w:r w:rsidRPr="00D55686">
        <w:rPr>
          <w:rFonts w:ascii="Angsana New" w:hAnsi="Angsana New" w:hint="cs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D55686">
        <w:rPr>
          <w:rFonts w:ascii="Angsana New" w:hAnsi="Angsana New" w:hint="cs"/>
          <w:sz w:val="30"/>
          <w:szCs w:val="30"/>
        </w:rPr>
        <w:t xml:space="preserve"> 2562 </w:t>
      </w:r>
    </w:p>
    <w:p w:rsidR="0044368F" w:rsidRPr="00D55686" w:rsidRDefault="0044368F" w:rsidP="0044368F">
      <w:pPr>
        <w:pStyle w:val="BodyText2"/>
        <w:tabs>
          <w:tab w:val="left" w:pos="540"/>
        </w:tabs>
        <w:ind w:left="540"/>
        <w:jc w:val="thaiDistribute"/>
      </w:pPr>
    </w:p>
    <w:p w:rsidR="0044368F" w:rsidRPr="00D55686" w:rsidRDefault="0044368F" w:rsidP="004436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:rsidR="00B723E3" w:rsidRPr="00D55686" w:rsidRDefault="00DF0F76" w:rsidP="004C1BF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900" w:firstLine="0"/>
        <w:jc w:val="thaiDistribute"/>
        <w:rPr>
          <w:rFonts w:ascii="Angsana New" w:hAnsi="Angsana New"/>
          <w:sz w:val="30"/>
          <w:szCs w:val="30"/>
          <w:cs/>
        </w:rPr>
      </w:pPr>
      <w:r w:rsidRPr="00D55686">
        <w:rPr>
          <w:rFonts w:ascii="Angsana New" w:hAnsi="Angsana New"/>
          <w:sz w:val="30"/>
          <w:szCs w:val="30"/>
          <w:cs/>
        </w:rPr>
        <w:br w:type="page"/>
      </w:r>
      <w:r w:rsidR="00B723E3" w:rsidRPr="00D55686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B723E3" w:rsidRPr="00D55686" w:rsidRDefault="00B723E3" w:rsidP="00B723E3">
      <w:pPr>
        <w:pStyle w:val="BodyText2"/>
        <w:tabs>
          <w:tab w:val="left" w:pos="540"/>
        </w:tabs>
        <w:ind w:left="540"/>
        <w:jc w:val="thaiDistribute"/>
      </w:pPr>
    </w:p>
    <w:p w:rsidR="00B723E3" w:rsidRPr="00D55686" w:rsidRDefault="00B723E3" w:rsidP="00B723E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D55686">
        <w:rPr>
          <w:rFonts w:ascii="Angsana New" w:hAnsi="Angsana New" w:hint="cs"/>
          <w:sz w:val="30"/>
          <w:szCs w:val="30"/>
        </w:rPr>
        <w:t xml:space="preserve">9 (“TFRS 9”) 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จัดประเภทสินทรัพย์ทางการเงินเป็น </w:t>
      </w:r>
      <w:r w:rsidRPr="00D55686">
        <w:rPr>
          <w:rFonts w:ascii="Angsana New" w:hAnsi="Angsana New" w:hint="cs"/>
          <w:sz w:val="30"/>
          <w:szCs w:val="30"/>
        </w:rPr>
        <w:t xml:space="preserve">3 </w:t>
      </w:r>
      <w:r w:rsidRPr="00D55686">
        <w:rPr>
          <w:rFonts w:ascii="Angsana New" w:hAnsi="Angsana New" w:hint="cs"/>
          <w:sz w:val="30"/>
          <w:szCs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 w:rsidRPr="00D55686">
        <w:rPr>
          <w:rFonts w:ascii="Angsana New" w:hAnsi="Angsana New" w:hint="cs"/>
          <w:sz w:val="30"/>
          <w:szCs w:val="30"/>
        </w:rPr>
        <w:t>(FVOCI)</w:t>
      </w:r>
      <w:r w:rsidRPr="00D55686">
        <w:rPr>
          <w:rFonts w:ascii="Angsana New" w:hAnsi="Angsana New" w:hint="cs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D55686">
        <w:rPr>
          <w:rFonts w:ascii="Angsana New" w:hAnsi="Angsana New" w:hint="cs"/>
          <w:sz w:val="30"/>
          <w:szCs w:val="30"/>
        </w:rPr>
        <w:t xml:space="preserve"> (FVTPL) </w:t>
      </w:r>
      <w:r w:rsidRPr="00D55686">
        <w:rPr>
          <w:rFonts w:ascii="Angsana New" w:hAnsi="Angsana New" w:hint="cs"/>
          <w:sz w:val="30"/>
          <w:szCs w:val="30"/>
          <w:cs/>
        </w:rPr>
        <w:t xml:space="preserve">โดยการจัดประเภทตาม </w:t>
      </w:r>
      <w:r w:rsidRPr="00D55686">
        <w:rPr>
          <w:rFonts w:ascii="Angsana New" w:hAnsi="Angsana New" w:hint="cs"/>
          <w:sz w:val="30"/>
          <w:szCs w:val="30"/>
        </w:rPr>
        <w:t xml:space="preserve">TFRS 9 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DE6433"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</w:rPr>
        <w:t xml:space="preserve">TFRS 9 </w:t>
      </w:r>
      <w:r w:rsidRPr="00D55686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D55686">
        <w:rPr>
          <w:rFonts w:ascii="Angsana New" w:hAnsi="Angsana New" w:hint="cs"/>
          <w:sz w:val="30"/>
          <w:szCs w:val="30"/>
        </w:rPr>
        <w:t>105</w:t>
      </w:r>
    </w:p>
    <w:p w:rsidR="00C01C26" w:rsidRPr="00D55686" w:rsidRDefault="00C01C26" w:rsidP="00B723E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:rsidR="00C01C26" w:rsidRPr="00D55686" w:rsidRDefault="00C01C26" w:rsidP="00B723E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ตาม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sz w:val="30"/>
          <w:szCs w:val="30"/>
        </w:rPr>
        <w:t xml:space="preserve">TFRS 9 </w:t>
      </w:r>
      <w:r w:rsidRPr="00D55686">
        <w:rPr>
          <w:rFonts w:ascii="Angsana New" w:hAnsi="Angsana New" w:hint="cs"/>
          <w:sz w:val="30"/>
          <w:szCs w:val="30"/>
          <w:cs/>
        </w:rPr>
        <w:t xml:space="preserve">อนุพันธ์จะวัดมูลค่าด้วยมูลค่ายุติธรรมผ่านกำไรขาดทุนเบ็ดเสร็จอื่น </w:t>
      </w:r>
      <w:r w:rsidRPr="00D55686">
        <w:rPr>
          <w:rFonts w:ascii="Angsana New" w:hAnsi="Angsana New" w:hint="cs"/>
          <w:sz w:val="30"/>
          <w:szCs w:val="30"/>
        </w:rPr>
        <w:t>(FVOCI)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เดิมกลุ่มบริษัทรับรู้รายการเมื่อใช้สิทธิในอนุพันธ์ดังกล่าว</w:t>
      </w:r>
    </w:p>
    <w:p w:rsidR="00B723E3" w:rsidRPr="00D55686" w:rsidRDefault="00B723E3" w:rsidP="00B723E3">
      <w:pPr>
        <w:pStyle w:val="BodyText2"/>
        <w:tabs>
          <w:tab w:val="left" w:pos="540"/>
        </w:tabs>
        <w:ind w:left="540"/>
        <w:jc w:val="thaiDistribute"/>
        <w:rPr>
          <w:cs/>
        </w:rPr>
      </w:pPr>
    </w:p>
    <w:p w:rsidR="00B723E3" w:rsidRPr="00D55686" w:rsidRDefault="00B723E3" w:rsidP="00AA2D5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D55686">
        <w:rPr>
          <w:rFonts w:ascii="Angsana New" w:hAnsi="Angsana New" w:hint="cs"/>
          <w:sz w:val="30"/>
          <w:szCs w:val="30"/>
        </w:rPr>
        <w:t xml:space="preserve">TFRS 9 </w:t>
      </w:r>
      <w:r w:rsidRPr="00D55686">
        <w:rPr>
          <w:rFonts w:ascii="Angsana New" w:hAnsi="Angsana New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55686">
        <w:rPr>
          <w:rFonts w:ascii="Angsana New" w:hAnsi="Angsana New" w:hint="cs"/>
          <w:sz w:val="30"/>
          <w:szCs w:val="30"/>
        </w:rPr>
        <w:t xml:space="preserve">1 </w:t>
      </w:r>
      <w:r w:rsidRPr="00D55686">
        <w:rPr>
          <w:rFonts w:ascii="Angsana New" w:hAnsi="Angsana New"/>
          <w:sz w:val="30"/>
          <w:szCs w:val="30"/>
          <w:cs/>
        </w:rPr>
        <w:t xml:space="preserve">มกราคม </w:t>
      </w:r>
      <w:r w:rsidRPr="00D55686">
        <w:rPr>
          <w:rFonts w:ascii="Angsana New" w:hAnsi="Angsana New" w:hint="cs"/>
          <w:sz w:val="30"/>
          <w:szCs w:val="30"/>
        </w:rPr>
        <w:t>2563</w:t>
      </w:r>
    </w:p>
    <w:p w:rsidR="00B723E3" w:rsidRPr="00D55686" w:rsidRDefault="00B723E3" w:rsidP="00B723E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510"/>
        <w:gridCol w:w="905"/>
        <w:gridCol w:w="260"/>
        <w:gridCol w:w="900"/>
        <w:gridCol w:w="250"/>
        <w:gridCol w:w="1000"/>
        <w:gridCol w:w="240"/>
        <w:gridCol w:w="1020"/>
        <w:gridCol w:w="236"/>
        <w:gridCol w:w="939"/>
      </w:tblGrid>
      <w:tr w:rsidR="00B723E3" w:rsidRPr="00D55686" w:rsidTr="008F5219">
        <w:trPr>
          <w:tblHeader/>
        </w:trPr>
        <w:tc>
          <w:tcPr>
            <w:tcW w:w="9260" w:type="dxa"/>
            <w:gridSpan w:val="10"/>
            <w:shd w:val="clear" w:color="auto" w:fill="auto"/>
            <w:vAlign w:val="bottom"/>
            <w:hideMark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B723E3" w:rsidRPr="00D55686" w:rsidTr="008F5219">
        <w:trPr>
          <w:tblHeader/>
        </w:trPr>
        <w:tc>
          <w:tcPr>
            <w:tcW w:w="4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23E3" w:rsidRPr="00D55686" w:rsidRDefault="00B723E3" w:rsidP="008F521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การจัดประเภทตามมาตรฐานเดิม ณ วันที่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TFRS 9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B723E3" w:rsidRPr="00D55686" w:rsidTr="00C65283">
        <w:trPr>
          <w:tblHeader/>
        </w:trPr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="001B4915"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="001B4915"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ใช้การบัญชีป้องกัน</w:t>
            </w:r>
          </w:p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มูลค่ายุติธรรมผ่าน</w:t>
            </w:r>
          </w:p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</w:t>
            </w:r>
            <w:r w:rsidR="001B4915" w:rsidRPr="00D55686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ยุติธรรมผ่าน</w:t>
            </w:r>
          </w:p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9" w:type="dxa"/>
            <w:shd w:val="clear" w:color="auto" w:fill="auto"/>
            <w:vAlign w:val="bottom"/>
            <w:hideMark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1B4915"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723E3" w:rsidRPr="00D55686" w:rsidTr="008F5219">
        <w:trPr>
          <w:tblHeader/>
        </w:trPr>
        <w:tc>
          <w:tcPr>
            <w:tcW w:w="3510" w:type="dxa"/>
            <w:shd w:val="clear" w:color="auto" w:fill="auto"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50" w:type="dxa"/>
            <w:gridSpan w:val="9"/>
            <w:shd w:val="clear" w:color="auto" w:fill="auto"/>
            <w:hideMark/>
          </w:tcPr>
          <w:p w:rsidR="00B723E3" w:rsidRPr="00D55686" w:rsidRDefault="00B723E3" w:rsidP="004C1BF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="002C799E" w:rsidRPr="00D55686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พั</w:t>
            </w:r>
            <w:r w:rsidRPr="00D5568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นบาท)</w:t>
            </w:r>
          </w:p>
        </w:tc>
      </w:tr>
      <w:tr w:rsidR="000A5567" w:rsidRPr="00D55686" w:rsidTr="008F5219">
        <w:tc>
          <w:tcPr>
            <w:tcW w:w="3510" w:type="dxa"/>
            <w:shd w:val="clear" w:color="auto" w:fill="auto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5" w:type="dxa"/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362,240</w:t>
            </w:r>
          </w:p>
        </w:tc>
        <w:tc>
          <w:tcPr>
            <w:tcW w:w="26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362,240</w:t>
            </w:r>
          </w:p>
        </w:tc>
      </w:tr>
      <w:tr w:rsidR="000A5567" w:rsidRPr="00D55686" w:rsidTr="008F5219">
        <w:tc>
          <w:tcPr>
            <w:tcW w:w="351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5" w:type="dxa"/>
            <w:shd w:val="clear" w:color="auto" w:fill="auto"/>
            <w:vAlign w:val="bottom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  <w:tc>
          <w:tcPr>
            <w:tcW w:w="26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</w:tr>
      <w:tr w:rsidR="000A5567" w:rsidRPr="00D55686" w:rsidTr="008F5219">
        <w:tc>
          <w:tcPr>
            <w:tcW w:w="3510" w:type="dxa"/>
            <w:shd w:val="clear" w:color="auto" w:fill="auto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Pr="00D556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05" w:type="dxa"/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194,971</w:t>
            </w:r>
          </w:p>
        </w:tc>
        <w:tc>
          <w:tcPr>
            <w:tcW w:w="26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194,971</w:t>
            </w:r>
          </w:p>
        </w:tc>
      </w:tr>
      <w:tr w:rsidR="000A5567" w:rsidRPr="00D55686" w:rsidTr="008F5219">
        <w:tc>
          <w:tcPr>
            <w:tcW w:w="351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</w:t>
            </w:r>
            <w:r w:rsidR="00647FD2" w:rsidRPr="00D556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และเงินมัดจำ</w:t>
            </w:r>
          </w:p>
        </w:tc>
        <w:tc>
          <w:tcPr>
            <w:tcW w:w="905" w:type="dxa"/>
            <w:shd w:val="clear" w:color="auto" w:fill="auto"/>
            <w:vAlign w:val="bottom"/>
          </w:tcPr>
          <w:p w:rsidR="000A5567" w:rsidRPr="00D55686" w:rsidRDefault="00DE6433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24,657</w:t>
            </w:r>
          </w:p>
        </w:tc>
        <w:tc>
          <w:tcPr>
            <w:tcW w:w="26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0A5567" w:rsidRPr="00D55686" w:rsidRDefault="00DE6433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24,657</w:t>
            </w:r>
          </w:p>
        </w:tc>
      </w:tr>
      <w:tr w:rsidR="000A5567" w:rsidRPr="00D55686" w:rsidTr="00C65283">
        <w:tc>
          <w:tcPr>
            <w:tcW w:w="3510" w:type="dxa"/>
            <w:shd w:val="clear" w:color="auto" w:fill="auto"/>
            <w:hideMark/>
          </w:tcPr>
          <w:p w:rsidR="000A5567" w:rsidRPr="00D55686" w:rsidRDefault="000A5567" w:rsidP="00DE64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731,868</w:t>
            </w:r>
          </w:p>
        </w:tc>
        <w:tc>
          <w:tcPr>
            <w:tcW w:w="26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5567" w:rsidRPr="00D55686" w:rsidRDefault="000A5567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731,868</w:t>
            </w:r>
          </w:p>
        </w:tc>
      </w:tr>
      <w:tr w:rsidR="00C65283" w:rsidRPr="00D55686" w:rsidTr="00C65283">
        <w:tc>
          <w:tcPr>
            <w:tcW w:w="3510" w:type="dxa"/>
            <w:shd w:val="clear" w:color="auto" w:fill="auto"/>
          </w:tcPr>
          <w:p w:rsidR="00C65283" w:rsidRPr="00D55686" w:rsidRDefault="00C65283" w:rsidP="00DE64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5283" w:rsidRPr="00D55686" w:rsidRDefault="00C65283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:rsidR="00C65283" w:rsidRPr="00D55686" w:rsidRDefault="00C65283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5283" w:rsidRPr="00D55686" w:rsidRDefault="00C65283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:rsidR="00C65283" w:rsidRPr="00D55686" w:rsidRDefault="00C65283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5283" w:rsidRPr="00D55686" w:rsidRDefault="00C65283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:rsidR="00C65283" w:rsidRPr="00D55686" w:rsidRDefault="00C65283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5283" w:rsidRPr="00D55686" w:rsidRDefault="00C65283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C65283" w:rsidRPr="00D55686" w:rsidRDefault="00C65283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5283" w:rsidRPr="00D55686" w:rsidRDefault="00C65283" w:rsidP="000A55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647FD2" w:rsidRPr="00D55686" w:rsidRDefault="00647FD2">
      <w:pPr>
        <w:rPr>
          <w:rFonts w:ascii="Angsana New" w:hAnsi="Angsana New"/>
          <w:sz w:val="30"/>
          <w:szCs w:val="30"/>
          <w:cs/>
        </w:rPr>
      </w:pPr>
    </w:p>
    <w:p w:rsidR="00647FD2" w:rsidRPr="00D55686" w:rsidRDefault="00647FD2">
      <w:pPr>
        <w:rPr>
          <w:rFonts w:ascii="Angsana New" w:hAnsi="Angsana New"/>
          <w:sz w:val="30"/>
          <w:szCs w:val="30"/>
        </w:rPr>
      </w:pPr>
    </w:p>
    <w:p w:rsidR="00AA2D5C" w:rsidRPr="00D55686" w:rsidRDefault="00AA2D5C">
      <w:pPr>
        <w:rPr>
          <w:rFonts w:ascii="Angsana New" w:hAnsi="Angsana New"/>
          <w:sz w:val="30"/>
          <w:szCs w:val="30"/>
        </w:rPr>
      </w:pPr>
    </w:p>
    <w:tbl>
      <w:tblPr>
        <w:tblW w:w="926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510"/>
        <w:gridCol w:w="905"/>
        <w:gridCol w:w="260"/>
        <w:gridCol w:w="900"/>
        <w:gridCol w:w="250"/>
        <w:gridCol w:w="1000"/>
        <w:gridCol w:w="240"/>
        <w:gridCol w:w="1020"/>
        <w:gridCol w:w="236"/>
        <w:gridCol w:w="939"/>
      </w:tblGrid>
      <w:tr w:rsidR="00647FD2" w:rsidRPr="00D55686" w:rsidTr="00BB501B">
        <w:trPr>
          <w:tblHeader/>
        </w:trPr>
        <w:tc>
          <w:tcPr>
            <w:tcW w:w="9260" w:type="dxa"/>
            <w:gridSpan w:val="10"/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 xml:space="preserve">งบการเงินรวม </w:t>
            </w:r>
          </w:p>
        </w:tc>
      </w:tr>
      <w:tr w:rsidR="00647FD2" w:rsidRPr="00D55686" w:rsidTr="00BB501B">
        <w:trPr>
          <w:tblHeader/>
        </w:trPr>
        <w:tc>
          <w:tcPr>
            <w:tcW w:w="4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การจัดประเภทตามมาตรฐานเดิม ณ วันที่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TFRS 9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647FD2" w:rsidRPr="00D55686" w:rsidTr="00BB501B">
        <w:trPr>
          <w:tblHeader/>
        </w:trPr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ใช้การบัญชีป้องกัน</w:t>
            </w:r>
          </w:p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มูลค่ายุติธรรมผ่าน</w:t>
            </w:r>
          </w:p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ยุติธรรมผ่าน</w:t>
            </w:r>
          </w:p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9" w:type="dxa"/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647FD2" w:rsidRPr="00D55686" w:rsidTr="00BB501B">
        <w:trPr>
          <w:tblHeader/>
        </w:trPr>
        <w:tc>
          <w:tcPr>
            <w:tcW w:w="351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50" w:type="dxa"/>
            <w:gridSpan w:val="9"/>
            <w:shd w:val="clear" w:color="auto" w:fill="auto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D55686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พั</w:t>
            </w:r>
            <w:r w:rsidRPr="00D5568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นบาท)</w:t>
            </w:r>
          </w:p>
        </w:tc>
      </w:tr>
      <w:tr w:rsidR="00AE2049" w:rsidRPr="00D55686" w:rsidTr="00DE6433">
        <w:tc>
          <w:tcPr>
            <w:tcW w:w="351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26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  <w:tr w:rsidR="00AE2049" w:rsidRPr="00D55686" w:rsidTr="00DE6433">
        <w:tc>
          <w:tcPr>
            <w:tcW w:w="351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192,678</w:t>
            </w:r>
          </w:p>
        </w:tc>
        <w:tc>
          <w:tcPr>
            <w:tcW w:w="26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192,678</w:t>
            </w:r>
          </w:p>
        </w:tc>
      </w:tr>
      <w:tr w:rsidR="00AE2049" w:rsidRPr="00D55686" w:rsidTr="00DE6433">
        <w:tc>
          <w:tcPr>
            <w:tcW w:w="351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1,325,381</w:t>
            </w:r>
          </w:p>
        </w:tc>
        <w:tc>
          <w:tcPr>
            <w:tcW w:w="26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1,325,381</w:t>
            </w:r>
          </w:p>
        </w:tc>
      </w:tr>
      <w:tr w:rsidR="00AE2049" w:rsidRPr="00D55686" w:rsidTr="00DE6433">
        <w:tc>
          <w:tcPr>
            <w:tcW w:w="351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16,730</w:t>
            </w:r>
          </w:p>
        </w:tc>
        <w:tc>
          <w:tcPr>
            <w:tcW w:w="26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16,730</w:t>
            </w:r>
          </w:p>
        </w:tc>
      </w:tr>
      <w:tr w:rsidR="00647FD2" w:rsidRPr="00D55686" w:rsidTr="001301F5">
        <w:tc>
          <w:tcPr>
            <w:tcW w:w="3510" w:type="dxa"/>
            <w:shd w:val="clear" w:color="auto" w:fill="auto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หนี้สินทางการเงินไม่หมุนเวียนอื่น </w:t>
            </w:r>
            <w:r w:rsidRPr="00D55686">
              <w:rPr>
                <w:rFonts w:ascii="Angsana New" w:hAnsi="Angsana New"/>
                <w:sz w:val="28"/>
                <w:szCs w:val="28"/>
              </w:rPr>
              <w:br/>
              <w:t xml:space="preserve">- </w:t>
            </w:r>
            <w:r w:rsidRPr="00D55686"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526"/>
              </w:tabs>
              <w:ind w:left="-110" w:right="-28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17,402</w:t>
            </w:r>
          </w:p>
        </w:tc>
        <w:tc>
          <w:tcPr>
            <w:tcW w:w="250" w:type="dxa"/>
            <w:shd w:val="clear" w:color="auto" w:fill="auto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E2049" w:rsidRPr="00D55686" w:rsidTr="001301F5">
        <w:tc>
          <w:tcPr>
            <w:tcW w:w="3510" w:type="dxa"/>
            <w:shd w:val="clear" w:color="auto" w:fill="auto"/>
          </w:tcPr>
          <w:p w:rsidR="00AE2049" w:rsidRPr="00D55686" w:rsidRDefault="00AE2049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E2049" w:rsidRPr="00D55686" w:rsidRDefault="00647FD2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1,564,789</w:t>
            </w:r>
          </w:p>
        </w:tc>
        <w:tc>
          <w:tcPr>
            <w:tcW w:w="26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17,402</w:t>
            </w:r>
          </w:p>
        </w:tc>
        <w:tc>
          <w:tcPr>
            <w:tcW w:w="25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1,564,789</w:t>
            </w:r>
          </w:p>
        </w:tc>
      </w:tr>
    </w:tbl>
    <w:p w:rsidR="00647FD2" w:rsidRPr="00D55686" w:rsidRDefault="00647FD2"/>
    <w:tbl>
      <w:tblPr>
        <w:tblW w:w="926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510"/>
        <w:gridCol w:w="905"/>
        <w:gridCol w:w="260"/>
        <w:gridCol w:w="900"/>
        <w:gridCol w:w="250"/>
        <w:gridCol w:w="1000"/>
        <w:gridCol w:w="240"/>
        <w:gridCol w:w="1020"/>
        <w:gridCol w:w="236"/>
        <w:gridCol w:w="939"/>
      </w:tblGrid>
      <w:tr w:rsidR="00AE2049" w:rsidRPr="00D55686" w:rsidTr="00924733">
        <w:trPr>
          <w:tblHeader/>
        </w:trPr>
        <w:tc>
          <w:tcPr>
            <w:tcW w:w="9260" w:type="dxa"/>
            <w:gridSpan w:val="10"/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D556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เฉพาะ</w:t>
            </w:r>
            <w:r w:rsidR="003D518C" w:rsidRPr="00D556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AE2049" w:rsidRPr="00D55686" w:rsidTr="00924733">
        <w:trPr>
          <w:tblHeader/>
        </w:trPr>
        <w:tc>
          <w:tcPr>
            <w:tcW w:w="4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การจัดประเภทตามมาตรฐานเดิม ณ วันที่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TFRS 9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AE2049" w:rsidRPr="00D55686" w:rsidTr="00924733">
        <w:trPr>
          <w:tblHeader/>
        </w:trPr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="00647FD2" w:rsidRPr="00D556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-ใช้การบัญชีป้องกัน</w:t>
            </w:r>
          </w:p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มูลค่ายุติธรรมผ่าน</w:t>
            </w:r>
          </w:p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</w:t>
            </w:r>
            <w:r w:rsidR="00647FD2"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ยุติธรรมผ่าน</w:t>
            </w:r>
          </w:p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9" w:type="dxa"/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647FD2" w:rsidRPr="00D556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E2049" w:rsidRPr="00D55686" w:rsidTr="00924733">
        <w:trPr>
          <w:tblHeader/>
        </w:trPr>
        <w:tc>
          <w:tcPr>
            <w:tcW w:w="351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50" w:type="dxa"/>
            <w:gridSpan w:val="9"/>
            <w:shd w:val="clear" w:color="auto" w:fill="auto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D55686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พั</w:t>
            </w:r>
            <w:r w:rsidRPr="00D5568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นบาท)</w:t>
            </w:r>
          </w:p>
        </w:tc>
      </w:tr>
      <w:tr w:rsidR="00AE2049" w:rsidRPr="00D55686" w:rsidTr="00924733">
        <w:tc>
          <w:tcPr>
            <w:tcW w:w="3510" w:type="dxa"/>
            <w:shd w:val="clear" w:color="auto" w:fill="auto"/>
            <w:hideMark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5" w:type="dxa"/>
            <w:shd w:val="clear" w:color="auto" w:fill="auto"/>
            <w:vAlign w:val="bottom"/>
            <w:hideMark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360,875</w:t>
            </w:r>
          </w:p>
        </w:tc>
        <w:tc>
          <w:tcPr>
            <w:tcW w:w="26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  <w:hideMark/>
          </w:tcPr>
          <w:p w:rsidR="00AE2049" w:rsidRPr="00D55686" w:rsidRDefault="00AE2049" w:rsidP="00AE20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360,875</w:t>
            </w:r>
          </w:p>
        </w:tc>
      </w:tr>
      <w:tr w:rsidR="00AE2049" w:rsidRPr="00D55686" w:rsidTr="00924733">
        <w:tc>
          <w:tcPr>
            <w:tcW w:w="351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5" w:type="dxa"/>
            <w:shd w:val="clear" w:color="auto" w:fill="auto"/>
            <w:vAlign w:val="bottom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  <w:tc>
          <w:tcPr>
            <w:tcW w:w="26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</w:tr>
      <w:tr w:rsidR="00AE2049" w:rsidRPr="00D55686" w:rsidTr="00924733">
        <w:tc>
          <w:tcPr>
            <w:tcW w:w="3510" w:type="dxa"/>
            <w:shd w:val="clear" w:color="auto" w:fill="auto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Pr="00D556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05" w:type="dxa"/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194,971</w:t>
            </w:r>
          </w:p>
        </w:tc>
        <w:tc>
          <w:tcPr>
            <w:tcW w:w="26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194,971</w:t>
            </w:r>
          </w:p>
        </w:tc>
      </w:tr>
      <w:tr w:rsidR="00AE2049" w:rsidRPr="00D55686" w:rsidTr="00924733">
        <w:tc>
          <w:tcPr>
            <w:tcW w:w="351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</w:t>
            </w:r>
            <w:r w:rsidR="00647FD2" w:rsidRPr="00D556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และเงินมัดจำ</w:t>
            </w:r>
          </w:p>
        </w:tc>
        <w:tc>
          <w:tcPr>
            <w:tcW w:w="905" w:type="dxa"/>
            <w:shd w:val="clear" w:color="auto" w:fill="auto"/>
            <w:vAlign w:val="bottom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24,657</w:t>
            </w:r>
          </w:p>
        </w:tc>
        <w:tc>
          <w:tcPr>
            <w:tcW w:w="26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24,657</w:t>
            </w:r>
          </w:p>
        </w:tc>
      </w:tr>
      <w:tr w:rsidR="00AE2049" w:rsidRPr="00D55686" w:rsidTr="00C65283">
        <w:tc>
          <w:tcPr>
            <w:tcW w:w="3510" w:type="dxa"/>
            <w:shd w:val="clear" w:color="auto" w:fill="auto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730,503</w:t>
            </w:r>
          </w:p>
        </w:tc>
        <w:tc>
          <w:tcPr>
            <w:tcW w:w="26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E2049" w:rsidRPr="00D55686" w:rsidRDefault="00AE2049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730,503</w:t>
            </w:r>
          </w:p>
        </w:tc>
      </w:tr>
      <w:tr w:rsidR="00C65283" w:rsidRPr="00D55686" w:rsidTr="00C65283">
        <w:tc>
          <w:tcPr>
            <w:tcW w:w="3510" w:type="dxa"/>
            <w:shd w:val="clear" w:color="auto" w:fill="auto"/>
          </w:tcPr>
          <w:p w:rsidR="00C65283" w:rsidRPr="00D55686" w:rsidRDefault="00C65283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5283" w:rsidRPr="00D55686" w:rsidRDefault="00C65283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:rsidR="00C65283" w:rsidRPr="00D55686" w:rsidRDefault="00C65283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5283" w:rsidRPr="00D55686" w:rsidRDefault="00C65283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:rsidR="00C65283" w:rsidRPr="00D55686" w:rsidRDefault="00C65283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5283" w:rsidRPr="00D55686" w:rsidRDefault="00C65283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:rsidR="00C65283" w:rsidRPr="00D55686" w:rsidRDefault="00C65283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5283" w:rsidRPr="00D55686" w:rsidRDefault="00C65283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C65283" w:rsidRPr="00D55686" w:rsidRDefault="00C65283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5283" w:rsidRPr="00D55686" w:rsidRDefault="00C65283" w:rsidP="009247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647FD2" w:rsidRPr="00D55686" w:rsidRDefault="00647FD2" w:rsidP="00AE204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AA2D5C" w:rsidRPr="00D55686" w:rsidRDefault="00AA2D5C" w:rsidP="00AE204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AA2D5C" w:rsidRPr="00D55686" w:rsidRDefault="00AA2D5C" w:rsidP="00AE204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AA2D5C" w:rsidRPr="00D55686" w:rsidRDefault="00AA2D5C" w:rsidP="00AE204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AA2D5C" w:rsidRPr="00D55686" w:rsidRDefault="00AA2D5C" w:rsidP="00AE204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510"/>
        <w:gridCol w:w="905"/>
        <w:gridCol w:w="260"/>
        <w:gridCol w:w="900"/>
        <w:gridCol w:w="250"/>
        <w:gridCol w:w="1000"/>
        <w:gridCol w:w="240"/>
        <w:gridCol w:w="1020"/>
        <w:gridCol w:w="236"/>
        <w:gridCol w:w="939"/>
      </w:tblGrid>
      <w:tr w:rsidR="00647FD2" w:rsidRPr="00D55686" w:rsidTr="00BB501B">
        <w:trPr>
          <w:tblHeader/>
        </w:trPr>
        <w:tc>
          <w:tcPr>
            <w:tcW w:w="9260" w:type="dxa"/>
            <w:gridSpan w:val="10"/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</w:t>
            </w:r>
            <w:r w:rsidRPr="00D556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เฉพาะ</w:t>
            </w:r>
            <w:r w:rsidR="000D72F6" w:rsidRPr="00D556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647FD2" w:rsidRPr="00D55686" w:rsidTr="00BB501B">
        <w:trPr>
          <w:tblHeader/>
        </w:trPr>
        <w:tc>
          <w:tcPr>
            <w:tcW w:w="4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การจัดประเภทตามมาตรฐานเดิม ณ วันที่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TFRS 9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647FD2" w:rsidRPr="00D55686" w:rsidTr="00BB501B">
        <w:trPr>
          <w:tblHeader/>
        </w:trPr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D556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-ใช้การบัญชีป้องกัน</w:t>
            </w:r>
          </w:p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มูลค่ายุติธรรมผ่าน</w:t>
            </w:r>
          </w:p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>ยุติธรรมผ่าน</w:t>
            </w:r>
          </w:p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9" w:type="dxa"/>
            <w:shd w:val="clear" w:color="auto" w:fill="auto"/>
            <w:vAlign w:val="bottom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D556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556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647FD2" w:rsidRPr="00D55686" w:rsidTr="00BB501B">
        <w:trPr>
          <w:tblHeader/>
        </w:trPr>
        <w:tc>
          <w:tcPr>
            <w:tcW w:w="351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50" w:type="dxa"/>
            <w:gridSpan w:val="9"/>
            <w:shd w:val="clear" w:color="auto" w:fill="auto"/>
            <w:hideMark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D55686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พั</w:t>
            </w:r>
            <w:r w:rsidRPr="00D5568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นบาท)</w:t>
            </w:r>
          </w:p>
        </w:tc>
      </w:tr>
      <w:tr w:rsidR="00647FD2" w:rsidRPr="00D55686" w:rsidTr="00BB501B">
        <w:tc>
          <w:tcPr>
            <w:tcW w:w="351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26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  <w:tr w:rsidR="00647FD2" w:rsidRPr="00D55686" w:rsidTr="00BB501B">
        <w:tc>
          <w:tcPr>
            <w:tcW w:w="351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192,617</w:t>
            </w:r>
          </w:p>
        </w:tc>
        <w:tc>
          <w:tcPr>
            <w:tcW w:w="26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192,617</w:t>
            </w:r>
          </w:p>
        </w:tc>
      </w:tr>
      <w:tr w:rsidR="00647FD2" w:rsidRPr="00D55686" w:rsidTr="00BB501B">
        <w:tc>
          <w:tcPr>
            <w:tcW w:w="351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1,325,381</w:t>
            </w:r>
          </w:p>
        </w:tc>
        <w:tc>
          <w:tcPr>
            <w:tcW w:w="26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1,325,381</w:t>
            </w:r>
          </w:p>
        </w:tc>
      </w:tr>
      <w:tr w:rsidR="00647FD2" w:rsidRPr="00D55686" w:rsidTr="00BB501B">
        <w:tc>
          <w:tcPr>
            <w:tcW w:w="351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16,730</w:t>
            </w:r>
          </w:p>
        </w:tc>
        <w:tc>
          <w:tcPr>
            <w:tcW w:w="26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16,730</w:t>
            </w:r>
          </w:p>
        </w:tc>
      </w:tr>
      <w:tr w:rsidR="00647FD2" w:rsidRPr="00D55686" w:rsidTr="00BB501B">
        <w:tc>
          <w:tcPr>
            <w:tcW w:w="3510" w:type="dxa"/>
            <w:shd w:val="clear" w:color="auto" w:fill="auto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  <w:r w:rsidR="003D518C" w:rsidRPr="00D5568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D518C" w:rsidRPr="00D55686">
              <w:rPr>
                <w:rFonts w:ascii="Angsana New" w:hAnsi="Angsana New"/>
                <w:sz w:val="28"/>
                <w:szCs w:val="28"/>
              </w:rPr>
              <w:br/>
              <w:t xml:space="preserve">- </w:t>
            </w:r>
            <w:r w:rsidR="003D518C" w:rsidRPr="00D55686"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526"/>
              </w:tabs>
              <w:ind w:left="-110" w:right="-19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17,402</w:t>
            </w:r>
          </w:p>
        </w:tc>
        <w:tc>
          <w:tcPr>
            <w:tcW w:w="250" w:type="dxa"/>
            <w:shd w:val="clear" w:color="auto" w:fill="auto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647FD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47FD2" w:rsidRPr="00D55686" w:rsidTr="00BB501B">
        <w:tc>
          <w:tcPr>
            <w:tcW w:w="351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1,564,728</w:t>
            </w:r>
          </w:p>
        </w:tc>
        <w:tc>
          <w:tcPr>
            <w:tcW w:w="26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17,402</w:t>
            </w:r>
          </w:p>
        </w:tc>
        <w:tc>
          <w:tcPr>
            <w:tcW w:w="25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7FD2" w:rsidRPr="00D55686" w:rsidRDefault="00647FD2" w:rsidP="00BB50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left="-110" w:right="-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1,564,728</w:t>
            </w:r>
          </w:p>
        </w:tc>
      </w:tr>
    </w:tbl>
    <w:p w:rsidR="00647FD2" w:rsidRPr="00D55686" w:rsidRDefault="00647FD2" w:rsidP="00AE204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B723E3" w:rsidRPr="00D55686" w:rsidRDefault="00B723E3" w:rsidP="004C1BF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60"/>
        </w:tabs>
        <w:autoSpaceDE w:val="0"/>
        <w:autoSpaceDN w:val="0"/>
        <w:adjustRightInd w:val="0"/>
        <w:spacing w:line="240" w:lineRule="auto"/>
        <w:ind w:left="900" w:firstLine="0"/>
        <w:jc w:val="thaiDistribute"/>
        <w:rPr>
          <w:rFonts w:ascii="Angsana New" w:hAnsi="Angsana New"/>
          <w:sz w:val="30"/>
          <w:szCs w:val="30"/>
          <w:cs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:rsidR="00B723E3" w:rsidRPr="00D55686" w:rsidRDefault="00B723E3" w:rsidP="00B723E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:rsidR="00B723E3" w:rsidRPr="00D55686" w:rsidRDefault="00B723E3" w:rsidP="00B505A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</w:rPr>
        <w:t xml:space="preserve">TFRS 9 </w:t>
      </w:r>
      <w:r w:rsidRPr="00D55686">
        <w:rPr>
          <w:rFonts w:ascii="Angsana New" w:hAnsi="Angsana New" w:hint="cs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="00647FD2"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D55686">
        <w:rPr>
          <w:rFonts w:ascii="Angsana New" w:hAnsi="Angsana New" w:hint="cs"/>
          <w:sz w:val="30"/>
          <w:szCs w:val="30"/>
        </w:rPr>
        <w:t xml:space="preserve">TFRS 9 </w:t>
      </w:r>
      <w:r w:rsidRPr="00D55686">
        <w:rPr>
          <w:rFonts w:ascii="Angsana New" w:hAnsi="Angsana New"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สินทรัพย์ที่เกิดจากสัญญาและเงินลงทุนใน</w:t>
      </w:r>
      <w:r w:rsidR="00647FD2"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:rsidR="003D518C" w:rsidRPr="00D55686" w:rsidRDefault="003D518C" w:rsidP="003D518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:rsidR="00C01C26" w:rsidRPr="00D55686" w:rsidRDefault="00C01C26" w:rsidP="003D518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D556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D556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71546" w:rsidRPr="00D55686">
        <w:rPr>
          <w:rFonts w:ascii="Angsana New" w:hAnsi="Angsana New"/>
          <w:sz w:val="30"/>
          <w:szCs w:val="30"/>
        </w:rPr>
        <w:t>30</w:t>
      </w:r>
      <w:r w:rsidR="00B63104" w:rsidRPr="00D55686">
        <w:rPr>
          <w:rFonts w:ascii="Angsana New" w:hAnsi="Angsana New"/>
          <w:sz w:val="30"/>
          <w:szCs w:val="30"/>
          <w:cs/>
          <w:lang w:val="th-TH"/>
        </w:rPr>
        <w:t xml:space="preserve"> มิถุนายน </w:t>
      </w:r>
      <w:r w:rsidR="00371546" w:rsidRPr="00D55686">
        <w:rPr>
          <w:rFonts w:ascii="Angsana New" w:hAnsi="Angsana New"/>
          <w:sz w:val="30"/>
          <w:szCs w:val="30"/>
        </w:rPr>
        <w:t>2563</w:t>
      </w:r>
      <w:r w:rsidR="003D518C" w:rsidRPr="00D5568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สถานการณ์ของการแพร่ระบาดดังกล่าวยังไม่สิ้นสุด</w:t>
      </w:r>
      <w:r w:rsidRPr="00D556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ทำให้เกิดความไม่แน่นอนในการประมาณการผลกระทบที่คาดว่าจะเกิดขึ้น</w:t>
      </w:r>
      <w:r w:rsidRPr="00D556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กลุ่มบริษัทจึงเลือกปฏิบัติตามแนวปฏิบัติทางการบัญชี</w:t>
      </w:r>
      <w:r w:rsidRPr="00D556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เรื่อง</w:t>
      </w:r>
      <w:r w:rsidRPr="00D556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D556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โคโรนา</w:t>
      </w:r>
      <w:r w:rsidRPr="00D556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D518C" w:rsidRPr="00D55686">
        <w:rPr>
          <w:rFonts w:ascii="Angsana New" w:hAnsi="Angsana New"/>
          <w:sz w:val="30"/>
          <w:szCs w:val="30"/>
        </w:rPr>
        <w:t>2019</w:t>
      </w:r>
      <w:r w:rsidRPr="00D55686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D55686">
        <w:rPr>
          <w:rFonts w:ascii="Angsana New" w:hAnsi="Angsana New"/>
          <w:sz w:val="30"/>
          <w:szCs w:val="30"/>
          <w:lang w:val="th-TH"/>
        </w:rPr>
        <w:t>COVID-</w:t>
      </w:r>
      <w:r w:rsidRPr="00D55686">
        <w:rPr>
          <w:rFonts w:ascii="Angsana New" w:hAnsi="Angsana New"/>
          <w:sz w:val="30"/>
          <w:szCs w:val="30"/>
          <w:cs/>
          <w:lang w:val="th-TH"/>
        </w:rPr>
        <w:t xml:space="preserve">19) 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ในเรื่องดังต่อไปนี้</w:t>
      </w:r>
    </w:p>
    <w:p w:rsidR="00C01C26" w:rsidRPr="00D55686" w:rsidRDefault="00C01C26" w:rsidP="00C01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:rsidR="00C01C26" w:rsidRPr="00D55686" w:rsidRDefault="00647FD2" w:rsidP="00C01C2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lang w:val="th-TH"/>
        </w:rPr>
      </w:pPr>
      <w:r w:rsidRPr="00D55686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  <w:r w:rsidR="00C01C26" w:rsidRPr="00D55686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การด้อยค่าของสินทรัพย์</w:t>
      </w:r>
    </w:p>
    <w:p w:rsidR="00C01C26" w:rsidRPr="00D55686" w:rsidRDefault="00C01C26" w:rsidP="00C01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:rsidR="00C01C26" w:rsidRPr="00D55686" w:rsidRDefault="00C01C26" w:rsidP="00C01C2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</w:t>
      </w:r>
      <w:r w:rsidRPr="00D55686">
        <w:rPr>
          <w:rFonts w:ascii="Angsana New" w:hAnsi="Angsana New"/>
          <w:sz w:val="30"/>
          <w:szCs w:val="30"/>
          <w:cs/>
        </w:rPr>
        <w:t xml:space="preserve"> (</w:t>
      </w:r>
      <w:r w:rsidRPr="00D55686">
        <w:rPr>
          <w:rFonts w:ascii="Angsana New" w:hAnsi="Angsana New"/>
          <w:sz w:val="30"/>
          <w:szCs w:val="30"/>
        </w:rPr>
        <w:t xml:space="preserve">Simplified approach) </w:t>
      </w:r>
      <w:r w:rsidRPr="00D55686">
        <w:rPr>
          <w:rFonts w:ascii="Angsana New" w:hAnsi="Angsana New" w:hint="cs"/>
          <w:sz w:val="30"/>
          <w:szCs w:val="30"/>
          <w:cs/>
        </w:rPr>
        <w:t>โดยใช้ข้อมูลผลขาดทุนด้านเครดิตในอดีตมาพิจารณาอัตราการสูญเสีย</w:t>
      </w:r>
      <w:r w:rsidRPr="00D55686">
        <w:rPr>
          <w:rFonts w:ascii="Angsana New" w:hAnsi="Angsana New"/>
          <w:sz w:val="30"/>
          <w:szCs w:val="30"/>
          <w:cs/>
        </w:rPr>
        <w:t xml:space="preserve"> (</w:t>
      </w:r>
      <w:r w:rsidRPr="00D55686">
        <w:rPr>
          <w:rFonts w:ascii="Angsana New" w:hAnsi="Angsana New"/>
          <w:sz w:val="30"/>
          <w:szCs w:val="30"/>
        </w:rPr>
        <w:t xml:space="preserve">loss rate) </w:t>
      </w:r>
      <w:r w:rsidRPr="00D55686">
        <w:rPr>
          <w:rFonts w:ascii="Angsana New" w:hAnsi="Angsana New" w:hint="cs"/>
          <w:sz w:val="30"/>
          <w:szCs w:val="30"/>
          <w:cs/>
        </w:rPr>
        <w:t>และไม่นำข้อมูลที่มีการคาดการณ์ในอนาคต</w:t>
      </w:r>
      <w:r w:rsidRPr="00D55686">
        <w:rPr>
          <w:rFonts w:ascii="Angsana New" w:hAnsi="Angsana New"/>
          <w:sz w:val="30"/>
          <w:szCs w:val="30"/>
          <w:cs/>
        </w:rPr>
        <w:t xml:space="preserve"> (</w:t>
      </w:r>
      <w:r w:rsidRPr="00D55686">
        <w:rPr>
          <w:rFonts w:ascii="Angsana New" w:hAnsi="Angsana New"/>
          <w:sz w:val="30"/>
          <w:szCs w:val="30"/>
        </w:rPr>
        <w:t xml:space="preserve">Forward-looking information) </w:t>
      </w:r>
      <w:r w:rsidRPr="00D55686">
        <w:rPr>
          <w:rFonts w:ascii="Angsana New" w:hAnsi="Angsana New" w:hint="cs"/>
          <w:sz w:val="30"/>
          <w:szCs w:val="30"/>
          <w:cs/>
        </w:rPr>
        <w:t>มาพิจารณา</w:t>
      </w:r>
    </w:p>
    <w:p w:rsidR="00C01C26" w:rsidRPr="00D55686" w:rsidRDefault="00C01C26" w:rsidP="00B723E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:rsidR="00B723E3" w:rsidRPr="00D55686" w:rsidRDefault="00B723E3" w:rsidP="00B723E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D55686">
        <w:rPr>
          <w:rFonts w:ascii="Angsana New" w:hAnsi="Angsana New" w:hint="cs"/>
          <w:sz w:val="30"/>
          <w:szCs w:val="30"/>
        </w:rPr>
        <w:t xml:space="preserve">TFRS 9 </w:t>
      </w:r>
      <w:r w:rsidRPr="00D5568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55686">
        <w:rPr>
          <w:rFonts w:ascii="Angsana New" w:hAnsi="Angsana New" w:hint="cs"/>
          <w:sz w:val="30"/>
          <w:szCs w:val="30"/>
        </w:rPr>
        <w:t xml:space="preserve">1 </w:t>
      </w:r>
      <w:r w:rsidRPr="00D5568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55686">
        <w:rPr>
          <w:rFonts w:ascii="Angsana New" w:hAnsi="Angsana New" w:hint="cs"/>
          <w:sz w:val="30"/>
          <w:szCs w:val="30"/>
        </w:rPr>
        <w:t xml:space="preserve">2563 </w:t>
      </w:r>
      <w:r w:rsidRPr="00D55686">
        <w:rPr>
          <w:rFonts w:ascii="Angsana New" w:hAnsi="Angsana New" w:hint="cs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:rsidR="00C01C26" w:rsidRPr="00D55686" w:rsidRDefault="00C01C26" w:rsidP="00B723E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80"/>
        <w:gridCol w:w="1260"/>
      </w:tblGrid>
      <w:tr w:rsidR="00B723E3" w:rsidRPr="00D55686" w:rsidTr="00B723E3">
        <w:trPr>
          <w:cantSplit/>
          <w:tblHeader/>
        </w:trPr>
        <w:tc>
          <w:tcPr>
            <w:tcW w:w="5760" w:type="dxa"/>
            <w:vAlign w:val="bottom"/>
            <w:hideMark/>
          </w:tcPr>
          <w:p w:rsidR="00B723E3" w:rsidRPr="00D55686" w:rsidRDefault="00B723E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23E3" w:rsidRPr="00D55686" w:rsidRDefault="00B723E3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:rsidR="00B723E3" w:rsidRPr="00D55686" w:rsidRDefault="00B723E3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D5568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:rsidR="00B723E3" w:rsidRPr="00D55686" w:rsidRDefault="00B723E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B723E3" w:rsidRPr="00D55686" w:rsidRDefault="00B723E3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B723E3" w:rsidRPr="00D55686" w:rsidRDefault="00B723E3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D5568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B723E3" w:rsidRPr="00D55686" w:rsidTr="00B723E3">
        <w:trPr>
          <w:cantSplit/>
          <w:tblHeader/>
        </w:trPr>
        <w:tc>
          <w:tcPr>
            <w:tcW w:w="5760" w:type="dxa"/>
          </w:tcPr>
          <w:p w:rsidR="00B723E3" w:rsidRPr="00D55686" w:rsidRDefault="00B723E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:rsidR="00B723E3" w:rsidRPr="00D55686" w:rsidRDefault="00B723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C799E"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723E3" w:rsidRPr="00D55686" w:rsidTr="00B723E3">
        <w:trPr>
          <w:cantSplit/>
          <w:trHeight w:val="191"/>
        </w:trPr>
        <w:tc>
          <w:tcPr>
            <w:tcW w:w="5760" w:type="dxa"/>
            <w:hideMark/>
          </w:tcPr>
          <w:p w:rsidR="00B723E3" w:rsidRPr="00D55686" w:rsidRDefault="00B723E3" w:rsidP="00EA3F03">
            <w:pPr>
              <w:tabs>
                <w:tab w:val="clear" w:pos="227"/>
              </w:tabs>
              <w:spacing w:line="240" w:lineRule="auto"/>
              <w:ind w:left="175" w:hanging="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B723E3" w:rsidRPr="00D55686" w:rsidRDefault="00B723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723E3" w:rsidRPr="00D55686" w:rsidRDefault="00B723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23E3" w:rsidRPr="00D55686" w:rsidRDefault="00B723E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3E3" w:rsidRPr="00D55686" w:rsidTr="00BD0A73">
        <w:trPr>
          <w:cantSplit/>
          <w:trHeight w:val="191"/>
        </w:trPr>
        <w:tc>
          <w:tcPr>
            <w:tcW w:w="5760" w:type="dxa"/>
            <w:hideMark/>
          </w:tcPr>
          <w:p w:rsidR="00B723E3" w:rsidRPr="00D55686" w:rsidRDefault="00B723E3" w:rsidP="00EA3F03">
            <w:pPr>
              <w:tabs>
                <w:tab w:val="clear" w:pos="227"/>
              </w:tabs>
              <w:spacing w:line="240" w:lineRule="auto"/>
              <w:ind w:left="175" w:right="-79" w:hanging="80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D55686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B723E3" w:rsidRPr="00D55686" w:rsidRDefault="00BD0A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15,007</w:t>
            </w:r>
          </w:p>
        </w:tc>
        <w:tc>
          <w:tcPr>
            <w:tcW w:w="180" w:type="dxa"/>
          </w:tcPr>
          <w:p w:rsidR="00B723E3" w:rsidRPr="00D55686" w:rsidRDefault="00B723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23E3" w:rsidRPr="00D55686" w:rsidRDefault="00BD0A73" w:rsidP="00BD0A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14,946</w:t>
            </w:r>
          </w:p>
        </w:tc>
      </w:tr>
      <w:tr w:rsidR="00BD0A73" w:rsidRPr="00D55686" w:rsidTr="00BD0A73">
        <w:trPr>
          <w:cantSplit/>
          <w:trHeight w:val="305"/>
        </w:trPr>
        <w:tc>
          <w:tcPr>
            <w:tcW w:w="5760" w:type="dxa"/>
            <w:hideMark/>
          </w:tcPr>
          <w:p w:rsidR="00BD0A73" w:rsidRPr="00D55686" w:rsidRDefault="00BD0A73" w:rsidP="00EA3F03">
            <w:pPr>
              <w:tabs>
                <w:tab w:val="clear" w:pos="227"/>
              </w:tabs>
              <w:spacing w:line="240" w:lineRule="auto"/>
              <w:ind w:left="175" w:right="-79" w:hanging="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0A73" w:rsidRPr="00D55686" w:rsidRDefault="00BD0A73" w:rsidP="00BD0A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15,007</w:t>
            </w:r>
          </w:p>
        </w:tc>
        <w:tc>
          <w:tcPr>
            <w:tcW w:w="180" w:type="dxa"/>
          </w:tcPr>
          <w:p w:rsidR="00BD0A73" w:rsidRPr="00D55686" w:rsidRDefault="00BD0A73" w:rsidP="00BD0A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0A73" w:rsidRPr="00D55686" w:rsidRDefault="00BD0A73" w:rsidP="00BD0A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14,946</w:t>
            </w:r>
          </w:p>
        </w:tc>
      </w:tr>
      <w:tr w:rsidR="00BD0A73" w:rsidRPr="00D55686" w:rsidTr="00B723E3">
        <w:trPr>
          <w:cantSplit/>
          <w:trHeight w:val="191"/>
        </w:trPr>
        <w:tc>
          <w:tcPr>
            <w:tcW w:w="5760" w:type="dxa"/>
            <w:hideMark/>
          </w:tcPr>
          <w:p w:rsidR="00BD0A73" w:rsidRPr="00D55686" w:rsidRDefault="00BD0A73" w:rsidP="00EA3F03">
            <w:pPr>
              <w:tabs>
                <w:tab w:val="clear" w:pos="227"/>
              </w:tabs>
              <w:spacing w:line="240" w:lineRule="auto"/>
              <w:ind w:left="175" w:right="-79" w:hanging="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1 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2563 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:rsidR="00BD0A73" w:rsidRPr="00D55686" w:rsidRDefault="00BD0A73" w:rsidP="00BD0A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D0A73" w:rsidRPr="00D55686" w:rsidRDefault="00BD0A73" w:rsidP="00BD0A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D0A73" w:rsidRPr="00D55686" w:rsidRDefault="00BD0A73" w:rsidP="00BD0A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049" w:rsidRPr="00D55686" w:rsidTr="00BD0A73">
        <w:trPr>
          <w:cantSplit/>
        </w:trPr>
        <w:tc>
          <w:tcPr>
            <w:tcW w:w="5760" w:type="dxa"/>
            <w:hideMark/>
          </w:tcPr>
          <w:p w:rsidR="00AE2049" w:rsidRPr="00D55686" w:rsidRDefault="00C01C26" w:rsidP="00C01C26">
            <w:pPr>
              <w:tabs>
                <w:tab w:val="clear" w:pos="227"/>
              </w:tabs>
              <w:spacing w:line="240" w:lineRule="auto"/>
              <w:ind w:left="175" w:right="-79" w:hanging="80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AE2049" w:rsidRPr="00D5568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AE2049" w:rsidRPr="00D55686" w:rsidRDefault="00AE2049" w:rsidP="00AE20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1,480</w:t>
            </w:r>
          </w:p>
        </w:tc>
        <w:tc>
          <w:tcPr>
            <w:tcW w:w="180" w:type="dxa"/>
          </w:tcPr>
          <w:p w:rsidR="00AE2049" w:rsidRPr="00D55686" w:rsidRDefault="00AE2049" w:rsidP="00AE204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2049" w:rsidRPr="00D55686" w:rsidRDefault="00AE2049" w:rsidP="00AE20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1,480</w:t>
            </w:r>
          </w:p>
        </w:tc>
      </w:tr>
      <w:tr w:rsidR="00BD0A73" w:rsidRPr="00D55686" w:rsidTr="00826E43">
        <w:trPr>
          <w:cantSplit/>
        </w:trPr>
        <w:tc>
          <w:tcPr>
            <w:tcW w:w="5760" w:type="dxa"/>
            <w:vAlign w:val="bottom"/>
            <w:hideMark/>
          </w:tcPr>
          <w:p w:rsidR="00BD0A73" w:rsidRPr="00D55686" w:rsidRDefault="00BD0A73" w:rsidP="00EA3F03">
            <w:pPr>
              <w:tabs>
                <w:tab w:val="clear" w:pos="227"/>
              </w:tabs>
              <w:spacing w:line="240" w:lineRule="auto"/>
              <w:ind w:left="190" w:hanging="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D0A73" w:rsidRPr="00D55686" w:rsidRDefault="00AE2049" w:rsidP="00BD0A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16,487</w:t>
            </w:r>
          </w:p>
        </w:tc>
        <w:tc>
          <w:tcPr>
            <w:tcW w:w="180" w:type="dxa"/>
          </w:tcPr>
          <w:p w:rsidR="00BD0A73" w:rsidRPr="00D55686" w:rsidRDefault="00BD0A73" w:rsidP="00BD0A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D0A73" w:rsidRPr="00D55686" w:rsidRDefault="00AE2049" w:rsidP="00BD0A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16,426</w:t>
            </w:r>
          </w:p>
        </w:tc>
      </w:tr>
    </w:tbl>
    <w:p w:rsidR="00B723E3" w:rsidRPr="00D55686" w:rsidRDefault="00B723E3" w:rsidP="00B723E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:rsidR="00B723E3" w:rsidRPr="00D55686" w:rsidRDefault="00B723E3" w:rsidP="00EA3F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="Times New Roman" w:hAnsi="Angsana New"/>
          <w:sz w:val="30"/>
          <w:szCs w:val="30"/>
          <w:shd w:val="clear" w:color="auto" w:fill="D9D9D9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กลุ่มบริษัทเลือกที่จะรับรู้การเพิ่มขึ้นของผลขาดทุนจากการด้อยค่าโดยปรับปรุงกับกำไรสะสม ณ วันที่ </w:t>
      </w:r>
      <w:r w:rsidRPr="00D55686">
        <w:rPr>
          <w:rFonts w:ascii="Angsana New" w:hAnsi="Angsana New" w:hint="cs"/>
          <w:sz w:val="30"/>
          <w:szCs w:val="30"/>
        </w:rPr>
        <w:t xml:space="preserve">1 </w:t>
      </w:r>
      <w:r w:rsidRPr="00D5568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55686">
        <w:rPr>
          <w:rFonts w:ascii="Angsana New" w:hAnsi="Angsana New" w:hint="cs"/>
          <w:sz w:val="30"/>
          <w:szCs w:val="30"/>
        </w:rPr>
        <w:t>2563</w:t>
      </w:r>
    </w:p>
    <w:p w:rsidR="00573A02" w:rsidRPr="00D55686" w:rsidRDefault="00573A02" w:rsidP="004C55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723E3" w:rsidRPr="00D55686" w:rsidRDefault="00B723E3" w:rsidP="004C1BF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55686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TFRS 16 </w:t>
      </w:r>
      <w:r w:rsidRPr="00D5568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B723E3" w:rsidRPr="00D55686" w:rsidRDefault="00B723E3" w:rsidP="00B723E3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:rsidR="00B723E3" w:rsidRPr="00D55686" w:rsidRDefault="00B723E3" w:rsidP="00A314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D55686">
        <w:rPr>
          <w:rFonts w:ascii="Angsana New" w:hAnsi="Angsana New" w:hint="cs"/>
          <w:sz w:val="30"/>
          <w:szCs w:val="30"/>
        </w:rPr>
        <w:t xml:space="preserve">1 </w:t>
      </w:r>
      <w:r w:rsidRPr="00D5568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55686">
        <w:rPr>
          <w:rFonts w:ascii="Angsana New" w:hAnsi="Angsana New" w:hint="cs"/>
          <w:sz w:val="30"/>
          <w:szCs w:val="30"/>
        </w:rPr>
        <w:t xml:space="preserve">2563 </w:t>
      </w:r>
      <w:r w:rsidRPr="00D55686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 </w:t>
      </w:r>
      <w:r w:rsidRPr="00D55686">
        <w:rPr>
          <w:rFonts w:ascii="Angsana New" w:hAnsi="Angsana New" w:hint="cs"/>
          <w:sz w:val="30"/>
          <w:szCs w:val="30"/>
        </w:rPr>
        <w:t xml:space="preserve">TFRS 16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D55686">
        <w:rPr>
          <w:rFonts w:ascii="Angsana New" w:hAnsi="Angsana New" w:hint="cs"/>
          <w:sz w:val="30"/>
          <w:szCs w:val="30"/>
        </w:rPr>
        <w:t xml:space="preserve">17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D55686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</w:rPr>
        <w:t xml:space="preserve">(TAS 17) </w:t>
      </w:r>
      <w:r w:rsidRPr="00D55686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D55686">
        <w:rPr>
          <w:rFonts w:ascii="Angsana New" w:hAnsi="Angsana New" w:hint="cs"/>
          <w:sz w:val="30"/>
          <w:szCs w:val="30"/>
        </w:rPr>
        <w:t xml:space="preserve">4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D55686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</w:rPr>
        <w:t xml:space="preserve">(TFRIC 4) </w:t>
      </w:r>
      <w:r w:rsidRPr="00D55686">
        <w:rPr>
          <w:rFonts w:ascii="Angsana New" w:hAnsi="Angsana New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D55686">
        <w:rPr>
          <w:rFonts w:ascii="Angsana New" w:hAnsi="Angsana New" w:hint="cs"/>
          <w:sz w:val="30"/>
          <w:szCs w:val="30"/>
        </w:rPr>
        <w:t>(Modified retrospective approach)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</w:p>
    <w:p w:rsidR="00B505AB" w:rsidRPr="00D55686" w:rsidRDefault="00B505AB" w:rsidP="00A3148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:rsidR="00B723E3" w:rsidRPr="00D55686" w:rsidRDefault="00A31485" w:rsidP="00A3148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eastAsia="Calibri" w:hAnsi="Angsana New"/>
          <w:sz w:val="30"/>
          <w:szCs w:val="30"/>
          <w:cs/>
        </w:rPr>
        <w:br w:type="page"/>
      </w:r>
      <w:r w:rsidR="00B723E3" w:rsidRPr="00D55686">
        <w:rPr>
          <w:rFonts w:ascii="Angsana New" w:eastAsia="Calibri" w:hAnsi="Angsana New" w:hint="cs"/>
          <w:sz w:val="30"/>
          <w:szCs w:val="30"/>
          <w:cs/>
        </w:rPr>
        <w:lastRenderedPageBreak/>
        <w:t>เดิม</w:t>
      </w:r>
      <w:r w:rsidR="00B723E3" w:rsidRPr="00D55686">
        <w:rPr>
          <w:rFonts w:ascii="Angsana New" w:hAnsi="Angsana New" w:hint="cs"/>
          <w:sz w:val="30"/>
          <w:szCs w:val="30"/>
          <w:cs/>
        </w:rPr>
        <w:t>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="00B723E3" w:rsidRPr="00D55686">
        <w:rPr>
          <w:rFonts w:ascii="Angsana New" w:hAnsi="Angsana New" w:hint="cs"/>
          <w:sz w:val="30"/>
          <w:szCs w:val="30"/>
        </w:rPr>
        <w:t xml:space="preserve"> TFRS</w:t>
      </w:r>
      <w:r w:rsidR="00B723E3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B723E3" w:rsidRPr="00D55686">
        <w:rPr>
          <w:rFonts w:ascii="Angsana New" w:hAnsi="Angsana New" w:hint="cs"/>
          <w:sz w:val="30"/>
          <w:szCs w:val="30"/>
        </w:rPr>
        <w:t xml:space="preserve">16 </w:t>
      </w:r>
      <w:r w:rsidR="00B723E3" w:rsidRPr="00D55686">
        <w:rPr>
          <w:rFonts w:ascii="Angsana New" w:hAnsi="Angsana New" w:hint="cs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B505AB" w:rsidRPr="00D5568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723E3" w:rsidRPr="00D55686">
        <w:rPr>
          <w:rFonts w:ascii="Angsana New" w:hAnsi="Angsana New" w:hint="cs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="00B723E3" w:rsidRPr="00D55686">
        <w:rPr>
          <w:rFonts w:ascii="Angsana New" w:hAnsi="Angsana New" w:hint="cs"/>
          <w:sz w:val="30"/>
          <w:szCs w:val="30"/>
        </w:rPr>
        <w:t xml:space="preserve">(Transaction price) </w:t>
      </w:r>
      <w:r w:rsidR="00B723E3" w:rsidRPr="00D55686">
        <w:rPr>
          <w:rFonts w:ascii="Angsana New" w:hAnsi="Angsana New" w:hint="cs"/>
          <w:sz w:val="30"/>
          <w:szCs w:val="30"/>
          <w:cs/>
        </w:rPr>
        <w:t>ณ วันที่</w:t>
      </w:r>
      <w:r w:rsidR="00BB058C" w:rsidRPr="00D55686">
        <w:rPr>
          <w:rFonts w:ascii="Angsana New" w:hAnsi="Angsana New"/>
          <w:sz w:val="30"/>
          <w:szCs w:val="30"/>
        </w:rPr>
        <w:t xml:space="preserve"> </w:t>
      </w:r>
      <w:r w:rsidR="00B723E3" w:rsidRPr="00D55686">
        <w:rPr>
          <w:rFonts w:ascii="Angsana New" w:hAnsi="Angsana New" w:hint="cs"/>
          <w:sz w:val="30"/>
          <w:szCs w:val="30"/>
        </w:rPr>
        <w:t xml:space="preserve">1 </w:t>
      </w:r>
      <w:r w:rsidR="00B723E3" w:rsidRPr="00D5568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723E3" w:rsidRPr="00D55686">
        <w:rPr>
          <w:rFonts w:ascii="Angsana New" w:hAnsi="Angsana New" w:hint="cs"/>
          <w:sz w:val="30"/>
          <w:szCs w:val="30"/>
        </w:rPr>
        <w:t xml:space="preserve">2563 </w:t>
      </w:r>
      <w:r w:rsidR="00B505AB" w:rsidRPr="00D5568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723E3" w:rsidRPr="00D55686">
        <w:rPr>
          <w:rFonts w:ascii="Angsana New" w:hAnsi="Angsana New" w:hint="cs"/>
          <w:sz w:val="30"/>
          <w:szCs w:val="30"/>
          <w:cs/>
        </w:rPr>
        <w:t>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</w:t>
      </w:r>
      <w:r w:rsidR="00B505AB" w:rsidRPr="00D5568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723E3" w:rsidRPr="00D55686">
        <w:rPr>
          <w:rFonts w:ascii="Angsana New" w:hAnsi="Angsana New" w:hint="cs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B723E3" w:rsidRPr="00D55686" w:rsidRDefault="00B723E3" w:rsidP="00B723E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B723E3" w:rsidRPr="00D55686" w:rsidRDefault="00B723E3" w:rsidP="00A3148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color w:val="0000FF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ในการปฏิบัติในช่วงเปลี่ยนแปลง </w:t>
      </w:r>
      <w:r w:rsidR="00B505AB" w:rsidRPr="00D5568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ได้เลือกใช้</w:t>
      </w:r>
      <w:r w:rsidRPr="00D55686">
        <w:rPr>
          <w:rFonts w:ascii="Angsana New" w:hAnsi="Angsana New" w:hint="cs"/>
          <w:color w:val="000000"/>
          <w:sz w:val="30"/>
          <w:szCs w:val="30"/>
          <w:cs/>
        </w:rPr>
        <w:t>ข้อยกเว้นต่อไปนี้</w:t>
      </w:r>
    </w:p>
    <w:p w:rsidR="00B723E3" w:rsidRPr="00D55686" w:rsidRDefault="00B723E3" w:rsidP="003D518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60"/>
        </w:tabs>
        <w:autoSpaceDE w:val="0"/>
        <w:autoSpaceDN w:val="0"/>
        <w:adjustRightInd w:val="0"/>
        <w:spacing w:line="240" w:lineRule="auto"/>
        <w:ind w:hanging="27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D55686">
        <w:rPr>
          <w:rFonts w:ascii="Angsana New" w:hAnsi="Angsana New" w:hint="cs"/>
          <w:sz w:val="30"/>
          <w:szCs w:val="30"/>
        </w:rPr>
        <w:t xml:space="preserve">12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เดือน  </w:t>
      </w:r>
    </w:p>
    <w:p w:rsidR="00B723E3" w:rsidRPr="00D55686" w:rsidRDefault="00B723E3" w:rsidP="00A3148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6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:rsidR="00B723E3" w:rsidRPr="00D55686" w:rsidRDefault="00B723E3" w:rsidP="00A3148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6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:rsidR="00B723E3" w:rsidRPr="00D55686" w:rsidRDefault="00B723E3" w:rsidP="00B723E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539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49"/>
        <w:gridCol w:w="1350"/>
        <w:gridCol w:w="180"/>
        <w:gridCol w:w="1260"/>
      </w:tblGrid>
      <w:tr w:rsidR="00B723E3" w:rsidRPr="00D55686" w:rsidTr="00555652">
        <w:trPr>
          <w:cantSplit/>
          <w:trHeight w:val="20"/>
          <w:tblHeader/>
        </w:trPr>
        <w:tc>
          <w:tcPr>
            <w:tcW w:w="5749" w:type="dxa"/>
            <w:vAlign w:val="bottom"/>
            <w:hideMark/>
          </w:tcPr>
          <w:p w:rsidR="00B723E3" w:rsidRPr="00D55686" w:rsidRDefault="00B723E3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D55686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TFRS 16</w:t>
            </w:r>
            <w:r w:rsidRPr="00D55686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:rsidR="00B723E3" w:rsidRPr="00D55686" w:rsidRDefault="00B723E3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B723E3" w:rsidRPr="00D55686" w:rsidRDefault="00B723E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B723E3" w:rsidRPr="00D55686" w:rsidRDefault="00B723E3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B723E3" w:rsidRPr="00D55686" w:rsidRDefault="00B723E3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D5568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723E3" w:rsidRPr="00D55686" w:rsidTr="00555652">
        <w:trPr>
          <w:cantSplit/>
          <w:trHeight w:val="20"/>
          <w:tblHeader/>
        </w:trPr>
        <w:tc>
          <w:tcPr>
            <w:tcW w:w="5749" w:type="dxa"/>
          </w:tcPr>
          <w:p w:rsidR="00B723E3" w:rsidRPr="00D55686" w:rsidRDefault="00B723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:rsidR="00B723E3" w:rsidRPr="00D55686" w:rsidRDefault="00B723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B723E3" w:rsidRPr="00D55686" w:rsidTr="00555652">
        <w:trPr>
          <w:cantSplit/>
          <w:trHeight w:val="20"/>
        </w:trPr>
        <w:tc>
          <w:tcPr>
            <w:tcW w:w="5749" w:type="dxa"/>
            <w:hideMark/>
          </w:tcPr>
          <w:p w:rsidR="00B723E3" w:rsidRPr="00D55686" w:rsidRDefault="00B723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90" w:type="dxa"/>
            <w:gridSpan w:val="3"/>
          </w:tcPr>
          <w:p w:rsidR="00B723E3" w:rsidRPr="00D55686" w:rsidRDefault="00B723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201F6" w:rsidRPr="00D55686" w:rsidTr="00555652">
        <w:trPr>
          <w:cantSplit/>
          <w:trHeight w:val="20"/>
        </w:trPr>
        <w:tc>
          <w:tcPr>
            <w:tcW w:w="5749" w:type="dxa"/>
            <w:vAlign w:val="bottom"/>
            <w:hideMark/>
          </w:tcPr>
          <w:p w:rsidR="00F201F6" w:rsidRPr="00D55686" w:rsidRDefault="00A37A2D" w:rsidP="00F201F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F201F6" w:rsidRPr="00D5568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F201F6" w:rsidRPr="00D55686" w:rsidRDefault="00F201F6" w:rsidP="0055565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152,944</w:t>
            </w:r>
          </w:p>
        </w:tc>
        <w:tc>
          <w:tcPr>
            <w:tcW w:w="180" w:type="dxa"/>
            <w:vAlign w:val="bottom"/>
          </w:tcPr>
          <w:p w:rsidR="00F201F6" w:rsidRPr="00D55686" w:rsidRDefault="00F201F6" w:rsidP="00F201F6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201F6" w:rsidRPr="00D55686" w:rsidRDefault="00F201F6" w:rsidP="0055565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152,944</w:t>
            </w:r>
          </w:p>
        </w:tc>
      </w:tr>
      <w:tr w:rsidR="00A37A2D" w:rsidRPr="00D55686" w:rsidTr="00555652">
        <w:trPr>
          <w:cantSplit/>
          <w:trHeight w:val="20"/>
        </w:trPr>
        <w:tc>
          <w:tcPr>
            <w:tcW w:w="5749" w:type="dxa"/>
            <w:hideMark/>
          </w:tcPr>
          <w:p w:rsidR="00A37A2D" w:rsidRPr="00D55686" w:rsidRDefault="00A37A2D" w:rsidP="00A37A2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:rsidR="00A37A2D" w:rsidRPr="00D55686" w:rsidRDefault="00A37A2D" w:rsidP="0055565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152,944</w:t>
            </w:r>
          </w:p>
        </w:tc>
        <w:tc>
          <w:tcPr>
            <w:tcW w:w="180" w:type="dxa"/>
            <w:vAlign w:val="bottom"/>
          </w:tcPr>
          <w:p w:rsidR="00A37A2D" w:rsidRPr="00D55686" w:rsidRDefault="00A37A2D" w:rsidP="00A37A2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7A2D" w:rsidRPr="00D55686" w:rsidRDefault="00A37A2D" w:rsidP="0055565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152,944</w:t>
            </w:r>
          </w:p>
        </w:tc>
      </w:tr>
    </w:tbl>
    <w:p w:rsidR="00573A02" w:rsidRPr="00D55686" w:rsidRDefault="00573A02" w:rsidP="00B723E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34"/>
        <w:gridCol w:w="1357"/>
        <w:gridCol w:w="182"/>
        <w:gridCol w:w="1277"/>
      </w:tblGrid>
      <w:tr w:rsidR="00A37A2D" w:rsidRPr="00D55686" w:rsidTr="00A37A2D">
        <w:trPr>
          <w:cantSplit/>
          <w:trHeight w:val="20"/>
          <w:tblHeader/>
        </w:trPr>
        <w:tc>
          <w:tcPr>
            <w:tcW w:w="5734" w:type="dxa"/>
            <w:vAlign w:val="bottom"/>
            <w:hideMark/>
          </w:tcPr>
          <w:p w:rsidR="00A37A2D" w:rsidRPr="00D55686" w:rsidRDefault="00573A02" w:rsidP="00924733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br w:type="page"/>
            </w:r>
            <w:r w:rsidR="00A37A2D"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การวัดมูลค่าหนี้สินตามสัญญาเช่า </w:t>
            </w:r>
          </w:p>
        </w:tc>
        <w:tc>
          <w:tcPr>
            <w:tcW w:w="1357" w:type="dxa"/>
            <w:vAlign w:val="bottom"/>
            <w:hideMark/>
          </w:tcPr>
          <w:p w:rsidR="00A37A2D" w:rsidRPr="00D55686" w:rsidRDefault="00A37A2D" w:rsidP="00924733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556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:rsidR="00A37A2D" w:rsidRPr="00D55686" w:rsidRDefault="00A37A2D" w:rsidP="0092473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  <w:hideMark/>
          </w:tcPr>
          <w:p w:rsidR="00A37A2D" w:rsidRPr="00D55686" w:rsidRDefault="00A37A2D" w:rsidP="00924733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A37A2D" w:rsidRPr="00D55686" w:rsidRDefault="00A37A2D" w:rsidP="00924733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D5568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37A2D" w:rsidRPr="00D55686" w:rsidTr="00A37A2D">
        <w:trPr>
          <w:cantSplit/>
          <w:trHeight w:val="20"/>
          <w:tblHeader/>
        </w:trPr>
        <w:tc>
          <w:tcPr>
            <w:tcW w:w="5734" w:type="dxa"/>
          </w:tcPr>
          <w:p w:rsidR="00A37A2D" w:rsidRPr="00D55686" w:rsidRDefault="00A37A2D" w:rsidP="0092473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6" w:type="dxa"/>
            <w:gridSpan w:val="3"/>
            <w:hideMark/>
          </w:tcPr>
          <w:p w:rsidR="00A37A2D" w:rsidRPr="00D55686" w:rsidRDefault="00A37A2D" w:rsidP="0092473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31485" w:rsidRPr="00D55686" w:rsidTr="00A37A2D">
        <w:trPr>
          <w:cantSplit/>
          <w:trHeight w:val="20"/>
        </w:trPr>
        <w:tc>
          <w:tcPr>
            <w:tcW w:w="5734" w:type="dxa"/>
            <w:vAlign w:val="bottom"/>
            <w:hideMark/>
          </w:tcPr>
          <w:p w:rsidR="00A31485" w:rsidRPr="00D55686" w:rsidRDefault="00A31485" w:rsidP="00A3148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Pr="00D55686">
              <w:rPr>
                <w:rFonts w:ascii="Angsana New" w:hAnsi="Angsana New"/>
                <w:sz w:val="30"/>
                <w:szCs w:val="30"/>
              </w:rPr>
              <w:br/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5568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5568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vAlign w:val="bottom"/>
          </w:tcPr>
          <w:p w:rsidR="00A31485" w:rsidRPr="00D55686" w:rsidRDefault="00A31485" w:rsidP="00D834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228,689</w:t>
            </w:r>
          </w:p>
        </w:tc>
        <w:tc>
          <w:tcPr>
            <w:tcW w:w="182" w:type="dxa"/>
            <w:vAlign w:val="bottom"/>
          </w:tcPr>
          <w:p w:rsidR="00A31485" w:rsidRPr="00D55686" w:rsidRDefault="00A31485" w:rsidP="00A3148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:rsidR="00A31485" w:rsidRPr="00D55686" w:rsidRDefault="00A31485" w:rsidP="003D51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228,689</w:t>
            </w:r>
          </w:p>
        </w:tc>
      </w:tr>
      <w:tr w:rsidR="00A31485" w:rsidRPr="00D55686" w:rsidTr="00A37A2D">
        <w:trPr>
          <w:cantSplit/>
          <w:trHeight w:val="20"/>
        </w:trPr>
        <w:tc>
          <w:tcPr>
            <w:tcW w:w="5734" w:type="dxa"/>
            <w:hideMark/>
          </w:tcPr>
          <w:p w:rsidR="00A31485" w:rsidRPr="00D55686" w:rsidRDefault="00A31485" w:rsidP="00A31485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7" w:type="dxa"/>
          </w:tcPr>
          <w:p w:rsidR="00A31485" w:rsidRPr="00D55686" w:rsidRDefault="00A31485" w:rsidP="0055565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199" w:right="90" w:firstLine="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(6,544)</w:t>
            </w:r>
          </w:p>
        </w:tc>
        <w:tc>
          <w:tcPr>
            <w:tcW w:w="182" w:type="dxa"/>
          </w:tcPr>
          <w:p w:rsidR="00A31485" w:rsidRPr="00D55686" w:rsidRDefault="00A31485" w:rsidP="00A314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A31485" w:rsidRPr="00D55686" w:rsidRDefault="00A31485" w:rsidP="0055565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(6,544)</w:t>
            </w:r>
          </w:p>
        </w:tc>
      </w:tr>
      <w:tr w:rsidR="00A31485" w:rsidRPr="00D55686" w:rsidTr="00A37A2D">
        <w:trPr>
          <w:cantSplit/>
          <w:trHeight w:val="20"/>
        </w:trPr>
        <w:tc>
          <w:tcPr>
            <w:tcW w:w="5734" w:type="dxa"/>
          </w:tcPr>
          <w:p w:rsidR="00A31485" w:rsidRPr="00D55686" w:rsidRDefault="00A31485" w:rsidP="00A31485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สัญญาเช่าที่ไม่อยู่ในขอบเขตของ</w:t>
            </w:r>
            <w:r w:rsidRPr="00D55686">
              <w:rPr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>16</w:t>
            </w:r>
          </w:p>
        </w:tc>
        <w:tc>
          <w:tcPr>
            <w:tcW w:w="1357" w:type="dxa"/>
          </w:tcPr>
          <w:p w:rsidR="00A31485" w:rsidRPr="00D55686" w:rsidRDefault="00A31485" w:rsidP="00D8340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199" w:right="90" w:firstLine="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(108,142)</w:t>
            </w:r>
          </w:p>
        </w:tc>
        <w:tc>
          <w:tcPr>
            <w:tcW w:w="182" w:type="dxa"/>
          </w:tcPr>
          <w:p w:rsidR="00A31485" w:rsidRPr="00D55686" w:rsidRDefault="00A31485" w:rsidP="00A314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A31485" w:rsidRPr="00D55686" w:rsidRDefault="00A31485" w:rsidP="0055565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(108,142)</w:t>
            </w:r>
          </w:p>
        </w:tc>
      </w:tr>
      <w:tr w:rsidR="00A31485" w:rsidRPr="00D55686" w:rsidTr="00A37A2D">
        <w:trPr>
          <w:cantSplit/>
          <w:trHeight w:val="20"/>
        </w:trPr>
        <w:tc>
          <w:tcPr>
            <w:tcW w:w="5734" w:type="dxa"/>
          </w:tcPr>
          <w:p w:rsidR="00A31485" w:rsidRPr="00D55686" w:rsidRDefault="00A31485" w:rsidP="00A31485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357" w:type="dxa"/>
          </w:tcPr>
          <w:p w:rsidR="00A31485" w:rsidRPr="00D55686" w:rsidRDefault="00A31485" w:rsidP="00D83404">
            <w:pPr>
              <w:pStyle w:val="acctfourfigures"/>
              <w:tabs>
                <w:tab w:val="clear" w:pos="765"/>
                <w:tab w:val="decimal" w:pos="1099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7,640</w:t>
            </w:r>
          </w:p>
        </w:tc>
        <w:tc>
          <w:tcPr>
            <w:tcW w:w="182" w:type="dxa"/>
          </w:tcPr>
          <w:p w:rsidR="00A31485" w:rsidRPr="00D55686" w:rsidRDefault="00A31485" w:rsidP="00A314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A31485" w:rsidRPr="00D55686" w:rsidRDefault="00A31485" w:rsidP="003D51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7,640</w:t>
            </w:r>
          </w:p>
        </w:tc>
      </w:tr>
      <w:tr w:rsidR="00A31485" w:rsidRPr="00D55686" w:rsidTr="00A37A2D">
        <w:trPr>
          <w:cantSplit/>
          <w:trHeight w:val="20"/>
        </w:trPr>
        <w:tc>
          <w:tcPr>
            <w:tcW w:w="5734" w:type="dxa"/>
            <w:hideMark/>
          </w:tcPr>
          <w:p w:rsidR="00A31485" w:rsidRPr="00D55686" w:rsidRDefault="00A31485" w:rsidP="00A314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</w:t>
            </w:r>
            <w:r w:rsidRPr="00D55686">
              <w:rPr>
                <w:rFonts w:ascii="Angsana New" w:hAnsi="Angsana New"/>
                <w:sz w:val="30"/>
                <w:szCs w:val="30"/>
              </w:rPr>
              <w:br/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ความแน่นอนอย่างสมเหตุสมผลว่าจะได้ใช้สิทธิ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A31485" w:rsidRPr="00D55686" w:rsidRDefault="00A31485" w:rsidP="003D51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A31485" w:rsidRPr="00D55686" w:rsidRDefault="00A31485" w:rsidP="003D51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43,066</w:t>
            </w:r>
          </w:p>
        </w:tc>
        <w:tc>
          <w:tcPr>
            <w:tcW w:w="182" w:type="dxa"/>
          </w:tcPr>
          <w:p w:rsidR="00A31485" w:rsidRPr="00D55686" w:rsidRDefault="00A31485" w:rsidP="00A314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31485" w:rsidRPr="00D55686" w:rsidRDefault="00A31485" w:rsidP="003D51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A31485" w:rsidRPr="00D55686" w:rsidRDefault="00A31485" w:rsidP="003D51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43,066</w:t>
            </w:r>
          </w:p>
        </w:tc>
      </w:tr>
      <w:tr w:rsidR="00A37A2D" w:rsidRPr="00D55686" w:rsidTr="00A37A2D">
        <w:trPr>
          <w:cantSplit/>
          <w:trHeight w:val="20"/>
        </w:trPr>
        <w:tc>
          <w:tcPr>
            <w:tcW w:w="5734" w:type="dxa"/>
          </w:tcPr>
          <w:p w:rsidR="00A37A2D" w:rsidRPr="00D55686" w:rsidRDefault="00A37A2D" w:rsidP="00A37A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7A2D" w:rsidRPr="00D55686" w:rsidRDefault="00A37A2D" w:rsidP="003D51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164,709</w:t>
            </w:r>
          </w:p>
        </w:tc>
        <w:tc>
          <w:tcPr>
            <w:tcW w:w="182" w:type="dxa"/>
          </w:tcPr>
          <w:p w:rsidR="00A37A2D" w:rsidRPr="00D55686" w:rsidRDefault="00A37A2D" w:rsidP="00A37A2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7A2D" w:rsidRPr="00D55686" w:rsidRDefault="00A37A2D" w:rsidP="003D51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164,709</w:t>
            </w:r>
          </w:p>
        </w:tc>
      </w:tr>
      <w:tr w:rsidR="00A37A2D" w:rsidRPr="00D55686" w:rsidTr="00924733">
        <w:trPr>
          <w:cantSplit/>
          <w:trHeight w:val="20"/>
        </w:trPr>
        <w:tc>
          <w:tcPr>
            <w:tcW w:w="5734" w:type="dxa"/>
          </w:tcPr>
          <w:p w:rsidR="00A37A2D" w:rsidRPr="00D55686" w:rsidRDefault="00A37A2D" w:rsidP="00A37A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มูลค่าปัจจุบันของค่าเช่าที่คิดลดโดยใช้อัตราดอกเบี้ยเงินกู้ยืมส่วนเพิ่ม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A37A2D" w:rsidRPr="00D55686" w:rsidRDefault="00A37A2D" w:rsidP="00A37A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ab/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/>
                <w:sz w:val="30"/>
                <w:szCs w:val="30"/>
              </w:rPr>
              <w:t>1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2563 </w:t>
            </w:r>
          </w:p>
        </w:tc>
        <w:tc>
          <w:tcPr>
            <w:tcW w:w="1357" w:type="dxa"/>
            <w:vAlign w:val="bottom"/>
          </w:tcPr>
          <w:p w:rsidR="00A37A2D" w:rsidRPr="00D55686" w:rsidRDefault="00A37A2D" w:rsidP="00252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152,944</w:t>
            </w:r>
          </w:p>
        </w:tc>
        <w:tc>
          <w:tcPr>
            <w:tcW w:w="182" w:type="dxa"/>
            <w:vAlign w:val="bottom"/>
          </w:tcPr>
          <w:p w:rsidR="00A37A2D" w:rsidRPr="00D55686" w:rsidRDefault="00A37A2D" w:rsidP="002528D8">
            <w:pPr>
              <w:pStyle w:val="acctfourfigures"/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7" w:type="dxa"/>
            <w:vAlign w:val="bottom"/>
          </w:tcPr>
          <w:p w:rsidR="00A37A2D" w:rsidRPr="00D55686" w:rsidRDefault="00A37A2D" w:rsidP="00252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152,944</w:t>
            </w:r>
          </w:p>
        </w:tc>
      </w:tr>
      <w:tr w:rsidR="00A37A2D" w:rsidRPr="00D55686" w:rsidTr="00924733">
        <w:trPr>
          <w:cantSplit/>
          <w:trHeight w:val="20"/>
        </w:trPr>
        <w:tc>
          <w:tcPr>
            <w:tcW w:w="5734" w:type="dxa"/>
            <w:vAlign w:val="bottom"/>
            <w:hideMark/>
          </w:tcPr>
          <w:p w:rsidR="00A37A2D" w:rsidRPr="00D55686" w:rsidRDefault="00A37A2D" w:rsidP="00A37A2D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7A2D" w:rsidRPr="00D55686" w:rsidRDefault="00A37A2D" w:rsidP="00252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152,944</w:t>
            </w:r>
          </w:p>
        </w:tc>
        <w:tc>
          <w:tcPr>
            <w:tcW w:w="182" w:type="dxa"/>
            <w:vAlign w:val="bottom"/>
          </w:tcPr>
          <w:p w:rsidR="00A37A2D" w:rsidRPr="00D55686" w:rsidRDefault="00A37A2D" w:rsidP="00A37A2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7A2D" w:rsidRPr="00D55686" w:rsidRDefault="00A37A2D" w:rsidP="00252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152,944</w:t>
            </w:r>
          </w:p>
        </w:tc>
      </w:tr>
      <w:tr w:rsidR="00A37A2D" w:rsidRPr="00D55686" w:rsidTr="00A37A2D">
        <w:trPr>
          <w:cantSplit/>
          <w:trHeight w:val="20"/>
        </w:trPr>
        <w:tc>
          <w:tcPr>
            <w:tcW w:w="5734" w:type="dxa"/>
            <w:vAlign w:val="bottom"/>
            <w:hideMark/>
          </w:tcPr>
          <w:p w:rsidR="00A37A2D" w:rsidRPr="00D55686" w:rsidRDefault="00A37A2D" w:rsidP="00924733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7A2D" w:rsidRPr="00D55686" w:rsidRDefault="00A37A2D" w:rsidP="00252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1" w:right="90" w:hanging="2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31485"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  <w:r w:rsidR="00A31485"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5%</w:t>
            </w:r>
          </w:p>
        </w:tc>
        <w:tc>
          <w:tcPr>
            <w:tcW w:w="182" w:type="dxa"/>
          </w:tcPr>
          <w:p w:rsidR="00A37A2D" w:rsidRPr="00D55686" w:rsidRDefault="00A37A2D" w:rsidP="0092473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7A2D" w:rsidRPr="00D55686" w:rsidRDefault="00A37A2D" w:rsidP="00252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31485"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  <w:r w:rsidR="00A31485"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5%</w:t>
            </w:r>
          </w:p>
        </w:tc>
      </w:tr>
    </w:tbl>
    <w:p w:rsidR="00A37A2D" w:rsidRPr="00D55686" w:rsidRDefault="00A37A2D" w:rsidP="00B723E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B723E3" w:rsidRPr="00D55686" w:rsidRDefault="00B723E3" w:rsidP="00A314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905F1A" w:rsidRPr="00D55686">
        <w:rPr>
          <w:rFonts w:ascii="Angsana New" w:hAnsi="Angsana New" w:hint="cs"/>
          <w:sz w:val="30"/>
          <w:szCs w:val="30"/>
          <w:cs/>
        </w:rPr>
        <w:t>ให้บริการให้เช่าวงจรสื่อสัญญาณความเร็วสูง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</w:p>
    <w:p w:rsidR="00B723E3" w:rsidRPr="00D55686" w:rsidRDefault="00B723E3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sz w:val="30"/>
          <w:szCs w:val="30"/>
          <w:cs/>
        </w:rPr>
      </w:pPr>
    </w:p>
    <w:p w:rsidR="00F212CE" w:rsidRPr="00D55686" w:rsidRDefault="00F212CE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5686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F212CE" w:rsidRPr="00D55686" w:rsidRDefault="00F212CE" w:rsidP="003D41E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:rsidR="00D01187" w:rsidRPr="00D55686" w:rsidRDefault="00CC246F" w:rsidP="00905F1A">
      <w:pPr>
        <w:ind w:left="540" w:right="65"/>
        <w:jc w:val="thaiDistribute"/>
        <w:rPr>
          <w:rFonts w:ascii="Angsana New" w:hAnsi="Angsana New"/>
          <w:b/>
          <w:sz w:val="30"/>
          <w:szCs w:val="30"/>
        </w:rPr>
      </w:pPr>
      <w:r w:rsidRPr="00D55686">
        <w:rPr>
          <w:rFonts w:ascii="Angsana New" w:hAnsi="Angsana New" w:hint="cs"/>
          <w:b/>
          <w:sz w:val="30"/>
          <w:szCs w:val="30"/>
          <w:cs/>
        </w:rPr>
        <w:t>กลุ่มบริษัทมีรายการ</w:t>
      </w:r>
      <w:r w:rsidR="003D518C" w:rsidRPr="00D55686">
        <w:rPr>
          <w:rFonts w:ascii="Angsana New" w:hAnsi="Angsana New" w:hint="cs"/>
          <w:b/>
          <w:sz w:val="30"/>
          <w:szCs w:val="30"/>
          <w:cs/>
        </w:rPr>
        <w:t>กับบุคคลหรือกิจการที่เกี่ยวข้องกัน</w:t>
      </w:r>
      <w:r w:rsidRPr="00D55686">
        <w:rPr>
          <w:rFonts w:ascii="Angsana New" w:hAnsi="Angsana New" w:hint="cs"/>
          <w:b/>
          <w:sz w:val="30"/>
          <w:szCs w:val="30"/>
          <w:cs/>
        </w:rPr>
        <w:t>ที่มีนัยสำคัญในระหว่างงวดดังต่อไปนี้</w:t>
      </w:r>
    </w:p>
    <w:p w:rsidR="00CC246F" w:rsidRPr="00D55686" w:rsidRDefault="00CC246F" w:rsidP="003D41E8">
      <w:pPr>
        <w:ind w:left="540" w:right="-108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530"/>
        <w:gridCol w:w="3780"/>
      </w:tblGrid>
      <w:tr w:rsidR="00526911" w:rsidRPr="00D55686" w:rsidTr="003B3FF8">
        <w:trPr>
          <w:trHeight w:val="20"/>
          <w:tblHeader/>
        </w:trPr>
        <w:tc>
          <w:tcPr>
            <w:tcW w:w="3780" w:type="dxa"/>
          </w:tcPr>
          <w:p w:rsidR="00526911" w:rsidRPr="00D55686" w:rsidRDefault="00526911" w:rsidP="003D41E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:rsidR="00526911" w:rsidRPr="00D55686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80" w:type="dxa"/>
          </w:tcPr>
          <w:p w:rsidR="00526911" w:rsidRPr="00D55686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526911"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26911" w:rsidRPr="00D55686" w:rsidTr="003B3FF8">
        <w:trPr>
          <w:trHeight w:val="20"/>
        </w:trPr>
        <w:tc>
          <w:tcPr>
            <w:tcW w:w="3780" w:type="dxa"/>
          </w:tcPr>
          <w:p w:rsidR="00CC246F" w:rsidRPr="00D55686" w:rsidRDefault="00271BF4" w:rsidP="003D41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ไดมอนด์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ไลน์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เซอร์วิสเซส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526911" w:rsidRPr="00D55686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:rsidR="00526911" w:rsidRPr="00D55686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CC246F" w:rsidRPr="00D55686" w:rsidTr="00CE5402">
        <w:trPr>
          <w:trHeight w:val="20"/>
        </w:trPr>
        <w:tc>
          <w:tcPr>
            <w:tcW w:w="3780" w:type="dxa"/>
          </w:tcPr>
          <w:p w:rsidR="00CC246F" w:rsidRPr="00D55686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TIME DOTCOM INTERNATIONAL </w:t>
            </w:r>
          </w:p>
          <w:p w:rsidR="00CC246F" w:rsidRPr="00D55686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   SDN BHD</w:t>
            </w:r>
          </w:p>
        </w:tc>
        <w:tc>
          <w:tcPr>
            <w:tcW w:w="1530" w:type="dxa"/>
            <w:shd w:val="clear" w:color="auto" w:fill="auto"/>
          </w:tcPr>
          <w:p w:rsidR="00CC246F" w:rsidRPr="00D55686" w:rsidRDefault="00FE3031" w:rsidP="00CC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มาเลเ</w:t>
            </w:r>
            <w:r w:rsidR="00905F1A" w:rsidRPr="00D55686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3780" w:type="dxa"/>
          </w:tcPr>
          <w:p w:rsidR="00CC246F" w:rsidRPr="00D55686" w:rsidRDefault="00CC246F" w:rsidP="001D0117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="00371CEC"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 ถือหุ้นในบริษัท</w:t>
            </w:r>
            <w:r w:rsidR="00A31485" w:rsidRPr="00D5568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31485"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D0117" w:rsidRPr="00D55686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="00371CEC" w:rsidRPr="00D55686">
              <w:rPr>
                <w:rFonts w:ascii="Angsana New" w:hAnsi="Angsana New" w:hint="cs"/>
                <w:sz w:val="30"/>
                <w:szCs w:val="30"/>
                <w:cs/>
              </w:rPr>
              <w:t>ร้อยล</w:t>
            </w:r>
            <w:r w:rsidR="005509B3"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ะ </w:t>
            </w:r>
            <w:r w:rsidR="00905F1A" w:rsidRPr="00D55686">
              <w:rPr>
                <w:rFonts w:ascii="Angsana New" w:hAnsi="Angsana New"/>
                <w:sz w:val="30"/>
                <w:szCs w:val="30"/>
              </w:rPr>
              <w:t>10</w:t>
            </w:r>
            <w:r w:rsidR="00371CEC"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71CEC" w:rsidRPr="00D55686">
              <w:rPr>
                <w:rFonts w:ascii="Angsana New" w:hAnsi="Angsana New" w:hint="cs"/>
                <w:sz w:val="30"/>
                <w:szCs w:val="30"/>
                <w:cs/>
              </w:rPr>
              <w:t>ขึ้นไป</w:t>
            </w:r>
            <w:r w:rsidR="00371CEC"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71CEC" w:rsidRPr="00D55686">
              <w:rPr>
                <w:rFonts w:ascii="Angsana New" w:hAnsi="Angsana New" w:hint="cs"/>
                <w:sz w:val="30"/>
                <w:szCs w:val="30"/>
                <w:cs/>
              </w:rPr>
              <w:t>และมี</w:t>
            </w:r>
            <w:r w:rsidR="00905F1A" w:rsidRPr="00D5568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1D0117" w:rsidRPr="00D55686">
              <w:rPr>
                <w:rFonts w:ascii="Angsana New" w:hAnsi="Angsana New" w:hint="cs"/>
                <w:sz w:val="30"/>
                <w:szCs w:val="30"/>
                <w:cs/>
              </w:rPr>
              <w:t>ผู้แทนเป็น</w:t>
            </w:r>
            <w:r w:rsidR="00371CEC" w:rsidRPr="00D55686">
              <w:rPr>
                <w:rFonts w:ascii="Angsana New" w:hAnsi="Angsana New" w:hint="cs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905F1A" w:rsidRPr="00D55686" w:rsidTr="00CE5402">
        <w:trPr>
          <w:trHeight w:val="20"/>
        </w:trPr>
        <w:tc>
          <w:tcPr>
            <w:tcW w:w="3780" w:type="dxa"/>
          </w:tcPr>
          <w:p w:rsidR="00905F1A" w:rsidRPr="00D55686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TIME DOTCOM BERHAD</w:t>
            </w:r>
          </w:p>
        </w:tc>
        <w:tc>
          <w:tcPr>
            <w:tcW w:w="1530" w:type="dxa"/>
            <w:shd w:val="clear" w:color="auto" w:fill="auto"/>
          </w:tcPr>
          <w:p w:rsidR="00905F1A" w:rsidRPr="00D55686" w:rsidRDefault="00905F1A" w:rsidP="00905F1A">
            <w:pPr>
              <w:jc w:val="center"/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780" w:type="dxa"/>
          </w:tcPr>
          <w:p w:rsidR="00905F1A" w:rsidRPr="00D55686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905F1A" w:rsidRPr="00D55686" w:rsidTr="00CE5402">
        <w:trPr>
          <w:trHeight w:val="20"/>
        </w:trPr>
        <w:tc>
          <w:tcPr>
            <w:tcW w:w="3780" w:type="dxa"/>
          </w:tcPr>
          <w:p w:rsidR="00905F1A" w:rsidRPr="00D55686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TT </w:t>
            </w:r>
            <w:proofErr w:type="spellStart"/>
            <w:r w:rsidRPr="00D55686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D55686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D55686">
              <w:rPr>
                <w:rFonts w:ascii="Angsana New" w:hAnsi="Angsana New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905F1A" w:rsidRPr="00D55686" w:rsidRDefault="00905F1A" w:rsidP="00905F1A">
            <w:pPr>
              <w:jc w:val="center"/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780" w:type="dxa"/>
          </w:tcPr>
          <w:p w:rsidR="00905F1A" w:rsidRPr="00D55686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D55686" w:rsidTr="00CE5402">
        <w:trPr>
          <w:trHeight w:val="20"/>
        </w:trPr>
        <w:tc>
          <w:tcPr>
            <w:tcW w:w="3780" w:type="dxa"/>
            <w:tcBorders>
              <w:bottom w:val="nil"/>
            </w:tcBorders>
          </w:tcPr>
          <w:p w:rsidR="00CC246F" w:rsidRPr="00D55686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TIME </w:t>
            </w:r>
            <w:proofErr w:type="spellStart"/>
            <w:r w:rsidRPr="00D55686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D55686">
              <w:rPr>
                <w:rFonts w:ascii="Angsana New" w:hAnsi="Angsana New"/>
                <w:sz w:val="30"/>
                <w:szCs w:val="30"/>
              </w:rPr>
              <w:t xml:space="preserve"> (Cambodia) Co.,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/>
                <w:sz w:val="30"/>
                <w:szCs w:val="30"/>
              </w:rPr>
              <w:t>Ltd</w:t>
            </w:r>
            <w:r w:rsidR="00434398" w:rsidRPr="00D55686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:rsidR="00CC246F" w:rsidRPr="00D55686" w:rsidRDefault="00FE3031" w:rsidP="0025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780" w:type="dxa"/>
          </w:tcPr>
          <w:p w:rsidR="00CC246F" w:rsidRPr="00D55686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D55686" w:rsidTr="00CE5402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</w:tcPr>
          <w:p w:rsidR="00CC246F" w:rsidRPr="00D55686" w:rsidRDefault="00CC246F" w:rsidP="00CC246F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CMC Telecommunication Infrastructure </w:t>
            </w:r>
          </w:p>
          <w:p w:rsidR="00CC246F" w:rsidRPr="00D55686" w:rsidRDefault="00CC246F" w:rsidP="00CC246F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   Corporation</w:t>
            </w:r>
          </w:p>
        </w:tc>
        <w:tc>
          <w:tcPr>
            <w:tcW w:w="1530" w:type="dxa"/>
            <w:shd w:val="clear" w:color="auto" w:fill="auto"/>
          </w:tcPr>
          <w:p w:rsidR="00CC246F" w:rsidRPr="00D55686" w:rsidRDefault="00FE3031" w:rsidP="0025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0" w:type="dxa"/>
          </w:tcPr>
          <w:p w:rsidR="00CC246F" w:rsidRPr="00D55686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D55686" w:rsidTr="00D80646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</w:tcPr>
          <w:p w:rsidR="00CC246F" w:rsidRPr="00D55686" w:rsidRDefault="000E4B8E" w:rsidP="00CC246F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T</w:t>
            </w:r>
            <w:r w:rsidR="00905F1A" w:rsidRPr="00D55686">
              <w:rPr>
                <w:rFonts w:ascii="Angsana New" w:hAnsi="Angsana New"/>
                <w:sz w:val="30"/>
                <w:szCs w:val="30"/>
              </w:rPr>
              <w:t>IME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D55686">
              <w:rPr>
                <w:rFonts w:ascii="Angsana New" w:hAnsi="Angsana New"/>
                <w:sz w:val="30"/>
                <w:szCs w:val="30"/>
              </w:rPr>
              <w:t>dot</w:t>
            </w:r>
            <w:r w:rsidR="005509B3" w:rsidRPr="00D55686">
              <w:rPr>
                <w:rFonts w:ascii="Angsana New" w:hAnsi="Angsana New"/>
                <w:sz w:val="30"/>
                <w:szCs w:val="30"/>
              </w:rPr>
              <w:t>C</w:t>
            </w:r>
            <w:r w:rsidRPr="00D55686">
              <w:rPr>
                <w:rFonts w:ascii="Angsana New" w:hAnsi="Angsana New"/>
                <w:sz w:val="30"/>
                <w:szCs w:val="30"/>
              </w:rPr>
              <w:t>om</w:t>
            </w:r>
            <w:proofErr w:type="spellEnd"/>
            <w:r w:rsidRPr="00D55686">
              <w:rPr>
                <w:rFonts w:ascii="Angsana New" w:hAnsi="Angsana New"/>
                <w:sz w:val="30"/>
                <w:szCs w:val="30"/>
              </w:rPr>
              <w:t xml:space="preserve"> Global Services </w:t>
            </w:r>
            <w:proofErr w:type="spellStart"/>
            <w:r w:rsidRPr="00D55686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D55686">
              <w:rPr>
                <w:rFonts w:ascii="Angsana New" w:hAnsi="Angsana New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CC246F" w:rsidRPr="00D55686" w:rsidRDefault="000E4B8E" w:rsidP="0025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มาเลเชีย</w:t>
            </w:r>
          </w:p>
        </w:tc>
        <w:tc>
          <w:tcPr>
            <w:tcW w:w="3780" w:type="dxa"/>
          </w:tcPr>
          <w:p w:rsidR="00CC246F" w:rsidRPr="00D55686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D55686" w:rsidTr="00D80646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</w:tcPr>
          <w:p w:rsidR="00CC246F" w:rsidRPr="00D55686" w:rsidRDefault="00CC246F" w:rsidP="00CC246F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บริษัท เคิร์ซ จำกัด</w:t>
            </w:r>
          </w:p>
        </w:tc>
        <w:tc>
          <w:tcPr>
            <w:tcW w:w="1530" w:type="dxa"/>
            <w:shd w:val="clear" w:color="auto" w:fill="auto"/>
          </w:tcPr>
          <w:p w:rsidR="00CC246F" w:rsidRPr="00D55686" w:rsidRDefault="000E4B8E" w:rsidP="0089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:rsidR="00CC246F" w:rsidRPr="00D55686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:rsidR="00671951" w:rsidRPr="00D55686" w:rsidRDefault="00671951" w:rsidP="003D41E8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bCs/>
          <w:sz w:val="20"/>
          <w:lang w:bidi="th-TH"/>
        </w:rPr>
      </w:pPr>
    </w:p>
    <w:p w:rsidR="008D5C3A" w:rsidRPr="00D55686" w:rsidRDefault="005509B3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D55686">
        <w:rPr>
          <w:rFonts w:ascii="Angsana New" w:hAnsi="Angsana New"/>
          <w:b/>
          <w:sz w:val="30"/>
          <w:szCs w:val="30"/>
          <w:cs/>
          <w:lang w:val="en-GB"/>
        </w:rPr>
        <w:br w:type="page"/>
      </w:r>
      <w:r w:rsidR="00CC246F" w:rsidRPr="00D55686">
        <w:rPr>
          <w:rFonts w:ascii="Angsana New" w:hAnsi="Angsana New" w:hint="cs"/>
          <w:b/>
          <w:sz w:val="30"/>
          <w:szCs w:val="30"/>
          <w:cs/>
          <w:lang w:val="en-GB"/>
        </w:rPr>
        <w:lastRenderedPageBreak/>
        <w:t>นโยบายการกำหนดราคาระหว่างงวด</w:t>
      </w:r>
      <w:r w:rsidR="00E3428D" w:rsidRPr="00D55686">
        <w:rPr>
          <w:rFonts w:ascii="Angsana New" w:hAnsi="Angsana New" w:hint="cs"/>
          <w:b/>
          <w:sz w:val="30"/>
          <w:szCs w:val="30"/>
          <w:cs/>
          <w:lang w:val="en-GB"/>
        </w:rPr>
        <w:t>หก</w:t>
      </w:r>
      <w:r w:rsidR="00CC246F" w:rsidRPr="00D55686">
        <w:rPr>
          <w:rFonts w:ascii="Angsana New" w:hAnsi="Angsana New" w:hint="cs"/>
          <w:b/>
          <w:sz w:val="30"/>
          <w:szCs w:val="30"/>
          <w:cs/>
          <w:lang w:val="en-GB"/>
        </w:rPr>
        <w:t>เดือนสิ้นสุดวันที่</w:t>
      </w:r>
      <w:r w:rsidR="00CC246F" w:rsidRPr="00D55686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="00B63104" w:rsidRPr="00D55686">
        <w:rPr>
          <w:rFonts w:ascii="Angsana New" w:hAnsi="Angsana New"/>
          <w:bCs/>
          <w:sz w:val="30"/>
          <w:szCs w:val="30"/>
          <w:lang w:val="en-GB"/>
        </w:rPr>
        <w:t xml:space="preserve">30 </w:t>
      </w:r>
      <w:r w:rsidR="00B63104" w:rsidRPr="00D55686">
        <w:rPr>
          <w:rFonts w:ascii="Angsana New" w:hAnsi="Angsana New"/>
          <w:b/>
          <w:sz w:val="30"/>
          <w:szCs w:val="30"/>
          <w:cs/>
          <w:lang w:val="en-GB"/>
        </w:rPr>
        <w:t>มิถุนายน</w:t>
      </w:r>
      <w:r w:rsidR="00B63104" w:rsidRPr="00D55686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="00B63104" w:rsidRPr="00D55686">
        <w:rPr>
          <w:rFonts w:ascii="Angsana New" w:hAnsi="Angsana New"/>
          <w:bCs/>
          <w:sz w:val="30"/>
          <w:szCs w:val="30"/>
          <w:lang w:val="en-GB"/>
        </w:rPr>
        <w:t>2563</w:t>
      </w:r>
      <w:r w:rsidR="00CC246F" w:rsidRPr="00D55686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CC246F" w:rsidRPr="00D55686">
        <w:rPr>
          <w:rFonts w:ascii="Angsana New" w:hAnsi="Angsana New" w:hint="cs"/>
          <w:b/>
          <w:sz w:val="30"/>
          <w:szCs w:val="30"/>
          <w:cs/>
          <w:lang w:val="en-GB"/>
        </w:rPr>
        <w:t>มีดังต่อไปนี้</w:t>
      </w:r>
    </w:p>
    <w:p w:rsidR="00A4790D" w:rsidRPr="00D55686" w:rsidRDefault="00A4790D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6120"/>
      </w:tblGrid>
      <w:tr w:rsidR="00EB492C" w:rsidRPr="00D55686" w:rsidTr="00371CEC">
        <w:trPr>
          <w:trHeight w:val="20"/>
          <w:tblHeader/>
        </w:trPr>
        <w:tc>
          <w:tcPr>
            <w:tcW w:w="3150" w:type="dxa"/>
          </w:tcPr>
          <w:p w:rsidR="00EB492C" w:rsidRPr="00D55686" w:rsidRDefault="00EB492C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20" w:type="dxa"/>
          </w:tcPr>
          <w:p w:rsidR="00EB492C" w:rsidRPr="00D55686" w:rsidRDefault="00EB492C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97BCE" w:rsidRPr="00D55686" w:rsidTr="00371CEC">
        <w:trPr>
          <w:trHeight w:val="20"/>
        </w:trPr>
        <w:tc>
          <w:tcPr>
            <w:tcW w:w="3150" w:type="dxa"/>
          </w:tcPr>
          <w:p w:rsidR="00997BCE" w:rsidRPr="00D55686" w:rsidRDefault="00371CEC" w:rsidP="0099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905F1A" w:rsidRPr="00D55686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</w:t>
            </w:r>
            <w:r w:rsidR="005509B3" w:rsidRPr="00D55686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905F1A" w:rsidRPr="00D55686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6120" w:type="dxa"/>
            <w:shd w:val="clear" w:color="auto" w:fill="auto"/>
          </w:tcPr>
          <w:p w:rsidR="00997BCE" w:rsidRPr="00D55686" w:rsidRDefault="00997BCE" w:rsidP="0090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อัตราที่ตกลงกันตามสัญญา</w:t>
            </w:r>
            <w:r w:rsidR="00905F1A" w:rsidRPr="00D55686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="00905F1A" w:rsidRPr="00D55686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997BCE" w:rsidRPr="00D55686" w:rsidTr="00371CEC">
        <w:trPr>
          <w:trHeight w:val="20"/>
        </w:trPr>
        <w:tc>
          <w:tcPr>
            <w:tcW w:w="3150" w:type="dxa"/>
          </w:tcPr>
          <w:p w:rsidR="00997BCE" w:rsidRPr="00D55686" w:rsidRDefault="00905F1A" w:rsidP="0099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6120" w:type="dxa"/>
          </w:tcPr>
          <w:p w:rsidR="00997BCE" w:rsidRPr="00D55686" w:rsidRDefault="00997BCE" w:rsidP="0090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อัตราที่ตกลงกันตามสัญญา</w:t>
            </w:r>
          </w:p>
        </w:tc>
      </w:tr>
      <w:tr w:rsidR="00905F1A" w:rsidRPr="00D55686" w:rsidTr="00371CEC">
        <w:trPr>
          <w:trHeight w:val="20"/>
        </w:trPr>
        <w:tc>
          <w:tcPr>
            <w:tcW w:w="3150" w:type="dxa"/>
          </w:tcPr>
          <w:p w:rsidR="00905F1A" w:rsidRPr="00D55686" w:rsidRDefault="00905F1A" w:rsidP="0099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20" w:type="dxa"/>
          </w:tcPr>
          <w:p w:rsidR="00905F1A" w:rsidRPr="00D55686" w:rsidRDefault="00905F1A" w:rsidP="0090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อัตราที่ตกลงกันตามสัญญา</w:t>
            </w:r>
          </w:p>
        </w:tc>
      </w:tr>
      <w:tr w:rsidR="00997BCE" w:rsidRPr="00D55686" w:rsidTr="00371CEC">
        <w:trPr>
          <w:trHeight w:val="20"/>
        </w:trPr>
        <w:tc>
          <w:tcPr>
            <w:tcW w:w="3150" w:type="dxa"/>
          </w:tcPr>
          <w:p w:rsidR="00997BCE" w:rsidRPr="00D55686" w:rsidRDefault="00997BCE" w:rsidP="0099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20" w:type="dxa"/>
          </w:tcPr>
          <w:p w:rsidR="00997BCE" w:rsidRPr="00D55686" w:rsidRDefault="00997BCE" w:rsidP="0090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อนุมัติจากผู้ถือหุ้นและ</w:t>
            </w:r>
            <w:r w:rsidRPr="00D55686">
              <w:rPr>
                <w:rFonts w:ascii="Angsana New" w:hAnsi="Angsana New"/>
                <w:sz w:val="30"/>
                <w:szCs w:val="30"/>
              </w:rPr>
              <w:t>/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หรือคณะกรรมการ/ตามสัญญาจ้างงาน</w:t>
            </w:r>
          </w:p>
        </w:tc>
      </w:tr>
    </w:tbl>
    <w:p w:rsidR="005F15A8" w:rsidRPr="00D55686" w:rsidRDefault="005F15A8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4F6633" w:rsidRPr="00D55686" w:rsidRDefault="004F6633" w:rsidP="00321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D55686">
        <w:rPr>
          <w:rFonts w:ascii="Angsana New" w:hAnsi="Angsana New" w:hint="cs"/>
          <w:sz w:val="30"/>
          <w:szCs w:val="30"/>
          <w:cs/>
        </w:rPr>
        <w:t>งวด</w:t>
      </w:r>
      <w:r w:rsidR="00321738" w:rsidRPr="00D5568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E3428D" w:rsidRPr="00D55686">
        <w:rPr>
          <w:rFonts w:ascii="Angsana New" w:hAnsi="Angsana New" w:hint="cs"/>
          <w:sz w:val="30"/>
          <w:szCs w:val="30"/>
          <w:cs/>
        </w:rPr>
        <w:t>หก</w:t>
      </w:r>
      <w:r w:rsidRPr="00D5568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5509B3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E3428D" w:rsidRPr="00D55686">
        <w:rPr>
          <w:rFonts w:ascii="Angsana New" w:hAnsi="Angsana New"/>
          <w:bCs/>
          <w:sz w:val="30"/>
          <w:szCs w:val="30"/>
          <w:lang w:val="en-GB"/>
        </w:rPr>
        <w:t xml:space="preserve">30 </w:t>
      </w:r>
      <w:r w:rsidR="00E3428D" w:rsidRPr="00D55686">
        <w:rPr>
          <w:rFonts w:ascii="Angsana New" w:hAnsi="Angsana New"/>
          <w:b/>
          <w:sz w:val="30"/>
          <w:szCs w:val="30"/>
          <w:cs/>
          <w:lang w:val="en-GB"/>
        </w:rPr>
        <w:t>มิถุนายน</w:t>
      </w:r>
      <w:r w:rsidR="00E3428D" w:rsidRPr="00D55686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="00321738" w:rsidRPr="00D55686">
        <w:rPr>
          <w:rFonts w:ascii="Angsana New" w:hAnsi="Angsana New"/>
          <w:bCs/>
          <w:sz w:val="30"/>
          <w:szCs w:val="30"/>
          <w:cs/>
          <w:lang w:val="en-GB"/>
        </w:rPr>
        <w:br/>
      </w:r>
      <w:r w:rsidRPr="00D55686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:rsidR="004F6633" w:rsidRPr="00D55686" w:rsidRDefault="004F6633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30"/>
          <w:szCs w:val="30"/>
        </w:rPr>
      </w:pPr>
    </w:p>
    <w:tbl>
      <w:tblPr>
        <w:tblW w:w="90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990"/>
        <w:gridCol w:w="357"/>
        <w:gridCol w:w="1080"/>
        <w:gridCol w:w="267"/>
        <w:gridCol w:w="994"/>
      </w:tblGrid>
      <w:tr w:rsidR="004F6633" w:rsidRPr="00D55686" w:rsidTr="008F0E5F">
        <w:trPr>
          <w:tblHeader/>
        </w:trPr>
        <w:tc>
          <w:tcPr>
            <w:tcW w:w="4050" w:type="dxa"/>
            <w:shd w:val="clear" w:color="auto" w:fill="auto"/>
          </w:tcPr>
          <w:p w:rsidR="004F6633" w:rsidRPr="00D55686" w:rsidRDefault="004F6633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4F6633" w:rsidRPr="00D55686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7" w:type="dxa"/>
            <w:shd w:val="clear" w:color="auto" w:fill="auto"/>
          </w:tcPr>
          <w:p w:rsidR="004F6633" w:rsidRPr="00D55686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:rsidR="004F6633" w:rsidRPr="00D55686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C2A" w:rsidRPr="00D55686" w:rsidTr="008F0E5F">
        <w:trPr>
          <w:tblHeader/>
        </w:trPr>
        <w:tc>
          <w:tcPr>
            <w:tcW w:w="4050" w:type="dxa"/>
            <w:shd w:val="clear" w:color="auto" w:fill="auto"/>
          </w:tcPr>
          <w:p w:rsidR="00945C2A" w:rsidRPr="00D55686" w:rsidRDefault="00997BCE" w:rsidP="0099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09B3"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321738"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54F24"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:rsidR="00945C2A" w:rsidRPr="00D55686" w:rsidRDefault="00945C2A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D793E" w:rsidRPr="00D5568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945C2A" w:rsidRPr="00D55686" w:rsidRDefault="00945C2A" w:rsidP="00945C2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45C2A" w:rsidRPr="00D55686" w:rsidRDefault="00945C2A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4D793E" w:rsidRPr="00D55686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357" w:type="dxa"/>
            <w:shd w:val="clear" w:color="auto" w:fill="auto"/>
          </w:tcPr>
          <w:p w:rsidR="00945C2A" w:rsidRPr="00D55686" w:rsidRDefault="00945C2A" w:rsidP="00945C2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45C2A" w:rsidRPr="00D55686" w:rsidRDefault="00945C2A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D793E" w:rsidRPr="00D5568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7" w:type="dxa"/>
            <w:shd w:val="clear" w:color="auto" w:fill="auto"/>
          </w:tcPr>
          <w:p w:rsidR="00945C2A" w:rsidRPr="00D55686" w:rsidRDefault="00945C2A" w:rsidP="00945C2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945C2A" w:rsidRPr="00D55686" w:rsidRDefault="00945C2A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4D793E" w:rsidRPr="00D55686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945C2A" w:rsidRPr="00D55686" w:rsidTr="00892302">
        <w:trPr>
          <w:trHeight w:val="344"/>
          <w:tblHeader/>
        </w:trPr>
        <w:tc>
          <w:tcPr>
            <w:tcW w:w="4050" w:type="dxa"/>
            <w:shd w:val="clear" w:color="auto" w:fill="auto"/>
          </w:tcPr>
          <w:p w:rsidR="00945C2A" w:rsidRPr="00D55686" w:rsidRDefault="00945C2A" w:rsidP="00945C2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38" w:type="dxa"/>
            <w:gridSpan w:val="7"/>
            <w:shd w:val="clear" w:color="auto" w:fill="auto"/>
          </w:tcPr>
          <w:p w:rsidR="00945C2A" w:rsidRPr="00D55686" w:rsidRDefault="00945C2A" w:rsidP="00945C2A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นบาท)</w:t>
            </w:r>
          </w:p>
        </w:tc>
      </w:tr>
      <w:tr w:rsidR="00945C2A" w:rsidRPr="00D55686" w:rsidTr="00472212">
        <w:tc>
          <w:tcPr>
            <w:tcW w:w="4050" w:type="dxa"/>
            <w:shd w:val="clear" w:color="auto" w:fill="auto"/>
          </w:tcPr>
          <w:p w:rsidR="00945C2A" w:rsidRPr="00D55686" w:rsidRDefault="00905F1A" w:rsidP="00945C2A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:rsidR="00945C2A" w:rsidRPr="00D55686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45C2A" w:rsidRPr="00D55686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45C2A" w:rsidRPr="00D55686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7" w:type="dxa"/>
            <w:shd w:val="clear" w:color="auto" w:fill="auto"/>
          </w:tcPr>
          <w:p w:rsidR="00945C2A" w:rsidRPr="00D55686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45C2A" w:rsidRPr="00D55686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:rsidR="00945C2A" w:rsidRPr="00D55686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945C2A" w:rsidRPr="00D55686" w:rsidRDefault="00945C2A" w:rsidP="00945C2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65A" w:rsidRPr="00D55686" w:rsidTr="00472212">
        <w:tc>
          <w:tcPr>
            <w:tcW w:w="4050" w:type="dxa"/>
            <w:shd w:val="clear" w:color="auto" w:fill="auto"/>
          </w:tcPr>
          <w:p w:rsidR="00A4365A" w:rsidRPr="00D55686" w:rsidRDefault="00A4365A" w:rsidP="00A4365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3D683A" w:rsidRPr="00D5568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3D683A" w:rsidRPr="00D5568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357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3D683A" w:rsidRPr="00D5568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67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3D683A" w:rsidRPr="00D5568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</w:tr>
      <w:tr w:rsidR="00A4365A" w:rsidRPr="00D55686" w:rsidTr="00472212">
        <w:tc>
          <w:tcPr>
            <w:tcW w:w="4050" w:type="dxa"/>
            <w:shd w:val="clear" w:color="auto" w:fill="auto"/>
          </w:tcPr>
          <w:p w:rsidR="00A4365A" w:rsidRPr="00D55686" w:rsidRDefault="00A4365A" w:rsidP="00A4365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523"/>
              </w:tabs>
              <w:ind w:right="-4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57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516</w:t>
            </w:r>
          </w:p>
        </w:tc>
        <w:tc>
          <w:tcPr>
            <w:tcW w:w="267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A4365A" w:rsidRPr="00D55686" w:rsidRDefault="00BA6FA9" w:rsidP="00A4365A">
            <w:pPr>
              <w:pStyle w:val="a1"/>
              <w:tabs>
                <w:tab w:val="decimal" w:pos="523"/>
              </w:tabs>
              <w:ind w:right="-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4365A" w:rsidRPr="00D55686" w:rsidTr="00472212">
        <w:tc>
          <w:tcPr>
            <w:tcW w:w="4050" w:type="dxa"/>
            <w:shd w:val="clear" w:color="auto" w:fill="auto"/>
          </w:tcPr>
          <w:p w:rsidR="00A4365A" w:rsidRPr="00D55686" w:rsidRDefault="00A4365A" w:rsidP="00A4365A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7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5BA6" w:rsidRPr="00D55686" w:rsidTr="008F0E5F">
        <w:tc>
          <w:tcPr>
            <w:tcW w:w="4050" w:type="dxa"/>
            <w:shd w:val="clear" w:color="auto" w:fill="auto"/>
          </w:tcPr>
          <w:p w:rsidR="00315BA6" w:rsidRPr="00D55686" w:rsidRDefault="00315BA6" w:rsidP="00315BA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:rsidR="00315BA6" w:rsidRPr="00D55686" w:rsidRDefault="00315BA6" w:rsidP="00315BA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7,880</w:t>
            </w:r>
          </w:p>
        </w:tc>
        <w:tc>
          <w:tcPr>
            <w:tcW w:w="270" w:type="dxa"/>
            <w:shd w:val="clear" w:color="auto" w:fill="auto"/>
          </w:tcPr>
          <w:p w:rsidR="00315BA6" w:rsidRPr="00D55686" w:rsidRDefault="00315BA6" w:rsidP="00315BA6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15BA6" w:rsidRPr="00D55686" w:rsidRDefault="00315BA6" w:rsidP="00315BA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3,017</w:t>
            </w:r>
          </w:p>
        </w:tc>
        <w:tc>
          <w:tcPr>
            <w:tcW w:w="357" w:type="dxa"/>
            <w:shd w:val="clear" w:color="auto" w:fill="auto"/>
          </w:tcPr>
          <w:p w:rsidR="00315BA6" w:rsidRPr="00D55686" w:rsidRDefault="00315BA6" w:rsidP="00315BA6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15BA6" w:rsidRPr="00D55686" w:rsidRDefault="00315BA6" w:rsidP="00315BA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7,880</w:t>
            </w:r>
          </w:p>
        </w:tc>
        <w:tc>
          <w:tcPr>
            <w:tcW w:w="267" w:type="dxa"/>
            <w:shd w:val="clear" w:color="auto" w:fill="auto"/>
          </w:tcPr>
          <w:p w:rsidR="00315BA6" w:rsidRPr="00D55686" w:rsidRDefault="00315BA6" w:rsidP="00315BA6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315BA6" w:rsidRPr="00D55686" w:rsidRDefault="00315BA6" w:rsidP="00315BA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3,017</w:t>
            </w:r>
          </w:p>
        </w:tc>
      </w:tr>
      <w:tr w:rsidR="00BA6FA9" w:rsidRPr="00D55686" w:rsidTr="008F0E5F">
        <w:tc>
          <w:tcPr>
            <w:tcW w:w="4050" w:type="dxa"/>
            <w:shd w:val="clear" w:color="auto" w:fill="auto"/>
          </w:tcPr>
          <w:p w:rsidR="00BA6FA9" w:rsidRPr="00D55686" w:rsidRDefault="00BA6FA9" w:rsidP="00BA6FA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4,03</w:t>
            </w:r>
            <w:r w:rsidR="003D683A" w:rsidRPr="00D5568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2,915</w:t>
            </w:r>
          </w:p>
        </w:tc>
        <w:tc>
          <w:tcPr>
            <w:tcW w:w="357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4,03</w:t>
            </w:r>
            <w:r w:rsidR="003D683A" w:rsidRPr="00D5568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67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2,915</w:t>
            </w:r>
          </w:p>
        </w:tc>
      </w:tr>
      <w:tr w:rsidR="00BA6FA9" w:rsidRPr="00D55686" w:rsidTr="008F0E5F">
        <w:tc>
          <w:tcPr>
            <w:tcW w:w="4050" w:type="dxa"/>
            <w:shd w:val="clear" w:color="auto" w:fill="auto"/>
          </w:tcPr>
          <w:p w:rsidR="00BA6FA9" w:rsidRPr="00D55686" w:rsidRDefault="00BA6FA9" w:rsidP="00BA6FA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57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A6FA9" w:rsidRPr="00D55686" w:rsidTr="008F0E5F">
        <w:tc>
          <w:tcPr>
            <w:tcW w:w="4050" w:type="dxa"/>
            <w:shd w:val="clear" w:color="auto" w:fill="auto"/>
          </w:tcPr>
          <w:p w:rsidR="00BA6FA9" w:rsidRPr="00D55686" w:rsidRDefault="00BA6FA9" w:rsidP="00BA6FA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7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2F78" w:rsidRPr="00D55686" w:rsidTr="008F0E5F">
        <w:trPr>
          <w:trHeight w:val="80"/>
        </w:trPr>
        <w:tc>
          <w:tcPr>
            <w:tcW w:w="4050" w:type="dxa"/>
            <w:shd w:val="clear" w:color="auto" w:fill="auto"/>
          </w:tcPr>
          <w:p w:rsidR="00FA2F78" w:rsidRPr="00D55686" w:rsidRDefault="00FA2F78" w:rsidP="00FA2F7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3,574</w:t>
            </w:r>
          </w:p>
        </w:tc>
        <w:tc>
          <w:tcPr>
            <w:tcW w:w="270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2,352</w:t>
            </w:r>
          </w:p>
        </w:tc>
        <w:tc>
          <w:tcPr>
            <w:tcW w:w="357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3,574</w:t>
            </w:r>
          </w:p>
        </w:tc>
        <w:tc>
          <w:tcPr>
            <w:tcW w:w="267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2,352</w:t>
            </w:r>
          </w:p>
        </w:tc>
      </w:tr>
      <w:tr w:rsidR="00FA2F78" w:rsidRPr="00D55686" w:rsidTr="008F0E5F">
        <w:trPr>
          <w:trHeight w:val="80"/>
        </w:trPr>
        <w:tc>
          <w:tcPr>
            <w:tcW w:w="4050" w:type="dxa"/>
            <w:shd w:val="clear" w:color="auto" w:fill="auto"/>
          </w:tcPr>
          <w:p w:rsidR="00FA2F78" w:rsidRPr="00D55686" w:rsidRDefault="00FA2F78" w:rsidP="00FA2F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1,101</w:t>
            </w:r>
          </w:p>
        </w:tc>
        <w:tc>
          <w:tcPr>
            <w:tcW w:w="357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283</w:t>
            </w:r>
          </w:p>
        </w:tc>
        <w:tc>
          <w:tcPr>
            <w:tcW w:w="267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1,101</w:t>
            </w:r>
          </w:p>
        </w:tc>
      </w:tr>
      <w:tr w:rsidR="00FA2F78" w:rsidRPr="00D55686" w:rsidTr="003E290E">
        <w:trPr>
          <w:trHeight w:val="80"/>
        </w:trPr>
        <w:tc>
          <w:tcPr>
            <w:tcW w:w="4050" w:type="dxa"/>
            <w:shd w:val="clear" w:color="auto" w:fill="auto"/>
          </w:tcPr>
          <w:p w:rsidR="00FA2F78" w:rsidRPr="00D55686" w:rsidRDefault="00FA2F78" w:rsidP="00FA2F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3,857</w:t>
            </w:r>
          </w:p>
        </w:tc>
        <w:tc>
          <w:tcPr>
            <w:tcW w:w="270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3,453</w:t>
            </w:r>
          </w:p>
        </w:tc>
        <w:tc>
          <w:tcPr>
            <w:tcW w:w="357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3,857</w:t>
            </w:r>
          </w:p>
        </w:tc>
        <w:tc>
          <w:tcPr>
            <w:tcW w:w="267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3,453</w:t>
            </w:r>
          </w:p>
        </w:tc>
      </w:tr>
    </w:tbl>
    <w:p w:rsidR="00321738" w:rsidRPr="00D55686" w:rsidRDefault="00321738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21738" w:rsidRPr="00D55686" w:rsidRDefault="00321738" w:rsidP="009F6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</w:rPr>
        <w:sectPr w:rsidR="00321738" w:rsidRPr="00D55686" w:rsidSect="00450CBD">
          <w:headerReference w:type="default" r:id="rId11"/>
          <w:footerReference w:type="default" r:id="rId12"/>
          <w:pgSz w:w="11909" w:h="16834" w:code="9"/>
          <w:pgMar w:top="691" w:right="1152" w:bottom="720" w:left="1152" w:header="691" w:footer="576" w:gutter="0"/>
          <w:pgNumType w:start="14"/>
          <w:cols w:space="720"/>
          <w:docGrid w:linePitch="245"/>
        </w:sect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67"/>
        <w:gridCol w:w="1080"/>
        <w:gridCol w:w="267"/>
        <w:gridCol w:w="1086"/>
      </w:tblGrid>
      <w:tr w:rsidR="00321738" w:rsidRPr="00D55686" w:rsidTr="00C6576E">
        <w:trPr>
          <w:tblHeader/>
        </w:trPr>
        <w:tc>
          <w:tcPr>
            <w:tcW w:w="4050" w:type="dxa"/>
            <w:shd w:val="clear" w:color="auto" w:fill="auto"/>
          </w:tcPr>
          <w:p w:rsidR="00321738" w:rsidRPr="00D55686" w:rsidRDefault="0032173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321738" w:rsidRPr="00D55686" w:rsidRDefault="00321738" w:rsidP="009F62C4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:rsidR="00321738" w:rsidRPr="00D55686" w:rsidRDefault="00321738" w:rsidP="009F62C4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:rsidR="00321738" w:rsidRPr="00D55686" w:rsidRDefault="00321738" w:rsidP="009F62C4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738" w:rsidRPr="00D55686" w:rsidTr="00C6576E">
        <w:trPr>
          <w:tblHeader/>
        </w:trPr>
        <w:tc>
          <w:tcPr>
            <w:tcW w:w="4050" w:type="dxa"/>
            <w:shd w:val="clear" w:color="auto" w:fill="auto"/>
          </w:tcPr>
          <w:p w:rsidR="00321738" w:rsidRPr="00D55686" w:rsidRDefault="0032173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:rsidR="00321738" w:rsidRPr="00D55686" w:rsidRDefault="00321738" w:rsidP="009F62C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321738" w:rsidRPr="00D55686" w:rsidRDefault="00321738" w:rsidP="009F62C4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21738" w:rsidRPr="00D55686" w:rsidRDefault="00321738" w:rsidP="009F62C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67" w:type="dxa"/>
            <w:shd w:val="clear" w:color="auto" w:fill="auto"/>
          </w:tcPr>
          <w:p w:rsidR="00321738" w:rsidRPr="00D55686" w:rsidRDefault="00321738" w:rsidP="009F62C4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21738" w:rsidRPr="00D55686" w:rsidRDefault="00321738" w:rsidP="009F62C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:rsidR="00321738" w:rsidRPr="00D55686" w:rsidRDefault="00321738" w:rsidP="009F62C4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:rsidR="00321738" w:rsidRPr="00D55686" w:rsidRDefault="00321738" w:rsidP="009F62C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321738" w:rsidRPr="00D55686" w:rsidTr="00C6576E">
        <w:trPr>
          <w:trHeight w:val="344"/>
          <w:tblHeader/>
        </w:trPr>
        <w:tc>
          <w:tcPr>
            <w:tcW w:w="4050" w:type="dxa"/>
            <w:shd w:val="clear" w:color="auto" w:fill="auto"/>
          </w:tcPr>
          <w:p w:rsidR="00321738" w:rsidRPr="00D55686" w:rsidRDefault="00321738" w:rsidP="009F62C4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321738" w:rsidRPr="00D55686" w:rsidRDefault="00321738" w:rsidP="009F62C4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นบาท)</w:t>
            </w:r>
          </w:p>
        </w:tc>
      </w:tr>
      <w:tr w:rsidR="00321738" w:rsidRPr="00D55686" w:rsidTr="00C6576E">
        <w:tc>
          <w:tcPr>
            <w:tcW w:w="4050" w:type="dxa"/>
            <w:shd w:val="clear" w:color="auto" w:fill="auto"/>
          </w:tcPr>
          <w:p w:rsidR="00321738" w:rsidRPr="00D55686" w:rsidRDefault="00321738" w:rsidP="009F62C4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:rsidR="00321738" w:rsidRPr="00D55686" w:rsidRDefault="00321738" w:rsidP="0051143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21738" w:rsidRPr="00D55686" w:rsidRDefault="00321738" w:rsidP="009F62C4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21738" w:rsidRPr="00D55686" w:rsidRDefault="00321738" w:rsidP="009F62C4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:rsidR="00321738" w:rsidRPr="00D55686" w:rsidRDefault="00321738" w:rsidP="009F62C4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21738" w:rsidRPr="00D55686" w:rsidRDefault="00321738" w:rsidP="009F62C4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:rsidR="00321738" w:rsidRPr="00D55686" w:rsidRDefault="00321738" w:rsidP="009F62C4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:rsidR="00321738" w:rsidRPr="00D55686" w:rsidRDefault="00321738" w:rsidP="009F62C4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65A" w:rsidRPr="00D55686" w:rsidTr="00C6576E">
        <w:tc>
          <w:tcPr>
            <w:tcW w:w="4050" w:type="dxa"/>
            <w:shd w:val="clear" w:color="auto" w:fill="auto"/>
          </w:tcPr>
          <w:p w:rsidR="00A4365A" w:rsidRPr="00D55686" w:rsidRDefault="00A4365A" w:rsidP="00A4365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57</w:t>
            </w:r>
          </w:p>
        </w:tc>
        <w:tc>
          <w:tcPr>
            <w:tcW w:w="267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57</w:t>
            </w:r>
          </w:p>
        </w:tc>
        <w:tc>
          <w:tcPr>
            <w:tcW w:w="267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57</w:t>
            </w:r>
          </w:p>
        </w:tc>
      </w:tr>
      <w:tr w:rsidR="00A4365A" w:rsidRPr="00D55686" w:rsidTr="00C6576E">
        <w:tc>
          <w:tcPr>
            <w:tcW w:w="4050" w:type="dxa"/>
            <w:shd w:val="clear" w:color="auto" w:fill="auto"/>
          </w:tcPr>
          <w:p w:rsidR="00A4365A" w:rsidRPr="00D55686" w:rsidRDefault="00A4365A" w:rsidP="00A4365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1,516</w:t>
            </w:r>
          </w:p>
        </w:tc>
        <w:tc>
          <w:tcPr>
            <w:tcW w:w="27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4365A" w:rsidRPr="00D55686" w:rsidRDefault="00BA6FA9" w:rsidP="00A4365A">
            <w:pPr>
              <w:pStyle w:val="a1"/>
              <w:tabs>
                <w:tab w:val="decimal" w:pos="523"/>
              </w:tabs>
              <w:ind w:right="-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1,516</w:t>
            </w:r>
          </w:p>
        </w:tc>
        <w:tc>
          <w:tcPr>
            <w:tcW w:w="267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:rsidR="00A4365A" w:rsidRPr="00D55686" w:rsidRDefault="00BA6FA9" w:rsidP="00A4365A">
            <w:pPr>
              <w:pStyle w:val="a1"/>
              <w:tabs>
                <w:tab w:val="decimal" w:pos="523"/>
              </w:tabs>
              <w:ind w:right="-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4365A" w:rsidRPr="00D55686" w:rsidTr="00C6576E">
        <w:tc>
          <w:tcPr>
            <w:tcW w:w="4050" w:type="dxa"/>
            <w:shd w:val="clear" w:color="auto" w:fill="auto"/>
          </w:tcPr>
          <w:p w:rsidR="00A4365A" w:rsidRPr="00D55686" w:rsidRDefault="00A4365A" w:rsidP="00A4365A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:rsidR="00A4365A" w:rsidRPr="00D55686" w:rsidRDefault="00A4365A" w:rsidP="00A4365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5BA6" w:rsidRPr="00D55686" w:rsidTr="00C6576E">
        <w:tc>
          <w:tcPr>
            <w:tcW w:w="4050" w:type="dxa"/>
            <w:shd w:val="clear" w:color="auto" w:fill="auto"/>
          </w:tcPr>
          <w:p w:rsidR="00315BA6" w:rsidRPr="00D55686" w:rsidRDefault="00315BA6" w:rsidP="00315BA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:rsidR="00315BA6" w:rsidRPr="00D55686" w:rsidRDefault="00315BA6" w:rsidP="00315BA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10,050</w:t>
            </w:r>
          </w:p>
        </w:tc>
        <w:tc>
          <w:tcPr>
            <w:tcW w:w="270" w:type="dxa"/>
            <w:shd w:val="clear" w:color="auto" w:fill="auto"/>
          </w:tcPr>
          <w:p w:rsidR="00315BA6" w:rsidRPr="00D55686" w:rsidRDefault="00315BA6" w:rsidP="00315BA6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15BA6" w:rsidRPr="00D55686" w:rsidRDefault="00315BA6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5,461</w:t>
            </w:r>
          </w:p>
        </w:tc>
        <w:tc>
          <w:tcPr>
            <w:tcW w:w="267" w:type="dxa"/>
            <w:shd w:val="clear" w:color="auto" w:fill="auto"/>
          </w:tcPr>
          <w:p w:rsidR="00315BA6" w:rsidRPr="00D55686" w:rsidRDefault="00315BA6" w:rsidP="00315BA6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15BA6" w:rsidRPr="00D55686" w:rsidRDefault="00315BA6" w:rsidP="00315BA6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10,050</w:t>
            </w:r>
          </w:p>
        </w:tc>
        <w:tc>
          <w:tcPr>
            <w:tcW w:w="267" w:type="dxa"/>
            <w:shd w:val="clear" w:color="auto" w:fill="auto"/>
          </w:tcPr>
          <w:p w:rsidR="00315BA6" w:rsidRPr="00D55686" w:rsidRDefault="00315BA6" w:rsidP="00315BA6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:rsidR="00315BA6" w:rsidRPr="00D55686" w:rsidRDefault="00315BA6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5,461</w:t>
            </w:r>
          </w:p>
        </w:tc>
      </w:tr>
      <w:tr w:rsidR="00BA6FA9" w:rsidRPr="00D55686" w:rsidTr="00C6576E">
        <w:tc>
          <w:tcPr>
            <w:tcW w:w="4050" w:type="dxa"/>
            <w:shd w:val="clear" w:color="auto" w:fill="auto"/>
          </w:tcPr>
          <w:p w:rsidR="00BA6FA9" w:rsidRPr="00D55686" w:rsidRDefault="00BA6FA9" w:rsidP="00BA6FA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6,469</w:t>
            </w:r>
          </w:p>
        </w:tc>
        <w:tc>
          <w:tcPr>
            <w:tcW w:w="27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5,736</w:t>
            </w:r>
          </w:p>
        </w:tc>
        <w:tc>
          <w:tcPr>
            <w:tcW w:w="267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C6576E">
            <w:pPr>
              <w:pStyle w:val="a1"/>
              <w:tabs>
                <w:tab w:val="decimal" w:pos="522"/>
                <w:tab w:val="left" w:pos="806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6,469</w:t>
            </w:r>
          </w:p>
        </w:tc>
        <w:tc>
          <w:tcPr>
            <w:tcW w:w="267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5,736</w:t>
            </w:r>
          </w:p>
        </w:tc>
      </w:tr>
      <w:tr w:rsidR="00BA6FA9" w:rsidRPr="00D55686" w:rsidTr="00C6576E">
        <w:tc>
          <w:tcPr>
            <w:tcW w:w="4050" w:type="dxa"/>
            <w:shd w:val="clear" w:color="auto" w:fill="auto"/>
          </w:tcPr>
          <w:p w:rsidR="00BA6FA9" w:rsidRPr="00D55686" w:rsidRDefault="00BA6FA9" w:rsidP="00BA6FA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A6FA9" w:rsidRPr="00D55686" w:rsidTr="00C6576E">
        <w:tc>
          <w:tcPr>
            <w:tcW w:w="4050" w:type="dxa"/>
            <w:shd w:val="clear" w:color="auto" w:fill="auto"/>
          </w:tcPr>
          <w:p w:rsidR="00BA6FA9" w:rsidRPr="00D55686" w:rsidRDefault="00BA6FA9" w:rsidP="00BA6FA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:rsidR="00BA6FA9" w:rsidRPr="00D55686" w:rsidRDefault="00BA6FA9" w:rsidP="00BA6FA9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2F78" w:rsidRPr="00D55686" w:rsidTr="00C6576E">
        <w:trPr>
          <w:trHeight w:val="80"/>
        </w:trPr>
        <w:tc>
          <w:tcPr>
            <w:tcW w:w="4050" w:type="dxa"/>
            <w:shd w:val="clear" w:color="auto" w:fill="auto"/>
          </w:tcPr>
          <w:p w:rsidR="00FA2F78" w:rsidRPr="00D55686" w:rsidRDefault="00FA2F78" w:rsidP="00FA2F7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7,349</w:t>
            </w:r>
          </w:p>
        </w:tc>
        <w:tc>
          <w:tcPr>
            <w:tcW w:w="270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6,232</w:t>
            </w:r>
          </w:p>
        </w:tc>
        <w:tc>
          <w:tcPr>
            <w:tcW w:w="267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FA2F78" w:rsidRPr="00D55686" w:rsidRDefault="00FA2F78" w:rsidP="00C6576E">
            <w:pPr>
              <w:pStyle w:val="a1"/>
              <w:tabs>
                <w:tab w:val="decimal" w:pos="522"/>
                <w:tab w:val="left" w:pos="763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7,349</w:t>
            </w:r>
          </w:p>
        </w:tc>
        <w:tc>
          <w:tcPr>
            <w:tcW w:w="267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6,232</w:t>
            </w:r>
          </w:p>
        </w:tc>
      </w:tr>
      <w:tr w:rsidR="00FA2F78" w:rsidRPr="00D55686" w:rsidTr="00C6576E">
        <w:trPr>
          <w:trHeight w:val="80"/>
        </w:trPr>
        <w:tc>
          <w:tcPr>
            <w:tcW w:w="4050" w:type="dxa"/>
            <w:shd w:val="clear" w:color="auto" w:fill="auto"/>
          </w:tcPr>
          <w:p w:rsidR="00FA2F78" w:rsidRPr="00D55686" w:rsidRDefault="00FA2F78" w:rsidP="00FA2F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566</w:t>
            </w:r>
          </w:p>
        </w:tc>
        <w:tc>
          <w:tcPr>
            <w:tcW w:w="270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1,488</w:t>
            </w:r>
          </w:p>
        </w:tc>
        <w:tc>
          <w:tcPr>
            <w:tcW w:w="267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566</w:t>
            </w:r>
          </w:p>
        </w:tc>
        <w:tc>
          <w:tcPr>
            <w:tcW w:w="267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1,488</w:t>
            </w:r>
          </w:p>
        </w:tc>
      </w:tr>
      <w:tr w:rsidR="00FA2F78" w:rsidRPr="00D55686" w:rsidTr="00C6576E">
        <w:trPr>
          <w:trHeight w:val="80"/>
        </w:trPr>
        <w:tc>
          <w:tcPr>
            <w:tcW w:w="4050" w:type="dxa"/>
            <w:shd w:val="clear" w:color="auto" w:fill="auto"/>
          </w:tcPr>
          <w:p w:rsidR="00FA2F78" w:rsidRPr="00D55686" w:rsidRDefault="00FA2F78" w:rsidP="00FA2F7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7,915</w:t>
            </w:r>
          </w:p>
        </w:tc>
        <w:tc>
          <w:tcPr>
            <w:tcW w:w="270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7,720</w:t>
            </w:r>
          </w:p>
        </w:tc>
        <w:tc>
          <w:tcPr>
            <w:tcW w:w="267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7,915</w:t>
            </w:r>
          </w:p>
        </w:tc>
        <w:tc>
          <w:tcPr>
            <w:tcW w:w="267" w:type="dxa"/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F78" w:rsidRPr="00D55686" w:rsidRDefault="00FA2F78" w:rsidP="00FA2F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7,720</w:t>
            </w:r>
          </w:p>
        </w:tc>
      </w:tr>
    </w:tbl>
    <w:p w:rsidR="00321738" w:rsidRPr="00D55686" w:rsidRDefault="00321738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662CB" w:rsidRPr="00D55686" w:rsidRDefault="004F6633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>ยอดคงเหลือ</w:t>
      </w:r>
      <w:r w:rsidRPr="00D55686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/>
          <w:sz w:val="30"/>
          <w:szCs w:val="30"/>
          <w:cs/>
        </w:rPr>
        <w:t>ณ วันที่</w:t>
      </w:r>
      <w:r w:rsidR="00371CEC" w:rsidRPr="00D55686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B63104" w:rsidRPr="00D55686">
        <w:rPr>
          <w:rFonts w:ascii="Angsana New" w:hAnsi="Angsana New"/>
          <w:sz w:val="30"/>
          <w:szCs w:val="30"/>
        </w:rPr>
        <w:t>30</w:t>
      </w:r>
      <w:r w:rsidR="00B63104" w:rsidRPr="00D55686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B63104" w:rsidRPr="00D55686">
        <w:rPr>
          <w:rFonts w:ascii="Angsana New" w:hAnsi="Angsana New"/>
          <w:sz w:val="30"/>
          <w:szCs w:val="30"/>
        </w:rPr>
        <w:t>2563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และ </w:t>
      </w:r>
      <w:r w:rsidR="00371CEC" w:rsidRPr="00D55686">
        <w:rPr>
          <w:rFonts w:ascii="Angsana New" w:hAnsi="Angsana New"/>
          <w:sz w:val="30"/>
          <w:szCs w:val="30"/>
        </w:rPr>
        <w:t>31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55686">
        <w:rPr>
          <w:rFonts w:ascii="Angsana New" w:hAnsi="Angsana New"/>
          <w:sz w:val="30"/>
          <w:szCs w:val="30"/>
        </w:rPr>
        <w:t>25</w:t>
      </w:r>
      <w:r w:rsidR="00945C2A" w:rsidRPr="00D55686">
        <w:rPr>
          <w:rFonts w:ascii="Angsana New" w:hAnsi="Angsana New" w:hint="cs"/>
          <w:sz w:val="30"/>
          <w:szCs w:val="30"/>
          <w:cs/>
        </w:rPr>
        <w:t>6</w:t>
      </w:r>
      <w:r w:rsidR="00371CEC" w:rsidRPr="00D55686">
        <w:rPr>
          <w:rFonts w:ascii="Angsana New" w:hAnsi="Angsana New"/>
          <w:sz w:val="30"/>
          <w:szCs w:val="30"/>
        </w:rPr>
        <w:t>2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/>
          <w:sz w:val="30"/>
          <w:szCs w:val="30"/>
          <w:cs/>
        </w:rPr>
        <w:t>มีดังนี้</w:t>
      </w:r>
    </w:p>
    <w:p w:rsidR="00945C2A" w:rsidRPr="00D55686" w:rsidRDefault="00945C2A" w:rsidP="00945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52"/>
        <w:gridCol w:w="1116"/>
        <w:gridCol w:w="236"/>
        <w:gridCol w:w="1096"/>
        <w:gridCol w:w="272"/>
        <w:gridCol w:w="1080"/>
      </w:tblGrid>
      <w:tr w:rsidR="00945C2A" w:rsidRPr="00D55686" w:rsidTr="00362FB5">
        <w:trPr>
          <w:cantSplit/>
          <w:trHeight w:val="425"/>
          <w:tblHeader/>
        </w:trPr>
        <w:tc>
          <w:tcPr>
            <w:tcW w:w="4050" w:type="dxa"/>
          </w:tcPr>
          <w:p w:rsidR="00945C2A" w:rsidRPr="00D55686" w:rsidRDefault="00945C2A" w:rsidP="000D4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48" w:type="dxa"/>
            <w:gridSpan w:val="3"/>
          </w:tcPr>
          <w:p w:rsidR="00945C2A" w:rsidRPr="00D55686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45C2A" w:rsidRPr="00D55686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945C2A" w:rsidRPr="00D55686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738" w:rsidRPr="00D55686" w:rsidTr="00362FB5">
        <w:trPr>
          <w:cantSplit/>
          <w:tblHeader/>
        </w:trPr>
        <w:tc>
          <w:tcPr>
            <w:tcW w:w="4050" w:type="dxa"/>
          </w:tcPr>
          <w:p w:rsidR="00321738" w:rsidRPr="00D55686" w:rsidRDefault="00321738" w:rsidP="0032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2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2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71CEC" w:rsidRPr="00D55686" w:rsidTr="00362FB5">
        <w:trPr>
          <w:cantSplit/>
          <w:tblHeader/>
        </w:trPr>
        <w:tc>
          <w:tcPr>
            <w:tcW w:w="4050" w:type="dxa"/>
          </w:tcPr>
          <w:p w:rsidR="00371CEC" w:rsidRPr="00D55686" w:rsidRDefault="00371CEC" w:rsidP="00371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:rsidR="00371CEC" w:rsidRPr="00D55686" w:rsidRDefault="00371CEC" w:rsidP="00371C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52" w:type="dxa"/>
          </w:tcPr>
          <w:p w:rsidR="00371CEC" w:rsidRPr="00D55686" w:rsidRDefault="00371CEC" w:rsidP="00371C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</w:tcPr>
          <w:p w:rsidR="00371CEC" w:rsidRPr="00D55686" w:rsidRDefault="00371CEC" w:rsidP="00371C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371CEC" w:rsidRPr="00D55686" w:rsidRDefault="00371CEC" w:rsidP="00371C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</w:tcPr>
          <w:p w:rsidR="00371CEC" w:rsidRPr="00D55686" w:rsidRDefault="00371CEC" w:rsidP="00371C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2" w:type="dxa"/>
          </w:tcPr>
          <w:p w:rsidR="00371CEC" w:rsidRPr="00D55686" w:rsidRDefault="00371CEC" w:rsidP="00371CE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371CEC" w:rsidRPr="00D55686" w:rsidRDefault="00371CEC" w:rsidP="00371CE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45C2A" w:rsidRPr="00D55686" w:rsidTr="00362FB5">
        <w:trPr>
          <w:cantSplit/>
          <w:tblHeader/>
        </w:trPr>
        <w:tc>
          <w:tcPr>
            <w:tcW w:w="4050" w:type="dxa"/>
          </w:tcPr>
          <w:p w:rsidR="00945C2A" w:rsidRPr="00D55686" w:rsidRDefault="00945C2A" w:rsidP="00945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  <w:shd w:val="clear" w:color="auto" w:fill="auto"/>
          </w:tcPr>
          <w:p w:rsidR="00945C2A" w:rsidRPr="00D55686" w:rsidRDefault="00945C2A" w:rsidP="0094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695C" w:rsidRPr="00D55686" w:rsidTr="00362FB5">
        <w:trPr>
          <w:cantSplit/>
        </w:trPr>
        <w:tc>
          <w:tcPr>
            <w:tcW w:w="4050" w:type="dxa"/>
          </w:tcPr>
          <w:p w:rsidR="00EB695C" w:rsidRPr="00D55686" w:rsidRDefault="00EB695C" w:rsidP="00EB695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:rsidR="00EB695C" w:rsidRPr="00D55686" w:rsidRDefault="00EB695C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52" w:type="dxa"/>
          </w:tcPr>
          <w:p w:rsidR="00EB695C" w:rsidRPr="00D55686" w:rsidRDefault="00EB695C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</w:tcPr>
          <w:p w:rsidR="00EB695C" w:rsidRPr="00D55686" w:rsidRDefault="00EB695C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36" w:type="dxa"/>
          </w:tcPr>
          <w:p w:rsidR="00EB695C" w:rsidRPr="00D55686" w:rsidRDefault="00EB695C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</w:tcPr>
          <w:p w:rsidR="00EB695C" w:rsidRPr="00D55686" w:rsidRDefault="00EB695C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72" w:type="dxa"/>
          </w:tcPr>
          <w:p w:rsidR="00EB695C" w:rsidRPr="00D55686" w:rsidRDefault="00EB695C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EB695C" w:rsidRPr="00D55686" w:rsidRDefault="00EB695C" w:rsidP="001249C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</w:tr>
      <w:tr w:rsidR="00EB695C" w:rsidRPr="00D55686" w:rsidTr="00362FB5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EB695C" w:rsidRPr="00D55686" w:rsidRDefault="00EB695C" w:rsidP="00EB695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:rsidR="00EB695C" w:rsidRPr="00D55686" w:rsidRDefault="00EB695C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3,189</w:t>
            </w:r>
          </w:p>
        </w:tc>
        <w:tc>
          <w:tcPr>
            <w:tcW w:w="252" w:type="dxa"/>
          </w:tcPr>
          <w:p w:rsidR="00EB695C" w:rsidRPr="00D55686" w:rsidRDefault="00EB695C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shd w:val="clear" w:color="auto" w:fill="auto"/>
          </w:tcPr>
          <w:p w:rsidR="00EB695C" w:rsidRPr="00D55686" w:rsidRDefault="00EB695C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1,559</w:t>
            </w:r>
          </w:p>
        </w:tc>
        <w:tc>
          <w:tcPr>
            <w:tcW w:w="236" w:type="dxa"/>
          </w:tcPr>
          <w:p w:rsidR="00EB695C" w:rsidRPr="00D55686" w:rsidRDefault="00EB695C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</w:tcPr>
          <w:p w:rsidR="00EB695C" w:rsidRPr="00D55686" w:rsidRDefault="00EB695C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3,189</w:t>
            </w:r>
          </w:p>
        </w:tc>
        <w:tc>
          <w:tcPr>
            <w:tcW w:w="272" w:type="dxa"/>
          </w:tcPr>
          <w:p w:rsidR="00EB695C" w:rsidRPr="00D55686" w:rsidRDefault="00EB695C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EB695C" w:rsidRPr="00D55686" w:rsidRDefault="00EB695C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1,559</w:t>
            </w:r>
          </w:p>
        </w:tc>
      </w:tr>
      <w:tr w:rsidR="00EB695C" w:rsidRPr="00D55686" w:rsidTr="00362FB5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EB695C" w:rsidRPr="00D55686" w:rsidRDefault="00EB695C" w:rsidP="00EB695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EB695C" w:rsidRPr="00D55686" w:rsidRDefault="00EB695C" w:rsidP="00C6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3,199</w:t>
            </w:r>
          </w:p>
        </w:tc>
        <w:tc>
          <w:tcPr>
            <w:tcW w:w="252" w:type="dxa"/>
          </w:tcPr>
          <w:p w:rsidR="00EB695C" w:rsidRPr="00D55686" w:rsidRDefault="00EB695C" w:rsidP="00EB695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95C" w:rsidRPr="00D55686" w:rsidRDefault="00EB695C" w:rsidP="00C6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1,569</w:t>
            </w:r>
          </w:p>
        </w:tc>
        <w:tc>
          <w:tcPr>
            <w:tcW w:w="236" w:type="dxa"/>
          </w:tcPr>
          <w:p w:rsidR="00EB695C" w:rsidRPr="00D55686" w:rsidRDefault="00EB695C" w:rsidP="00EB695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EB695C" w:rsidRPr="00D55686" w:rsidRDefault="00EB695C" w:rsidP="00C6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3,199</w:t>
            </w:r>
          </w:p>
        </w:tc>
        <w:tc>
          <w:tcPr>
            <w:tcW w:w="272" w:type="dxa"/>
          </w:tcPr>
          <w:p w:rsidR="00EB695C" w:rsidRPr="00D55686" w:rsidRDefault="00EB695C" w:rsidP="00EB695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B695C" w:rsidRPr="00D55686" w:rsidRDefault="00EB695C" w:rsidP="00C6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1,569</w:t>
            </w:r>
          </w:p>
        </w:tc>
      </w:tr>
    </w:tbl>
    <w:p w:rsidR="00472212" w:rsidRPr="00D55686" w:rsidRDefault="00472212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F79B9" w:rsidRPr="00D55686" w:rsidTr="001249C1">
        <w:trPr>
          <w:cantSplit/>
          <w:trHeight w:val="425"/>
          <w:tblHeader/>
        </w:trPr>
        <w:tc>
          <w:tcPr>
            <w:tcW w:w="4050" w:type="dxa"/>
          </w:tcPr>
          <w:p w:rsidR="008F79B9" w:rsidRPr="00D55686" w:rsidRDefault="008F79B9" w:rsidP="00644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30" w:type="dxa"/>
            <w:gridSpan w:val="3"/>
          </w:tcPr>
          <w:p w:rsidR="008F79B9" w:rsidRPr="00D55686" w:rsidRDefault="008F79B9" w:rsidP="00644C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F79B9" w:rsidRPr="00D55686" w:rsidRDefault="008F79B9" w:rsidP="00644C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F79B9" w:rsidRPr="00D55686" w:rsidRDefault="008F79B9" w:rsidP="00644C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738" w:rsidRPr="00D55686" w:rsidTr="001249C1">
        <w:trPr>
          <w:cantSplit/>
          <w:tblHeader/>
        </w:trPr>
        <w:tc>
          <w:tcPr>
            <w:tcW w:w="4050" w:type="dxa"/>
          </w:tcPr>
          <w:p w:rsidR="00321738" w:rsidRPr="00D55686" w:rsidRDefault="00321738" w:rsidP="0032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21738" w:rsidRPr="00D55686" w:rsidTr="001249C1">
        <w:trPr>
          <w:cantSplit/>
          <w:tblHeader/>
        </w:trPr>
        <w:tc>
          <w:tcPr>
            <w:tcW w:w="4050" w:type="dxa"/>
          </w:tcPr>
          <w:p w:rsidR="00321738" w:rsidRPr="00D55686" w:rsidRDefault="00321738" w:rsidP="0032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F79B9" w:rsidRPr="00D55686" w:rsidTr="00C6576E">
        <w:trPr>
          <w:cantSplit/>
          <w:tblHeader/>
        </w:trPr>
        <w:tc>
          <w:tcPr>
            <w:tcW w:w="4050" w:type="dxa"/>
          </w:tcPr>
          <w:p w:rsidR="008F79B9" w:rsidRPr="00D55686" w:rsidRDefault="008F79B9" w:rsidP="00644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8F79B9" w:rsidRPr="00D55686" w:rsidRDefault="008F79B9" w:rsidP="0064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231E" w:rsidRPr="00D55686" w:rsidTr="001249C1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:rsidR="00A2231E" w:rsidRPr="00D55686" w:rsidRDefault="00A2231E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1,978</w:t>
            </w:r>
          </w:p>
        </w:tc>
        <w:tc>
          <w:tcPr>
            <w:tcW w:w="270" w:type="dxa"/>
          </w:tcPr>
          <w:p w:rsidR="00A2231E" w:rsidRPr="00D55686" w:rsidRDefault="00A2231E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A2231E" w:rsidRPr="00D55686" w:rsidRDefault="00A2231E" w:rsidP="001249C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:rsidR="00A2231E" w:rsidRPr="00D55686" w:rsidRDefault="00A2231E" w:rsidP="001249C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A2231E" w:rsidRPr="00D55686" w:rsidRDefault="00A2231E" w:rsidP="001249C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1,978</w:t>
            </w:r>
          </w:p>
        </w:tc>
        <w:tc>
          <w:tcPr>
            <w:tcW w:w="270" w:type="dxa"/>
          </w:tcPr>
          <w:p w:rsidR="00A2231E" w:rsidRPr="00D55686" w:rsidRDefault="00A2231E" w:rsidP="001249C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A2231E" w:rsidRPr="00D55686" w:rsidRDefault="00A2231E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</w:tr>
      <w:tr w:rsidR="00A2231E" w:rsidRPr="00D55686" w:rsidTr="001249C1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A2231E" w:rsidRPr="00D55686" w:rsidRDefault="00A2231E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1,978</w:t>
            </w:r>
          </w:p>
        </w:tc>
        <w:tc>
          <w:tcPr>
            <w:tcW w:w="270" w:type="dxa"/>
          </w:tcPr>
          <w:p w:rsidR="00A2231E" w:rsidRPr="00D55686" w:rsidRDefault="00A2231E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231E" w:rsidRPr="00D55686" w:rsidRDefault="00A2231E" w:rsidP="001249C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:rsidR="00A2231E" w:rsidRPr="00D55686" w:rsidRDefault="00A2231E" w:rsidP="001249C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2231E" w:rsidRPr="00D55686" w:rsidRDefault="00A2231E" w:rsidP="001249C1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1,978</w:t>
            </w:r>
          </w:p>
        </w:tc>
        <w:tc>
          <w:tcPr>
            <w:tcW w:w="270" w:type="dxa"/>
          </w:tcPr>
          <w:p w:rsidR="00A2231E" w:rsidRPr="00D55686" w:rsidRDefault="00A2231E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2231E" w:rsidRPr="00D55686" w:rsidRDefault="00A2231E" w:rsidP="00C6576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</w:t>
            </w:r>
          </w:p>
        </w:tc>
      </w:tr>
    </w:tbl>
    <w:p w:rsidR="006462B9" w:rsidRPr="00D55686" w:rsidRDefault="006462B9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996"/>
        <w:gridCol w:w="273"/>
        <w:gridCol w:w="1070"/>
        <w:gridCol w:w="272"/>
        <w:gridCol w:w="1169"/>
      </w:tblGrid>
      <w:tr w:rsidR="00945C2A" w:rsidRPr="00D55686" w:rsidTr="00F15DA9">
        <w:trPr>
          <w:cantSplit/>
          <w:trHeight w:val="425"/>
          <w:tblHeader/>
        </w:trPr>
        <w:tc>
          <w:tcPr>
            <w:tcW w:w="4050" w:type="dxa"/>
          </w:tcPr>
          <w:p w:rsidR="00945C2A" w:rsidRPr="00D55686" w:rsidRDefault="00945C2A" w:rsidP="00945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D55686">
              <w:rPr>
                <w:rFonts w:ascii="Angsana New" w:hAnsi="Angsana New"/>
                <w:sz w:val="30"/>
                <w:szCs w:val="30"/>
              </w:rPr>
              <w:br w:type="page"/>
            </w:r>
            <w:r w:rsidRPr="00D55686">
              <w:rPr>
                <w:rFonts w:ascii="Angsana New" w:hAnsi="Angsana New"/>
                <w:sz w:val="30"/>
                <w:szCs w:val="30"/>
              </w:rPr>
              <w:br w:type="page"/>
            </w: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346" w:type="dxa"/>
            <w:gridSpan w:val="3"/>
          </w:tcPr>
          <w:p w:rsidR="00945C2A" w:rsidRPr="00D55686" w:rsidRDefault="00945C2A" w:rsidP="00945C2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945C2A" w:rsidRPr="00D55686" w:rsidRDefault="00945C2A" w:rsidP="00945C2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:rsidR="00945C2A" w:rsidRPr="00D55686" w:rsidRDefault="00945C2A" w:rsidP="00945C2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738" w:rsidRPr="00D55686" w:rsidTr="00F15DA9">
        <w:trPr>
          <w:cantSplit/>
          <w:tblHeader/>
        </w:trPr>
        <w:tc>
          <w:tcPr>
            <w:tcW w:w="4050" w:type="dxa"/>
          </w:tcPr>
          <w:p w:rsidR="00321738" w:rsidRPr="00D55686" w:rsidRDefault="00321738" w:rsidP="0032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6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2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69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21738" w:rsidRPr="00D55686" w:rsidTr="00F15DA9">
        <w:trPr>
          <w:cantSplit/>
          <w:tblHeader/>
        </w:trPr>
        <w:tc>
          <w:tcPr>
            <w:tcW w:w="4050" w:type="dxa"/>
          </w:tcPr>
          <w:p w:rsidR="00321738" w:rsidRPr="00D55686" w:rsidRDefault="00321738" w:rsidP="0032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6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3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2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69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45C2A" w:rsidRPr="00D55686" w:rsidTr="00F15DA9">
        <w:trPr>
          <w:cantSplit/>
          <w:tblHeader/>
        </w:trPr>
        <w:tc>
          <w:tcPr>
            <w:tcW w:w="4050" w:type="dxa"/>
          </w:tcPr>
          <w:p w:rsidR="00945C2A" w:rsidRPr="00D55686" w:rsidRDefault="00945C2A" w:rsidP="00945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945C2A" w:rsidRPr="00D55686" w:rsidRDefault="00945C2A" w:rsidP="0094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231E" w:rsidRPr="00D55686" w:rsidTr="00F15DA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:rsidR="00A2231E" w:rsidRPr="00D55686" w:rsidRDefault="00A2231E" w:rsidP="00F15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1,181</w:t>
            </w:r>
          </w:p>
        </w:tc>
        <w:tc>
          <w:tcPr>
            <w:tcW w:w="270" w:type="dxa"/>
          </w:tcPr>
          <w:p w:rsidR="00A2231E" w:rsidRPr="00D55686" w:rsidRDefault="00A2231E" w:rsidP="00A2231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:rsidR="00A2231E" w:rsidRPr="00D55686" w:rsidRDefault="00A2231E" w:rsidP="00F15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273" w:type="dxa"/>
          </w:tcPr>
          <w:p w:rsidR="00A2231E" w:rsidRPr="00D55686" w:rsidRDefault="00A2231E" w:rsidP="00F15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  <w:tab w:val="left" w:pos="779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:rsidR="00A2231E" w:rsidRPr="00D55686" w:rsidRDefault="00A2231E" w:rsidP="00F15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1,181</w:t>
            </w:r>
          </w:p>
        </w:tc>
        <w:tc>
          <w:tcPr>
            <w:tcW w:w="272" w:type="dxa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  <w:tab w:val="left" w:pos="779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A2231E" w:rsidRPr="00D55686" w:rsidRDefault="00A2231E" w:rsidP="00F15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</w:tr>
      <w:tr w:rsidR="00A2231E" w:rsidRPr="00D55686" w:rsidTr="00F15DA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A2231E" w:rsidRPr="00D55686" w:rsidRDefault="00A2231E" w:rsidP="00A2231E">
            <w:pPr>
              <w:tabs>
                <w:tab w:val="clear" w:pos="227"/>
                <w:tab w:val="left" w:pos="31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A2231E" w:rsidRPr="00D55686" w:rsidRDefault="00A2231E" w:rsidP="00F15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1,181</w:t>
            </w:r>
          </w:p>
        </w:tc>
        <w:tc>
          <w:tcPr>
            <w:tcW w:w="270" w:type="dxa"/>
          </w:tcPr>
          <w:p w:rsidR="00A2231E" w:rsidRPr="00D55686" w:rsidRDefault="00A2231E" w:rsidP="00A2231E">
            <w:pPr>
              <w:tabs>
                <w:tab w:val="left" w:pos="637"/>
              </w:tabs>
              <w:spacing w:line="240" w:lineRule="auto"/>
              <w:ind w:right="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231E" w:rsidRPr="00D55686" w:rsidRDefault="00A2231E" w:rsidP="00F15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1,331</w:t>
            </w:r>
          </w:p>
        </w:tc>
        <w:tc>
          <w:tcPr>
            <w:tcW w:w="273" w:type="dxa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  <w:tab w:val="left" w:pos="779"/>
              </w:tabs>
              <w:spacing w:line="240" w:lineRule="auto"/>
              <w:ind w:left="-108" w:right="8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A2231E" w:rsidRPr="00D55686" w:rsidRDefault="00A2231E" w:rsidP="00F15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1,181</w:t>
            </w:r>
          </w:p>
        </w:tc>
        <w:tc>
          <w:tcPr>
            <w:tcW w:w="272" w:type="dxa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  <w:tab w:val="left" w:pos="779"/>
              </w:tabs>
              <w:spacing w:line="240" w:lineRule="auto"/>
              <w:ind w:left="-108" w:right="8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A2231E" w:rsidRPr="00D55686" w:rsidRDefault="00A2231E" w:rsidP="00F15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1,331</w:t>
            </w:r>
          </w:p>
        </w:tc>
      </w:tr>
    </w:tbl>
    <w:p w:rsidR="00EB6D37" w:rsidRPr="00D55686" w:rsidRDefault="00EB6D37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996"/>
        <w:gridCol w:w="273"/>
        <w:gridCol w:w="1071"/>
        <w:gridCol w:w="272"/>
        <w:gridCol w:w="1168"/>
      </w:tblGrid>
      <w:tr w:rsidR="00F2201B" w:rsidRPr="00D55686" w:rsidTr="00F15DA9">
        <w:trPr>
          <w:cantSplit/>
          <w:trHeight w:val="425"/>
          <w:tblHeader/>
        </w:trPr>
        <w:tc>
          <w:tcPr>
            <w:tcW w:w="4050" w:type="dxa"/>
          </w:tcPr>
          <w:p w:rsidR="00F2201B" w:rsidRPr="00D55686" w:rsidRDefault="00F2201B" w:rsidP="00644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br w:type="page"/>
            </w:r>
            <w:r w:rsidRPr="00D55686">
              <w:rPr>
                <w:rFonts w:ascii="Angsana New" w:hAnsi="Angsana New"/>
                <w:sz w:val="30"/>
                <w:szCs w:val="30"/>
              </w:rPr>
              <w:br w:type="page"/>
            </w:r>
            <w:r w:rsidRPr="00D55686">
              <w:rPr>
                <w:rFonts w:ascii="Angsana New" w:hAnsi="Angsana New"/>
                <w:sz w:val="30"/>
                <w:szCs w:val="30"/>
              </w:rPr>
              <w:br w:type="page"/>
            </w:r>
            <w:r w:rsidRPr="00D55686">
              <w:rPr>
                <w:rFonts w:ascii="Angsana New" w:hAnsi="Angsana New"/>
                <w:sz w:val="30"/>
                <w:szCs w:val="30"/>
              </w:rPr>
              <w:br w:type="page"/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346" w:type="dxa"/>
            <w:gridSpan w:val="3"/>
          </w:tcPr>
          <w:p w:rsidR="00F2201B" w:rsidRPr="00D55686" w:rsidRDefault="00F2201B" w:rsidP="00644C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F2201B" w:rsidRPr="00D55686" w:rsidRDefault="00F2201B" w:rsidP="00644C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:rsidR="00F2201B" w:rsidRPr="00D55686" w:rsidRDefault="00F2201B" w:rsidP="00644C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738" w:rsidRPr="00D55686" w:rsidTr="00F15DA9">
        <w:trPr>
          <w:cantSplit/>
          <w:tblHeader/>
        </w:trPr>
        <w:tc>
          <w:tcPr>
            <w:tcW w:w="4050" w:type="dxa"/>
          </w:tcPr>
          <w:p w:rsidR="00321738" w:rsidRPr="00D55686" w:rsidRDefault="00321738" w:rsidP="0032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6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2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68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21738" w:rsidRPr="00D55686" w:rsidTr="00F15DA9">
        <w:trPr>
          <w:cantSplit/>
          <w:tblHeader/>
        </w:trPr>
        <w:tc>
          <w:tcPr>
            <w:tcW w:w="4050" w:type="dxa"/>
          </w:tcPr>
          <w:p w:rsidR="00321738" w:rsidRPr="00D55686" w:rsidRDefault="00321738" w:rsidP="0032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6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3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2" w:type="dxa"/>
          </w:tcPr>
          <w:p w:rsidR="00321738" w:rsidRPr="00D55686" w:rsidRDefault="00321738" w:rsidP="0032173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68" w:type="dxa"/>
          </w:tcPr>
          <w:p w:rsidR="00321738" w:rsidRPr="00D55686" w:rsidRDefault="00321738" w:rsidP="0032173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F2201B" w:rsidRPr="00D55686" w:rsidTr="00F15DA9">
        <w:trPr>
          <w:cantSplit/>
          <w:tblHeader/>
        </w:trPr>
        <w:tc>
          <w:tcPr>
            <w:tcW w:w="4050" w:type="dxa"/>
          </w:tcPr>
          <w:p w:rsidR="00F2201B" w:rsidRPr="00D55686" w:rsidRDefault="00F2201B" w:rsidP="00644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F2201B" w:rsidRPr="00D55686" w:rsidRDefault="00F2201B" w:rsidP="0064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231E" w:rsidRPr="00D55686" w:rsidTr="00F15DA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tcBorders>
              <w:left w:val="nil"/>
            </w:tcBorders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  <w:tc>
          <w:tcPr>
            <w:tcW w:w="270" w:type="dxa"/>
          </w:tcPr>
          <w:p w:rsidR="00A2231E" w:rsidRPr="00D55686" w:rsidRDefault="00A2231E" w:rsidP="00A2231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-108" w:right="-37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  <w:tab w:val="left" w:pos="779"/>
              </w:tabs>
              <w:spacing w:line="240" w:lineRule="auto"/>
              <w:ind w:left="-108" w:right="8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  <w:tc>
          <w:tcPr>
            <w:tcW w:w="272" w:type="dxa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  <w:tab w:val="left" w:pos="779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-108" w:right="-37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231E" w:rsidRPr="00D55686" w:rsidTr="00F15DA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2,556</w:t>
            </w:r>
          </w:p>
        </w:tc>
        <w:tc>
          <w:tcPr>
            <w:tcW w:w="270" w:type="dxa"/>
          </w:tcPr>
          <w:p w:rsidR="00A2231E" w:rsidRPr="00D55686" w:rsidRDefault="00A2231E" w:rsidP="00A2231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:rsidR="00A2231E" w:rsidRPr="00D55686" w:rsidRDefault="00A2231E" w:rsidP="0051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73" w:type="dxa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  <w:tab w:val="left" w:pos="779"/>
              </w:tabs>
              <w:spacing w:line="240" w:lineRule="auto"/>
              <w:ind w:left="-108" w:right="8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2,556</w:t>
            </w:r>
          </w:p>
        </w:tc>
        <w:tc>
          <w:tcPr>
            <w:tcW w:w="272" w:type="dxa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  <w:tab w:val="left" w:pos="779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spacing w:line="240" w:lineRule="auto"/>
              <w:ind w:left="-108" w:right="9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  <w:tr w:rsidR="00A2231E" w:rsidRPr="00D55686" w:rsidTr="00F15DA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A2231E" w:rsidRPr="00D55686" w:rsidRDefault="00A2231E" w:rsidP="00A2231E">
            <w:pPr>
              <w:tabs>
                <w:tab w:val="clear" w:pos="227"/>
                <w:tab w:val="left" w:pos="31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4,072</w:t>
            </w:r>
          </w:p>
        </w:tc>
        <w:tc>
          <w:tcPr>
            <w:tcW w:w="270" w:type="dxa"/>
          </w:tcPr>
          <w:p w:rsidR="00A2231E" w:rsidRPr="00D55686" w:rsidRDefault="00A2231E" w:rsidP="00A2231E">
            <w:pPr>
              <w:tabs>
                <w:tab w:val="left" w:pos="637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462</w:t>
            </w:r>
          </w:p>
        </w:tc>
        <w:tc>
          <w:tcPr>
            <w:tcW w:w="273" w:type="dxa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  <w:tab w:val="left" w:pos="779"/>
              </w:tabs>
              <w:spacing w:line="240" w:lineRule="auto"/>
              <w:ind w:left="-108" w:right="8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4,072</w:t>
            </w:r>
          </w:p>
        </w:tc>
        <w:tc>
          <w:tcPr>
            <w:tcW w:w="272" w:type="dxa"/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  <w:tab w:val="left" w:pos="779"/>
              </w:tabs>
              <w:spacing w:line="240" w:lineRule="auto"/>
              <w:ind w:left="-108" w:right="8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A2231E" w:rsidRPr="00D55686" w:rsidRDefault="00A2231E" w:rsidP="00A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spacing w:line="240" w:lineRule="auto"/>
              <w:ind w:left="-108" w:right="9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462</w:t>
            </w:r>
          </w:p>
        </w:tc>
      </w:tr>
    </w:tbl>
    <w:p w:rsidR="00C67E68" w:rsidRPr="00D55686" w:rsidRDefault="00C67E68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86806" w:rsidRPr="00D55686" w:rsidRDefault="00686806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="00C24C04" w:rsidRPr="00D55686" w:rsidRDefault="00C24C04" w:rsidP="00813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1"/>
        </w:tabs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994"/>
        <w:gridCol w:w="360"/>
        <w:gridCol w:w="990"/>
        <w:gridCol w:w="270"/>
        <w:gridCol w:w="1170"/>
      </w:tblGrid>
      <w:tr w:rsidR="00852D47" w:rsidRPr="00D55686" w:rsidTr="00DB2304">
        <w:trPr>
          <w:tblHeader/>
        </w:trPr>
        <w:tc>
          <w:tcPr>
            <w:tcW w:w="3150" w:type="dxa"/>
          </w:tcPr>
          <w:p w:rsidR="00852D47" w:rsidRPr="00D55686" w:rsidRDefault="00852D47" w:rsidP="00C24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Hlk39352964"/>
          </w:p>
        </w:tc>
        <w:tc>
          <w:tcPr>
            <w:tcW w:w="900" w:type="dxa"/>
          </w:tcPr>
          <w:p w:rsidR="00852D47" w:rsidRPr="00D55686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:rsidR="00852D47" w:rsidRPr="00D55686" w:rsidRDefault="00852D4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:rsidR="00852D47" w:rsidRPr="00D55686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:rsidR="00852D47" w:rsidRPr="00D55686" w:rsidRDefault="00852D4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428D" w:rsidRPr="00D55686" w:rsidTr="00DB2304">
        <w:trPr>
          <w:tblHeader/>
        </w:trPr>
        <w:tc>
          <w:tcPr>
            <w:tcW w:w="3150" w:type="dxa"/>
          </w:tcPr>
          <w:p w:rsidR="00E3428D" w:rsidRPr="00D55686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:rsidR="00E3428D" w:rsidRPr="00D55686" w:rsidRDefault="00E3428D" w:rsidP="00AC1EA6">
            <w:pPr>
              <w:tabs>
                <w:tab w:val="clear" w:pos="227"/>
                <w:tab w:val="clear" w:pos="907"/>
                <w:tab w:val="center" w:pos="387"/>
                <w:tab w:val="left" w:pos="864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AC1EA6" w:rsidRPr="00D55686" w:rsidRDefault="00AC1EA6" w:rsidP="00AC1EA6">
            <w:pPr>
              <w:tabs>
                <w:tab w:val="clear" w:pos="227"/>
                <w:tab w:val="clear" w:pos="907"/>
                <w:tab w:val="center" w:pos="387"/>
                <w:tab w:val="left" w:pos="864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E3428D" w:rsidRPr="00D55686" w:rsidRDefault="00E3428D" w:rsidP="00AC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32"/>
                <w:tab w:val="left" w:pos="86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  <w:hideMark/>
          </w:tcPr>
          <w:p w:rsidR="00E3428D" w:rsidRPr="00D55686" w:rsidRDefault="00E3428D" w:rsidP="00F15DA9">
            <w:pPr>
              <w:tabs>
                <w:tab w:val="clear" w:pos="227"/>
                <w:tab w:val="clear" w:pos="907"/>
                <w:tab w:val="center" w:pos="387"/>
                <w:tab w:val="left" w:pos="864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D55686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  <w:r w:rsidRPr="00D5568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:rsidR="00E3428D" w:rsidRPr="00D55686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hideMark/>
          </w:tcPr>
          <w:p w:rsidR="00E3428D" w:rsidRPr="00D55686" w:rsidRDefault="00E3428D" w:rsidP="00E3428D">
            <w:pPr>
              <w:tabs>
                <w:tab w:val="clear" w:pos="227"/>
                <w:tab w:val="center" w:pos="387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D55686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D55686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:rsidR="00E3428D" w:rsidRPr="00D55686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:rsidR="00E3428D" w:rsidRPr="00D55686" w:rsidRDefault="00E3428D" w:rsidP="00E3428D">
            <w:pPr>
              <w:tabs>
                <w:tab w:val="clear" w:pos="227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D55686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  <w:r w:rsidRPr="00D5568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E3428D" w:rsidRPr="00D55686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E3428D" w:rsidRPr="00D55686" w:rsidRDefault="00E3428D" w:rsidP="00E3428D">
            <w:pPr>
              <w:tabs>
                <w:tab w:val="clear" w:pos="227"/>
                <w:tab w:val="center" w:pos="387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D55686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D55686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852D47" w:rsidRPr="00D55686" w:rsidTr="00DB2304">
        <w:trPr>
          <w:tblHeader/>
        </w:trPr>
        <w:tc>
          <w:tcPr>
            <w:tcW w:w="3150" w:type="dxa"/>
          </w:tcPr>
          <w:p w:rsidR="00852D47" w:rsidRPr="00D55686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852D47" w:rsidRPr="00D55686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:rsidR="00852D47" w:rsidRPr="00D55686" w:rsidRDefault="00852D4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0"/>
      <w:tr w:rsidR="00852D47" w:rsidRPr="00D55686" w:rsidTr="00DB2304">
        <w:tc>
          <w:tcPr>
            <w:tcW w:w="3150" w:type="dxa"/>
            <w:hideMark/>
          </w:tcPr>
          <w:p w:rsidR="00852D47" w:rsidRPr="00D55686" w:rsidRDefault="00852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:rsidR="00852D47" w:rsidRPr="00D55686" w:rsidRDefault="00852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852D47" w:rsidRPr="00D55686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852D47" w:rsidRPr="00D55686" w:rsidRDefault="00852D4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:rsidR="00852D47" w:rsidRPr="00D55686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52D47" w:rsidRPr="00D55686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52D47" w:rsidRPr="00D55686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52D47" w:rsidRPr="00D55686" w:rsidRDefault="00852D4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52D47" w:rsidRPr="00D55686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AE6" w:rsidRPr="00D55686" w:rsidTr="00DB2304">
        <w:tc>
          <w:tcPr>
            <w:tcW w:w="3150" w:type="dxa"/>
            <w:hideMark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hideMark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4" w:type="dxa"/>
          </w:tcPr>
          <w:p w:rsidR="00701AE6" w:rsidRPr="00D55686" w:rsidRDefault="00701AE6" w:rsidP="00C3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  <w:tab w:val="left" w:pos="637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3,199</w:t>
            </w:r>
          </w:p>
        </w:tc>
        <w:tc>
          <w:tcPr>
            <w:tcW w:w="262" w:type="dxa"/>
          </w:tcPr>
          <w:p w:rsidR="00701AE6" w:rsidRPr="00D55686" w:rsidRDefault="00701AE6" w:rsidP="00C3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  <w:tab w:val="left" w:pos="637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701AE6" w:rsidRPr="00D55686" w:rsidRDefault="00701AE6" w:rsidP="0051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  <w:tab w:val="left" w:pos="637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1,569</w:t>
            </w:r>
          </w:p>
        </w:tc>
        <w:tc>
          <w:tcPr>
            <w:tcW w:w="360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701AE6" w:rsidRPr="00D55686" w:rsidRDefault="00701AE6" w:rsidP="00010E1E">
            <w:pPr>
              <w:pStyle w:val="acctfourfigures"/>
              <w:tabs>
                <w:tab w:val="left" w:pos="51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3,199</w:t>
            </w:r>
          </w:p>
        </w:tc>
        <w:tc>
          <w:tcPr>
            <w:tcW w:w="270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701AE6" w:rsidRPr="00D55686" w:rsidRDefault="00701AE6" w:rsidP="00010E1E">
            <w:pPr>
              <w:pStyle w:val="acctfourfigures"/>
              <w:tabs>
                <w:tab w:val="left" w:pos="51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1,569</w:t>
            </w:r>
          </w:p>
        </w:tc>
      </w:tr>
      <w:tr w:rsidR="00701AE6" w:rsidRPr="00D55686" w:rsidTr="00DB2304">
        <w:tc>
          <w:tcPr>
            <w:tcW w:w="3150" w:type="dxa"/>
            <w:hideMark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1AE6" w:rsidRPr="00D55686" w:rsidRDefault="00701AE6" w:rsidP="00C3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  <w:tab w:val="left" w:pos="637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234,57</w:t>
            </w:r>
            <w:r w:rsidR="00FA2F78" w:rsidRPr="00D5568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DB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195,717</w:t>
            </w:r>
          </w:p>
        </w:tc>
        <w:tc>
          <w:tcPr>
            <w:tcW w:w="360" w:type="dxa"/>
          </w:tcPr>
          <w:p w:rsidR="00701AE6" w:rsidRPr="00D55686" w:rsidRDefault="00701AE6" w:rsidP="00F1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1AE6" w:rsidRPr="00D55686" w:rsidRDefault="00701AE6" w:rsidP="00010E1E">
            <w:pPr>
              <w:pStyle w:val="acctfourfigures"/>
              <w:tabs>
                <w:tab w:val="left" w:pos="533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234,516</w:t>
            </w:r>
          </w:p>
        </w:tc>
        <w:tc>
          <w:tcPr>
            <w:tcW w:w="270" w:type="dxa"/>
          </w:tcPr>
          <w:p w:rsidR="00701AE6" w:rsidRPr="00D55686" w:rsidRDefault="00701AE6" w:rsidP="00701AE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010E1E">
            <w:pPr>
              <w:pStyle w:val="acctfourfigures"/>
              <w:tabs>
                <w:tab w:val="left" w:pos="51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195,656</w:t>
            </w:r>
          </w:p>
        </w:tc>
      </w:tr>
      <w:tr w:rsidR="00701AE6" w:rsidRPr="00D55686" w:rsidTr="00DB2304">
        <w:tc>
          <w:tcPr>
            <w:tcW w:w="3150" w:type="dxa"/>
          </w:tcPr>
          <w:p w:rsidR="00701AE6" w:rsidRPr="00D55686" w:rsidRDefault="00EB3805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:rsidR="00701AE6" w:rsidRPr="00D55686" w:rsidRDefault="00701AE6" w:rsidP="00C3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  <w:tab w:val="left" w:pos="637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237,77</w:t>
            </w:r>
            <w:r w:rsidR="00760696" w:rsidRPr="00D5568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01AE6" w:rsidRPr="00D55686" w:rsidRDefault="00701AE6" w:rsidP="00F15D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197,286</w:t>
            </w:r>
          </w:p>
        </w:tc>
        <w:tc>
          <w:tcPr>
            <w:tcW w:w="36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701AE6" w:rsidRPr="00D55686" w:rsidRDefault="00701AE6" w:rsidP="00F15DA9">
            <w:pPr>
              <w:pStyle w:val="acctfourfigures"/>
              <w:tabs>
                <w:tab w:val="decimal" w:pos="69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237,715</w:t>
            </w:r>
          </w:p>
        </w:tc>
        <w:tc>
          <w:tcPr>
            <w:tcW w:w="270" w:type="dxa"/>
          </w:tcPr>
          <w:p w:rsidR="00701AE6" w:rsidRPr="00D55686" w:rsidRDefault="00701AE6" w:rsidP="00701AE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01AE6" w:rsidRPr="00D55686" w:rsidRDefault="00701AE6" w:rsidP="00010E1E">
            <w:pPr>
              <w:pStyle w:val="acctfourfigures"/>
              <w:tabs>
                <w:tab w:val="left" w:pos="51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197,225</w:t>
            </w:r>
          </w:p>
        </w:tc>
      </w:tr>
      <w:tr w:rsidR="00701AE6" w:rsidRPr="00D55686" w:rsidTr="00DB2304">
        <w:tc>
          <w:tcPr>
            <w:tcW w:w="315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D55686">
              <w:rPr>
                <w:rFonts w:ascii="Angsana New" w:hAnsi="Angsana New"/>
                <w:sz w:val="30"/>
                <w:szCs w:val="30"/>
              </w:rPr>
              <w:t>/</w:t>
            </w:r>
            <w:r w:rsidRPr="00D5568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C36371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01AE6" w:rsidRPr="00D55686" w:rsidRDefault="00701AE6" w:rsidP="00C36371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(17,</w:t>
            </w:r>
            <w:r w:rsidR="00FA2F78" w:rsidRPr="00D55686">
              <w:rPr>
                <w:rFonts w:ascii="Angsana New" w:hAnsi="Angsana New"/>
                <w:sz w:val="30"/>
                <w:szCs w:val="30"/>
              </w:rPr>
              <w:t>253</w:t>
            </w:r>
            <w:r w:rsidRPr="00D556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center"/>
          </w:tcPr>
          <w:p w:rsidR="00701AE6" w:rsidRPr="00D55686" w:rsidRDefault="00701AE6" w:rsidP="00C36371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010E1E">
            <w:pPr>
              <w:pStyle w:val="acctfourfigures"/>
              <w:tabs>
                <w:tab w:val="clear" w:pos="765"/>
                <w:tab w:val="left" w:pos="443"/>
                <w:tab w:val="left" w:pos="576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55686">
              <w:rPr>
                <w:rFonts w:ascii="Angsana New" w:hAnsi="Angsana New"/>
                <w:sz w:val="30"/>
                <w:szCs w:val="30"/>
              </w:rPr>
              <w:t>(15,007)</w:t>
            </w:r>
          </w:p>
        </w:tc>
        <w:tc>
          <w:tcPr>
            <w:tcW w:w="360" w:type="dxa"/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F15DA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01AE6" w:rsidRPr="00D55686" w:rsidRDefault="00701AE6" w:rsidP="00511431">
            <w:pPr>
              <w:pStyle w:val="acctfourfigures"/>
              <w:tabs>
                <w:tab w:val="clear" w:pos="765"/>
                <w:tab w:val="left" w:pos="519"/>
                <w:tab w:val="left" w:pos="702"/>
              </w:tabs>
              <w:spacing w:line="240" w:lineRule="auto"/>
              <w:ind w:right="-56" w:hanging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(17</w:t>
            </w:r>
            <w:r w:rsidR="00FA2F78" w:rsidRPr="00D55686">
              <w:rPr>
                <w:rFonts w:ascii="Angsana New" w:hAnsi="Angsana New"/>
                <w:sz w:val="30"/>
                <w:szCs w:val="30"/>
              </w:rPr>
              <w:t>,192</w:t>
            </w:r>
            <w:r w:rsidRPr="00D556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701AE6" w:rsidRPr="00D55686" w:rsidRDefault="00701AE6" w:rsidP="00F15DA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511431">
            <w:pPr>
              <w:pStyle w:val="acctfourfigures"/>
              <w:tabs>
                <w:tab w:val="clear" w:pos="765"/>
                <w:tab w:val="left" w:pos="519"/>
                <w:tab w:val="left" w:pos="702"/>
              </w:tabs>
              <w:spacing w:line="240" w:lineRule="auto"/>
              <w:ind w:right="-56" w:hanging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55686">
              <w:rPr>
                <w:rFonts w:ascii="Angsana New" w:hAnsi="Angsana New"/>
                <w:sz w:val="30"/>
                <w:szCs w:val="30"/>
              </w:rPr>
              <w:t>(14,946</w:t>
            </w:r>
            <w:r w:rsidR="00010E1E" w:rsidRPr="00D556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1AE6" w:rsidRPr="00D55686" w:rsidTr="00DB2304">
        <w:tc>
          <w:tcPr>
            <w:tcW w:w="3150" w:type="dxa"/>
          </w:tcPr>
          <w:p w:rsidR="00701AE6" w:rsidRPr="00D55686" w:rsidRDefault="00EB3805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:rsidR="00701AE6" w:rsidRPr="00D55686" w:rsidRDefault="00701AE6" w:rsidP="00C3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  <w:tab w:val="left" w:pos="637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220,</w:t>
            </w:r>
            <w:r w:rsidR="00FA2F78" w:rsidRPr="00D55686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62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182,279</w:t>
            </w:r>
          </w:p>
        </w:tc>
        <w:tc>
          <w:tcPr>
            <w:tcW w:w="36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01AE6" w:rsidRPr="00D55686" w:rsidRDefault="00FA2F78" w:rsidP="00F15DA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220,523</w:t>
            </w:r>
          </w:p>
        </w:tc>
        <w:tc>
          <w:tcPr>
            <w:tcW w:w="270" w:type="dxa"/>
          </w:tcPr>
          <w:p w:rsidR="00701AE6" w:rsidRPr="00D55686" w:rsidRDefault="00701AE6" w:rsidP="00701AE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01AE6" w:rsidRPr="00D55686" w:rsidRDefault="00701AE6" w:rsidP="00DB230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182,279</w:t>
            </w:r>
          </w:p>
        </w:tc>
      </w:tr>
      <w:tr w:rsidR="00701AE6" w:rsidRPr="00D55686" w:rsidTr="00DB2304">
        <w:tc>
          <w:tcPr>
            <w:tcW w:w="315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01AE6" w:rsidRPr="00D55686" w:rsidRDefault="00701AE6" w:rsidP="00701AE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1AE6" w:rsidRPr="00D55686" w:rsidTr="00DB2304">
        <w:tc>
          <w:tcPr>
            <w:tcW w:w="315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01AE6" w:rsidRPr="00D55686" w:rsidRDefault="00701AE6" w:rsidP="00701AE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1AE6" w:rsidRPr="00D55686" w:rsidTr="00DB2304">
        <w:tc>
          <w:tcPr>
            <w:tcW w:w="315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AE6" w:rsidRPr="00D55686" w:rsidTr="00DB2304">
        <w:tc>
          <w:tcPr>
            <w:tcW w:w="315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รายได้ค้างรับ</w:t>
            </w: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01AE6" w:rsidRPr="00D55686" w:rsidRDefault="00701AE6" w:rsidP="00701AE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1AE6" w:rsidRPr="00D55686" w:rsidTr="00DB2304">
        <w:tc>
          <w:tcPr>
            <w:tcW w:w="315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D55686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1,978</w:t>
            </w:r>
          </w:p>
        </w:tc>
        <w:tc>
          <w:tcPr>
            <w:tcW w:w="262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1,978</w:t>
            </w:r>
          </w:p>
        </w:tc>
        <w:tc>
          <w:tcPr>
            <w:tcW w:w="270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01AE6" w:rsidRPr="00D55686" w:rsidTr="00DB2304">
        <w:tc>
          <w:tcPr>
            <w:tcW w:w="315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21,569</w:t>
            </w:r>
          </w:p>
        </w:tc>
        <w:tc>
          <w:tcPr>
            <w:tcW w:w="262" w:type="dxa"/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11,791</w:t>
            </w:r>
          </w:p>
        </w:tc>
        <w:tc>
          <w:tcPr>
            <w:tcW w:w="360" w:type="dxa"/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21,569</w:t>
            </w:r>
          </w:p>
        </w:tc>
        <w:tc>
          <w:tcPr>
            <w:tcW w:w="270" w:type="dxa"/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11,791</w:t>
            </w:r>
          </w:p>
        </w:tc>
      </w:tr>
      <w:tr w:rsidR="00701AE6" w:rsidRPr="00D55686" w:rsidTr="00DB2304">
        <w:tc>
          <w:tcPr>
            <w:tcW w:w="3150" w:type="dxa"/>
            <w:hideMark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23,547</w:t>
            </w:r>
          </w:p>
        </w:tc>
        <w:tc>
          <w:tcPr>
            <w:tcW w:w="262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11,799</w:t>
            </w:r>
          </w:p>
        </w:tc>
        <w:tc>
          <w:tcPr>
            <w:tcW w:w="36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23,547</w:t>
            </w:r>
          </w:p>
        </w:tc>
        <w:tc>
          <w:tcPr>
            <w:tcW w:w="270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11,799</w:t>
            </w:r>
          </w:p>
        </w:tc>
      </w:tr>
    </w:tbl>
    <w:p w:rsidR="00E06D89" w:rsidRPr="00D55686" w:rsidRDefault="00E06D89" w:rsidP="00852D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8"/>
        <w:gridCol w:w="270"/>
        <w:gridCol w:w="1072"/>
      </w:tblGrid>
      <w:tr w:rsidR="00310DB8" w:rsidRPr="00D55686" w:rsidTr="00924733">
        <w:tc>
          <w:tcPr>
            <w:tcW w:w="3150" w:type="dxa"/>
            <w:hideMark/>
          </w:tcPr>
          <w:p w:rsidR="00310DB8" w:rsidRPr="00D55686" w:rsidRDefault="00310DB8" w:rsidP="00310D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:rsidR="00310DB8" w:rsidRPr="00D55686" w:rsidRDefault="00310DB8" w:rsidP="00310D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310DB8" w:rsidRPr="00D55686" w:rsidRDefault="00310DB8" w:rsidP="00310DB8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:rsidR="00310DB8" w:rsidRPr="00D55686" w:rsidRDefault="00310DB8" w:rsidP="00310DB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:rsidR="00310DB8" w:rsidRPr="00D55686" w:rsidRDefault="00310DB8" w:rsidP="00310DB8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0DB8" w:rsidRPr="00D55686" w:rsidRDefault="00310DB8" w:rsidP="00310D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310DB8" w:rsidRPr="00D55686" w:rsidRDefault="00310DB8" w:rsidP="00310DB8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10DB8" w:rsidRPr="00D55686" w:rsidRDefault="00310DB8" w:rsidP="00310DB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310DB8" w:rsidRPr="00D55686" w:rsidRDefault="00310DB8" w:rsidP="00310DB8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01AE6" w:rsidRPr="00D55686" w:rsidTr="00924733">
        <w:tc>
          <w:tcPr>
            <w:tcW w:w="3150" w:type="dxa"/>
            <w:hideMark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1,140</w:t>
            </w:r>
          </w:p>
        </w:tc>
        <w:tc>
          <w:tcPr>
            <w:tcW w:w="262" w:type="dxa"/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70" w:type="dxa"/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1,140</w:t>
            </w:r>
          </w:p>
        </w:tc>
        <w:tc>
          <w:tcPr>
            <w:tcW w:w="270" w:type="dxa"/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701AE6" w:rsidRPr="00D55686" w:rsidTr="00924733">
        <w:tc>
          <w:tcPr>
            <w:tcW w:w="3150" w:type="dxa"/>
            <w:hideMark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1,140</w:t>
            </w:r>
          </w:p>
        </w:tc>
        <w:tc>
          <w:tcPr>
            <w:tcW w:w="262" w:type="dxa"/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270" w:type="dxa"/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1,140</w:t>
            </w:r>
          </w:p>
        </w:tc>
        <w:tc>
          <w:tcPr>
            <w:tcW w:w="270" w:type="dxa"/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893</w:t>
            </w:r>
          </w:p>
        </w:tc>
      </w:tr>
      <w:tr w:rsidR="00701AE6" w:rsidRPr="00D55686" w:rsidTr="00924733">
        <w:tc>
          <w:tcPr>
            <w:tcW w:w="315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01AE6" w:rsidRPr="00D55686" w:rsidRDefault="00701AE6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1AE6" w:rsidRPr="00D55686" w:rsidTr="00924733">
        <w:tc>
          <w:tcPr>
            <w:tcW w:w="3150" w:type="dxa"/>
            <w:hideMark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</w:p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ลูกหนี้หมุนเวียนอื่น</w:t>
            </w: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01AE6" w:rsidRPr="00D55686" w:rsidRDefault="00FA2F78" w:rsidP="0070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245,210</w:t>
            </w:r>
          </w:p>
        </w:tc>
        <w:tc>
          <w:tcPr>
            <w:tcW w:w="262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194,971</w:t>
            </w:r>
          </w:p>
        </w:tc>
        <w:tc>
          <w:tcPr>
            <w:tcW w:w="27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01AE6" w:rsidRPr="00D55686" w:rsidRDefault="00FA2F78" w:rsidP="0070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245,210</w:t>
            </w:r>
          </w:p>
        </w:tc>
        <w:tc>
          <w:tcPr>
            <w:tcW w:w="270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194,971</w:t>
            </w:r>
          </w:p>
        </w:tc>
      </w:tr>
      <w:tr w:rsidR="00701AE6" w:rsidRPr="00D55686" w:rsidTr="00924733">
        <w:tc>
          <w:tcPr>
            <w:tcW w:w="315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01AE6" w:rsidRPr="00D55686" w:rsidRDefault="00701AE6" w:rsidP="00701AE6">
            <w:pPr>
              <w:tabs>
                <w:tab w:val="clear" w:pos="454"/>
                <w:tab w:val="decimal" w:pos="55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bottom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1AE6" w:rsidRPr="00D55686" w:rsidTr="00924733">
        <w:tc>
          <w:tcPr>
            <w:tcW w:w="315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2" w:type="dxa"/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:rsidR="00701AE6" w:rsidRPr="00D55686" w:rsidRDefault="00701AE6" w:rsidP="00701AE6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bottom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01AE6" w:rsidRPr="00D55686" w:rsidTr="00BB501B">
        <w:tc>
          <w:tcPr>
            <w:tcW w:w="3150" w:type="dxa"/>
          </w:tcPr>
          <w:p w:rsidR="00701AE6" w:rsidRPr="00D55686" w:rsidRDefault="00701AE6" w:rsidP="00701A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701AE6" w:rsidRPr="00D55686" w:rsidRDefault="00701AE6" w:rsidP="00701A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bottom w:val="nil"/>
              <w:right w:val="nil"/>
            </w:tcBorders>
          </w:tcPr>
          <w:p w:rsidR="00701AE6" w:rsidRPr="00D55686" w:rsidRDefault="00701AE6" w:rsidP="00701AE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769BE" w:rsidRPr="00D55686" w:rsidTr="003D6F9E">
        <w:tc>
          <w:tcPr>
            <w:tcW w:w="4050" w:type="dxa"/>
            <w:gridSpan w:val="2"/>
          </w:tcPr>
          <w:p w:rsidR="007769BE" w:rsidRPr="00D55686" w:rsidRDefault="007769BE" w:rsidP="003D683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hanging="2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="00E938B5"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38B5" w:rsidRPr="00D5568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</w:t>
            </w:r>
            <w:r w:rsidR="003D683A"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หนี้สูญ </w:t>
            </w:r>
            <w:r w:rsidR="003D683A"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 w:rsidR="003D683A"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3D683A"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และหนี้สงสัยจะสูญ</w:t>
            </w:r>
            <w:r w:rsidR="00E938B5" w:rsidRPr="00D5568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) </w:t>
            </w:r>
            <w:r w:rsidR="00E938B5" w:rsidRPr="00D55686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:rsidR="007769BE" w:rsidRPr="00D55686" w:rsidRDefault="007769BE" w:rsidP="0070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vAlign w:val="center"/>
          </w:tcPr>
          <w:p w:rsidR="007769BE" w:rsidRPr="00D55686" w:rsidRDefault="007769BE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:rsidR="007769BE" w:rsidRPr="00D55686" w:rsidRDefault="007769BE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:rsidR="007769BE" w:rsidRPr="00D55686" w:rsidRDefault="007769BE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:rsidR="007769BE" w:rsidRPr="00D55686" w:rsidRDefault="007769BE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:rsidR="007769BE" w:rsidRPr="00D55686" w:rsidRDefault="007769BE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vAlign w:val="center"/>
          </w:tcPr>
          <w:p w:rsidR="007769BE" w:rsidRPr="00D55686" w:rsidRDefault="007769BE" w:rsidP="00701A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FA2F78" w:rsidRPr="00D55686" w:rsidTr="00282592">
        <w:tc>
          <w:tcPr>
            <w:tcW w:w="4050" w:type="dxa"/>
            <w:gridSpan w:val="2"/>
          </w:tcPr>
          <w:p w:rsidR="00FA2F78" w:rsidRPr="00D55686" w:rsidRDefault="00FA2F78" w:rsidP="00FA2F78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</w:tcPr>
          <w:p w:rsidR="00FA2F78" w:rsidRPr="00D55686" w:rsidRDefault="00FA2F78" w:rsidP="00FA2F7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FA2F78" w:rsidRPr="00D55686" w:rsidRDefault="00FA2F78" w:rsidP="00FA2F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</w:tcPr>
          <w:p w:rsidR="00FA2F78" w:rsidRPr="00D55686" w:rsidRDefault="00FA2F78" w:rsidP="00FA2F7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2F78" w:rsidRPr="00D55686" w:rsidRDefault="00FA2F78" w:rsidP="00FA2F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</w:tcPr>
          <w:p w:rsidR="00FA2F78" w:rsidRPr="00D55686" w:rsidRDefault="00FA2F78" w:rsidP="00FA2F7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2F78" w:rsidRPr="00D55686" w:rsidRDefault="00FA2F78" w:rsidP="00FA2F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</w:tcPr>
          <w:p w:rsidR="00FA2F78" w:rsidRPr="00D55686" w:rsidRDefault="00FA2F78" w:rsidP="00FA2F7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0908" w:rsidRPr="00D55686" w:rsidTr="009F62C4">
        <w:tc>
          <w:tcPr>
            <w:tcW w:w="4050" w:type="dxa"/>
            <w:gridSpan w:val="2"/>
          </w:tcPr>
          <w:p w:rsidR="00890908" w:rsidRPr="00D55686" w:rsidRDefault="00890908" w:rsidP="00890908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890908" w:rsidRPr="00D55686" w:rsidRDefault="00890908" w:rsidP="008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76</w:t>
            </w:r>
            <w:r w:rsidR="00DD2408" w:rsidRPr="00D5568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  <w:vAlign w:val="center"/>
          </w:tcPr>
          <w:p w:rsidR="00890908" w:rsidRPr="00D55686" w:rsidRDefault="00890908" w:rsidP="0089090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</w:tcPr>
          <w:p w:rsidR="00890908" w:rsidRPr="00D55686" w:rsidRDefault="00890908" w:rsidP="0089090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0908" w:rsidRPr="00D55686" w:rsidRDefault="00890908" w:rsidP="008909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890908" w:rsidRPr="00D55686" w:rsidRDefault="00890908" w:rsidP="008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76</w:t>
            </w:r>
            <w:r w:rsidR="00DD2408" w:rsidRPr="00D5568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:rsidR="00890908" w:rsidRPr="00D55686" w:rsidRDefault="00890908" w:rsidP="0089090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</w:tcPr>
          <w:p w:rsidR="00890908" w:rsidRPr="00D55686" w:rsidRDefault="00890908" w:rsidP="0089090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10DB8" w:rsidRPr="00D55686" w:rsidRDefault="00310DB8" w:rsidP="000E5D0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p w:rsidR="00DD0196" w:rsidRPr="00D55686" w:rsidRDefault="00B3275A" w:rsidP="0089090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sz w:val="30"/>
          <w:szCs w:val="30"/>
        </w:rPr>
        <w:sectPr w:rsidR="00DD0196" w:rsidRPr="00D55686" w:rsidSect="00FA2F78">
          <w:pgSz w:w="11909" w:h="16834" w:code="9"/>
          <w:pgMar w:top="691" w:right="1152" w:bottom="720" w:left="1152" w:header="691" w:footer="576" w:gutter="0"/>
          <w:cols w:space="720"/>
          <w:docGrid w:linePitch="245"/>
        </w:sectPr>
      </w:pPr>
      <w:r w:rsidRPr="00D55686">
        <w:rPr>
          <w:rFonts w:ascii="Angsana New" w:hAnsi="Angsana New" w:hint="cs"/>
          <w:sz w:val="30"/>
          <w:szCs w:val="30"/>
          <w:cs/>
        </w:rPr>
        <w:t>การวิเคราะห์อายุลูกหนี้การค้าได้</w:t>
      </w:r>
      <w:r w:rsidR="00C66047" w:rsidRPr="00D55686">
        <w:rPr>
          <w:rFonts w:ascii="Angsana New" w:hAnsi="Angsana New" w:hint="cs"/>
          <w:sz w:val="30"/>
          <w:szCs w:val="30"/>
          <w:cs/>
        </w:rPr>
        <w:t>เปิดเผย</w:t>
      </w:r>
      <w:r w:rsidRPr="00D55686">
        <w:rPr>
          <w:rFonts w:ascii="Angsana New" w:hAnsi="Angsana New" w:hint="cs"/>
          <w:sz w:val="30"/>
          <w:szCs w:val="30"/>
          <w:cs/>
        </w:rPr>
        <w:t>ในหมายเหตุข้อ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sz w:val="30"/>
          <w:szCs w:val="30"/>
        </w:rPr>
        <w:t>1</w:t>
      </w:r>
      <w:r w:rsidR="00890908" w:rsidRPr="00D55686">
        <w:rPr>
          <w:rFonts w:ascii="Angsana New" w:hAnsi="Angsana New"/>
          <w:sz w:val="30"/>
          <w:szCs w:val="30"/>
        </w:rPr>
        <w:t>5</w:t>
      </w:r>
    </w:p>
    <w:p w:rsidR="00F212CE" w:rsidRPr="00D55686" w:rsidRDefault="00F212CE" w:rsidP="00255F0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81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</w:t>
      </w:r>
      <w:r w:rsidRPr="00D55686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</w:t>
      </w:r>
      <w:r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ในบริษัทย่อย</w:t>
      </w:r>
    </w:p>
    <w:p w:rsidR="003111CA" w:rsidRPr="00D55686" w:rsidRDefault="003111C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14488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710"/>
        <w:gridCol w:w="1525"/>
        <w:gridCol w:w="725"/>
        <w:gridCol w:w="236"/>
        <w:gridCol w:w="662"/>
        <w:gridCol w:w="264"/>
        <w:gridCol w:w="720"/>
        <w:gridCol w:w="238"/>
        <w:gridCol w:w="668"/>
        <w:gridCol w:w="236"/>
        <w:gridCol w:w="742"/>
        <w:gridCol w:w="236"/>
        <w:gridCol w:w="34"/>
        <w:gridCol w:w="630"/>
        <w:gridCol w:w="261"/>
        <w:gridCol w:w="729"/>
        <w:gridCol w:w="236"/>
        <w:gridCol w:w="664"/>
        <w:gridCol w:w="236"/>
        <w:gridCol w:w="754"/>
        <w:gridCol w:w="249"/>
        <w:gridCol w:w="6"/>
        <w:gridCol w:w="8"/>
        <w:gridCol w:w="649"/>
        <w:gridCol w:w="243"/>
        <w:gridCol w:w="747"/>
        <w:gridCol w:w="243"/>
        <w:gridCol w:w="837"/>
      </w:tblGrid>
      <w:tr w:rsidR="00255F03" w:rsidRPr="00D55686" w:rsidTr="00F438C9">
        <w:tc>
          <w:tcPr>
            <w:tcW w:w="1710" w:type="dxa"/>
          </w:tcPr>
          <w:p w:rsidR="00255F03" w:rsidRPr="00D55686" w:rsidDel="00685444" w:rsidRDefault="00255F03" w:rsidP="009D3DB3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:rsidR="00255F03" w:rsidRPr="00D55686" w:rsidRDefault="00255F03" w:rsidP="009D3DB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253" w:type="dxa"/>
            <w:gridSpan w:val="26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cs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40248" w:rsidRPr="00D55686" w:rsidTr="00F438C9">
        <w:tc>
          <w:tcPr>
            <w:tcW w:w="1710" w:type="dxa"/>
          </w:tcPr>
          <w:p w:rsidR="00440248" w:rsidRPr="00D55686" w:rsidDel="00685444" w:rsidRDefault="00440248" w:rsidP="0044024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:rsidR="00440248" w:rsidRPr="00D55686" w:rsidRDefault="00440248" w:rsidP="00440248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3" w:type="dxa"/>
            <w:gridSpan w:val="3"/>
          </w:tcPr>
          <w:p w:rsidR="00440248" w:rsidRPr="00D55686" w:rsidRDefault="00440248" w:rsidP="00440248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264" w:type="dxa"/>
          </w:tcPr>
          <w:p w:rsidR="00440248" w:rsidRPr="00D55686" w:rsidRDefault="00440248" w:rsidP="0044024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6" w:type="dxa"/>
            <w:gridSpan w:val="3"/>
          </w:tcPr>
          <w:p w:rsidR="00440248" w:rsidRPr="00D55686" w:rsidRDefault="00440248" w:rsidP="0044024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2" w:type="dxa"/>
            <w:gridSpan w:val="4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629" w:type="dxa"/>
            <w:gridSpan w:val="3"/>
            <w:shd w:val="clear" w:color="auto" w:fill="auto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666" w:type="dxa"/>
            <w:gridSpan w:val="5"/>
            <w:shd w:val="clear" w:color="auto" w:fill="auto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27" w:type="dxa"/>
            <w:gridSpan w:val="3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hanging="1"/>
              <w:jc w:val="center"/>
              <w:rPr>
                <w:rFonts w:ascii="Angsana New" w:hAnsi="Angsana New"/>
                <w:cs/>
                <w:lang w:val="en-US"/>
              </w:rPr>
            </w:pPr>
            <w:r w:rsidRPr="00D55686">
              <w:rPr>
                <w:rFonts w:ascii="Angsana New" w:hAnsi="Angsana New"/>
                <w:cs/>
                <w:lang w:val="en-US"/>
              </w:rPr>
              <w:t>เงินปันผลรับ</w:t>
            </w:r>
            <w:r w:rsidRPr="00D55686">
              <w:rPr>
                <w:rFonts w:ascii="Angsana New" w:hAnsi="Angsana New" w:hint="cs"/>
                <w:cs/>
                <w:lang w:val="en-US"/>
              </w:rPr>
              <w:t>สำหรับ</w:t>
            </w:r>
          </w:p>
        </w:tc>
      </w:tr>
      <w:tr w:rsidR="00440248" w:rsidRPr="00D55686" w:rsidTr="00F438C9">
        <w:tc>
          <w:tcPr>
            <w:tcW w:w="1710" w:type="dxa"/>
          </w:tcPr>
          <w:p w:rsidR="00440248" w:rsidRPr="00D55686" w:rsidDel="00685444" w:rsidRDefault="00440248" w:rsidP="0044024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5" w:type="dxa"/>
          </w:tcPr>
          <w:p w:rsidR="00440248" w:rsidRPr="00D55686" w:rsidRDefault="00440248" w:rsidP="004402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ลักษณะ</w:t>
            </w:r>
            <w:r w:rsidRPr="00D5568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ธุรกิจ</w:t>
            </w:r>
          </w:p>
        </w:tc>
        <w:tc>
          <w:tcPr>
            <w:tcW w:w="1623" w:type="dxa"/>
            <w:gridSpan w:val="3"/>
          </w:tcPr>
          <w:p w:rsidR="00440248" w:rsidRPr="00D55686" w:rsidRDefault="00440248" w:rsidP="00440248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64" w:type="dxa"/>
          </w:tcPr>
          <w:p w:rsidR="00440248" w:rsidRPr="00D55686" w:rsidRDefault="00440248" w:rsidP="0044024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6" w:type="dxa"/>
            <w:gridSpan w:val="3"/>
          </w:tcPr>
          <w:p w:rsidR="00440248" w:rsidRPr="00D55686" w:rsidDel="00685444" w:rsidRDefault="00440248" w:rsidP="0044024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2" w:type="dxa"/>
            <w:gridSpan w:val="4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cs/>
                <w:lang w:val="en-US"/>
              </w:rPr>
            </w:pPr>
            <w:r w:rsidRPr="00D5568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61" w:type="dxa"/>
            <w:shd w:val="clear" w:color="auto" w:fill="auto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629" w:type="dxa"/>
            <w:gridSpan w:val="3"/>
            <w:shd w:val="clear" w:color="auto" w:fill="auto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cs/>
                <w:lang w:val="en-US"/>
              </w:rPr>
            </w:pPr>
            <w:r w:rsidRPr="00D55686">
              <w:rPr>
                <w:rFonts w:ascii="Angsana New" w:hAnsi="Angsana New"/>
                <w:cs/>
                <w:lang w:val="en-US"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666" w:type="dxa"/>
            <w:gridSpan w:val="5"/>
            <w:shd w:val="clear" w:color="auto" w:fill="auto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  <w:r w:rsidRPr="00D55686">
              <w:rPr>
                <w:rFonts w:ascii="Angsana New" w:hAnsi="Angsana New"/>
                <w:cs/>
                <w:lang w:val="en-US"/>
              </w:rPr>
              <w:t>ราคาทุน - สุทธิ</w:t>
            </w:r>
          </w:p>
        </w:tc>
        <w:tc>
          <w:tcPr>
            <w:tcW w:w="243" w:type="dxa"/>
            <w:shd w:val="clear" w:color="auto" w:fill="auto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27" w:type="dxa"/>
            <w:gridSpan w:val="3"/>
          </w:tcPr>
          <w:p w:rsidR="00440248" w:rsidRPr="00D55686" w:rsidRDefault="00440248" w:rsidP="0044024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03" w:hanging="1"/>
              <w:jc w:val="center"/>
              <w:rPr>
                <w:rFonts w:ascii="Angsana New" w:hAnsi="Angsana New"/>
                <w:cs/>
                <w:lang w:val="en-US"/>
              </w:rPr>
            </w:pPr>
            <w:r w:rsidRPr="00D55686">
              <w:rPr>
                <w:rFonts w:ascii="Angsana New" w:hAnsi="Angsana New" w:hint="cs"/>
                <w:cs/>
                <w:lang w:val="en-US"/>
              </w:rPr>
              <w:t>งวดหกเดือนสิ้นสุดวันที่</w:t>
            </w:r>
          </w:p>
        </w:tc>
      </w:tr>
      <w:tr w:rsidR="00255F03" w:rsidRPr="00D55686" w:rsidTr="00F438C9">
        <w:tc>
          <w:tcPr>
            <w:tcW w:w="1710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lang w:val="en-US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 w:rsidRPr="00D55686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62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 w:rsidRPr="00D5568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4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Merge w:val="restart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 w:rsidRPr="00D55686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  <w:p w:rsidR="00255F03" w:rsidRPr="00D55686" w:rsidRDefault="00255F03" w:rsidP="00440248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55686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8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68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 w:rsidRPr="00D5568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2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 w:rsidRPr="00D55686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gridSpan w:val="2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 w:rsidRPr="00D5568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1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 w:rsidRPr="00D55686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 w:rsidRPr="00D5568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 w:rsidRPr="00D55686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63" w:type="dxa"/>
            <w:gridSpan w:val="3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 w:rsidRPr="00D5568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 w:rsidRPr="00D55686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43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  <w:r w:rsidRPr="00D55686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</w:tr>
      <w:tr w:rsidR="00255F03" w:rsidRPr="00D55686" w:rsidTr="00F438C9">
        <w:tc>
          <w:tcPr>
            <w:tcW w:w="1710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5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62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64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Merge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68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2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gridSpan w:val="2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61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63" w:type="dxa"/>
            <w:gridSpan w:val="3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43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43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8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56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255F03" w:rsidRPr="00D55686" w:rsidTr="00F438C9">
        <w:tc>
          <w:tcPr>
            <w:tcW w:w="1710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5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2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64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Merge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36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2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gridSpan w:val="2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61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3" w:type="dxa"/>
            <w:gridSpan w:val="3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43" w:type="dxa"/>
            <w:shd w:val="clear" w:color="auto" w:fill="auto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3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255F03" w:rsidRPr="00D55686" w:rsidRDefault="00255F03" w:rsidP="00255F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5686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255F03" w:rsidRPr="00D55686" w:rsidTr="00F438C9">
        <w:tc>
          <w:tcPr>
            <w:tcW w:w="1710" w:type="dxa"/>
          </w:tcPr>
          <w:p w:rsidR="00255F03" w:rsidRPr="00D55686" w:rsidRDefault="00255F03" w:rsidP="009D3DB3">
            <w:pPr>
              <w:pStyle w:val="10"/>
              <w:tabs>
                <w:tab w:val="clear" w:pos="1080"/>
                <w:tab w:val="left" w:pos="270"/>
              </w:tabs>
              <w:ind w:right="-11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525" w:type="dxa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623" w:type="dxa"/>
            <w:gridSpan w:val="3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D55686">
              <w:rPr>
                <w:rFonts w:ascii="Angsana New" w:hAnsi="Angsana New"/>
                <w:i/>
                <w:iCs/>
                <w:cs/>
              </w:rPr>
              <w:t>(ร้อยละ)</w:t>
            </w:r>
          </w:p>
        </w:tc>
        <w:tc>
          <w:tcPr>
            <w:tcW w:w="264" w:type="dxa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9366" w:type="dxa"/>
            <w:gridSpan w:val="22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lang w:val="en-US"/>
              </w:rPr>
            </w:pPr>
            <w:r w:rsidRPr="00D55686">
              <w:rPr>
                <w:rFonts w:ascii="Angsana New" w:hAnsi="Angsana New"/>
                <w:i/>
                <w:iCs/>
                <w:cs/>
              </w:rPr>
              <w:t>(</w:t>
            </w:r>
            <w:r w:rsidRPr="00D55686">
              <w:rPr>
                <w:rFonts w:ascii="Angsana New" w:hAnsi="Angsana New" w:hint="cs"/>
                <w:i/>
                <w:iCs/>
                <w:cs/>
              </w:rPr>
              <w:t>พันบาท</w:t>
            </w:r>
            <w:r w:rsidRPr="00D55686">
              <w:rPr>
                <w:rFonts w:ascii="Angsana New" w:hAnsi="Angsana New"/>
                <w:i/>
                <w:iCs/>
                <w:cs/>
              </w:rPr>
              <w:t>)</w:t>
            </w:r>
          </w:p>
        </w:tc>
      </w:tr>
      <w:tr w:rsidR="00255F03" w:rsidRPr="00D55686" w:rsidTr="00F438C9">
        <w:tc>
          <w:tcPr>
            <w:tcW w:w="1710" w:type="dxa"/>
          </w:tcPr>
          <w:p w:rsidR="00255F03" w:rsidRPr="00D55686" w:rsidRDefault="00255F03" w:rsidP="009D3DB3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56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5" w:type="dxa"/>
          </w:tcPr>
          <w:p w:rsidR="00255F03" w:rsidRPr="00D55686" w:rsidRDefault="00255F03" w:rsidP="009D3DB3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5" w:type="dxa"/>
          </w:tcPr>
          <w:p w:rsidR="00255F03" w:rsidRPr="00D55686" w:rsidRDefault="00255F03" w:rsidP="009D3DB3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55F03" w:rsidRPr="00D55686" w:rsidRDefault="00255F03" w:rsidP="009D3DB3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2" w:type="dxa"/>
          </w:tcPr>
          <w:p w:rsidR="00255F03" w:rsidRPr="00D55686" w:rsidRDefault="00255F03" w:rsidP="009D3DB3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:rsidR="00255F03" w:rsidRPr="00D55686" w:rsidRDefault="00255F03" w:rsidP="009D3DB3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720" w:type="dxa"/>
          </w:tcPr>
          <w:p w:rsidR="00255F03" w:rsidRPr="00D55686" w:rsidRDefault="00255F03" w:rsidP="009D3DB3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238" w:type="dxa"/>
          </w:tcPr>
          <w:p w:rsidR="00255F03" w:rsidRPr="00D55686" w:rsidRDefault="00255F03" w:rsidP="009D3DB3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8" w:type="dxa"/>
          </w:tcPr>
          <w:p w:rsidR="00255F03" w:rsidRPr="00D55686" w:rsidRDefault="00255F03" w:rsidP="009D3DB3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742" w:type="dxa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630" w:type="dxa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664" w:type="dxa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left="-84" w:right="-11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left="-84" w:right="-11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57" w:type="dxa"/>
            <w:gridSpan w:val="2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747" w:type="dxa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lang w:val="en-US"/>
              </w:rPr>
            </w:pPr>
          </w:p>
        </w:tc>
        <w:tc>
          <w:tcPr>
            <w:tcW w:w="243" w:type="dxa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837" w:type="dxa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lang w:val="en-US"/>
              </w:rPr>
            </w:pPr>
          </w:p>
        </w:tc>
      </w:tr>
      <w:tr w:rsidR="00255F03" w:rsidRPr="00D55686" w:rsidTr="00F438C9">
        <w:tc>
          <w:tcPr>
            <w:tcW w:w="1710" w:type="dxa"/>
          </w:tcPr>
          <w:p w:rsidR="00255F03" w:rsidRPr="00D55686" w:rsidRDefault="00255F03" w:rsidP="009D3DB3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55686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D556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55686">
              <w:rPr>
                <w:rFonts w:ascii="Angsana New" w:hAnsi="Angsana New" w:cs="Angsana New" w:hint="cs"/>
                <w:sz w:val="28"/>
                <w:szCs w:val="28"/>
                <w:cs/>
              </w:rPr>
              <w:t>ไดมอนด์</w:t>
            </w:r>
            <w:r w:rsidRPr="00D556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5568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ไลน์ </w:t>
            </w:r>
          </w:p>
        </w:tc>
        <w:tc>
          <w:tcPr>
            <w:tcW w:w="1525" w:type="dxa"/>
          </w:tcPr>
          <w:p w:rsidR="00255F03" w:rsidRPr="00D55686" w:rsidRDefault="00255F03" w:rsidP="009D3DB3">
            <w:pPr>
              <w:pStyle w:val="10"/>
              <w:tabs>
                <w:tab w:val="clear" w:pos="1080"/>
              </w:tabs>
              <w:ind w:left="-54" w:right="-11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 w:cs="Angsana New" w:hint="cs"/>
                <w:sz w:val="28"/>
                <w:szCs w:val="28"/>
                <w:cs/>
              </w:rPr>
              <w:t>ให้บริการติดตั้ง</w:t>
            </w:r>
          </w:p>
        </w:tc>
        <w:tc>
          <w:tcPr>
            <w:tcW w:w="725" w:type="dxa"/>
          </w:tcPr>
          <w:p w:rsidR="00255F03" w:rsidRPr="00D55686" w:rsidRDefault="00255F03" w:rsidP="009D3DB3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55F03" w:rsidRPr="00D55686" w:rsidRDefault="00255F03" w:rsidP="009D3DB3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2" w:type="dxa"/>
          </w:tcPr>
          <w:p w:rsidR="00255F03" w:rsidRPr="00D55686" w:rsidRDefault="00255F03" w:rsidP="009D3DB3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:rsidR="00255F03" w:rsidRPr="00D55686" w:rsidRDefault="00255F03" w:rsidP="009D3DB3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720" w:type="dxa"/>
          </w:tcPr>
          <w:p w:rsidR="00255F03" w:rsidRPr="00D55686" w:rsidRDefault="00255F03" w:rsidP="009D3DB3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238" w:type="dxa"/>
          </w:tcPr>
          <w:p w:rsidR="00255F03" w:rsidRPr="00D55686" w:rsidRDefault="00255F03" w:rsidP="009D3DB3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8" w:type="dxa"/>
          </w:tcPr>
          <w:p w:rsidR="00255F03" w:rsidRPr="00D55686" w:rsidRDefault="00255F03" w:rsidP="009D3DB3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742" w:type="dxa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630" w:type="dxa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664" w:type="dxa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left="-84" w:right="-11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left="-84" w:right="-11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57" w:type="dxa"/>
            <w:gridSpan w:val="2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747" w:type="dxa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lang w:val="en-US"/>
              </w:rPr>
            </w:pPr>
          </w:p>
        </w:tc>
        <w:tc>
          <w:tcPr>
            <w:tcW w:w="243" w:type="dxa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837" w:type="dxa"/>
          </w:tcPr>
          <w:p w:rsidR="00255F03" w:rsidRPr="00D55686" w:rsidRDefault="00255F03" w:rsidP="009D3D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lang w:val="en-US"/>
              </w:rPr>
            </w:pPr>
          </w:p>
        </w:tc>
      </w:tr>
      <w:tr w:rsidR="00255F03" w:rsidRPr="00D55686" w:rsidTr="00F438C9">
        <w:trPr>
          <w:trHeight w:val="70"/>
        </w:trPr>
        <w:tc>
          <w:tcPr>
            <w:tcW w:w="1710" w:type="dxa"/>
          </w:tcPr>
          <w:p w:rsidR="00255F03" w:rsidRPr="00D55686" w:rsidRDefault="00255F03" w:rsidP="005509B3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เซอร์วิสเซส</w:t>
            </w:r>
            <w:r w:rsidRPr="00D556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55686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25" w:type="dxa"/>
          </w:tcPr>
          <w:p w:rsidR="00255F03" w:rsidRPr="00D55686" w:rsidRDefault="00255F03" w:rsidP="0055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55686">
              <w:rPr>
                <w:rFonts w:ascii="Angsana New" w:hAnsi="Angsana New" w:hint="cs"/>
                <w:sz w:val="28"/>
                <w:szCs w:val="28"/>
                <w:cs/>
              </w:rPr>
              <w:t>อุปกรณ์โครงข่าย</w:t>
            </w:r>
          </w:p>
        </w:tc>
        <w:tc>
          <w:tcPr>
            <w:tcW w:w="725" w:type="dxa"/>
          </w:tcPr>
          <w:p w:rsidR="00255F03" w:rsidRPr="00D55686" w:rsidRDefault="00255F03" w:rsidP="0055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568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36" w:type="dxa"/>
          </w:tcPr>
          <w:p w:rsidR="00255F03" w:rsidRPr="00D55686" w:rsidRDefault="00255F03" w:rsidP="0055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dxa"/>
          </w:tcPr>
          <w:p w:rsidR="00255F03" w:rsidRPr="00D55686" w:rsidRDefault="00255F03" w:rsidP="0055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568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64" w:type="dxa"/>
          </w:tcPr>
          <w:p w:rsidR="00255F03" w:rsidRPr="00D55686" w:rsidRDefault="00255F03" w:rsidP="005509B3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255F03" w:rsidRPr="00D55686" w:rsidRDefault="00255F03" w:rsidP="005509B3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sz w:val="28"/>
                <w:szCs w:val="28"/>
                <w:cs/>
              </w:rPr>
            </w:pPr>
            <w:r w:rsidRPr="00D55686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8" w:type="dxa"/>
          </w:tcPr>
          <w:p w:rsidR="00255F03" w:rsidRPr="00D55686" w:rsidRDefault="00255F03" w:rsidP="0055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dxa"/>
          </w:tcPr>
          <w:p w:rsidR="00255F03" w:rsidRPr="00D55686" w:rsidRDefault="00255F03" w:rsidP="005509B3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5686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:rsidR="00255F03" w:rsidRPr="00D55686" w:rsidRDefault="00255F03" w:rsidP="005509B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1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42" w:type="dxa"/>
            <w:tcBorders>
              <w:bottom w:val="double" w:sz="4" w:space="0" w:color="auto"/>
            </w:tcBorders>
          </w:tcPr>
          <w:p w:rsidR="00255F03" w:rsidRPr="00D55686" w:rsidRDefault="00255F03" w:rsidP="005509B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lang w:val="en-US"/>
              </w:rPr>
              <w:t>5,000</w:t>
            </w:r>
          </w:p>
        </w:tc>
        <w:tc>
          <w:tcPr>
            <w:tcW w:w="270" w:type="dxa"/>
            <w:gridSpan w:val="2"/>
          </w:tcPr>
          <w:p w:rsidR="00255F03" w:rsidRPr="00D55686" w:rsidRDefault="00255F03" w:rsidP="0055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:rsidR="00255F03" w:rsidRPr="00D55686" w:rsidRDefault="00255F03" w:rsidP="005509B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lang w:val="en-US"/>
              </w:rPr>
              <w:t>5,000</w:t>
            </w:r>
          </w:p>
        </w:tc>
        <w:tc>
          <w:tcPr>
            <w:tcW w:w="261" w:type="dxa"/>
            <w:shd w:val="clear" w:color="auto" w:fill="auto"/>
          </w:tcPr>
          <w:p w:rsidR="00255F03" w:rsidRPr="00D55686" w:rsidRDefault="00255F03" w:rsidP="0055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</w:tcPr>
          <w:p w:rsidR="00255F03" w:rsidRPr="00D55686" w:rsidRDefault="00255F03" w:rsidP="005509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right"/>
              <w:rPr>
                <w:rFonts w:ascii="Angsana New" w:hAnsi="Angsana New"/>
                <w:b/>
                <w:bCs/>
                <w:lang w:val="en-GB"/>
              </w:rPr>
            </w:pPr>
            <w:r w:rsidRPr="00D55686">
              <w:rPr>
                <w:rFonts w:ascii="Angsana New" w:hAnsi="Angsana New" w:hint="cs"/>
                <w:b/>
                <w:bCs/>
                <w:cs/>
                <w:lang w:val="en-US"/>
              </w:rPr>
              <w:t>(5</w:t>
            </w:r>
            <w:r w:rsidRPr="00D55686">
              <w:rPr>
                <w:rFonts w:ascii="Angsana New" w:hAnsi="Angsana New"/>
                <w:b/>
                <w:bCs/>
                <w:lang w:val="en-GB"/>
              </w:rPr>
              <w:t>,000)</w:t>
            </w:r>
          </w:p>
        </w:tc>
        <w:tc>
          <w:tcPr>
            <w:tcW w:w="236" w:type="dxa"/>
            <w:shd w:val="clear" w:color="auto" w:fill="auto"/>
          </w:tcPr>
          <w:p w:rsidR="00255F03" w:rsidRPr="00D55686" w:rsidRDefault="00255F03" w:rsidP="005509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  <w:tab w:val="decimal" w:pos="522"/>
                <w:tab w:val="decimal" w:pos="621"/>
              </w:tabs>
              <w:ind w:left="-84" w:right="-112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</w:tcPr>
          <w:p w:rsidR="00255F03" w:rsidRPr="00D55686" w:rsidRDefault="00255F03" w:rsidP="005509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lang w:val="en-US"/>
              </w:rPr>
              <w:t>(5,000)</w:t>
            </w:r>
          </w:p>
        </w:tc>
        <w:tc>
          <w:tcPr>
            <w:tcW w:w="236" w:type="dxa"/>
            <w:shd w:val="clear" w:color="auto" w:fill="auto"/>
          </w:tcPr>
          <w:p w:rsidR="00255F03" w:rsidRPr="00D55686" w:rsidRDefault="00255F03" w:rsidP="005509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:rsidR="00255F03" w:rsidRPr="00D55686" w:rsidRDefault="00255F03" w:rsidP="005509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49" w:type="dxa"/>
          </w:tcPr>
          <w:p w:rsidR="00255F03" w:rsidRPr="00D55686" w:rsidRDefault="00255F03" w:rsidP="005509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63" w:type="dxa"/>
            <w:gridSpan w:val="3"/>
            <w:tcBorders>
              <w:bottom w:val="double" w:sz="4" w:space="0" w:color="auto"/>
            </w:tcBorders>
          </w:tcPr>
          <w:p w:rsidR="00255F03" w:rsidRPr="00D55686" w:rsidRDefault="00255F03" w:rsidP="005509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255F03" w:rsidRPr="00D55686" w:rsidRDefault="00255F03" w:rsidP="005509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47" w:type="dxa"/>
            <w:tcBorders>
              <w:bottom w:val="double" w:sz="4" w:space="0" w:color="auto"/>
            </w:tcBorders>
          </w:tcPr>
          <w:p w:rsidR="00255F03" w:rsidRPr="00D55686" w:rsidRDefault="00255F03" w:rsidP="005509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:rsidR="00255F03" w:rsidRPr="00D55686" w:rsidRDefault="00255F03" w:rsidP="005509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:rsidR="00255F03" w:rsidRPr="00D55686" w:rsidRDefault="00255F03" w:rsidP="005509B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</w:tr>
    </w:tbl>
    <w:p w:rsidR="004D33BB" w:rsidRPr="00D55686" w:rsidRDefault="004D33BB" w:rsidP="003D41E8">
      <w:pPr>
        <w:sectPr w:rsidR="004D33BB" w:rsidRPr="00D55686" w:rsidSect="00CF799B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810" w:right="1152" w:bottom="576" w:left="720" w:header="720" w:footer="490" w:gutter="0"/>
          <w:cols w:space="720"/>
        </w:sectPr>
      </w:pPr>
    </w:p>
    <w:p w:rsidR="00645D36" w:rsidRPr="00D55686" w:rsidRDefault="004253C9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อุปกรณ์โครงข่าย</w:t>
      </w:r>
    </w:p>
    <w:p w:rsidR="000C02C2" w:rsidRPr="00D55686" w:rsidRDefault="000C02C2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D10420" w:rsidRPr="00D55686" w:rsidRDefault="000C02C2" w:rsidP="00312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การซื้อ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จำหน่าย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และโอนอุปกรณ์โครงข่ายระหว่างงวด</w:t>
      </w:r>
      <w:r w:rsidR="00954F24" w:rsidRPr="00D55686">
        <w:rPr>
          <w:rFonts w:ascii="Angsana New" w:hAnsi="Angsana New" w:hint="cs"/>
          <w:sz w:val="30"/>
          <w:szCs w:val="30"/>
          <w:cs/>
        </w:rPr>
        <w:t>หก</w:t>
      </w:r>
      <w:r w:rsidRPr="00D5568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B63104" w:rsidRPr="00D55686">
        <w:rPr>
          <w:rFonts w:ascii="Angsana New" w:hAnsi="Angsana New"/>
          <w:sz w:val="30"/>
          <w:szCs w:val="30"/>
        </w:rPr>
        <w:t xml:space="preserve">30 </w:t>
      </w:r>
      <w:r w:rsidR="00B63104" w:rsidRPr="00D5568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63104" w:rsidRPr="00D55686">
        <w:rPr>
          <w:rFonts w:ascii="Angsana New" w:hAnsi="Angsana New"/>
          <w:sz w:val="30"/>
          <w:szCs w:val="30"/>
        </w:rPr>
        <w:t>2563</w:t>
      </w:r>
      <w:r w:rsidR="00BB501B"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C02C2" w:rsidRPr="00D55686" w:rsidRDefault="000C02C2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77"/>
        <w:gridCol w:w="991"/>
        <w:gridCol w:w="241"/>
        <w:gridCol w:w="1381"/>
        <w:gridCol w:w="239"/>
        <w:gridCol w:w="925"/>
        <w:gridCol w:w="20"/>
        <w:gridCol w:w="218"/>
        <w:gridCol w:w="20"/>
        <w:gridCol w:w="1368"/>
      </w:tblGrid>
      <w:tr w:rsidR="009D3DB3" w:rsidRPr="00D55686" w:rsidTr="009D3DB3">
        <w:trPr>
          <w:tblHeader/>
        </w:trPr>
        <w:tc>
          <w:tcPr>
            <w:tcW w:w="2057" w:type="pct"/>
          </w:tcPr>
          <w:p w:rsidR="009D3DB3" w:rsidRPr="00D55686" w:rsidRDefault="009D3D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:rsidR="009D3DB3" w:rsidRPr="00D55686" w:rsidRDefault="009D3D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9D3DB3" w:rsidRPr="00D55686" w:rsidRDefault="009D3D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pct"/>
            <w:gridSpan w:val="5"/>
          </w:tcPr>
          <w:p w:rsidR="009D3DB3" w:rsidRPr="00D55686" w:rsidRDefault="009D3D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BB501B"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A07D7" w:rsidRPr="00D55686" w:rsidTr="009D3DB3">
        <w:trPr>
          <w:trHeight w:val="1109"/>
          <w:tblHeader/>
        </w:trPr>
        <w:tc>
          <w:tcPr>
            <w:tcW w:w="2057" w:type="pct"/>
          </w:tcPr>
          <w:p w:rsidR="000C02C2" w:rsidRPr="00D55686" w:rsidRDefault="000C02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C02C2" w:rsidRPr="00D55686" w:rsidRDefault="000C02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C02C2" w:rsidRPr="00D55686" w:rsidRDefault="000C02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  <w:hideMark/>
          </w:tcPr>
          <w:p w:rsidR="000C02C2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:rsidR="005A07D7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D5568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:rsidR="000C02C2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</w:rPr>
              <w:t>-</w:t>
            </w:r>
            <w:r w:rsidR="00BB501B"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" w:type="pct"/>
          </w:tcPr>
          <w:p w:rsidR="000C02C2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hideMark/>
          </w:tcPr>
          <w:p w:rsidR="000C02C2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:rsidR="005A07D7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</w:t>
            </w:r>
          </w:p>
          <w:p w:rsidR="000C02C2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</w:rPr>
              <w:t>-</w:t>
            </w:r>
            <w:r w:rsidR="00BB501B"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:rsidR="000C02C2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vAlign w:val="bottom"/>
            <w:hideMark/>
          </w:tcPr>
          <w:p w:rsidR="000C02C2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:rsidR="000C02C2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D55686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="00BB501B"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  <w:gridSpan w:val="2"/>
          </w:tcPr>
          <w:p w:rsidR="000C02C2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  <w:gridSpan w:val="2"/>
            <w:hideMark/>
          </w:tcPr>
          <w:p w:rsidR="000C02C2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:rsidR="005A07D7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</w:t>
            </w:r>
          </w:p>
          <w:p w:rsidR="000C02C2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</w:rPr>
              <w:t>-</w:t>
            </w:r>
            <w:r w:rsidR="00BB501B"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C02C2" w:rsidRPr="00D55686" w:rsidTr="005A07D7">
        <w:trPr>
          <w:tblHeader/>
        </w:trPr>
        <w:tc>
          <w:tcPr>
            <w:tcW w:w="2057" w:type="pct"/>
          </w:tcPr>
          <w:p w:rsidR="000C02C2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3" w:type="pct"/>
            <w:gridSpan w:val="9"/>
            <w:hideMark/>
          </w:tcPr>
          <w:p w:rsidR="000C02C2" w:rsidRPr="00D55686" w:rsidRDefault="000C02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2C799E"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90908" w:rsidRPr="00D55686" w:rsidTr="009D3DB3">
        <w:trPr>
          <w:tblHeader/>
        </w:trPr>
        <w:tc>
          <w:tcPr>
            <w:tcW w:w="2057" w:type="pct"/>
            <w:hideMark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540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117,187</w:t>
            </w:r>
          </w:p>
        </w:tc>
        <w:tc>
          <w:tcPr>
            <w:tcW w:w="131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(652)</w:t>
            </w:r>
          </w:p>
        </w:tc>
        <w:tc>
          <w:tcPr>
            <w:tcW w:w="130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gridSpan w:val="2"/>
          </w:tcPr>
          <w:p w:rsidR="00890908" w:rsidRPr="00D55686" w:rsidRDefault="00890908" w:rsidP="008B2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left" w:pos="73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117,187</w:t>
            </w:r>
          </w:p>
        </w:tc>
        <w:tc>
          <w:tcPr>
            <w:tcW w:w="130" w:type="pct"/>
            <w:gridSpan w:val="2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890908" w:rsidRPr="00D55686" w:rsidRDefault="00890908" w:rsidP="00321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left" w:pos="835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(652)</w:t>
            </w:r>
          </w:p>
        </w:tc>
      </w:tr>
      <w:tr w:rsidR="00890908" w:rsidRPr="00D55686" w:rsidTr="009D3DB3">
        <w:trPr>
          <w:tblHeader/>
        </w:trPr>
        <w:tc>
          <w:tcPr>
            <w:tcW w:w="2057" w:type="pct"/>
            <w:hideMark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อุปกรณ์โครงข่ายระหว่างการติดตั้ง</w:t>
            </w:r>
          </w:p>
        </w:tc>
        <w:tc>
          <w:tcPr>
            <w:tcW w:w="540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25,623</w:t>
            </w:r>
          </w:p>
        </w:tc>
        <w:tc>
          <w:tcPr>
            <w:tcW w:w="131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:rsidR="00890908" w:rsidRPr="00D55686" w:rsidRDefault="00890908" w:rsidP="00321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99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(83,464)</w:t>
            </w:r>
          </w:p>
        </w:tc>
        <w:tc>
          <w:tcPr>
            <w:tcW w:w="130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gridSpan w:val="2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25,623</w:t>
            </w:r>
          </w:p>
        </w:tc>
        <w:tc>
          <w:tcPr>
            <w:tcW w:w="130" w:type="pct"/>
            <w:gridSpan w:val="2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890908" w:rsidRPr="00D55686" w:rsidRDefault="00890908" w:rsidP="00261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94"/>
                <w:tab w:val="decimal" w:pos="1083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(83,464)</w:t>
            </w:r>
          </w:p>
        </w:tc>
      </w:tr>
      <w:tr w:rsidR="00890908" w:rsidRPr="00D55686" w:rsidTr="009D3DB3">
        <w:trPr>
          <w:tblHeader/>
        </w:trPr>
        <w:tc>
          <w:tcPr>
            <w:tcW w:w="2057" w:type="pct"/>
            <w:hideMark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142,810</w:t>
            </w:r>
          </w:p>
        </w:tc>
        <w:tc>
          <w:tcPr>
            <w:tcW w:w="131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(84,116)</w:t>
            </w:r>
          </w:p>
        </w:tc>
        <w:tc>
          <w:tcPr>
            <w:tcW w:w="130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142,810</w:t>
            </w:r>
          </w:p>
        </w:tc>
        <w:tc>
          <w:tcPr>
            <w:tcW w:w="130" w:type="pct"/>
            <w:gridSpan w:val="2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0908" w:rsidRPr="00D55686" w:rsidRDefault="00890908" w:rsidP="00321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left" w:pos="935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(84,116)</w:t>
            </w:r>
          </w:p>
        </w:tc>
      </w:tr>
    </w:tbl>
    <w:p w:rsidR="000C02C2" w:rsidRPr="00D55686" w:rsidRDefault="000C02C2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0C02C2" w:rsidRPr="00D55686" w:rsidRDefault="005003A3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</w:t>
      </w:r>
      <w:r w:rsidRPr="00D5568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อาคารและอุปกรณ์</w:t>
      </w:r>
    </w:p>
    <w:p w:rsidR="000C02C2" w:rsidRPr="00D55686" w:rsidRDefault="000C02C2" w:rsidP="000C0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0C02C2" w:rsidRPr="00D55686" w:rsidRDefault="000C02C2" w:rsidP="000C0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การซื้อ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จำหน่าย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และโอน</w:t>
      </w:r>
      <w:r w:rsidR="005003A3" w:rsidRPr="00D55686">
        <w:rPr>
          <w:rFonts w:ascii="Angsana New" w:hAnsi="Angsana New" w:hint="cs"/>
          <w:sz w:val="30"/>
          <w:szCs w:val="30"/>
          <w:cs/>
        </w:rPr>
        <w:t>ที่ดิน</w:t>
      </w:r>
      <w:r w:rsidR="005003A3" w:rsidRPr="00D55686">
        <w:rPr>
          <w:rFonts w:ascii="Angsana New" w:hAnsi="Angsana New"/>
          <w:sz w:val="30"/>
          <w:szCs w:val="30"/>
          <w:cs/>
        </w:rPr>
        <w:t xml:space="preserve"> </w:t>
      </w:r>
      <w:r w:rsidR="005003A3" w:rsidRPr="00D55686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D55686">
        <w:rPr>
          <w:rFonts w:ascii="Angsana New" w:hAnsi="Angsana New" w:hint="cs"/>
          <w:sz w:val="30"/>
          <w:szCs w:val="30"/>
          <w:cs/>
        </w:rPr>
        <w:t>ระหว่างงวด</w:t>
      </w:r>
      <w:r w:rsidR="00954F24" w:rsidRPr="00D55686">
        <w:rPr>
          <w:rFonts w:ascii="Angsana New" w:hAnsi="Angsana New" w:hint="cs"/>
          <w:sz w:val="30"/>
          <w:szCs w:val="30"/>
          <w:cs/>
        </w:rPr>
        <w:t>หก</w:t>
      </w:r>
      <w:r w:rsidRPr="00D5568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B63104" w:rsidRPr="00D55686">
        <w:rPr>
          <w:rFonts w:ascii="Angsana New" w:hAnsi="Angsana New"/>
          <w:sz w:val="30"/>
          <w:szCs w:val="30"/>
        </w:rPr>
        <w:t xml:space="preserve">30 </w:t>
      </w:r>
      <w:r w:rsidR="00B63104" w:rsidRPr="00D5568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63104" w:rsidRPr="00D55686">
        <w:rPr>
          <w:rFonts w:ascii="Angsana New" w:hAnsi="Angsana New"/>
          <w:sz w:val="30"/>
          <w:szCs w:val="30"/>
        </w:rPr>
        <w:t>2563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0C02C2" w:rsidRPr="00D55686" w:rsidRDefault="000C02C2" w:rsidP="000C0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6"/>
        <w:gridCol w:w="996"/>
        <w:gridCol w:w="239"/>
        <w:gridCol w:w="1376"/>
        <w:gridCol w:w="239"/>
        <w:gridCol w:w="949"/>
        <w:gridCol w:w="243"/>
        <w:gridCol w:w="1442"/>
      </w:tblGrid>
      <w:tr w:rsidR="009D3DB3" w:rsidRPr="00D55686" w:rsidTr="009D3DB3">
        <w:trPr>
          <w:tblHeader/>
        </w:trPr>
        <w:tc>
          <w:tcPr>
            <w:tcW w:w="2042" w:type="pct"/>
          </w:tcPr>
          <w:p w:rsidR="009D3DB3" w:rsidRPr="00D55686" w:rsidRDefault="009D3DB3" w:rsidP="009D3D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3"/>
          </w:tcPr>
          <w:p w:rsidR="009D3DB3" w:rsidRPr="00D55686" w:rsidRDefault="009D3DB3" w:rsidP="009D3D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9D3DB3" w:rsidRPr="00D55686" w:rsidRDefault="009D3DB3" w:rsidP="009D3D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:rsidR="009D3DB3" w:rsidRPr="00D55686" w:rsidRDefault="009D3DB3" w:rsidP="009D3D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BB501B"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="001D0117"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A07D7" w:rsidRPr="00D55686" w:rsidTr="009D3DB3">
        <w:trPr>
          <w:trHeight w:val="1109"/>
          <w:tblHeader/>
        </w:trPr>
        <w:tc>
          <w:tcPr>
            <w:tcW w:w="2042" w:type="pct"/>
          </w:tcPr>
          <w:p w:rsidR="005A07D7" w:rsidRPr="00D55686" w:rsidRDefault="005A07D7" w:rsidP="005A07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A07D7" w:rsidRPr="00D55686" w:rsidRDefault="005A07D7" w:rsidP="005A07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A07D7" w:rsidRPr="00D55686" w:rsidRDefault="005A07D7" w:rsidP="005A07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vAlign w:val="bottom"/>
            <w:hideMark/>
          </w:tcPr>
          <w:p w:rsidR="005A07D7" w:rsidRPr="00D55686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:rsidR="005A07D7" w:rsidRPr="00D55686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D5568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:rsidR="005A07D7" w:rsidRPr="00D55686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</w:rPr>
              <w:t>-</w:t>
            </w:r>
            <w:r w:rsidR="00BB501B"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:rsidR="005A07D7" w:rsidRPr="00D55686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2" w:type="pct"/>
            <w:hideMark/>
          </w:tcPr>
          <w:p w:rsidR="005A07D7" w:rsidRPr="00D55686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:rsidR="005A07D7" w:rsidRPr="00D55686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</w:t>
            </w:r>
          </w:p>
          <w:p w:rsidR="005A07D7" w:rsidRPr="00D55686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</w:rPr>
              <w:t>-</w:t>
            </w:r>
            <w:r w:rsidR="00BB501B"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:rsidR="005A07D7" w:rsidRPr="00D55686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vAlign w:val="bottom"/>
            <w:hideMark/>
          </w:tcPr>
          <w:p w:rsidR="005A07D7" w:rsidRPr="00D55686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:rsidR="005A07D7" w:rsidRPr="00D55686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D55686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="00BB501B"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" w:type="pct"/>
          </w:tcPr>
          <w:p w:rsidR="005A07D7" w:rsidRPr="00D55686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  <w:hideMark/>
          </w:tcPr>
          <w:p w:rsidR="005A07D7" w:rsidRPr="00D55686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:rsidR="005A07D7" w:rsidRPr="00D55686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</w:t>
            </w:r>
          </w:p>
          <w:p w:rsidR="005A07D7" w:rsidRPr="00D55686" w:rsidRDefault="005A07D7" w:rsidP="005A07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</w:rPr>
              <w:t>-</w:t>
            </w:r>
            <w:r w:rsidR="00BB501B"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C02C2" w:rsidRPr="00D55686" w:rsidTr="005A07D7">
        <w:trPr>
          <w:tblHeader/>
        </w:trPr>
        <w:tc>
          <w:tcPr>
            <w:tcW w:w="2042" w:type="pct"/>
          </w:tcPr>
          <w:p w:rsidR="000C02C2" w:rsidRPr="00D55686" w:rsidRDefault="000C02C2" w:rsidP="000F61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8" w:type="pct"/>
            <w:gridSpan w:val="7"/>
            <w:hideMark/>
          </w:tcPr>
          <w:p w:rsidR="000C02C2" w:rsidRPr="00D55686" w:rsidRDefault="000C02C2" w:rsidP="000F61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C799E"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D625A" w:rsidRPr="00D55686" w:rsidTr="009D3DB3">
        <w:trPr>
          <w:tblHeader/>
        </w:trPr>
        <w:tc>
          <w:tcPr>
            <w:tcW w:w="2042" w:type="pct"/>
            <w:hideMark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37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decimal" w:pos="873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2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6"/>
                <w:tab w:val="left" w:pos="986"/>
              </w:tabs>
              <w:spacing w:after="0"/>
              <w:ind w:lef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decimal" w:pos="873"/>
              </w:tabs>
              <w:spacing w:after="0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decimal" w:pos="873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6"/>
                <w:tab w:val="left" w:pos="986"/>
              </w:tabs>
              <w:spacing w:after="0"/>
              <w:ind w:lef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625A" w:rsidRPr="00D55686" w:rsidTr="009D3DB3">
        <w:trPr>
          <w:trHeight w:val="74"/>
          <w:tblHeader/>
        </w:trPr>
        <w:tc>
          <w:tcPr>
            <w:tcW w:w="2042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อาคารและส่วนปรับปรุงสินทรัพย์ที่เช่า</w:t>
            </w:r>
          </w:p>
        </w:tc>
        <w:tc>
          <w:tcPr>
            <w:tcW w:w="537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11,274</w:t>
            </w:r>
          </w:p>
        </w:tc>
        <w:tc>
          <w:tcPr>
            <w:tcW w:w="129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2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6"/>
                <w:tab w:val="left" w:pos="986"/>
              </w:tabs>
              <w:spacing w:after="0"/>
              <w:ind w:lef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decimal" w:pos="873"/>
              </w:tabs>
              <w:spacing w:after="0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:rsidR="001D625A" w:rsidRPr="00D55686" w:rsidRDefault="001D625A" w:rsidP="00321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46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11,274</w:t>
            </w:r>
          </w:p>
        </w:tc>
        <w:tc>
          <w:tcPr>
            <w:tcW w:w="131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6"/>
                <w:tab w:val="left" w:pos="986"/>
              </w:tabs>
              <w:spacing w:after="0"/>
              <w:ind w:lef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625A" w:rsidRPr="00D55686" w:rsidTr="009D3DB3">
        <w:trPr>
          <w:tblHeader/>
        </w:trPr>
        <w:tc>
          <w:tcPr>
            <w:tcW w:w="2042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537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3,673</w:t>
            </w:r>
          </w:p>
        </w:tc>
        <w:tc>
          <w:tcPr>
            <w:tcW w:w="129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2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6"/>
                <w:tab w:val="left" w:pos="986"/>
              </w:tabs>
              <w:spacing w:after="0"/>
              <w:ind w:lef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3,673</w:t>
            </w:r>
          </w:p>
        </w:tc>
        <w:tc>
          <w:tcPr>
            <w:tcW w:w="131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6"/>
                <w:tab w:val="left" w:pos="986"/>
              </w:tabs>
              <w:spacing w:after="0"/>
              <w:ind w:lef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625A" w:rsidRPr="00D55686" w:rsidTr="009D3DB3">
        <w:trPr>
          <w:tblHeader/>
        </w:trPr>
        <w:tc>
          <w:tcPr>
            <w:tcW w:w="2042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37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2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6"/>
                <w:tab w:val="left" w:pos="986"/>
              </w:tabs>
              <w:spacing w:after="0"/>
              <w:ind w:lef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1D625A" w:rsidRPr="00D55686" w:rsidRDefault="001D625A" w:rsidP="001D6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6"/>
                <w:tab w:val="left" w:pos="986"/>
              </w:tabs>
              <w:spacing w:after="0"/>
              <w:ind w:lef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0908" w:rsidRPr="00D55686" w:rsidTr="009D3DB3">
        <w:trPr>
          <w:tblHeader/>
        </w:trPr>
        <w:tc>
          <w:tcPr>
            <w:tcW w:w="2042" w:type="pct"/>
            <w:hideMark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สินทรัพย์ระหว่างการติดตั้ง</w:t>
            </w:r>
          </w:p>
        </w:tc>
        <w:tc>
          <w:tcPr>
            <w:tcW w:w="537" w:type="pct"/>
          </w:tcPr>
          <w:p w:rsidR="00890908" w:rsidRPr="00D55686" w:rsidRDefault="00890908" w:rsidP="00321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94"/>
                <w:tab w:val="decimal" w:pos="77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53,100</w:t>
            </w:r>
          </w:p>
        </w:tc>
        <w:tc>
          <w:tcPr>
            <w:tcW w:w="129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2" w:type="pct"/>
          </w:tcPr>
          <w:p w:rsidR="00890908" w:rsidRPr="00D55686" w:rsidRDefault="00890908" w:rsidP="008B2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49"/>
                <w:tab w:val="left" w:pos="1080"/>
              </w:tabs>
              <w:spacing w:after="0"/>
              <w:ind w:left="176" w:right="-2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(11,760)</w:t>
            </w:r>
          </w:p>
        </w:tc>
        <w:tc>
          <w:tcPr>
            <w:tcW w:w="129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53,100</w:t>
            </w:r>
          </w:p>
        </w:tc>
        <w:tc>
          <w:tcPr>
            <w:tcW w:w="131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890908" w:rsidRPr="00D55686" w:rsidRDefault="00890908" w:rsidP="00321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799"/>
              </w:tabs>
              <w:spacing w:after="0"/>
              <w:ind w:left="-108"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(11,760)</w:t>
            </w:r>
          </w:p>
        </w:tc>
      </w:tr>
      <w:tr w:rsidR="00890908" w:rsidRPr="00D55686" w:rsidTr="009D3DB3">
        <w:trPr>
          <w:tblHeader/>
        </w:trPr>
        <w:tc>
          <w:tcPr>
            <w:tcW w:w="2042" w:type="pct"/>
            <w:hideMark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68,047</w:t>
            </w:r>
          </w:p>
        </w:tc>
        <w:tc>
          <w:tcPr>
            <w:tcW w:w="129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0908" w:rsidRPr="00D55686" w:rsidRDefault="00890908" w:rsidP="00321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5"/>
                <w:tab w:val="left" w:pos="817"/>
                <w:tab w:val="left" w:pos="1080"/>
              </w:tabs>
              <w:spacing w:after="0"/>
              <w:ind w:left="176" w:right="-2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(11,760)</w:t>
            </w:r>
          </w:p>
        </w:tc>
        <w:tc>
          <w:tcPr>
            <w:tcW w:w="129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68,047</w:t>
            </w:r>
          </w:p>
        </w:tc>
        <w:tc>
          <w:tcPr>
            <w:tcW w:w="131" w:type="pct"/>
          </w:tcPr>
          <w:p w:rsidR="00890908" w:rsidRPr="00D55686" w:rsidRDefault="00890908" w:rsidP="0089090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0908" w:rsidRPr="00D55686" w:rsidRDefault="00890908" w:rsidP="00321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(11,760)</w:t>
            </w:r>
          </w:p>
        </w:tc>
      </w:tr>
    </w:tbl>
    <w:p w:rsidR="00BB501B" w:rsidRPr="00D55686" w:rsidRDefault="00BB501B" w:rsidP="00BB5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BB501B" w:rsidRPr="00D55686" w:rsidRDefault="00BB501B" w:rsidP="00BB5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b/>
          <w:bCs/>
          <w:sz w:val="30"/>
          <w:szCs w:val="30"/>
        </w:rPr>
      </w:pPr>
    </w:p>
    <w:p w:rsidR="000F614D" w:rsidRPr="00D55686" w:rsidRDefault="003E420D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:rsidR="003E420D" w:rsidRPr="00D55686" w:rsidRDefault="003E420D" w:rsidP="003E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20"/>
          <w:szCs w:val="20"/>
        </w:rPr>
      </w:pPr>
    </w:p>
    <w:p w:rsidR="003E420D" w:rsidRPr="00D55686" w:rsidRDefault="003E420D" w:rsidP="0035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D55686">
        <w:rPr>
          <w:rFonts w:ascii="Angsana New" w:hAnsi="Angsana New" w:hint="cs"/>
          <w:sz w:val="30"/>
          <w:szCs w:val="30"/>
          <w:cs/>
          <w:lang w:val="th-TH"/>
        </w:rPr>
        <w:t>ในระหว่างงวด</w:t>
      </w:r>
      <w:r w:rsidR="00954F24" w:rsidRPr="00D55686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เดือนสิ้นสุดวันที่</w:t>
      </w:r>
      <w:r w:rsidRPr="00D556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63104" w:rsidRPr="00D55686">
        <w:rPr>
          <w:rFonts w:ascii="Angsana New" w:hAnsi="Angsana New"/>
          <w:sz w:val="30"/>
          <w:szCs w:val="30"/>
        </w:rPr>
        <w:t xml:space="preserve">30 </w:t>
      </w:r>
      <w:r w:rsidR="00B63104" w:rsidRPr="00D5568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63104" w:rsidRPr="00D55686">
        <w:rPr>
          <w:rFonts w:ascii="Angsana New" w:hAnsi="Angsana New"/>
          <w:sz w:val="30"/>
          <w:szCs w:val="30"/>
        </w:rPr>
        <w:t>2563</w:t>
      </w:r>
      <w:r w:rsidRPr="00D556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กลุ่มบริษัทเช่าอาคารและยานพาหนะเป็นระยะเวลา</w:t>
      </w:r>
      <w:r w:rsidRPr="00D556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55686">
        <w:rPr>
          <w:rFonts w:ascii="Angsana New" w:hAnsi="Angsana New"/>
          <w:sz w:val="30"/>
          <w:szCs w:val="30"/>
        </w:rPr>
        <w:t xml:space="preserve">3 </w:t>
      </w:r>
      <w:r w:rsidRPr="00D55686">
        <w:rPr>
          <w:rFonts w:ascii="Angsana New" w:hAnsi="Angsana New" w:hint="cs"/>
          <w:sz w:val="30"/>
          <w:szCs w:val="30"/>
          <w:cs/>
        </w:rPr>
        <w:t>ถึง</w:t>
      </w:r>
      <w:r w:rsidRPr="00D55686">
        <w:rPr>
          <w:rFonts w:ascii="Angsana New" w:hAnsi="Angsana New"/>
          <w:sz w:val="30"/>
          <w:szCs w:val="30"/>
        </w:rPr>
        <w:t xml:space="preserve"> 6</w:t>
      </w:r>
      <w:r w:rsidRPr="00D55686">
        <w:rPr>
          <w:rFonts w:ascii="Angsana New" w:hAnsi="Angsana New"/>
          <w:sz w:val="30"/>
          <w:szCs w:val="30"/>
          <w:lang w:val="th-TH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D556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โดยมีค่าเช่าคงที่ตลอดอายุสัญญา</w:t>
      </w:r>
    </w:p>
    <w:p w:rsidR="003E420D" w:rsidRPr="00D55686" w:rsidRDefault="003E420D" w:rsidP="003E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20"/>
          <w:szCs w:val="20"/>
          <w:lang w:val="th-TH"/>
        </w:rPr>
      </w:pPr>
    </w:p>
    <w:p w:rsidR="00296390" w:rsidRPr="00D55686" w:rsidRDefault="00296390" w:rsidP="0035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="00954F24" w:rsidRPr="00D55686">
        <w:rPr>
          <w:rFonts w:ascii="Angsana New" w:hAnsi="Angsana New" w:hint="cs"/>
          <w:sz w:val="30"/>
          <w:szCs w:val="30"/>
          <w:cs/>
        </w:rPr>
        <w:t>หก</w:t>
      </w:r>
      <w:r w:rsidRPr="00D5568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B63104" w:rsidRPr="00D55686">
        <w:rPr>
          <w:rFonts w:ascii="Angsana New" w:hAnsi="Angsana New"/>
          <w:sz w:val="30"/>
          <w:szCs w:val="30"/>
        </w:rPr>
        <w:t xml:space="preserve">30 </w:t>
      </w:r>
      <w:r w:rsidR="00B63104" w:rsidRPr="00D5568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63104" w:rsidRPr="00D55686">
        <w:rPr>
          <w:rFonts w:ascii="Angsana New" w:hAnsi="Angsana New"/>
          <w:sz w:val="30"/>
          <w:szCs w:val="30"/>
        </w:rPr>
        <w:t>2563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296390" w:rsidRPr="00D55686" w:rsidRDefault="00296390" w:rsidP="003E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20"/>
          <w:szCs w:val="20"/>
          <w:lang w:val="th-TH"/>
        </w:rPr>
      </w:pPr>
    </w:p>
    <w:tbl>
      <w:tblPr>
        <w:tblpPr w:leftFromText="180" w:rightFromText="180" w:vertAnchor="text" w:horzAnchor="margin" w:tblpX="474" w:tblpY="183"/>
        <w:tblW w:w="9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89"/>
        <w:gridCol w:w="990"/>
        <w:gridCol w:w="270"/>
        <w:gridCol w:w="1710"/>
        <w:gridCol w:w="270"/>
        <w:gridCol w:w="1530"/>
      </w:tblGrid>
      <w:tr w:rsidR="00296390" w:rsidRPr="00D55686" w:rsidTr="00AB2799">
        <w:trPr>
          <w:cantSplit/>
          <w:trHeight w:val="103"/>
          <w:tblHeader/>
        </w:trPr>
        <w:tc>
          <w:tcPr>
            <w:tcW w:w="4489" w:type="dxa"/>
            <w:vAlign w:val="center"/>
          </w:tcPr>
          <w:p w:rsidR="00296390" w:rsidRPr="00D55686" w:rsidRDefault="00296390" w:rsidP="00355D5A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296390" w:rsidRPr="00D55686" w:rsidRDefault="00296390" w:rsidP="00355D5A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96390" w:rsidRPr="00D55686" w:rsidRDefault="00296390" w:rsidP="00355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:rsidR="00296390" w:rsidRPr="00D55686" w:rsidRDefault="00296390" w:rsidP="00355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296390" w:rsidRPr="00D55686" w:rsidRDefault="00296390" w:rsidP="00355D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:rsidR="00296390" w:rsidRPr="00D55686" w:rsidRDefault="00296390" w:rsidP="00355D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296390" w:rsidRPr="00D55686" w:rsidRDefault="00296390" w:rsidP="00355D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="00BB501B"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="00F97CA2"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="00F97CA2"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96390" w:rsidRPr="00D55686" w:rsidTr="00AB2799">
        <w:trPr>
          <w:cantSplit/>
          <w:trHeight w:val="103"/>
          <w:tblHeader/>
        </w:trPr>
        <w:tc>
          <w:tcPr>
            <w:tcW w:w="4489" w:type="dxa"/>
          </w:tcPr>
          <w:p w:rsidR="00296390" w:rsidRPr="00D55686" w:rsidRDefault="00296390" w:rsidP="00355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390" w:rsidRPr="00D55686" w:rsidRDefault="00296390" w:rsidP="00355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96390" w:rsidRPr="00D55686" w:rsidRDefault="00296390" w:rsidP="00355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bottom"/>
          </w:tcPr>
          <w:p w:rsidR="00296390" w:rsidRPr="00D55686" w:rsidRDefault="00296390" w:rsidP="00355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D5568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96390" w:rsidRPr="00D55686" w:rsidTr="00AB2799">
        <w:trPr>
          <w:cantSplit/>
        </w:trPr>
        <w:tc>
          <w:tcPr>
            <w:tcW w:w="4489" w:type="dxa"/>
          </w:tcPr>
          <w:p w:rsidR="00296390" w:rsidRPr="00D55686" w:rsidRDefault="00296390" w:rsidP="00355D5A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5686">
              <w:rPr>
                <w:rFonts w:ascii="Angsana New" w:hAnsi="Angsana New"/>
                <w:sz w:val="30"/>
                <w:szCs w:val="30"/>
              </w:rPr>
              <w:t>1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2563 </w:t>
            </w:r>
          </w:p>
        </w:tc>
        <w:tc>
          <w:tcPr>
            <w:tcW w:w="990" w:type="dxa"/>
          </w:tcPr>
          <w:p w:rsidR="00296390" w:rsidRPr="00D55686" w:rsidRDefault="00296390" w:rsidP="00355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 w:right="3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96390" w:rsidRPr="00D55686" w:rsidRDefault="00296390" w:rsidP="00355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 w:right="3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296390" w:rsidRPr="00D55686" w:rsidRDefault="00296390" w:rsidP="00A22307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152,944</w:t>
            </w:r>
          </w:p>
        </w:tc>
        <w:tc>
          <w:tcPr>
            <w:tcW w:w="270" w:type="dxa"/>
            <w:vAlign w:val="bottom"/>
          </w:tcPr>
          <w:p w:rsidR="00296390" w:rsidRPr="00D55686" w:rsidRDefault="00296390" w:rsidP="0091457C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296390" w:rsidRPr="00D55686" w:rsidRDefault="00296390" w:rsidP="0091457C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152,944</w:t>
            </w:r>
          </w:p>
        </w:tc>
      </w:tr>
      <w:tr w:rsidR="009C73B5" w:rsidRPr="00D55686" w:rsidTr="00AB2799">
        <w:trPr>
          <w:cantSplit/>
        </w:trPr>
        <w:tc>
          <w:tcPr>
            <w:tcW w:w="4489" w:type="dxa"/>
          </w:tcPr>
          <w:p w:rsidR="009C73B5" w:rsidRPr="00D55686" w:rsidRDefault="009C73B5" w:rsidP="009C73B5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:rsidR="009C73B5" w:rsidRPr="00D55686" w:rsidRDefault="009C73B5" w:rsidP="009C7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 w:right="3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73B5" w:rsidRPr="00D55686" w:rsidRDefault="009C73B5" w:rsidP="009C7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 w:right="3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C73B5" w:rsidRPr="00D55686" w:rsidRDefault="009C73B5" w:rsidP="00A22307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8,052</w:t>
            </w:r>
          </w:p>
        </w:tc>
        <w:tc>
          <w:tcPr>
            <w:tcW w:w="270" w:type="dxa"/>
            <w:vAlign w:val="bottom"/>
          </w:tcPr>
          <w:p w:rsidR="009C73B5" w:rsidRPr="00D55686" w:rsidRDefault="009C73B5" w:rsidP="00A22307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9C73B5" w:rsidRPr="00D55686" w:rsidRDefault="009C73B5" w:rsidP="0091457C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8,052</w:t>
            </w:r>
          </w:p>
        </w:tc>
      </w:tr>
      <w:tr w:rsidR="009C73B5" w:rsidRPr="00D55686" w:rsidTr="00AB2799">
        <w:trPr>
          <w:cantSplit/>
        </w:trPr>
        <w:tc>
          <w:tcPr>
            <w:tcW w:w="4489" w:type="dxa"/>
          </w:tcPr>
          <w:p w:rsidR="009C73B5" w:rsidRPr="00D55686" w:rsidRDefault="009C73B5" w:rsidP="009C73B5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90" w:type="dxa"/>
          </w:tcPr>
          <w:p w:rsidR="009C73B5" w:rsidRPr="00D55686" w:rsidRDefault="009C73B5" w:rsidP="009C7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73B5" w:rsidRPr="00D55686" w:rsidRDefault="009C73B5" w:rsidP="009C7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C73B5" w:rsidRPr="00D55686" w:rsidRDefault="009C73B5" w:rsidP="00A22307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(27,786)</w:t>
            </w:r>
          </w:p>
        </w:tc>
        <w:tc>
          <w:tcPr>
            <w:tcW w:w="270" w:type="dxa"/>
            <w:vAlign w:val="bottom"/>
          </w:tcPr>
          <w:p w:rsidR="009C73B5" w:rsidRPr="00D55686" w:rsidRDefault="009C73B5" w:rsidP="00696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decimal" w:pos="873"/>
              </w:tabs>
              <w:spacing w:after="0"/>
              <w:ind w:left="-126"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9C73B5" w:rsidRPr="00D55686" w:rsidRDefault="009C73B5" w:rsidP="00735D6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(27,786)</w:t>
            </w:r>
          </w:p>
        </w:tc>
      </w:tr>
      <w:tr w:rsidR="009C73B5" w:rsidRPr="00D55686" w:rsidTr="00AB2799">
        <w:trPr>
          <w:cantSplit/>
        </w:trPr>
        <w:tc>
          <w:tcPr>
            <w:tcW w:w="4489" w:type="dxa"/>
            <w:shd w:val="clear" w:color="auto" w:fill="auto"/>
          </w:tcPr>
          <w:p w:rsidR="009C73B5" w:rsidRPr="00D55686" w:rsidRDefault="009C73B5" w:rsidP="009C73B5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:rsidR="009C73B5" w:rsidRPr="00D55686" w:rsidRDefault="009C73B5" w:rsidP="009C7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C73B5" w:rsidRPr="00D55686" w:rsidRDefault="009C73B5" w:rsidP="009C7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C73B5" w:rsidRPr="00D55686" w:rsidRDefault="009C73B5" w:rsidP="0091457C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133,210</w:t>
            </w:r>
          </w:p>
        </w:tc>
        <w:tc>
          <w:tcPr>
            <w:tcW w:w="270" w:type="dxa"/>
          </w:tcPr>
          <w:p w:rsidR="009C73B5" w:rsidRPr="00D55686" w:rsidRDefault="009C73B5" w:rsidP="009C7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4"/>
                <w:tab w:val="left" w:pos="694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C73B5" w:rsidRPr="00D55686" w:rsidRDefault="009C73B5" w:rsidP="0091457C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133,210</w:t>
            </w:r>
          </w:p>
        </w:tc>
      </w:tr>
    </w:tbl>
    <w:p w:rsidR="00296390" w:rsidRPr="00D55686" w:rsidRDefault="00296390" w:rsidP="003E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3E420D" w:rsidRPr="00D55686" w:rsidRDefault="00F97CA2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:rsidR="000F614D" w:rsidRPr="00D55686" w:rsidRDefault="000F614D" w:rsidP="000F614D">
      <w:pPr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78"/>
        <w:gridCol w:w="1710"/>
        <w:gridCol w:w="270"/>
        <w:gridCol w:w="1530"/>
      </w:tblGrid>
      <w:tr w:rsidR="00F4153A" w:rsidRPr="00D55686" w:rsidTr="00AB2799">
        <w:tc>
          <w:tcPr>
            <w:tcW w:w="5778" w:type="dxa"/>
          </w:tcPr>
          <w:p w:rsidR="00F4153A" w:rsidRPr="00D55686" w:rsidRDefault="00F4153A" w:rsidP="000F61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:rsidR="00F4153A" w:rsidRPr="00D55686" w:rsidRDefault="00F4153A" w:rsidP="000F614D">
            <w:pPr>
              <w:pStyle w:val="acctfourfigures"/>
              <w:tabs>
                <w:tab w:val="decimal" w:pos="702"/>
              </w:tabs>
              <w:spacing w:line="240" w:lineRule="auto"/>
              <w:ind w:firstLine="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E5068" w:rsidRPr="00D55686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/</w:t>
            </w:r>
            <w:r w:rsidR="00F97CA2" w:rsidRPr="00D55686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br/>
            </w:r>
            <w:r w:rsidRPr="00D55686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</w:t>
            </w:r>
            <w:r w:rsidR="00F97CA2" w:rsidRPr="00D55686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D55686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4153A" w:rsidRPr="00D55686" w:rsidTr="00AB2799">
        <w:tc>
          <w:tcPr>
            <w:tcW w:w="5778" w:type="dxa"/>
          </w:tcPr>
          <w:p w:rsidR="00F4153A" w:rsidRPr="00D55686" w:rsidRDefault="00F4153A" w:rsidP="000F61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:rsidR="00F4153A" w:rsidRPr="00D55686" w:rsidRDefault="00F4153A" w:rsidP="00F4153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880"/>
              </w:tabs>
              <w:spacing w:line="240" w:lineRule="auto"/>
              <w:ind w:left="-108" w:right="70" w:firstLine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="00954F24" w:rsidRPr="00D55686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D55686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954F24"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F4153A" w:rsidRPr="00D55686" w:rsidRDefault="00F4153A" w:rsidP="000F61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530" w:type="dxa"/>
            <w:hideMark/>
          </w:tcPr>
          <w:p w:rsidR="00F4153A" w:rsidRPr="00D55686" w:rsidRDefault="006A45BA" w:rsidP="00F415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="00F4153A"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F4153A" w:rsidRPr="00D55686" w:rsidTr="00AB2799">
        <w:tc>
          <w:tcPr>
            <w:tcW w:w="5778" w:type="dxa"/>
          </w:tcPr>
          <w:p w:rsidR="00F4153A" w:rsidRPr="00D55686" w:rsidRDefault="00F4153A" w:rsidP="000F61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:rsidR="00F4153A" w:rsidRPr="00D55686" w:rsidRDefault="00F4153A" w:rsidP="00F4153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880"/>
              </w:tabs>
              <w:spacing w:line="240" w:lineRule="auto"/>
              <w:ind w:left="-108" w:right="70" w:firstLine="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D55686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4153A" w:rsidRPr="00D55686" w:rsidRDefault="00F4153A" w:rsidP="000F61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:rsidR="00F4153A" w:rsidRPr="00D55686" w:rsidRDefault="00F4153A" w:rsidP="00F415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Cs/>
                <w:sz w:val="30"/>
                <w:szCs w:val="30"/>
              </w:rPr>
              <w:t>2562</w:t>
            </w:r>
          </w:p>
        </w:tc>
      </w:tr>
      <w:tr w:rsidR="00F4153A" w:rsidRPr="00D55686" w:rsidTr="00AB2799">
        <w:tc>
          <w:tcPr>
            <w:tcW w:w="5778" w:type="dxa"/>
          </w:tcPr>
          <w:p w:rsidR="00F4153A" w:rsidRPr="00D55686" w:rsidRDefault="00F4153A" w:rsidP="000F61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F4153A" w:rsidRPr="00D55686" w:rsidRDefault="00F4153A" w:rsidP="000F61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D5568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4153A" w:rsidRPr="00D55686" w:rsidTr="00AB2799">
        <w:tc>
          <w:tcPr>
            <w:tcW w:w="5778" w:type="dxa"/>
            <w:hideMark/>
          </w:tcPr>
          <w:p w:rsidR="00F4153A" w:rsidRPr="00D55686" w:rsidRDefault="00F4153A" w:rsidP="000F61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10" w:type="dxa"/>
          </w:tcPr>
          <w:p w:rsidR="00F4153A" w:rsidRPr="00D55686" w:rsidRDefault="00F4153A" w:rsidP="000F614D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4153A" w:rsidRPr="00D55686" w:rsidRDefault="00F4153A" w:rsidP="000F614D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F4153A" w:rsidRPr="00D55686" w:rsidRDefault="00F4153A" w:rsidP="000F614D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53A" w:rsidRPr="00D55686" w:rsidTr="00AB2799">
        <w:tc>
          <w:tcPr>
            <w:tcW w:w="5778" w:type="dxa"/>
            <w:hideMark/>
          </w:tcPr>
          <w:p w:rsidR="00F4153A" w:rsidRPr="00D55686" w:rsidRDefault="00F4153A" w:rsidP="000F61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  <w:vAlign w:val="bottom"/>
          </w:tcPr>
          <w:p w:rsidR="00F4153A" w:rsidRPr="00D55686" w:rsidRDefault="00F4153A" w:rsidP="00921BEC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153A" w:rsidRPr="00D55686" w:rsidRDefault="00F4153A" w:rsidP="00921BEC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F4153A" w:rsidRPr="00D55686" w:rsidRDefault="00F4153A" w:rsidP="00921BEC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5BA" w:rsidRPr="00D55686" w:rsidTr="00AB2799">
        <w:tc>
          <w:tcPr>
            <w:tcW w:w="5778" w:type="dxa"/>
          </w:tcPr>
          <w:p w:rsidR="006A45BA" w:rsidRPr="00D55686" w:rsidRDefault="006A45BA" w:rsidP="006A45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710" w:type="dxa"/>
            <w:vAlign w:val="bottom"/>
          </w:tcPr>
          <w:p w:rsidR="006A45BA" w:rsidRPr="00D55686" w:rsidRDefault="00711359" w:rsidP="00A22307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105,000</w:t>
            </w:r>
          </w:p>
        </w:tc>
        <w:tc>
          <w:tcPr>
            <w:tcW w:w="270" w:type="dxa"/>
          </w:tcPr>
          <w:p w:rsidR="006A45BA" w:rsidRPr="00D55686" w:rsidRDefault="006A45BA" w:rsidP="00B75BAB">
            <w:pPr>
              <w:pStyle w:val="acctfourfigures"/>
              <w:tabs>
                <w:tab w:val="decimal" w:pos="710"/>
                <w:tab w:val="left" w:pos="1155"/>
              </w:tabs>
              <w:spacing w:line="240" w:lineRule="auto"/>
              <w:ind w:right="74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6A45BA" w:rsidRPr="00D55686" w:rsidRDefault="006A45BA" w:rsidP="00735D6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  <w:tab w:val="left" w:pos="1230"/>
              </w:tabs>
              <w:spacing w:after="0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480C6D" w:rsidRPr="00D55686" w:rsidTr="00AB2799">
        <w:tc>
          <w:tcPr>
            <w:tcW w:w="5778" w:type="dxa"/>
          </w:tcPr>
          <w:p w:rsidR="00480C6D" w:rsidRPr="00D55686" w:rsidRDefault="00480C6D" w:rsidP="00480C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480C6D" w:rsidRPr="00D55686" w:rsidRDefault="00711359" w:rsidP="00B75BAB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46,559</w:t>
            </w:r>
          </w:p>
        </w:tc>
        <w:tc>
          <w:tcPr>
            <w:tcW w:w="270" w:type="dxa"/>
          </w:tcPr>
          <w:p w:rsidR="00480C6D" w:rsidRPr="00D55686" w:rsidRDefault="00480C6D" w:rsidP="004A2304">
            <w:pPr>
              <w:pStyle w:val="acctfourfigures"/>
              <w:tabs>
                <w:tab w:val="decimal" w:pos="710"/>
                <w:tab w:val="left" w:pos="1155"/>
              </w:tabs>
              <w:spacing w:line="240" w:lineRule="auto"/>
              <w:ind w:firstLine="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480C6D" w:rsidRPr="00D55686" w:rsidRDefault="00480C6D" w:rsidP="00480C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45BA" w:rsidRPr="00D55686" w:rsidTr="00AB2799">
        <w:tc>
          <w:tcPr>
            <w:tcW w:w="5778" w:type="dxa"/>
          </w:tcPr>
          <w:p w:rsidR="006A45BA" w:rsidRPr="00D55686" w:rsidRDefault="00F97CA2" w:rsidP="00F97CA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67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="006A45BA" w:rsidRPr="00D5568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เงินกู้ยืมระยะยาวจากสถาบันการเงินที่ถึง</w:t>
            </w:r>
            <w:r w:rsidR="00440248" w:rsidRPr="00D55686">
              <w:rPr>
                <w:rFonts w:ascii="Angsana New" w:hAnsi="Angsana New" w:hint="cs"/>
                <w:sz w:val="30"/>
                <w:szCs w:val="30"/>
                <w:cs/>
              </w:rPr>
              <w:t>กำหนด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A45BA" w:rsidRPr="00D55686">
              <w:rPr>
                <w:rFonts w:ascii="Angsana New" w:hAnsi="Angsana New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710" w:type="dxa"/>
          </w:tcPr>
          <w:p w:rsidR="006A45BA" w:rsidRPr="00D55686" w:rsidRDefault="006A45BA" w:rsidP="00A22307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45BA" w:rsidRPr="00D55686" w:rsidRDefault="006A45BA" w:rsidP="00D537A9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:rsidR="006A45BA" w:rsidRPr="00D55686" w:rsidRDefault="006A45BA" w:rsidP="00FC5749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5BA" w:rsidRPr="00D55686" w:rsidTr="00AB2799">
        <w:tc>
          <w:tcPr>
            <w:tcW w:w="5778" w:type="dxa"/>
          </w:tcPr>
          <w:p w:rsidR="006A45BA" w:rsidRPr="00D55686" w:rsidRDefault="006A45BA" w:rsidP="00D537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710" w:type="dxa"/>
          </w:tcPr>
          <w:p w:rsidR="006A45BA" w:rsidRPr="00D55686" w:rsidRDefault="00711359" w:rsidP="00B75BAB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367,464</w:t>
            </w:r>
          </w:p>
        </w:tc>
        <w:tc>
          <w:tcPr>
            <w:tcW w:w="270" w:type="dxa"/>
          </w:tcPr>
          <w:p w:rsidR="006A45BA" w:rsidRPr="00D55686" w:rsidRDefault="006A45BA" w:rsidP="00B75BAB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:rsidR="006A45BA" w:rsidRPr="00D55686" w:rsidRDefault="006A45BA" w:rsidP="00735D6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367,464</w:t>
            </w:r>
          </w:p>
        </w:tc>
      </w:tr>
      <w:tr w:rsidR="00D537A9" w:rsidRPr="00D55686" w:rsidTr="00AB2799">
        <w:tc>
          <w:tcPr>
            <w:tcW w:w="5778" w:type="dxa"/>
            <w:hideMark/>
          </w:tcPr>
          <w:p w:rsidR="00D537A9" w:rsidRPr="00D55686" w:rsidRDefault="006A45BA" w:rsidP="00D537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</w:t>
            </w:r>
            <w:r w:rsidR="001238E5" w:rsidRPr="00D55686">
              <w:rPr>
                <w:rFonts w:ascii="Angsana New" w:hAnsi="Angsana New" w:hint="cs"/>
                <w:sz w:val="30"/>
                <w:szCs w:val="30"/>
                <w:cs/>
              </w:rPr>
              <w:t>ทางการเงินรอตัดจ่าย</w:t>
            </w:r>
          </w:p>
        </w:tc>
        <w:tc>
          <w:tcPr>
            <w:tcW w:w="1710" w:type="dxa"/>
          </w:tcPr>
          <w:p w:rsidR="00D537A9" w:rsidRPr="00D55686" w:rsidRDefault="00711359" w:rsidP="00A22307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(1,172)</w:t>
            </w:r>
          </w:p>
        </w:tc>
        <w:tc>
          <w:tcPr>
            <w:tcW w:w="270" w:type="dxa"/>
          </w:tcPr>
          <w:p w:rsidR="00D537A9" w:rsidRPr="00D55686" w:rsidRDefault="00D537A9" w:rsidP="00B75BAB">
            <w:pPr>
              <w:pStyle w:val="acctfourfigures"/>
              <w:tabs>
                <w:tab w:val="decimal" w:pos="710"/>
                <w:tab w:val="left" w:pos="1443"/>
                <w:tab w:val="left" w:pos="1552"/>
              </w:tabs>
              <w:spacing w:line="240" w:lineRule="auto"/>
              <w:ind w:right="19" w:firstLine="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:rsidR="00D537A9" w:rsidRPr="00D55686" w:rsidRDefault="006A45BA" w:rsidP="00735D6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(1,452)</w:t>
            </w:r>
          </w:p>
        </w:tc>
      </w:tr>
      <w:tr w:rsidR="00F4153A" w:rsidRPr="00D55686" w:rsidTr="00AB2799">
        <w:tc>
          <w:tcPr>
            <w:tcW w:w="5778" w:type="dxa"/>
            <w:hideMark/>
          </w:tcPr>
          <w:p w:rsidR="00F4153A" w:rsidRPr="00D55686" w:rsidRDefault="00F4153A" w:rsidP="000F61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6A45BA"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เงินกู้ยืมส่วนที่หมุนเวียน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153A" w:rsidRPr="00D55686" w:rsidRDefault="00890908" w:rsidP="00A22307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517,851</w:t>
            </w:r>
          </w:p>
        </w:tc>
        <w:tc>
          <w:tcPr>
            <w:tcW w:w="270" w:type="dxa"/>
          </w:tcPr>
          <w:p w:rsidR="00F4153A" w:rsidRPr="00D55686" w:rsidRDefault="00F4153A" w:rsidP="00B75BAB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153A" w:rsidRPr="00D55686" w:rsidRDefault="00B3368F" w:rsidP="00FC5749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396,012</w:t>
            </w:r>
          </w:p>
        </w:tc>
      </w:tr>
      <w:tr w:rsidR="00480C6D" w:rsidRPr="00D55686" w:rsidTr="00AB2799">
        <w:tc>
          <w:tcPr>
            <w:tcW w:w="5778" w:type="dxa"/>
          </w:tcPr>
          <w:p w:rsidR="00480C6D" w:rsidRPr="00D55686" w:rsidRDefault="00480C6D" w:rsidP="000F61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:rsidR="00480C6D" w:rsidRPr="00D55686" w:rsidRDefault="00480C6D" w:rsidP="00FC5749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80C6D" w:rsidRPr="00D55686" w:rsidRDefault="00480C6D" w:rsidP="00921BEC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:rsidR="00480C6D" w:rsidRPr="00D55686" w:rsidRDefault="00480C6D" w:rsidP="00FC5749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0C6D" w:rsidRPr="00D55686" w:rsidTr="00AB2799">
        <w:tc>
          <w:tcPr>
            <w:tcW w:w="5778" w:type="dxa"/>
          </w:tcPr>
          <w:p w:rsidR="00480C6D" w:rsidRPr="00D55686" w:rsidRDefault="00480C6D" w:rsidP="000F61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480C6D" w:rsidRPr="00D55686" w:rsidRDefault="00480C6D" w:rsidP="00FC5749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80C6D" w:rsidRPr="00D55686" w:rsidRDefault="00480C6D" w:rsidP="00921BEC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480C6D" w:rsidRPr="00D55686" w:rsidRDefault="00480C6D" w:rsidP="00FC5749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45BA" w:rsidRPr="00D55686" w:rsidTr="00AB2799">
        <w:tc>
          <w:tcPr>
            <w:tcW w:w="5778" w:type="dxa"/>
          </w:tcPr>
          <w:p w:rsidR="006A45BA" w:rsidRPr="00D55686" w:rsidRDefault="006A45BA" w:rsidP="00924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br w:type="page"/>
            </w:r>
          </w:p>
        </w:tc>
        <w:tc>
          <w:tcPr>
            <w:tcW w:w="3510" w:type="dxa"/>
            <w:gridSpan w:val="3"/>
            <w:vAlign w:val="bottom"/>
            <w:hideMark/>
          </w:tcPr>
          <w:p w:rsidR="006A45BA" w:rsidRPr="00D55686" w:rsidRDefault="006A45BA" w:rsidP="00924733">
            <w:pPr>
              <w:pStyle w:val="acctfourfigures"/>
              <w:tabs>
                <w:tab w:val="decimal" w:pos="702"/>
              </w:tabs>
              <w:spacing w:line="240" w:lineRule="auto"/>
              <w:ind w:firstLine="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E5068" w:rsidRPr="00D55686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/</w:t>
            </w:r>
            <w:r w:rsidR="00F97CA2" w:rsidRPr="00D55686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br/>
            </w:r>
            <w:r w:rsidRPr="00D55686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</w:t>
            </w:r>
            <w:r w:rsidR="00F97CA2" w:rsidRPr="00D55686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D55686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A45BA" w:rsidRPr="00D55686" w:rsidTr="00AB2799">
        <w:tc>
          <w:tcPr>
            <w:tcW w:w="5778" w:type="dxa"/>
          </w:tcPr>
          <w:p w:rsidR="006A45BA" w:rsidRPr="00D55686" w:rsidRDefault="006A45BA" w:rsidP="00924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:rsidR="006A45BA" w:rsidRPr="00D55686" w:rsidRDefault="006A45BA" w:rsidP="0092473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880"/>
              </w:tabs>
              <w:spacing w:line="240" w:lineRule="auto"/>
              <w:ind w:left="-108" w:right="70" w:firstLine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="00954F24" w:rsidRPr="00D55686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D55686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954F24"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6A45BA" w:rsidRPr="00D55686" w:rsidRDefault="006A45BA" w:rsidP="00924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530" w:type="dxa"/>
            <w:hideMark/>
          </w:tcPr>
          <w:p w:rsidR="006A45BA" w:rsidRPr="00D55686" w:rsidRDefault="006A45BA" w:rsidP="00924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6A45BA" w:rsidRPr="00D55686" w:rsidTr="00AB2799">
        <w:tc>
          <w:tcPr>
            <w:tcW w:w="5778" w:type="dxa"/>
          </w:tcPr>
          <w:p w:rsidR="006A45BA" w:rsidRPr="00D55686" w:rsidRDefault="006A45BA" w:rsidP="00924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:rsidR="006A45BA" w:rsidRPr="00D55686" w:rsidRDefault="006A45BA" w:rsidP="0092473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880"/>
              </w:tabs>
              <w:spacing w:line="240" w:lineRule="auto"/>
              <w:ind w:left="-108" w:right="70" w:firstLine="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D55686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A45BA" w:rsidRPr="00D55686" w:rsidRDefault="006A45BA" w:rsidP="00924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:rsidR="006A45BA" w:rsidRPr="00D55686" w:rsidRDefault="006A45BA" w:rsidP="00924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Cs/>
                <w:sz w:val="30"/>
                <w:szCs w:val="30"/>
              </w:rPr>
              <w:t>2562</w:t>
            </w:r>
          </w:p>
        </w:tc>
      </w:tr>
      <w:tr w:rsidR="006A45BA" w:rsidRPr="00D55686" w:rsidTr="00AB2799">
        <w:tc>
          <w:tcPr>
            <w:tcW w:w="5778" w:type="dxa"/>
          </w:tcPr>
          <w:p w:rsidR="006A45BA" w:rsidRPr="00D55686" w:rsidRDefault="006A45BA" w:rsidP="00924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6A45BA" w:rsidRPr="00D55686" w:rsidRDefault="006A45BA" w:rsidP="00924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D5568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A45BA" w:rsidRPr="00D55686" w:rsidTr="00AB2799">
        <w:tc>
          <w:tcPr>
            <w:tcW w:w="5778" w:type="dxa"/>
            <w:hideMark/>
          </w:tcPr>
          <w:p w:rsidR="006A45BA" w:rsidRPr="00D55686" w:rsidRDefault="006A45BA" w:rsidP="009247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</w:tcPr>
          <w:p w:rsidR="006A45BA" w:rsidRPr="00D55686" w:rsidRDefault="006A45BA" w:rsidP="00924733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A45BA" w:rsidRPr="00D55686" w:rsidRDefault="006A45BA" w:rsidP="00924733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6A45BA" w:rsidRPr="00D55686" w:rsidRDefault="006A45BA" w:rsidP="00924733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7FAC" w:rsidRPr="00D55686" w:rsidTr="00AB2799">
        <w:tc>
          <w:tcPr>
            <w:tcW w:w="5778" w:type="dxa"/>
          </w:tcPr>
          <w:p w:rsidR="00DB7FAC" w:rsidRPr="00D55686" w:rsidRDefault="00DB7FAC" w:rsidP="00DB7FA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:rsidR="00DB7FAC" w:rsidRPr="00D55686" w:rsidRDefault="00711359" w:rsidP="006641BC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78,728</w:t>
            </w:r>
          </w:p>
        </w:tc>
        <w:tc>
          <w:tcPr>
            <w:tcW w:w="270" w:type="dxa"/>
          </w:tcPr>
          <w:p w:rsidR="00DB7FAC" w:rsidRPr="00D55686" w:rsidRDefault="00DB7FAC" w:rsidP="00DB7FAC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:rsidR="00DB7FAC" w:rsidRPr="00D55686" w:rsidRDefault="00DB7FAC" w:rsidP="00DB7F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A45BA" w:rsidRPr="00D55686" w:rsidTr="00AB2799">
        <w:tc>
          <w:tcPr>
            <w:tcW w:w="5778" w:type="dxa"/>
          </w:tcPr>
          <w:p w:rsidR="006A45BA" w:rsidRPr="00D55686" w:rsidRDefault="006A45BA" w:rsidP="009247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</w:tcPr>
          <w:p w:rsidR="006A45BA" w:rsidRPr="00D55686" w:rsidRDefault="006A45BA" w:rsidP="00924733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A45BA" w:rsidRPr="00D55686" w:rsidRDefault="006A45BA" w:rsidP="00924733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6A45BA" w:rsidRPr="00D55686" w:rsidRDefault="006A45BA" w:rsidP="00924733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5BA" w:rsidRPr="00D55686" w:rsidTr="00AB2799">
        <w:tc>
          <w:tcPr>
            <w:tcW w:w="5778" w:type="dxa"/>
          </w:tcPr>
          <w:p w:rsidR="006A45BA" w:rsidRPr="00D55686" w:rsidRDefault="006A45BA" w:rsidP="009247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710" w:type="dxa"/>
          </w:tcPr>
          <w:p w:rsidR="006A45BA" w:rsidRPr="00D55686" w:rsidRDefault="00711359" w:rsidP="00FC5749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776,962</w:t>
            </w:r>
          </w:p>
        </w:tc>
        <w:tc>
          <w:tcPr>
            <w:tcW w:w="270" w:type="dxa"/>
          </w:tcPr>
          <w:p w:rsidR="006A45BA" w:rsidRPr="00D55686" w:rsidRDefault="006A45BA" w:rsidP="00924733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6A45BA" w:rsidRPr="00D55686" w:rsidRDefault="00924733" w:rsidP="00FC5749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960,694</w:t>
            </w:r>
          </w:p>
        </w:tc>
      </w:tr>
      <w:tr w:rsidR="006A45BA" w:rsidRPr="00D55686" w:rsidTr="00AB2799">
        <w:tc>
          <w:tcPr>
            <w:tcW w:w="5778" w:type="dxa"/>
          </w:tcPr>
          <w:p w:rsidR="006A45BA" w:rsidRPr="00D55686" w:rsidRDefault="00924733" w:rsidP="009247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238E5" w:rsidRPr="00D5568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710" w:type="dxa"/>
          </w:tcPr>
          <w:p w:rsidR="006A45BA" w:rsidRPr="00D55686" w:rsidRDefault="00711359" w:rsidP="00FC57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(813)</w:t>
            </w:r>
          </w:p>
        </w:tc>
        <w:tc>
          <w:tcPr>
            <w:tcW w:w="270" w:type="dxa"/>
          </w:tcPr>
          <w:p w:rsidR="006A45BA" w:rsidRPr="00D55686" w:rsidRDefault="006A45BA" w:rsidP="00924733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6A45BA" w:rsidRPr="00D55686" w:rsidRDefault="00924733" w:rsidP="00FC57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(1,325)</w:t>
            </w:r>
          </w:p>
        </w:tc>
      </w:tr>
      <w:tr w:rsidR="00924733" w:rsidRPr="00D55686" w:rsidTr="00AB2799">
        <w:tc>
          <w:tcPr>
            <w:tcW w:w="5778" w:type="dxa"/>
          </w:tcPr>
          <w:p w:rsidR="00924733" w:rsidRPr="00D55686" w:rsidRDefault="00924733" w:rsidP="009247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รวมเงินกู้ยืมส่วนที่ไม่หมุนเวียน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24733" w:rsidRPr="00D55686" w:rsidRDefault="00890908" w:rsidP="00FC5749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854,877</w:t>
            </w:r>
          </w:p>
        </w:tc>
        <w:tc>
          <w:tcPr>
            <w:tcW w:w="270" w:type="dxa"/>
          </w:tcPr>
          <w:p w:rsidR="00924733" w:rsidRPr="00D55686" w:rsidRDefault="00924733" w:rsidP="00924733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24733" w:rsidRPr="00D55686" w:rsidRDefault="00924733" w:rsidP="00FC5749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959,369</w:t>
            </w:r>
          </w:p>
        </w:tc>
      </w:tr>
      <w:tr w:rsidR="006A45BA" w:rsidRPr="00D55686" w:rsidTr="00AB2799">
        <w:tc>
          <w:tcPr>
            <w:tcW w:w="5778" w:type="dxa"/>
          </w:tcPr>
          <w:p w:rsidR="006A45BA" w:rsidRPr="00D55686" w:rsidRDefault="006A45BA" w:rsidP="009247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6A45BA" w:rsidRPr="00D55686" w:rsidRDefault="006A45BA" w:rsidP="00FC5749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6A45BA" w:rsidRPr="00D55686" w:rsidRDefault="006A45BA" w:rsidP="00924733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jc w:val="right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A45BA" w:rsidRPr="00D55686" w:rsidRDefault="006A45BA" w:rsidP="00FC5749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924733" w:rsidRPr="00D55686" w:rsidTr="00AB2799">
        <w:tc>
          <w:tcPr>
            <w:tcW w:w="5778" w:type="dxa"/>
          </w:tcPr>
          <w:p w:rsidR="00924733" w:rsidRPr="00D55686" w:rsidRDefault="00924733" w:rsidP="009247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924733" w:rsidRPr="00D55686" w:rsidRDefault="00890908" w:rsidP="00FC5749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1,372,728</w:t>
            </w:r>
          </w:p>
        </w:tc>
        <w:tc>
          <w:tcPr>
            <w:tcW w:w="270" w:type="dxa"/>
          </w:tcPr>
          <w:p w:rsidR="00924733" w:rsidRPr="00D55686" w:rsidRDefault="00924733" w:rsidP="00924733">
            <w:pPr>
              <w:pStyle w:val="acctfourfigures"/>
              <w:tabs>
                <w:tab w:val="decimal" w:pos="710"/>
              </w:tabs>
              <w:spacing w:line="240" w:lineRule="auto"/>
              <w:ind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924733" w:rsidRPr="00D55686" w:rsidRDefault="00924733" w:rsidP="00FC5749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41"/>
                <w:tab w:val="decimal" w:pos="604"/>
              </w:tabs>
              <w:spacing w:after="0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1,355,381</w:t>
            </w:r>
          </w:p>
        </w:tc>
      </w:tr>
    </w:tbl>
    <w:p w:rsidR="006A45BA" w:rsidRPr="00D55686" w:rsidRDefault="006A45BA" w:rsidP="000F614D">
      <w:pPr>
        <w:spacing w:line="240" w:lineRule="auto"/>
        <w:rPr>
          <w:rFonts w:ascii="Angsana New" w:hAnsi="Angsana New"/>
          <w:sz w:val="16"/>
          <w:szCs w:val="16"/>
          <w:lang w:eastAsia="x-none"/>
        </w:rPr>
      </w:pPr>
    </w:p>
    <w:p w:rsidR="000F614D" w:rsidRPr="00D55686" w:rsidRDefault="000F614D" w:rsidP="00AB2799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="00F4153A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30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มิถุนายน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2563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F4153A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มีเงินกู้ยืมระยะสั้นจากสถาบันการเงิน</w:t>
      </w:r>
      <w:r w:rsidR="00890908" w:rsidRPr="00D55686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หลาย</w:t>
      </w:r>
      <w:r w:rsidR="00D537A9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แห่ง</w:t>
      </w:r>
      <w:r w:rsidR="00F4153A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จำนวน </w:t>
      </w:r>
      <w:r w:rsidR="00683D19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105</w:t>
      </w:r>
      <w:r w:rsidR="00440248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.00</w:t>
      </w:r>
      <w:r w:rsidR="00F4153A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0A73B7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ล้าน</w:t>
      </w:r>
      <w:r w:rsidR="00F4153A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บาท</w:t>
      </w:r>
      <w:r w:rsidR="00AB2799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br/>
      </w:r>
      <w:r w:rsidR="002576D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="002576D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2576D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2562: </w:t>
      </w:r>
      <w:r w:rsidR="002576D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30</w:t>
      </w:r>
      <w:r w:rsidR="00440248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.00</w:t>
      </w:r>
      <w:r w:rsidR="002576D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2576D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="002576D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) </w:t>
      </w:r>
      <w:r w:rsidR="000A73B7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r w:rsidR="000A73B7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683D19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2.00</w:t>
      </w:r>
      <w:r w:rsidR="00440248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683D19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-</w:t>
      </w:r>
      <w:r w:rsidR="00440248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683D19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2.50</w:t>
      </w:r>
      <w:r w:rsidR="00954F24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0A73B7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ต่อปี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F4153A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F35F6D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ร้อยละ </w:t>
      </w:r>
      <w:r w:rsidR="00266FBC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2.70</w:t>
      </w:r>
      <w:r w:rsidR="00F35F6D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F35F6D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ต่อปี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="002576D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2576D6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เงินกู้ยืมดังกล่าวจะครบกำหนดชำระในเดือน</w:t>
      </w:r>
      <w:r w:rsidR="00683D19" w:rsidRPr="00D55686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กรกฎาคม</w:t>
      </w:r>
      <w:r w:rsidR="002576D6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2576D6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2563</w:t>
      </w:r>
    </w:p>
    <w:p w:rsidR="000F614D" w:rsidRPr="00D55686" w:rsidRDefault="000F614D" w:rsidP="00AB2799">
      <w:pPr>
        <w:pStyle w:val="Heading6"/>
        <w:ind w:left="540" w:right="-25"/>
        <w:jc w:val="thaiDistribute"/>
        <w:rPr>
          <w:rFonts w:ascii="Angsana New" w:hAnsi="Angsana New"/>
          <w:b w:val="0"/>
          <w:bCs w:val="0"/>
          <w:sz w:val="16"/>
          <w:szCs w:val="16"/>
          <w:lang w:val="en-US"/>
        </w:rPr>
      </w:pPr>
    </w:p>
    <w:p w:rsidR="00D537A9" w:rsidRPr="00D55686" w:rsidRDefault="00D537A9" w:rsidP="00AB2799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30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มิถุนายน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2563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</w:t>
      </w:r>
      <w:r w:rsidR="00FC5749" w:rsidRPr="00D55686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จำนวน </w:t>
      </w:r>
      <w:r w:rsidR="00E72D34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463.83</w:t>
      </w:r>
      <w:r w:rsidR="00DB66F6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ล้านบาท</w:t>
      </w:r>
      <w:r w:rsidR="00AB2799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br/>
      </w:r>
      <w:r w:rsidR="00DB66F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="00DB66F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DB66F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2562: </w:t>
      </w:r>
      <w:r w:rsidR="002576D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504.76</w:t>
      </w:r>
      <w:r w:rsidR="00DB66F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DB66F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="00DB66F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DB66F6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โดยมีอัตราดอกเบี้ยร้อยละ </w:t>
      </w:r>
      <w:bookmarkStart w:id="1" w:name="_Hlk38937441"/>
      <w:r w:rsidR="000A73B7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4</w:t>
      </w:r>
      <w:r w:rsidR="002576D6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.25</w:t>
      </w:r>
      <w:r w:rsidR="000F614D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0F614D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ต่อปี</w:t>
      </w:r>
      <w:bookmarkEnd w:id="1"/>
      <w:r w:rsidR="000F614D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DB66F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="00DB66F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DB66F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2562: </w:t>
      </w:r>
      <w:r w:rsidR="00DB66F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ร้อยละ </w:t>
      </w:r>
      <w:r w:rsidR="00DB66F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</w:t>
      </w:r>
      <w:r w:rsidR="002576D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.25</w:t>
      </w:r>
      <w:r w:rsidR="00DB66F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DB66F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ต่อปี</w:t>
      </w:r>
      <w:r w:rsidR="00DB66F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="00DB66F6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6E18CE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และมีระยะเวลาผ่อนชำระคืนเป็นงวดๆ </w:t>
      </w:r>
      <w:r w:rsidR="00823886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เริ่มเดือน</w:t>
      </w:r>
      <w:r w:rsidR="00954F24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ม</w:t>
      </w:r>
      <w:r w:rsidR="00D70D67" w:rsidRPr="00D55686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ีนาคม</w:t>
      </w:r>
      <w:r w:rsidR="00823886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823886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2561</w:t>
      </w:r>
      <w:r w:rsidR="00823886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จนถึงเดือนกุมภาพันธ์ </w:t>
      </w:r>
      <w:r w:rsidR="00823886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2569</w:t>
      </w:r>
    </w:p>
    <w:p w:rsidR="00823886" w:rsidRPr="00D55686" w:rsidRDefault="00823886" w:rsidP="00AB2799">
      <w:pPr>
        <w:ind w:right="-25"/>
        <w:rPr>
          <w:rFonts w:ascii="Angsana New" w:hAnsi="Angsana New"/>
          <w:sz w:val="16"/>
          <w:szCs w:val="16"/>
          <w:lang w:eastAsia="x-none"/>
        </w:rPr>
      </w:pPr>
    </w:p>
    <w:p w:rsidR="002576D6" w:rsidRPr="00D55686" w:rsidRDefault="002576D6" w:rsidP="00AB2799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30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มิถุนายน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2563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</w:t>
      </w:r>
      <w:r w:rsidR="00FC5749" w:rsidRPr="00D55686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จำนวน </w:t>
      </w:r>
      <w:r w:rsidR="00890908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478.80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ล้านบาท</w:t>
      </w:r>
      <w:r w:rsidR="00AB2799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br/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2562: </w:t>
      </w:r>
      <w:r w:rsidR="00823886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563.40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โดยมีอัตราดอกเบี้ยร้อยละ </w:t>
      </w:r>
      <w:r w:rsidR="00823886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THBFIX</w:t>
      </w:r>
      <w:r w:rsidR="001238E5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1238E5" w:rsidRPr="00D55686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บวกอัตราคงที่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ต่อปี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2562: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ร้อยละ </w:t>
      </w:r>
      <w:r w:rsidR="001238E5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THBFIX </w:t>
      </w:r>
      <w:r w:rsidR="001238E5" w:rsidRPr="00D55686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บวกอัตราคงที่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ต่อปี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และมีระยะเวลาผ่อนชำระคืนเป็นงวดๆ เริ่มเดือน</w:t>
      </w:r>
      <w:r w:rsidR="00823886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มิถุนายน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</w:t>
      </w:r>
      <w:r w:rsidR="00823886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จนถึงเดือน</w:t>
      </w:r>
      <w:r w:rsidR="00823886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พฤษภาคม </w:t>
      </w:r>
      <w:r w:rsidR="00A16D00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</w:t>
      </w:r>
      <w:r w:rsidR="00823886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6 </w:t>
      </w:r>
      <w:r w:rsidR="00823886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อย่างไรก็ตาม บริษัทได้ทำสัญญาแลกเปลี่ยนอัตราดอกเบี้ยกับผู้ให้กู้ยืม</w:t>
      </w:r>
      <w:r w:rsidR="001238E5" w:rsidRPr="00D55686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เป็นอั</w:t>
      </w:r>
      <w:r w:rsidR="009E1258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ตราดอกเบี้ยคงที่</w:t>
      </w:r>
    </w:p>
    <w:p w:rsidR="001238E5" w:rsidRPr="00D55686" w:rsidRDefault="001238E5" w:rsidP="00AB2799">
      <w:pPr>
        <w:ind w:right="-25"/>
        <w:rPr>
          <w:lang w:eastAsia="x-none"/>
        </w:rPr>
      </w:pPr>
    </w:p>
    <w:p w:rsidR="009E1258" w:rsidRPr="00D55686" w:rsidRDefault="009E1258" w:rsidP="00AB2799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30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มิถุนายน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2563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</w:t>
      </w:r>
      <w:r w:rsidR="00FC5749" w:rsidRPr="00D55686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จำนวน </w:t>
      </w:r>
      <w:r w:rsidR="00890908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199.81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ล้านบาท</w:t>
      </w:r>
      <w:r w:rsidR="00AB2799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br/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2562: 260</w:t>
      </w:r>
      <w:r w:rsidR="00440248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.00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โดยมีอัตราดอกเบี้ยร้อยละ </w:t>
      </w:r>
      <w:r w:rsidR="001238E5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THBFIX </w:t>
      </w:r>
      <w:r w:rsidR="001238E5" w:rsidRPr="00D55686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บวกอัตราคงที่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ต่อปี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2562: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ร้อยละ </w:t>
      </w:r>
      <w:r w:rsidR="001238E5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THBFIX </w:t>
      </w:r>
      <w:r w:rsidR="001238E5" w:rsidRPr="00D55686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บวกอัตราคงที่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ต่อปี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และมีระยะเวลาผ่อนชำระคืนเป็นงวดๆ เริ่มเดือน</w:t>
      </w:r>
      <w:r w:rsidR="00A654CE" w:rsidRPr="00D55686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สิงหาคม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2560 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จนถึงเดือนกุมภาพันธ์ 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2565 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อย่างไรก็ตาม </w:t>
      </w:r>
      <w:r w:rsidR="001238E5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บริษัทได้ทำสัญญาแลกเปลี่ยนอัตราดอกเบี้ยกับผู้ให้กู้ยืม</w:t>
      </w:r>
      <w:r w:rsidR="001238E5" w:rsidRPr="00D55686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เป็นอั</w:t>
      </w:r>
      <w:r w:rsidR="001238E5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ตราดอกเบี้ยคงที่</w:t>
      </w:r>
    </w:p>
    <w:p w:rsidR="00F72D79" w:rsidRPr="00D55686" w:rsidRDefault="00F72D79" w:rsidP="00AB2799">
      <w:pPr>
        <w:ind w:right="-25"/>
        <w:rPr>
          <w:cs/>
          <w:lang w:eastAsia="x-none"/>
        </w:rPr>
      </w:pPr>
    </w:p>
    <w:p w:rsidR="00F72D79" w:rsidRPr="00D55686" w:rsidRDefault="00F72D79" w:rsidP="00AB2799">
      <w:pPr>
        <w:pStyle w:val="Heading6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D55686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lastRenderedPageBreak/>
        <w:t>ภายใต้สัญญาเงินกู้ยืมระยะยาว บริษัทต้องปฏิบัติตามเงื่อนไขทางการเงินบางประการ</w:t>
      </w:r>
      <w:r w:rsidR="00BE5068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 </w:t>
      </w:r>
      <w:r w:rsidR="00BE5068" w:rsidRPr="00D55686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รวมถึง</w:t>
      </w:r>
      <w:r w:rsidRPr="00D55686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:rsidR="009E1258" w:rsidRPr="00D55686" w:rsidRDefault="009E1258" w:rsidP="00AB2799">
      <w:pPr>
        <w:ind w:right="-25"/>
        <w:rPr>
          <w:rFonts w:ascii="Angsana New" w:hAnsi="Angsana New"/>
          <w:sz w:val="30"/>
          <w:szCs w:val="30"/>
          <w:lang w:eastAsia="x-none"/>
        </w:rPr>
      </w:pPr>
    </w:p>
    <w:p w:rsidR="00A16D00" w:rsidRPr="00D55686" w:rsidRDefault="00A16D00" w:rsidP="00AB2799">
      <w:pPr>
        <w:pStyle w:val="Heading6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30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มิถุนายน </w:t>
      </w:r>
      <w:r w:rsidR="00B63104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2563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</w:t>
      </w:r>
      <w:r w:rsidR="009E1258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วงเงินสินเชื่อซึ่งยังมิได้เบิกใช้เป็นจำนวน</w:t>
      </w:r>
      <w:r w:rsidR="00B41F1A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รวม </w:t>
      </w:r>
      <w:r w:rsidR="00BC45BC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723</w:t>
      </w:r>
      <w:r w:rsidR="00B41F1A" w:rsidRPr="00D55686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B41F1A" w:rsidRPr="00D55686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2562: </w:t>
      </w:r>
      <w:r w:rsidR="00B41F1A"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573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D55686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</w:p>
    <w:p w:rsidR="000F614D" w:rsidRPr="00D55686" w:rsidRDefault="000F614D" w:rsidP="000F614D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:rsidR="0085037D" w:rsidRPr="00D55686" w:rsidRDefault="0004431A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D55686">
        <w:rPr>
          <w:rFonts w:ascii="Angsana New" w:hAnsi="Angsana New"/>
          <w:b/>
          <w:bCs/>
          <w:sz w:val="30"/>
          <w:szCs w:val="30"/>
          <w:cs/>
          <w:lang w:val="th-TH"/>
        </w:rPr>
        <w:t>จ้าหนี้การค้า</w:t>
      </w:r>
      <w:r w:rsidR="003B6B6A"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และเจ้าหนี้</w:t>
      </w:r>
      <w:r w:rsidR="003128EC"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 w:rsidR="003B6B6A"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:rsidR="0085037D" w:rsidRPr="00D55686" w:rsidRDefault="0085037D" w:rsidP="0085037D">
      <w:pPr>
        <w:ind w:left="720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2970"/>
        <w:gridCol w:w="810"/>
        <w:gridCol w:w="270"/>
        <w:gridCol w:w="1080"/>
        <w:gridCol w:w="269"/>
        <w:gridCol w:w="1081"/>
        <w:gridCol w:w="269"/>
        <w:gridCol w:w="1072"/>
        <w:gridCol w:w="269"/>
        <w:gridCol w:w="1090"/>
      </w:tblGrid>
      <w:tr w:rsidR="0085037D" w:rsidRPr="00D55686" w:rsidTr="00AD2DE8">
        <w:tc>
          <w:tcPr>
            <w:tcW w:w="2970" w:type="dxa"/>
            <w:shd w:val="clear" w:color="auto" w:fill="auto"/>
          </w:tcPr>
          <w:p w:rsidR="0085037D" w:rsidRPr="00D55686" w:rsidRDefault="0085037D" w:rsidP="00AD2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85037D" w:rsidRPr="00D55686" w:rsidRDefault="0085037D" w:rsidP="00AD2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037D" w:rsidRPr="00D55686" w:rsidRDefault="0085037D" w:rsidP="00AD2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85037D" w:rsidRPr="00D55686" w:rsidRDefault="0085037D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:rsidR="0085037D" w:rsidRPr="00D55686" w:rsidRDefault="0085037D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:rsidR="0085037D" w:rsidRPr="00D55686" w:rsidRDefault="0085037D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37D" w:rsidRPr="00D55686" w:rsidTr="00AD2DE8">
        <w:tc>
          <w:tcPr>
            <w:tcW w:w="2970" w:type="dxa"/>
            <w:shd w:val="clear" w:color="auto" w:fill="auto"/>
          </w:tcPr>
          <w:p w:rsidR="0085037D" w:rsidRPr="00D55686" w:rsidRDefault="0085037D" w:rsidP="00AD2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5037D" w:rsidRPr="00D55686" w:rsidRDefault="0085037D" w:rsidP="00AD2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5037D" w:rsidRPr="00D55686" w:rsidRDefault="0085037D" w:rsidP="00AD2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5037D" w:rsidRPr="00D55686" w:rsidRDefault="0085037D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954F24" w:rsidRPr="00D55686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  <w:p w:rsidR="0085037D" w:rsidRPr="00D55686" w:rsidRDefault="00954F24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:rsidR="0085037D" w:rsidRPr="00D55686" w:rsidRDefault="0085037D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85037D" w:rsidRPr="00D55686" w:rsidRDefault="00535067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35067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85037D"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  <w:shd w:val="clear" w:color="auto" w:fill="auto"/>
          </w:tcPr>
          <w:p w:rsidR="0085037D" w:rsidRPr="00D55686" w:rsidRDefault="0085037D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:rsidR="0085037D" w:rsidRPr="00D55686" w:rsidRDefault="0085037D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954F24" w:rsidRPr="00D55686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D5568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</w:p>
          <w:p w:rsidR="0085037D" w:rsidRPr="00D55686" w:rsidRDefault="00954F24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:rsidR="0085037D" w:rsidRPr="00D55686" w:rsidRDefault="0085037D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:rsidR="0085037D" w:rsidRPr="00D55686" w:rsidRDefault="00535067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35067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85037D"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95258" w:rsidRPr="00D55686" w:rsidTr="00AD2DE8">
        <w:tc>
          <w:tcPr>
            <w:tcW w:w="2970" w:type="dxa"/>
            <w:shd w:val="clear" w:color="auto" w:fill="auto"/>
          </w:tcPr>
          <w:p w:rsidR="00E95258" w:rsidRPr="00D55686" w:rsidRDefault="00E95258" w:rsidP="00E9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95258" w:rsidRPr="00D55686" w:rsidRDefault="00E95258" w:rsidP="00E9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:rsidR="00E95258" w:rsidRPr="00D55686" w:rsidRDefault="00E95258" w:rsidP="00E9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95258" w:rsidRPr="00D55686" w:rsidRDefault="00E95258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:rsidR="00E95258" w:rsidRPr="00D55686" w:rsidRDefault="00E95258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E95258" w:rsidRPr="00D55686" w:rsidRDefault="00E95258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E95258" w:rsidRPr="00D55686" w:rsidRDefault="00E95258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:rsidR="00E95258" w:rsidRPr="00D55686" w:rsidRDefault="00E95258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:rsidR="00E95258" w:rsidRPr="00D55686" w:rsidRDefault="00E95258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:rsidR="00E95258" w:rsidRPr="00D55686" w:rsidRDefault="00E95258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85037D" w:rsidRPr="00D55686" w:rsidTr="00AD2DE8">
        <w:tc>
          <w:tcPr>
            <w:tcW w:w="2970" w:type="dxa"/>
            <w:shd w:val="clear" w:color="auto" w:fill="auto"/>
          </w:tcPr>
          <w:p w:rsidR="0085037D" w:rsidRPr="00D55686" w:rsidRDefault="0085037D" w:rsidP="00AD2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85037D" w:rsidRPr="00D55686" w:rsidRDefault="0085037D" w:rsidP="00AD2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037D" w:rsidRPr="00D55686" w:rsidRDefault="0085037D" w:rsidP="00AD2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85037D" w:rsidRPr="00D55686" w:rsidRDefault="0085037D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37D" w:rsidRPr="00D55686" w:rsidTr="00AD2DE8">
        <w:tc>
          <w:tcPr>
            <w:tcW w:w="2970" w:type="dxa"/>
            <w:shd w:val="clear" w:color="auto" w:fill="auto"/>
          </w:tcPr>
          <w:p w:rsidR="0085037D" w:rsidRPr="00D55686" w:rsidRDefault="0085037D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</w:tcPr>
          <w:p w:rsidR="0085037D" w:rsidRPr="00D55686" w:rsidRDefault="0085037D" w:rsidP="00AD2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037D" w:rsidRPr="00D55686" w:rsidRDefault="0085037D" w:rsidP="00AD2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5037D" w:rsidRPr="00D55686" w:rsidRDefault="0085037D" w:rsidP="00AD2D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85037D" w:rsidRPr="00D55686" w:rsidRDefault="0085037D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85037D" w:rsidRPr="00D55686" w:rsidRDefault="0085037D" w:rsidP="00AD2D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85037D" w:rsidRPr="00D55686" w:rsidRDefault="0085037D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85037D" w:rsidRPr="00D55686" w:rsidRDefault="0085037D" w:rsidP="00AD2D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85037D" w:rsidRPr="00D55686" w:rsidRDefault="0085037D" w:rsidP="00AD2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85037D" w:rsidRPr="00D55686" w:rsidRDefault="0085037D" w:rsidP="00AD2D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5051E" w:rsidRPr="00D55686" w:rsidTr="00377952">
        <w:tc>
          <w:tcPr>
            <w:tcW w:w="2970" w:type="dxa"/>
            <w:shd w:val="clear" w:color="auto" w:fill="auto"/>
          </w:tcPr>
          <w:p w:rsidR="00C5051E" w:rsidRPr="00D55686" w:rsidRDefault="00C5051E" w:rsidP="00C5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5051E" w:rsidRPr="00D55686" w:rsidRDefault="00C5051E" w:rsidP="00C5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1,181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1,331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C5051E" w:rsidRPr="00D55686" w:rsidRDefault="00C5051E" w:rsidP="00C5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1,181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1,331</w:t>
            </w:r>
          </w:p>
        </w:tc>
      </w:tr>
      <w:tr w:rsidR="00C5051E" w:rsidRPr="00D55686" w:rsidTr="00377952">
        <w:tc>
          <w:tcPr>
            <w:tcW w:w="2970" w:type="dxa"/>
            <w:shd w:val="clear" w:color="auto" w:fill="auto"/>
          </w:tcPr>
          <w:p w:rsidR="00C5051E" w:rsidRPr="00D55686" w:rsidRDefault="00C5051E" w:rsidP="00C5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shd w:val="clear" w:color="auto" w:fill="auto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178,655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162,136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178,655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162,136</w:t>
            </w:r>
          </w:p>
        </w:tc>
      </w:tr>
      <w:tr w:rsidR="00C5051E" w:rsidRPr="00D55686" w:rsidTr="00377952">
        <w:tc>
          <w:tcPr>
            <w:tcW w:w="2970" w:type="dxa"/>
            <w:shd w:val="clear" w:color="auto" w:fill="auto"/>
          </w:tcPr>
          <w:p w:rsidR="00C5051E" w:rsidRPr="00D55686" w:rsidRDefault="00C5051E" w:rsidP="00C5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179,836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163</w:t>
            </w:r>
            <w:r w:rsidRPr="00D5568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D5568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467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179,836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163</w:t>
            </w:r>
            <w:r w:rsidRPr="00D5568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D5568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467</w:t>
            </w:r>
          </w:p>
        </w:tc>
      </w:tr>
      <w:tr w:rsidR="006D5BF9" w:rsidRPr="00D55686" w:rsidTr="00AD2DE8">
        <w:tc>
          <w:tcPr>
            <w:tcW w:w="2970" w:type="dxa"/>
            <w:shd w:val="clear" w:color="auto" w:fill="auto"/>
          </w:tcPr>
          <w:p w:rsidR="006D5BF9" w:rsidRPr="00D55686" w:rsidRDefault="006D5BF9" w:rsidP="006D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D5BF9" w:rsidRPr="00D55686" w:rsidRDefault="006D5BF9" w:rsidP="006D5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5BF9" w:rsidRPr="00D55686" w:rsidRDefault="006D5BF9" w:rsidP="006D5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5BF9" w:rsidRPr="00D55686" w:rsidRDefault="006D5BF9" w:rsidP="006D5B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6D5BF9" w:rsidRPr="00D55686" w:rsidRDefault="006D5BF9" w:rsidP="006D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5BF9" w:rsidRPr="00D55686" w:rsidRDefault="006D5BF9" w:rsidP="006D5B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6D5BF9" w:rsidRPr="00D55686" w:rsidRDefault="006D5BF9" w:rsidP="006D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5BF9" w:rsidRPr="00D55686" w:rsidRDefault="006D5BF9" w:rsidP="006D5B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6D5BF9" w:rsidRPr="00D55686" w:rsidRDefault="006D5BF9" w:rsidP="006D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5BF9" w:rsidRPr="00D55686" w:rsidRDefault="006D5BF9" w:rsidP="006D5B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6D5BF9" w:rsidRPr="00D55686" w:rsidTr="00AD2DE8">
        <w:tc>
          <w:tcPr>
            <w:tcW w:w="2970" w:type="dxa"/>
            <w:shd w:val="clear" w:color="auto" w:fill="auto"/>
          </w:tcPr>
          <w:p w:rsidR="006D5BF9" w:rsidRPr="00D55686" w:rsidRDefault="006D5BF9" w:rsidP="006D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</w:t>
            </w: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:rsidR="006D5BF9" w:rsidRPr="00D55686" w:rsidRDefault="006D5BF9" w:rsidP="006D5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5BF9" w:rsidRPr="00D55686" w:rsidRDefault="006D5BF9" w:rsidP="006D5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D5BF9" w:rsidRPr="00D55686" w:rsidRDefault="006D5BF9" w:rsidP="006D5B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6D5BF9" w:rsidRPr="00D55686" w:rsidRDefault="006D5BF9" w:rsidP="006D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6D5BF9" w:rsidRPr="00D55686" w:rsidRDefault="006D5BF9" w:rsidP="006D5B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6D5BF9" w:rsidRPr="00D55686" w:rsidRDefault="006D5BF9" w:rsidP="006D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6D5BF9" w:rsidRPr="00D55686" w:rsidRDefault="006D5BF9" w:rsidP="006D5B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6D5BF9" w:rsidRPr="00D55686" w:rsidRDefault="006D5BF9" w:rsidP="006D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6D5BF9" w:rsidRPr="00D55686" w:rsidRDefault="006D5BF9" w:rsidP="006D5B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C5051E" w:rsidRPr="00D55686" w:rsidTr="00377952">
        <w:tc>
          <w:tcPr>
            <w:tcW w:w="2970" w:type="dxa"/>
            <w:shd w:val="clear" w:color="auto" w:fill="auto"/>
          </w:tcPr>
          <w:p w:rsidR="00C5051E" w:rsidRPr="00D55686" w:rsidRDefault="00C5051E" w:rsidP="00C5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5051E" w:rsidRPr="00D55686" w:rsidRDefault="00C5051E" w:rsidP="00C5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4,07</w:t>
            </w:r>
            <w:r w:rsidR="00890908" w:rsidRPr="00D5568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462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C5051E" w:rsidRPr="00D55686" w:rsidRDefault="00C5051E" w:rsidP="00C5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4,07</w:t>
            </w:r>
            <w:r w:rsidR="00890908" w:rsidRPr="00D5568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462</w:t>
            </w:r>
          </w:p>
        </w:tc>
      </w:tr>
      <w:tr w:rsidR="00C5051E" w:rsidRPr="00D55686" w:rsidTr="00377952">
        <w:tc>
          <w:tcPr>
            <w:tcW w:w="2970" w:type="dxa"/>
            <w:shd w:val="clear" w:color="auto" w:fill="auto"/>
          </w:tcPr>
          <w:p w:rsidR="00C5051E" w:rsidRPr="00D55686" w:rsidRDefault="00C5051E" w:rsidP="00C5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shd w:val="clear" w:color="auto" w:fill="auto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890908" w:rsidRPr="00D55686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,68</w:t>
            </w:r>
            <w:r w:rsidR="00890908" w:rsidRPr="00D5568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28,749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890908" w:rsidRPr="00D55686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,65</w:t>
            </w:r>
            <w:r w:rsidR="00890908" w:rsidRPr="00D5568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28,688</w:t>
            </w:r>
          </w:p>
        </w:tc>
      </w:tr>
      <w:tr w:rsidR="00C5051E" w:rsidRPr="00D55686" w:rsidTr="00377952">
        <w:tc>
          <w:tcPr>
            <w:tcW w:w="2970" w:type="dxa"/>
            <w:shd w:val="clear" w:color="auto" w:fill="auto"/>
          </w:tcPr>
          <w:p w:rsidR="00C5051E" w:rsidRPr="00D55686" w:rsidRDefault="00C5051E" w:rsidP="00C5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890908"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,754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29,211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890908"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,723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29,150</w:t>
            </w:r>
          </w:p>
        </w:tc>
      </w:tr>
      <w:tr w:rsidR="00EC14B4" w:rsidRPr="00D55686" w:rsidTr="00AD2DE8">
        <w:tc>
          <w:tcPr>
            <w:tcW w:w="2970" w:type="dxa"/>
            <w:shd w:val="clear" w:color="auto" w:fill="auto"/>
          </w:tcPr>
          <w:p w:rsidR="00EC14B4" w:rsidRPr="00D55686" w:rsidRDefault="00EC14B4" w:rsidP="00EC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C14B4" w:rsidRPr="00D55686" w:rsidRDefault="00EC14B4" w:rsidP="00EC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C14B4" w:rsidRPr="00D55686" w:rsidRDefault="00EC14B4" w:rsidP="00EC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14B4" w:rsidRPr="00D55686" w:rsidRDefault="00EC14B4" w:rsidP="00EC14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EC14B4" w:rsidRPr="00D55686" w:rsidRDefault="00EC14B4" w:rsidP="00EC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14B4" w:rsidRPr="00D55686" w:rsidRDefault="00EC14B4" w:rsidP="00EC14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EC14B4" w:rsidRPr="00D55686" w:rsidRDefault="00EC14B4" w:rsidP="00EC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14B4" w:rsidRPr="00D55686" w:rsidRDefault="00EC14B4" w:rsidP="00EC14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EC14B4" w:rsidRPr="00D55686" w:rsidRDefault="00EC14B4" w:rsidP="00EC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14B4" w:rsidRPr="00D55686" w:rsidRDefault="00EC14B4" w:rsidP="00EC14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C14B4" w:rsidRPr="00D55686" w:rsidTr="0085037D">
        <w:tc>
          <w:tcPr>
            <w:tcW w:w="2970" w:type="dxa"/>
            <w:shd w:val="clear" w:color="auto" w:fill="auto"/>
          </w:tcPr>
          <w:p w:rsidR="00EC14B4" w:rsidRPr="00D55686" w:rsidRDefault="00EC14B4" w:rsidP="00EC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เจ้าหนี้การค้าและ</w:t>
            </w:r>
          </w:p>
          <w:p w:rsidR="00EC14B4" w:rsidRPr="00D55686" w:rsidRDefault="00EC14B4" w:rsidP="00EC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10" w:type="dxa"/>
            <w:shd w:val="clear" w:color="auto" w:fill="auto"/>
          </w:tcPr>
          <w:p w:rsidR="00EC14B4" w:rsidRPr="00D55686" w:rsidRDefault="00EC14B4" w:rsidP="00EC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C14B4" w:rsidRPr="00D55686" w:rsidRDefault="00EC14B4" w:rsidP="00EC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C14B4" w:rsidRPr="00D55686" w:rsidRDefault="00EC14B4" w:rsidP="00EC14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890908"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5051E"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69" w:type="dxa"/>
            <w:shd w:val="clear" w:color="auto" w:fill="auto"/>
          </w:tcPr>
          <w:p w:rsidR="00EC14B4" w:rsidRPr="00D55686" w:rsidRDefault="00EC14B4" w:rsidP="00EC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C14B4" w:rsidRPr="00D55686" w:rsidRDefault="00EC14B4" w:rsidP="00EC14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192,678</w:t>
            </w:r>
          </w:p>
        </w:tc>
        <w:tc>
          <w:tcPr>
            <w:tcW w:w="269" w:type="dxa"/>
            <w:shd w:val="clear" w:color="auto" w:fill="auto"/>
          </w:tcPr>
          <w:p w:rsidR="00EC14B4" w:rsidRPr="00D55686" w:rsidRDefault="00EC14B4" w:rsidP="00EC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C14B4" w:rsidRPr="00D55686" w:rsidRDefault="00EC14B4" w:rsidP="00EC14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890908"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5051E"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69" w:type="dxa"/>
            <w:shd w:val="clear" w:color="auto" w:fill="auto"/>
          </w:tcPr>
          <w:p w:rsidR="00EC14B4" w:rsidRPr="00D55686" w:rsidRDefault="00EC14B4" w:rsidP="00EC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C14B4" w:rsidRPr="00D55686" w:rsidRDefault="00EC14B4" w:rsidP="00EC14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192,617</w:t>
            </w:r>
          </w:p>
        </w:tc>
      </w:tr>
    </w:tbl>
    <w:p w:rsidR="00E95258" w:rsidRPr="00D55686" w:rsidRDefault="00E95258" w:rsidP="00E95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30"/>
          <w:szCs w:val="30"/>
          <w:lang w:val="th-TH"/>
        </w:rPr>
      </w:pPr>
    </w:p>
    <w:p w:rsidR="00E95258" w:rsidRPr="00D55686" w:rsidRDefault="00F72D79" w:rsidP="00E952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br w:type="page"/>
      </w:r>
      <w:r w:rsidR="00355D5A" w:rsidRPr="00D55686">
        <w:rPr>
          <w:rFonts w:ascii="Angsana New" w:hAnsi="Angsana New" w:hint="cs"/>
          <w:sz w:val="30"/>
          <w:szCs w:val="30"/>
          <w:cs/>
        </w:rPr>
        <w:lastRenderedPageBreak/>
        <w:t>เจ้าหนี้หมุนเวียนอื่นคงเหลือ</w:t>
      </w:r>
      <w:r w:rsidR="00355D5A" w:rsidRPr="00D55686">
        <w:rPr>
          <w:rFonts w:ascii="Angsana New" w:hAnsi="Angsana New"/>
          <w:sz w:val="30"/>
          <w:szCs w:val="30"/>
          <w:cs/>
        </w:rPr>
        <w:t xml:space="preserve"> </w:t>
      </w:r>
      <w:r w:rsidR="00355D5A" w:rsidRPr="00D55686">
        <w:rPr>
          <w:rFonts w:ascii="Angsana New" w:hAnsi="Angsana New" w:hint="cs"/>
          <w:sz w:val="30"/>
          <w:szCs w:val="30"/>
          <w:cs/>
        </w:rPr>
        <w:t>ณ</w:t>
      </w:r>
      <w:r w:rsidR="00355D5A" w:rsidRPr="00D55686">
        <w:rPr>
          <w:rFonts w:ascii="Angsana New" w:hAnsi="Angsana New"/>
          <w:sz w:val="30"/>
          <w:szCs w:val="30"/>
          <w:cs/>
        </w:rPr>
        <w:t xml:space="preserve"> </w:t>
      </w:r>
      <w:r w:rsidR="00355D5A" w:rsidRPr="00D55686">
        <w:rPr>
          <w:rFonts w:ascii="Angsana New" w:hAnsi="Angsana New" w:hint="cs"/>
          <w:sz w:val="30"/>
          <w:szCs w:val="30"/>
          <w:cs/>
        </w:rPr>
        <w:t>วันที่</w:t>
      </w:r>
      <w:r w:rsidR="00FC5749" w:rsidRPr="00D55686">
        <w:rPr>
          <w:rFonts w:ascii="Angsana New" w:hAnsi="Angsana New"/>
          <w:sz w:val="30"/>
          <w:szCs w:val="30"/>
        </w:rPr>
        <w:t xml:space="preserve"> </w:t>
      </w:r>
      <w:r w:rsidR="00B63104" w:rsidRPr="00D55686">
        <w:rPr>
          <w:rFonts w:ascii="Angsana New" w:hAnsi="Angsana New"/>
          <w:sz w:val="30"/>
          <w:szCs w:val="30"/>
        </w:rPr>
        <w:t xml:space="preserve">30 </w:t>
      </w:r>
      <w:r w:rsidR="00B63104" w:rsidRPr="00D5568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63104" w:rsidRPr="00D55686">
        <w:rPr>
          <w:rFonts w:ascii="Angsana New" w:hAnsi="Angsana New"/>
          <w:sz w:val="30"/>
          <w:szCs w:val="30"/>
        </w:rPr>
        <w:t>2563</w:t>
      </w:r>
      <w:r w:rsidR="00355D5A" w:rsidRPr="00D55686">
        <w:rPr>
          <w:rFonts w:ascii="Angsana New" w:hAnsi="Angsana New"/>
          <w:sz w:val="30"/>
          <w:szCs w:val="30"/>
          <w:cs/>
        </w:rPr>
        <w:t xml:space="preserve"> </w:t>
      </w:r>
      <w:r w:rsidR="00355D5A" w:rsidRPr="00D55686">
        <w:rPr>
          <w:rFonts w:ascii="Angsana New" w:hAnsi="Angsana New" w:hint="cs"/>
          <w:sz w:val="30"/>
          <w:szCs w:val="30"/>
          <w:cs/>
        </w:rPr>
        <w:t>และ</w:t>
      </w:r>
      <w:r w:rsidR="00355D5A" w:rsidRPr="00D55686">
        <w:rPr>
          <w:rFonts w:ascii="Angsana New" w:hAnsi="Angsana New"/>
          <w:sz w:val="30"/>
          <w:szCs w:val="30"/>
          <w:cs/>
        </w:rPr>
        <w:t xml:space="preserve"> </w:t>
      </w:r>
      <w:r w:rsidR="00FC5749" w:rsidRPr="00D55686">
        <w:rPr>
          <w:rFonts w:ascii="Angsana New" w:hAnsi="Angsana New"/>
          <w:sz w:val="30"/>
          <w:szCs w:val="30"/>
        </w:rPr>
        <w:t>31</w:t>
      </w:r>
      <w:r w:rsidR="00355D5A" w:rsidRPr="00D55686">
        <w:rPr>
          <w:rFonts w:ascii="Angsana New" w:hAnsi="Angsana New"/>
          <w:sz w:val="30"/>
          <w:szCs w:val="30"/>
          <w:cs/>
        </w:rPr>
        <w:t xml:space="preserve"> </w:t>
      </w:r>
      <w:r w:rsidR="00355D5A" w:rsidRPr="00D55686">
        <w:rPr>
          <w:rFonts w:ascii="Angsana New" w:hAnsi="Angsana New" w:hint="cs"/>
          <w:sz w:val="30"/>
          <w:szCs w:val="30"/>
          <w:cs/>
        </w:rPr>
        <w:t>ธันวาคม</w:t>
      </w:r>
      <w:r w:rsidR="00355D5A" w:rsidRPr="00D55686">
        <w:rPr>
          <w:rFonts w:ascii="Angsana New" w:hAnsi="Angsana New"/>
          <w:sz w:val="30"/>
          <w:szCs w:val="30"/>
          <w:cs/>
        </w:rPr>
        <w:t xml:space="preserve"> </w:t>
      </w:r>
      <w:r w:rsidR="00FC5749" w:rsidRPr="00D55686">
        <w:rPr>
          <w:rFonts w:ascii="Angsana New" w:hAnsi="Angsana New"/>
          <w:sz w:val="30"/>
          <w:szCs w:val="30"/>
        </w:rPr>
        <w:t>2562</w:t>
      </w:r>
      <w:r w:rsidR="00355D5A" w:rsidRPr="00D55686">
        <w:rPr>
          <w:rFonts w:ascii="Angsana New" w:hAnsi="Angsana New"/>
          <w:sz w:val="30"/>
          <w:szCs w:val="30"/>
          <w:cs/>
        </w:rPr>
        <w:t xml:space="preserve"> </w:t>
      </w:r>
      <w:r w:rsidR="00E95258" w:rsidRPr="00D55686">
        <w:rPr>
          <w:rFonts w:ascii="Angsana New" w:hAnsi="Angsana New" w:hint="cs"/>
          <w:sz w:val="30"/>
          <w:szCs w:val="30"/>
          <w:cs/>
        </w:rPr>
        <w:t>ประกอบด้วย</w:t>
      </w:r>
    </w:p>
    <w:p w:rsidR="00E95258" w:rsidRPr="00D55686" w:rsidRDefault="00E95258" w:rsidP="00E95258">
      <w:pPr>
        <w:tabs>
          <w:tab w:val="clear" w:pos="227"/>
          <w:tab w:val="left" w:pos="360"/>
          <w:tab w:val="left" w:pos="540"/>
        </w:tabs>
        <w:rPr>
          <w:rFonts w:ascii="Angsana New" w:hAnsi="Angsana New"/>
          <w:sz w:val="24"/>
          <w:szCs w:val="24"/>
        </w:rPr>
      </w:pPr>
    </w:p>
    <w:tbl>
      <w:tblPr>
        <w:tblW w:w="93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275"/>
        <w:gridCol w:w="1080"/>
        <w:gridCol w:w="262"/>
        <w:gridCol w:w="1091"/>
        <w:gridCol w:w="262"/>
        <w:gridCol w:w="1090"/>
        <w:gridCol w:w="274"/>
        <w:gridCol w:w="1080"/>
      </w:tblGrid>
      <w:tr w:rsidR="00E95258" w:rsidRPr="00D55686" w:rsidTr="009F5369">
        <w:tc>
          <w:tcPr>
            <w:tcW w:w="3888" w:type="dxa"/>
          </w:tcPr>
          <w:p w:rsidR="00E95258" w:rsidRPr="00D55686" w:rsidRDefault="00E95258" w:rsidP="00E9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E95258" w:rsidRPr="00D55686" w:rsidRDefault="00E9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  <w:vAlign w:val="bottom"/>
            <w:hideMark/>
          </w:tcPr>
          <w:p w:rsidR="00E95258" w:rsidRPr="00D55686" w:rsidRDefault="00E95258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:rsidR="00E95258" w:rsidRPr="00D55686" w:rsidRDefault="00E9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vAlign w:val="bottom"/>
            <w:hideMark/>
          </w:tcPr>
          <w:p w:rsidR="00E95258" w:rsidRPr="00D55686" w:rsidRDefault="00E95258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5258" w:rsidRPr="00D55686" w:rsidTr="009F5369">
        <w:tc>
          <w:tcPr>
            <w:tcW w:w="3888" w:type="dxa"/>
          </w:tcPr>
          <w:p w:rsidR="00E95258" w:rsidRPr="00D55686" w:rsidRDefault="00E95258" w:rsidP="00E9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E95258" w:rsidRPr="00D55686" w:rsidRDefault="00E95258" w:rsidP="00E952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:rsidR="00E95258" w:rsidRPr="00D55686" w:rsidRDefault="00E95258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954F24" w:rsidRPr="00D55686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  <w:p w:rsidR="00E95258" w:rsidRPr="00D55686" w:rsidRDefault="00954F24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</w:tcPr>
          <w:p w:rsidR="00E95258" w:rsidRPr="00D55686" w:rsidRDefault="00E95258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hideMark/>
          </w:tcPr>
          <w:p w:rsidR="00E95258" w:rsidRPr="00D55686" w:rsidRDefault="002A0A04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E95258"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:rsidR="00E95258" w:rsidRPr="00D55686" w:rsidRDefault="00E95258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:rsidR="00E95258" w:rsidRPr="00D55686" w:rsidRDefault="00E95258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954F24" w:rsidRPr="00D55686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  <w:p w:rsidR="00E95258" w:rsidRPr="00D55686" w:rsidRDefault="00954F24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:rsidR="00E95258" w:rsidRPr="00D55686" w:rsidRDefault="00E95258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E95258" w:rsidRPr="00D55686" w:rsidRDefault="002A0A04" w:rsidP="00E9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E95258" w:rsidRPr="00D55686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874236" w:rsidRPr="00D55686" w:rsidTr="009F5369">
        <w:tc>
          <w:tcPr>
            <w:tcW w:w="3888" w:type="dxa"/>
          </w:tcPr>
          <w:p w:rsidR="00874236" w:rsidRPr="00D55686" w:rsidRDefault="00874236" w:rsidP="00874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874236" w:rsidRPr="00D55686" w:rsidRDefault="00874236" w:rsidP="008742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74236" w:rsidRPr="00D55686" w:rsidRDefault="00874236" w:rsidP="0087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:rsidR="00874236" w:rsidRPr="00D55686" w:rsidRDefault="00874236" w:rsidP="0087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:rsidR="00874236" w:rsidRPr="00D55686" w:rsidRDefault="00874236" w:rsidP="0087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:rsidR="00874236" w:rsidRPr="00D55686" w:rsidRDefault="00874236" w:rsidP="0087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:rsidR="00874236" w:rsidRPr="00D55686" w:rsidRDefault="00874236" w:rsidP="0087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:rsidR="00874236" w:rsidRPr="00D55686" w:rsidRDefault="00874236" w:rsidP="0087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74236" w:rsidRPr="00D55686" w:rsidRDefault="00874236" w:rsidP="0087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874236" w:rsidRPr="00D55686" w:rsidTr="009F5369">
        <w:tc>
          <w:tcPr>
            <w:tcW w:w="3888" w:type="dxa"/>
          </w:tcPr>
          <w:p w:rsidR="00874236" w:rsidRPr="00D55686" w:rsidRDefault="00874236" w:rsidP="00874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874236" w:rsidRPr="00D55686" w:rsidRDefault="00874236" w:rsidP="00874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9" w:type="dxa"/>
            <w:gridSpan w:val="7"/>
            <w:vAlign w:val="bottom"/>
            <w:hideMark/>
          </w:tcPr>
          <w:p w:rsidR="00874236" w:rsidRPr="00D55686" w:rsidRDefault="00874236" w:rsidP="0087423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5051E" w:rsidRPr="00D55686" w:rsidTr="009F5369">
        <w:tc>
          <w:tcPr>
            <w:tcW w:w="3888" w:type="dxa"/>
            <w:hideMark/>
          </w:tcPr>
          <w:p w:rsidR="00C5051E" w:rsidRPr="00D55686" w:rsidRDefault="00C5051E" w:rsidP="00C505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5" w:type="dxa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C5051E" w:rsidRPr="00D55686" w:rsidRDefault="00C5051E" w:rsidP="00C5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90908" w:rsidRPr="00D5568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,751</w:t>
            </w:r>
          </w:p>
        </w:tc>
        <w:tc>
          <w:tcPr>
            <w:tcW w:w="262" w:type="dxa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23,382</w:t>
            </w:r>
          </w:p>
        </w:tc>
        <w:tc>
          <w:tcPr>
            <w:tcW w:w="262" w:type="dxa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:rsidR="00C5051E" w:rsidRPr="00D55686" w:rsidRDefault="00C5051E" w:rsidP="00C5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90908" w:rsidRPr="00D5568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,720</w:t>
            </w:r>
          </w:p>
        </w:tc>
        <w:tc>
          <w:tcPr>
            <w:tcW w:w="274" w:type="dxa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23,321</w:t>
            </w:r>
          </w:p>
        </w:tc>
      </w:tr>
      <w:tr w:rsidR="00C5051E" w:rsidRPr="00D55686" w:rsidTr="009F5369">
        <w:tc>
          <w:tcPr>
            <w:tcW w:w="3888" w:type="dxa"/>
            <w:hideMark/>
          </w:tcPr>
          <w:p w:rsidR="00C5051E" w:rsidRPr="00D55686" w:rsidRDefault="00C5051E" w:rsidP="00C505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275" w:type="dxa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14,537</w:t>
            </w:r>
          </w:p>
        </w:tc>
        <w:tc>
          <w:tcPr>
            <w:tcW w:w="262" w:type="dxa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176" w:right="-10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14,537</w:t>
            </w:r>
          </w:p>
        </w:tc>
        <w:tc>
          <w:tcPr>
            <w:tcW w:w="274" w:type="dxa"/>
            <w:vAlign w:val="center"/>
          </w:tcPr>
          <w:p w:rsidR="00C5051E" w:rsidRPr="00D55686" w:rsidRDefault="00C5051E" w:rsidP="00C5051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C5051E" w:rsidRPr="00D55686" w:rsidRDefault="00C5051E" w:rsidP="00C5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176" w:right="-10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D6F4B" w:rsidRPr="00D55686" w:rsidTr="009F5369">
        <w:tc>
          <w:tcPr>
            <w:tcW w:w="3888" w:type="dxa"/>
            <w:hideMark/>
          </w:tcPr>
          <w:p w:rsidR="00CD6F4B" w:rsidRPr="00D55686" w:rsidRDefault="00CD6F4B" w:rsidP="00CD6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275" w:type="dxa"/>
          </w:tcPr>
          <w:p w:rsidR="00CD6F4B" w:rsidRPr="00D55686" w:rsidRDefault="00CD6F4B" w:rsidP="00CD6F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:rsidR="00CD6F4B" w:rsidRPr="00D55686" w:rsidRDefault="00CD6F4B" w:rsidP="00CD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176" w:right="-10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170</w:t>
            </w:r>
          </w:p>
        </w:tc>
        <w:tc>
          <w:tcPr>
            <w:tcW w:w="262" w:type="dxa"/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:rsidR="00CD6F4B" w:rsidRPr="00D55686" w:rsidRDefault="00CD6F4B" w:rsidP="00CD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176" w:right="-10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170</w:t>
            </w:r>
          </w:p>
        </w:tc>
      </w:tr>
      <w:tr w:rsidR="00CD6F4B" w:rsidRPr="00D55686" w:rsidTr="009F5369">
        <w:tc>
          <w:tcPr>
            <w:tcW w:w="3888" w:type="dxa"/>
            <w:hideMark/>
          </w:tcPr>
          <w:p w:rsidR="00CD6F4B" w:rsidRPr="00D55686" w:rsidRDefault="00CD6F4B" w:rsidP="00CD6F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275" w:type="dxa"/>
          </w:tcPr>
          <w:p w:rsidR="00CD6F4B" w:rsidRPr="00D55686" w:rsidRDefault="00CD6F4B" w:rsidP="00CD6F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17,466</w:t>
            </w:r>
          </w:p>
        </w:tc>
        <w:tc>
          <w:tcPr>
            <w:tcW w:w="262" w:type="dxa"/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5,659</w:t>
            </w:r>
          </w:p>
        </w:tc>
        <w:tc>
          <w:tcPr>
            <w:tcW w:w="262" w:type="dxa"/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17,466</w:t>
            </w:r>
          </w:p>
        </w:tc>
        <w:tc>
          <w:tcPr>
            <w:tcW w:w="274" w:type="dxa"/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color w:val="000000"/>
                <w:sz w:val="30"/>
                <w:szCs w:val="30"/>
              </w:rPr>
              <w:t>5,659</w:t>
            </w:r>
          </w:p>
        </w:tc>
      </w:tr>
      <w:tr w:rsidR="00CD6F4B" w:rsidRPr="00D55686" w:rsidTr="00885AC4">
        <w:tc>
          <w:tcPr>
            <w:tcW w:w="3888" w:type="dxa"/>
            <w:hideMark/>
          </w:tcPr>
          <w:p w:rsidR="00CD6F4B" w:rsidRPr="00D55686" w:rsidRDefault="00CD6F4B" w:rsidP="00CD6F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275" w:type="dxa"/>
          </w:tcPr>
          <w:p w:rsidR="00CD6F4B" w:rsidRPr="00D55686" w:rsidRDefault="00CD6F4B" w:rsidP="00CD6F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890908"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C5051E"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754</w:t>
            </w:r>
          </w:p>
        </w:tc>
        <w:tc>
          <w:tcPr>
            <w:tcW w:w="262" w:type="dxa"/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29,211</w:t>
            </w:r>
          </w:p>
        </w:tc>
        <w:tc>
          <w:tcPr>
            <w:tcW w:w="262" w:type="dxa"/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890908"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C5051E"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723</w:t>
            </w:r>
          </w:p>
        </w:tc>
        <w:tc>
          <w:tcPr>
            <w:tcW w:w="274" w:type="dxa"/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29,150</w:t>
            </w:r>
          </w:p>
        </w:tc>
      </w:tr>
      <w:tr w:rsidR="00CD6F4B" w:rsidRPr="00D55686" w:rsidTr="00885AC4">
        <w:tc>
          <w:tcPr>
            <w:tcW w:w="3888" w:type="dxa"/>
          </w:tcPr>
          <w:p w:rsidR="00CD6F4B" w:rsidRPr="00D55686" w:rsidRDefault="00CD6F4B" w:rsidP="00CD6F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CD6F4B" w:rsidRPr="00D55686" w:rsidRDefault="00CD6F4B" w:rsidP="00CD6F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CD6F4B" w:rsidRPr="00D55686" w:rsidRDefault="00CD6F4B" w:rsidP="00CD6F4B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314D9F" w:rsidRPr="00D55686" w:rsidRDefault="00314D9F" w:rsidP="00314D9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:rsidR="00314D9F" w:rsidRPr="00D55686" w:rsidRDefault="00314D9F" w:rsidP="00314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314D9F" w:rsidRPr="00D55686" w:rsidRDefault="00165697" w:rsidP="00314D9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ซึ่งจะถูกสอบทานโดยผู้มีอำนาจตัดสินใจสูงสุดด้านการดำเนินงานอย่างสม่ำเสมอ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เพื่อการจัดสรรทรัพยากรให้กับส่วนงานและประเมินผลการปฏิบัติงานของส่วนงาน</w:t>
      </w:r>
    </w:p>
    <w:p w:rsidR="00165697" w:rsidRPr="00D55686" w:rsidRDefault="00165697" w:rsidP="00314D9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65697" w:rsidRPr="00D55686" w:rsidRDefault="00165697" w:rsidP="00314D9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ข้อมูลเกี่ยวกับการดำเนินงานของกลุ่มบริษัทจำแนกตามส่วนงานทางธุรกิจได้ดังต่อไปนี้</w:t>
      </w:r>
      <w:r w:rsidRPr="00D55686">
        <w:rPr>
          <w:rFonts w:ascii="Angsana New" w:hAnsi="Angsana New"/>
          <w:sz w:val="30"/>
          <w:szCs w:val="30"/>
          <w:cs/>
        </w:rPr>
        <w:t xml:space="preserve"> :</w:t>
      </w:r>
    </w:p>
    <w:p w:rsidR="00314D9F" w:rsidRPr="00D55686" w:rsidRDefault="00314D9F" w:rsidP="00314D9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D55686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355D5A" w:rsidRPr="00D55686">
        <w:rPr>
          <w:rFonts w:ascii="Angsana New" w:eastAsia="Cordia New" w:hAnsi="Angsana New" w:hint="cs"/>
          <w:color w:val="000000"/>
          <w:sz w:val="30"/>
          <w:szCs w:val="30"/>
          <w:cs/>
        </w:rPr>
        <w:t>การ</w:t>
      </w:r>
      <w:r w:rsidRPr="00D55686">
        <w:rPr>
          <w:rFonts w:ascii="Angsana New" w:eastAsia="Cordia New" w:hAnsi="Angsana New" w:hint="cs"/>
          <w:color w:val="000000"/>
          <w:sz w:val="30"/>
          <w:szCs w:val="30"/>
          <w:cs/>
        </w:rPr>
        <w:t>ให้บริการให้เช่าวงจรสื่อสัญญาณความเร็วสูง</w:t>
      </w:r>
    </w:p>
    <w:p w:rsidR="00314D9F" w:rsidRPr="00D55686" w:rsidRDefault="00314D9F" w:rsidP="00314D9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D55686">
        <w:rPr>
          <w:rFonts w:ascii="Angsana New" w:hAnsi="Angsana New" w:hint="cs"/>
          <w:sz w:val="30"/>
          <w:szCs w:val="30"/>
        </w:rPr>
        <w:t>2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355D5A" w:rsidRPr="00D55686">
        <w:rPr>
          <w:rFonts w:ascii="Angsana New" w:eastAsia="Cordia New" w:hAnsi="Angsana New" w:hint="cs"/>
          <w:color w:val="000000"/>
          <w:sz w:val="30"/>
          <w:szCs w:val="30"/>
          <w:cs/>
        </w:rPr>
        <w:t>การ</w:t>
      </w:r>
      <w:r w:rsidRPr="00D55686">
        <w:rPr>
          <w:rFonts w:ascii="Angsana New" w:eastAsia="Cordia New" w:hAnsi="Angsana New" w:hint="cs"/>
          <w:color w:val="000000"/>
          <w:sz w:val="30"/>
          <w:szCs w:val="30"/>
          <w:cs/>
        </w:rPr>
        <w:t>ให้บริการติดตั้งอุปกรณ์โครงข่าย</w:t>
      </w:r>
    </w:p>
    <w:p w:rsidR="00314D9F" w:rsidRPr="00D55686" w:rsidRDefault="00314D9F" w:rsidP="00314D9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14D9F" w:rsidRPr="00D55686" w:rsidRDefault="00314D9F" w:rsidP="0091457C">
      <w:pPr>
        <w:framePr w:w="8994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</w:rPr>
        <w:sectPr w:rsidR="00314D9F" w:rsidRPr="00D55686" w:rsidSect="00CF799B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0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1611"/>
        <w:gridCol w:w="236"/>
        <w:gridCol w:w="1406"/>
        <w:gridCol w:w="288"/>
        <w:gridCol w:w="1152"/>
        <w:gridCol w:w="236"/>
        <w:gridCol w:w="1024"/>
        <w:gridCol w:w="236"/>
        <w:gridCol w:w="1384"/>
        <w:gridCol w:w="243"/>
        <w:gridCol w:w="1287"/>
      </w:tblGrid>
      <w:tr w:rsidR="000A6EC9" w:rsidRPr="00D55686" w:rsidTr="00DB7474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0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0A6EC9" w:rsidRPr="00D55686" w:rsidTr="00DB7474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0758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ส่วนงาน</w:t>
            </w:r>
            <w:r w:rsidR="0052164F"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ให้บริการให้เช่า</w:t>
            </w:r>
          </w:p>
          <w:p w:rsidR="000A6EC9" w:rsidRPr="00D55686" w:rsidRDefault="000A6EC9" w:rsidP="0025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วงจรสื่อสัญญาณความเร็วสูง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ส่วนงาน</w:t>
            </w:r>
            <w:r w:rsidR="0052164F"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ให้บริการ</w:t>
            </w:r>
          </w:p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ติดตั้งอุปกรณ์โครงข่าย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รวมส่วนงานที่รายงาน</w:t>
            </w:r>
          </w:p>
        </w:tc>
      </w:tr>
      <w:tr w:rsidR="000A6EC9" w:rsidRPr="00D55686" w:rsidTr="00DB7474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 w:rsidR="00FF0DEE"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สาม</w:t>
            </w:r>
            <w:r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954F24" w:rsidRPr="00D55686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954F24"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</w:t>
            </w: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6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</w:t>
            </w: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6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</w:t>
            </w: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6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0A6EC9" w:rsidRPr="00D55686" w:rsidTr="00DB7474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D55686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D55686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พันบาท)</w:t>
            </w:r>
          </w:p>
        </w:tc>
      </w:tr>
      <w:tr w:rsidR="000A6EC9" w:rsidRPr="00D55686" w:rsidTr="00DB747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EC9" w:rsidRPr="00D55686" w:rsidRDefault="000A6EC9" w:rsidP="0083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</w:tr>
      <w:tr w:rsidR="00D716DD" w:rsidRPr="00D55686" w:rsidTr="00644C36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327,78</w:t>
            </w:r>
            <w:r w:rsidR="00890908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329,050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327,78</w:t>
            </w:r>
            <w:r w:rsidR="00D446B0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329,050</w:t>
            </w:r>
          </w:p>
        </w:tc>
      </w:tr>
      <w:tr w:rsidR="00D716DD" w:rsidRPr="00D55686" w:rsidTr="00644C36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2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5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2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5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D716DD" w:rsidRPr="00D55686" w:rsidTr="00644C36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327,78</w:t>
            </w:r>
            <w:r w:rsidR="00890908"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329,050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327,78</w:t>
            </w:r>
            <w:r w:rsidR="00D446B0"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329,050</w:t>
            </w:r>
          </w:p>
        </w:tc>
      </w:tr>
      <w:tr w:rsidR="00D716DD" w:rsidRPr="00D55686" w:rsidTr="00644C36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nil"/>
              <w:right w:val="nil"/>
            </w:tcBorders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716DD" w:rsidRPr="00D55686" w:rsidTr="00B15652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</w:tr>
      <w:tr w:rsidR="00D716DD" w:rsidRPr="00D55686" w:rsidTr="00644C36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716DD" w:rsidRPr="00D55686" w:rsidTr="0052164F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286,93</w:t>
            </w:r>
            <w:r w:rsidR="00867AC9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296,045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286,93</w:t>
            </w:r>
            <w:r w:rsidR="00867AC9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296,045</w:t>
            </w:r>
          </w:p>
        </w:tc>
      </w:tr>
      <w:tr w:rsidR="00D716DD" w:rsidRPr="00D55686" w:rsidTr="0052164F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40,84</w:t>
            </w:r>
            <w:r w:rsidR="00867AC9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33,00</w:t>
            </w:r>
            <w:r w:rsidR="00890908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40,84</w:t>
            </w:r>
            <w:r w:rsidR="00867AC9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33,00</w:t>
            </w:r>
            <w:r w:rsidR="00890908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D716DD" w:rsidRPr="00D55686" w:rsidTr="0052164F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327,78</w:t>
            </w:r>
            <w:r w:rsidR="00890908"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329,050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327,78</w:t>
            </w:r>
            <w:r w:rsidR="00890908"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329,050</w:t>
            </w:r>
          </w:p>
        </w:tc>
      </w:tr>
      <w:tr w:rsidR="00D716DD" w:rsidRPr="00D55686" w:rsidTr="00644C36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716DD" w:rsidRPr="00D55686" w:rsidTr="00644C36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716DD" w:rsidRPr="00D55686" w:rsidTr="00644C36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716DD" w:rsidRPr="00D55686" w:rsidTr="00644C36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716DD" w:rsidRPr="00D55686" w:rsidTr="00644C36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D716DD" w:rsidRPr="00D55686" w:rsidRDefault="00D716DD" w:rsidP="00D7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52164F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1,310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8,738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1,310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8,738</w:t>
            </w:r>
          </w:p>
        </w:tc>
      </w:tr>
      <w:tr w:rsidR="004A6056" w:rsidRPr="00D55686" w:rsidTr="0052164F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326,47</w:t>
            </w:r>
            <w:r w:rsidR="00890908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320,312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326,47</w:t>
            </w:r>
            <w:r w:rsidR="00890908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320,312</w:t>
            </w:r>
          </w:p>
        </w:tc>
      </w:tr>
      <w:tr w:rsidR="004A6056" w:rsidRPr="00D55686" w:rsidTr="001D0117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327,78</w:t>
            </w:r>
            <w:r w:rsidR="00890908"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329,050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327,78</w:t>
            </w:r>
            <w:r w:rsidR="00890908"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329,050</w:t>
            </w:r>
          </w:p>
        </w:tc>
      </w:tr>
      <w:tr w:rsidR="004A6056" w:rsidRPr="00D55686" w:rsidTr="001D0117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DB747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890908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23,866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3,864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(2</w:t>
            </w:r>
            <w:r w:rsidR="00867AC9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(2</w:t>
            </w:r>
            <w:r w:rsidR="005F7348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890908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23,842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3,83</w:t>
            </w:r>
            <w:r w:rsidR="005F7348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4A6056" w:rsidRPr="00D55686" w:rsidTr="00DB747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</w:tbl>
    <w:p w:rsidR="009F5369" w:rsidRPr="00D55686" w:rsidRDefault="009F5369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52164F" w:rsidRPr="00D55686" w:rsidRDefault="0052164F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F0DEE" w:rsidRPr="00D55686" w:rsidRDefault="00FF0DEE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F0DEE" w:rsidRPr="00D55686" w:rsidRDefault="00FF0DEE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F0DEE" w:rsidRPr="00D55686" w:rsidRDefault="00FF0DEE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F0DEE" w:rsidRPr="00D55686" w:rsidRDefault="00FF0DEE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F0DEE" w:rsidRPr="00D55686" w:rsidRDefault="00FF0DEE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F0DEE" w:rsidRPr="00D55686" w:rsidRDefault="00FF0DEE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F0DEE" w:rsidRPr="00D55686" w:rsidRDefault="00FF0DEE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F0DEE" w:rsidRPr="00D55686" w:rsidRDefault="00FF0DEE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52164F" w:rsidRPr="00D55686" w:rsidRDefault="0052164F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140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1611"/>
        <w:gridCol w:w="236"/>
        <w:gridCol w:w="1406"/>
        <w:gridCol w:w="288"/>
        <w:gridCol w:w="1152"/>
        <w:gridCol w:w="236"/>
        <w:gridCol w:w="1024"/>
        <w:gridCol w:w="236"/>
        <w:gridCol w:w="1384"/>
        <w:gridCol w:w="243"/>
        <w:gridCol w:w="1287"/>
      </w:tblGrid>
      <w:tr w:rsidR="00FF0DEE" w:rsidRPr="00D55686" w:rsidTr="009F62C4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0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FF0DEE" w:rsidRPr="00D55686" w:rsidTr="009F62C4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ส่วนงานการให้บริการให้เช่า</w:t>
            </w:r>
          </w:p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วงจรสื่อสัญญาณความเร็วสูง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ส่วนงานการให้บริการ</w:t>
            </w:r>
          </w:p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ติดตั้งอุปกรณ์โครงข่าย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รวมส่วนงานที่รายงาน</w:t>
            </w:r>
          </w:p>
        </w:tc>
      </w:tr>
      <w:tr w:rsidR="00FF0DEE" w:rsidRPr="00D55686" w:rsidTr="009F62C4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D55686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</w:t>
            </w: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6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</w:t>
            </w: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6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</w:t>
            </w: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6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FF0DEE" w:rsidRPr="00D55686" w:rsidTr="009F62C4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D55686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D55686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พันบาท)</w:t>
            </w:r>
          </w:p>
        </w:tc>
      </w:tr>
      <w:tr w:rsidR="00FF0DEE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646,347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646,347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2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5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2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5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646,347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646,347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578,025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585,459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578,025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585,459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72,4</w:t>
            </w:r>
            <w:r w:rsidR="002743BF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60,888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72,4</w:t>
            </w:r>
            <w:r w:rsidR="002743BF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60,888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646,347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646,347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3,548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9,127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3,548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9,127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646,956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637,220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646,956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637,220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646,347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646,347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  <w:r w:rsidR="002743BF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0,592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17,224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880722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(47)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880722" w:rsidP="0047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(56)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E22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left" w:pos="952"/>
              </w:tabs>
              <w:spacing w:line="240" w:lineRule="auto"/>
              <w:ind w:left="-108" w:right="-11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2743BF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60,545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17,168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5F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left" w:pos="803"/>
              </w:tabs>
              <w:spacing w:line="240" w:lineRule="auto"/>
              <w:ind w:left="-108" w:right="-2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CB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880722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4,0</w:t>
            </w:r>
            <w:r w:rsidR="00E02700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80</w:t>
            </w:r>
            <w:r w:rsidR="005F0F82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E02700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3,974,111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880722" w:rsidP="00EC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6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1,514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CB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6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1,595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CB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left" w:pos="803"/>
                <w:tab w:val="left" w:pos="952"/>
              </w:tabs>
              <w:spacing w:line="240" w:lineRule="auto"/>
              <w:ind w:left="-108" w:right="6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880722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4,0</w:t>
            </w:r>
            <w:r w:rsidR="00E02700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82</w:t>
            </w:r>
            <w:r w:rsidR="002743BF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E02700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3,975,706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9342E9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1,69</w:t>
            </w:r>
            <w:r w:rsidR="002743BF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6,561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1,618,425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9342E9" w:rsidP="00EC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6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CB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6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CB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6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9342E9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1,69</w:t>
            </w:r>
            <w:r w:rsidR="002743BF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6,595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0F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1,618,493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5F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left" w:pos="803"/>
              </w:tabs>
              <w:spacing w:line="240" w:lineRule="auto"/>
              <w:ind w:left="-108" w:right="-2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</w:tbl>
    <w:p w:rsidR="00FF0DEE" w:rsidRPr="00D55686" w:rsidRDefault="00FF0DEE" w:rsidP="00FF0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52164F" w:rsidRPr="00D55686" w:rsidRDefault="0052164F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52164F" w:rsidRPr="00D55686" w:rsidRDefault="0052164F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52164F" w:rsidRPr="00D55686" w:rsidRDefault="0052164F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52164F" w:rsidRPr="00D55686" w:rsidRDefault="0052164F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F0DEE" w:rsidRPr="00D55686" w:rsidRDefault="00FF0DEE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F0DEE" w:rsidRPr="00D55686" w:rsidRDefault="00FF0DEE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40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1611"/>
        <w:gridCol w:w="236"/>
        <w:gridCol w:w="1406"/>
        <w:gridCol w:w="288"/>
        <w:gridCol w:w="1152"/>
        <w:gridCol w:w="236"/>
        <w:gridCol w:w="1024"/>
        <w:gridCol w:w="236"/>
        <w:gridCol w:w="1384"/>
        <w:gridCol w:w="243"/>
        <w:gridCol w:w="1287"/>
      </w:tblGrid>
      <w:tr w:rsidR="0052164F" w:rsidRPr="00D55686" w:rsidTr="00977091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164F" w:rsidRPr="00D55686" w:rsidRDefault="009F5369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hAnsi="Angsana New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910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</w:t>
            </w:r>
            <w:r w:rsidR="0093061D" w:rsidRPr="00D5568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เฉพาะกิจการ</w:t>
            </w:r>
          </w:p>
        </w:tc>
      </w:tr>
      <w:tr w:rsidR="0052164F" w:rsidRPr="00D55686" w:rsidTr="00977091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ส่วนงานการให้บริการให้เช่า</w:t>
            </w:r>
          </w:p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วงจรสื่อสัญญาณความเร็วสูง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ส่วนงานการให้บริการ</w:t>
            </w:r>
          </w:p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ติดตั้งอุปกรณ์โครงข่าย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รวมส่วนงานที่รายงาน</w:t>
            </w:r>
          </w:p>
        </w:tc>
      </w:tr>
      <w:tr w:rsidR="0052164F" w:rsidRPr="00D55686" w:rsidTr="00977091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</w:t>
            </w:r>
            <w:r w:rsidR="00B15652"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ด</w:t>
            </w:r>
            <w:r w:rsidR="00FF0DEE"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สาม</w:t>
            </w:r>
            <w:r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B15652" w:rsidRPr="00D55686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954F24"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</w:t>
            </w: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6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</w:t>
            </w: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6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</w:t>
            </w: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6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52164F" w:rsidRPr="00D55686" w:rsidTr="00977091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D55686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D55686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พันบาท)</w:t>
            </w:r>
          </w:p>
        </w:tc>
      </w:tr>
      <w:tr w:rsidR="0052164F" w:rsidRPr="00D55686" w:rsidTr="00977091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64F" w:rsidRPr="00D55686" w:rsidRDefault="0052164F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</w:tr>
      <w:tr w:rsidR="002743BF" w:rsidRPr="00D55686" w:rsidTr="00977091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327,783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329,050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327,783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329,050</w:t>
            </w:r>
          </w:p>
        </w:tc>
      </w:tr>
      <w:tr w:rsidR="002743BF" w:rsidRPr="00D55686" w:rsidTr="00977091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2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5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2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5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2743BF" w:rsidRPr="00D55686" w:rsidTr="00701D35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327,783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329,050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327,783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329,050</w:t>
            </w:r>
          </w:p>
        </w:tc>
      </w:tr>
      <w:tr w:rsidR="002743BF" w:rsidRPr="00D55686" w:rsidTr="00701D35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nil"/>
              <w:right w:val="nil"/>
            </w:tcBorders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2743BF" w:rsidRPr="00D55686" w:rsidTr="00B15652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</w:tr>
      <w:tr w:rsidR="002743BF" w:rsidRPr="00D55686" w:rsidTr="00977091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2743BF" w:rsidRPr="00D55686" w:rsidTr="00977091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286,93</w:t>
            </w:r>
            <w:r w:rsidR="00753BAB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296,045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286,93</w:t>
            </w:r>
            <w:r w:rsidR="00753BAB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296,045</w:t>
            </w:r>
          </w:p>
        </w:tc>
      </w:tr>
      <w:tr w:rsidR="002743BF" w:rsidRPr="00D55686" w:rsidTr="00977091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40,84</w:t>
            </w:r>
            <w:r w:rsidR="00753BAB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33,005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40,84</w:t>
            </w:r>
            <w:r w:rsidR="00753BAB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33,005</w:t>
            </w:r>
          </w:p>
        </w:tc>
      </w:tr>
      <w:tr w:rsidR="002743BF" w:rsidRPr="00D55686" w:rsidTr="00701D35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327,783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329,050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327,783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743BF" w:rsidRPr="00D55686" w:rsidRDefault="002743BF" w:rsidP="002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329,050</w:t>
            </w:r>
          </w:p>
        </w:tc>
      </w:tr>
      <w:tr w:rsidR="004A6056" w:rsidRPr="00D55686" w:rsidTr="00701D35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77091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77091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77091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77091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77091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1,310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8,738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1,310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8,738</w:t>
            </w:r>
          </w:p>
        </w:tc>
      </w:tr>
      <w:tr w:rsidR="004A6056" w:rsidRPr="00D55686" w:rsidTr="00701D35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326,47</w:t>
            </w:r>
            <w:r w:rsidR="002743BF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320,312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326,47</w:t>
            </w:r>
            <w:r w:rsidR="002743BF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320,312</w:t>
            </w:r>
          </w:p>
        </w:tc>
      </w:tr>
      <w:tr w:rsidR="004A6056" w:rsidRPr="00D55686" w:rsidTr="00701D35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327,78</w:t>
            </w:r>
            <w:r w:rsidR="002743BF"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329,050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327,78</w:t>
            </w:r>
            <w:r w:rsidR="002743BF"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329,050</w:t>
            </w:r>
          </w:p>
        </w:tc>
      </w:tr>
      <w:tr w:rsidR="004A6056" w:rsidRPr="00D55686" w:rsidTr="00701D35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77091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2743BF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23,866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3,864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2743BF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23,866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3,864</w:t>
            </w:r>
          </w:p>
        </w:tc>
      </w:tr>
      <w:tr w:rsidR="004A6056" w:rsidRPr="00D55686" w:rsidTr="00977091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</w:tbl>
    <w:p w:rsidR="00FF0DEE" w:rsidRPr="00D55686" w:rsidRDefault="00FF0DEE" w:rsidP="00930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F0DEE" w:rsidRPr="00D55686" w:rsidRDefault="00FF0DEE" w:rsidP="00930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F0DEE" w:rsidRPr="00D55686" w:rsidRDefault="00FF0DEE" w:rsidP="00930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F0DEE" w:rsidRPr="00D55686" w:rsidRDefault="00FF0DEE" w:rsidP="00930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F0DEE" w:rsidRPr="00D55686" w:rsidRDefault="00FF0DEE" w:rsidP="00930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F0DEE" w:rsidRPr="00D55686" w:rsidRDefault="00FF0DEE" w:rsidP="00930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F0DEE" w:rsidRPr="00D55686" w:rsidRDefault="00FF0DEE" w:rsidP="00930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F0DEE" w:rsidRPr="00D55686" w:rsidRDefault="00FF0DEE" w:rsidP="00930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1611"/>
        <w:gridCol w:w="236"/>
        <w:gridCol w:w="1406"/>
        <w:gridCol w:w="288"/>
        <w:gridCol w:w="1152"/>
        <w:gridCol w:w="236"/>
        <w:gridCol w:w="1024"/>
        <w:gridCol w:w="236"/>
        <w:gridCol w:w="1384"/>
        <w:gridCol w:w="243"/>
        <w:gridCol w:w="1287"/>
      </w:tblGrid>
      <w:tr w:rsidR="00FF0DEE" w:rsidRPr="00D55686" w:rsidTr="009F62C4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hAnsi="Angsana New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910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FF0DEE" w:rsidRPr="00D55686" w:rsidTr="009F62C4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ส่วนงานการให้บริการให้เช่า</w:t>
            </w:r>
          </w:p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วงจรสื่อสัญญาณความเร็วสูง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ส่วนงานการให้บริการ</w:t>
            </w:r>
          </w:p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ติดตั้งอุปกรณ์โครงข่าย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รวมส่วนงานที่รายงาน</w:t>
            </w:r>
          </w:p>
        </w:tc>
      </w:tr>
      <w:tr w:rsidR="00FF0DEE" w:rsidRPr="00D55686" w:rsidTr="009F62C4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D55686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D5568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</w:t>
            </w: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6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</w:t>
            </w: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6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</w:t>
            </w: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6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FF0DEE" w:rsidRPr="00D55686" w:rsidTr="009F62C4">
        <w:trPr>
          <w:trHeight w:val="360"/>
          <w:tblHeader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D55686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D55686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พันบาท)</w:t>
            </w:r>
          </w:p>
        </w:tc>
      </w:tr>
      <w:tr w:rsidR="00FF0DEE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DEE" w:rsidRPr="00D55686" w:rsidRDefault="00FF0DEE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646,347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F5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left" w:pos="112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646,347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2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5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2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5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646,347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646,347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578,025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585,459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578,025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585,459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72,4</w:t>
            </w:r>
            <w:r w:rsidR="002743BF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60,888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72,4</w:t>
            </w:r>
            <w:r w:rsidR="002743BF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60,888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646,347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646,347</w:t>
            </w: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A6056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noWrap/>
            <w:vAlign w:val="center"/>
          </w:tcPr>
          <w:p w:rsidR="004A6056" w:rsidRPr="00D55686" w:rsidRDefault="004A6056" w:rsidP="004A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880722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3,548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9,127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3,548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9,127</w:t>
            </w:r>
          </w:p>
        </w:tc>
      </w:tr>
      <w:tr w:rsidR="00880722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646,956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637,220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646,956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637,220</w:t>
            </w:r>
          </w:p>
        </w:tc>
      </w:tr>
      <w:tr w:rsidR="00880722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646,347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650,504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646,347</w:t>
            </w:r>
          </w:p>
        </w:tc>
      </w:tr>
      <w:tr w:rsidR="00880722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880722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880722" w:rsidRPr="00D55686" w:rsidRDefault="002743BF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60,592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17,224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2743BF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60,592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17,224</w:t>
            </w:r>
          </w:p>
        </w:tc>
      </w:tr>
      <w:tr w:rsidR="00880722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80722" w:rsidRPr="00D55686" w:rsidRDefault="00880722" w:rsidP="0088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F0F82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0F82" w:rsidRPr="00D55686" w:rsidRDefault="005F0F82" w:rsidP="005F0F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5F0F82" w:rsidRPr="00D55686" w:rsidRDefault="005F0F82" w:rsidP="005F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4,0</w:t>
            </w:r>
            <w:r w:rsidR="00EC2D30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80</w:t>
            </w: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EC2D30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5F0F82" w:rsidRPr="00D55686" w:rsidRDefault="005F0F82" w:rsidP="005F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5F0F82" w:rsidRPr="00D55686" w:rsidRDefault="005F0F82" w:rsidP="005F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3,974,111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0F82" w:rsidRPr="00D55686" w:rsidRDefault="005F0F82" w:rsidP="005F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F82" w:rsidRPr="00D55686" w:rsidRDefault="005F0F82" w:rsidP="005F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F82" w:rsidRPr="00D55686" w:rsidRDefault="005F0F82" w:rsidP="005F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F82" w:rsidRPr="00D55686" w:rsidRDefault="005F0F82" w:rsidP="005F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F82" w:rsidRPr="00D55686" w:rsidRDefault="005F0F82" w:rsidP="005F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F0F82" w:rsidRPr="00D55686" w:rsidRDefault="005F0F82" w:rsidP="005F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4,0</w:t>
            </w:r>
            <w:r w:rsidR="00EC2D30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80</w:t>
            </w:r>
            <w:r w:rsidR="002743BF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EC2D30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F82" w:rsidRPr="00D55686" w:rsidRDefault="005F0F82" w:rsidP="005F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F0F82" w:rsidRPr="00D55686" w:rsidRDefault="005F0F82" w:rsidP="005F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3,974,111</w:t>
            </w:r>
          </w:p>
        </w:tc>
      </w:tr>
      <w:tr w:rsidR="009342E9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1,69</w:t>
            </w:r>
            <w:r w:rsidR="002743BF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6,56</w:t>
            </w:r>
            <w:r w:rsidR="00D446B0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1,618,425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9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1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auto"/>
              <w:ind w:left="-108" w:right="24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1,69</w:t>
            </w:r>
            <w:r w:rsidR="002743BF"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6,561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5568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1,618,425</w:t>
            </w:r>
          </w:p>
        </w:tc>
      </w:tr>
      <w:tr w:rsidR="009342E9" w:rsidRPr="00D55686" w:rsidTr="009F62C4">
        <w:trPr>
          <w:trHeight w:val="360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342E9" w:rsidRPr="00D55686" w:rsidRDefault="009342E9" w:rsidP="0093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</w:tbl>
    <w:p w:rsidR="0052164F" w:rsidRPr="00D55686" w:rsidRDefault="0052164F" w:rsidP="00930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55686">
        <w:rPr>
          <w:rFonts w:ascii="Angsana New" w:hAnsi="Angsana New" w:hint="cs"/>
          <w:sz w:val="30"/>
          <w:szCs w:val="30"/>
          <w:cs/>
        </w:rPr>
        <w:t>ไม่มี</w:t>
      </w:r>
      <w:r w:rsidR="0093061D" w:rsidRPr="00D55686">
        <w:rPr>
          <w:rFonts w:ascii="Angsana New" w:hAnsi="Angsana New" w:hint="cs"/>
          <w:sz w:val="30"/>
          <w:szCs w:val="30"/>
          <w:cs/>
        </w:rPr>
        <w:t>การตัดรายการกำไรระหว่างส่วนงานและจำนวนที่ไม่ได้</w:t>
      </w:r>
      <w:r w:rsidRPr="00D55686">
        <w:rPr>
          <w:rFonts w:ascii="Angsana New" w:hAnsi="Angsana New" w:hint="cs"/>
          <w:sz w:val="30"/>
          <w:szCs w:val="30"/>
          <w:cs/>
        </w:rPr>
        <w:t>ปันส่วน</w:t>
      </w:r>
      <w:r w:rsidR="0093061D" w:rsidRPr="00D55686">
        <w:rPr>
          <w:rFonts w:ascii="Angsana New" w:hAnsi="Angsana New" w:hint="cs"/>
          <w:sz w:val="30"/>
          <w:szCs w:val="30"/>
          <w:cs/>
        </w:rPr>
        <w:t>ระหว่างส่วนงาน</w:t>
      </w:r>
    </w:p>
    <w:p w:rsidR="0052164F" w:rsidRPr="00D55686" w:rsidRDefault="0052164F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52164F" w:rsidRPr="00D55686" w:rsidRDefault="0052164F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  <w:cs/>
        </w:rPr>
      </w:pPr>
    </w:p>
    <w:p w:rsidR="003F4E96" w:rsidRPr="00D55686" w:rsidRDefault="003F4E96" w:rsidP="003D41E8">
      <w:pPr>
        <w:rPr>
          <w:rFonts w:ascii="Angsana New" w:hAnsi="Angsana New"/>
        </w:rPr>
        <w:sectPr w:rsidR="003F4E96" w:rsidRPr="00D55686" w:rsidSect="00CF799B">
          <w:head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EA3875" w:rsidRPr="00D55686" w:rsidRDefault="00592ED8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EA3875" w:rsidRPr="00D55686" w:rsidRDefault="00EA3875" w:rsidP="00EA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20"/>
          <w:szCs w:val="20"/>
          <w:lang w:val="th-TH"/>
        </w:rPr>
      </w:pPr>
    </w:p>
    <w:p w:rsidR="00EA3875" w:rsidRPr="00D55686" w:rsidRDefault="00EA3875" w:rsidP="003E3F7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="001E4F4E"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อัตราภาษีเงินได้ที</w:t>
      </w:r>
      <w:r w:rsidR="003E3F75" w:rsidRPr="00D55686">
        <w:rPr>
          <w:rFonts w:ascii="Angsana New" w:hAnsi="Angsana New" w:hint="cs"/>
          <w:sz w:val="30"/>
          <w:szCs w:val="30"/>
          <w:cs/>
        </w:rPr>
        <w:t>่</w:t>
      </w:r>
      <w:r w:rsidRPr="00D55686">
        <w:rPr>
          <w:rFonts w:ascii="Angsana New" w:hAnsi="Angsana New" w:hint="cs"/>
          <w:sz w:val="30"/>
          <w:szCs w:val="30"/>
          <w:cs/>
        </w:rPr>
        <w:t>แท้จริงรวมของกลุ่มบริษัทในการดำเนินงานต่อเนื่องเป็นระยะเวลา</w:t>
      </w:r>
      <w:r w:rsidR="001249C1" w:rsidRPr="00D5568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15652" w:rsidRPr="00D55686">
        <w:rPr>
          <w:rFonts w:ascii="Angsana New" w:hAnsi="Angsana New" w:hint="cs"/>
          <w:sz w:val="30"/>
          <w:szCs w:val="30"/>
          <w:cs/>
        </w:rPr>
        <w:t>หก</w:t>
      </w:r>
      <w:r w:rsidRPr="00D5568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="00B63104" w:rsidRPr="00D55686">
        <w:rPr>
          <w:rFonts w:ascii="Angsana New" w:hAnsi="Angsana New"/>
          <w:sz w:val="30"/>
          <w:szCs w:val="30"/>
        </w:rPr>
        <w:t xml:space="preserve">30 </w:t>
      </w:r>
      <w:r w:rsidR="00B63104" w:rsidRPr="00D5568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63104" w:rsidRPr="00D55686">
        <w:rPr>
          <w:rFonts w:ascii="Angsana New" w:hAnsi="Angsana New"/>
          <w:sz w:val="30"/>
          <w:szCs w:val="30"/>
        </w:rPr>
        <w:t>2563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คือร้อยละ</w:t>
      </w:r>
      <w:r w:rsidR="001249C1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1249C1" w:rsidRPr="00D55686">
        <w:rPr>
          <w:rFonts w:ascii="Angsana New" w:hAnsi="Angsana New"/>
          <w:sz w:val="30"/>
          <w:szCs w:val="30"/>
        </w:rPr>
        <w:t xml:space="preserve">17.26 </w:t>
      </w:r>
      <w:r w:rsidR="001249C1" w:rsidRPr="00D55686">
        <w:rPr>
          <w:rFonts w:ascii="Angsana New" w:hAnsi="Angsana New" w:hint="cs"/>
          <w:sz w:val="30"/>
          <w:szCs w:val="30"/>
          <w:cs/>
        </w:rPr>
        <w:t>และร้อยละ</w:t>
      </w:r>
      <w:r w:rsidR="009954F9" w:rsidRPr="00D55686">
        <w:rPr>
          <w:rFonts w:ascii="Angsana New" w:hAnsi="Angsana New"/>
          <w:sz w:val="30"/>
          <w:szCs w:val="30"/>
        </w:rPr>
        <w:t xml:space="preserve"> </w:t>
      </w:r>
      <w:r w:rsidR="002743BF" w:rsidRPr="00D55686">
        <w:rPr>
          <w:rFonts w:ascii="Angsana New" w:hAnsi="Angsana New"/>
          <w:sz w:val="30"/>
          <w:szCs w:val="30"/>
        </w:rPr>
        <w:t>13.33</w:t>
      </w:r>
      <w:r w:rsidR="00925560" w:rsidRPr="00D55686">
        <w:rPr>
          <w:rFonts w:ascii="Angsana New" w:hAnsi="Angsana New"/>
          <w:sz w:val="30"/>
          <w:szCs w:val="30"/>
        </w:rPr>
        <w:t xml:space="preserve"> </w:t>
      </w:r>
      <w:r w:rsidR="001E4F4E" w:rsidRPr="00D5568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1E4F4E" w:rsidRPr="00D5568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1E4F4E" w:rsidRPr="00D55686">
        <w:rPr>
          <w:rFonts w:ascii="Angsana New" w:hAnsi="Angsana New"/>
          <w:i/>
          <w:iCs/>
          <w:sz w:val="30"/>
          <w:szCs w:val="30"/>
        </w:rPr>
        <w:t xml:space="preserve">2562: </w:t>
      </w:r>
      <w:r w:rsidR="001E4F4E" w:rsidRPr="00D55686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1E4F4E" w:rsidRPr="00D55686">
        <w:rPr>
          <w:rFonts w:ascii="Angsana New" w:hAnsi="Angsana New"/>
          <w:i/>
          <w:iCs/>
          <w:sz w:val="30"/>
          <w:szCs w:val="30"/>
        </w:rPr>
        <w:t xml:space="preserve"> -12.27 </w:t>
      </w:r>
      <w:r w:rsidR="001E4F4E" w:rsidRPr="00D55686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1E4F4E" w:rsidRPr="00D55686">
        <w:rPr>
          <w:rFonts w:ascii="Angsana New" w:hAnsi="Angsana New"/>
          <w:i/>
          <w:iCs/>
          <w:sz w:val="30"/>
          <w:szCs w:val="30"/>
        </w:rPr>
        <w:t xml:space="preserve">8.42 </w:t>
      </w:r>
      <w:r w:rsidR="001E4F4E" w:rsidRPr="00D55686">
        <w:rPr>
          <w:rFonts w:ascii="Angsana New" w:hAnsi="Angsana New" w:hint="cs"/>
          <w:i/>
          <w:iCs/>
          <w:sz w:val="30"/>
          <w:szCs w:val="30"/>
          <w:cs/>
        </w:rPr>
        <w:t>ตามลำดับ)</w:t>
      </w:r>
      <w:r w:rsidR="001E4F4E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925560" w:rsidRPr="00D55686">
        <w:rPr>
          <w:rFonts w:ascii="Angsana New" w:hAnsi="Angsana New" w:hint="cs"/>
          <w:sz w:val="30"/>
          <w:szCs w:val="30"/>
          <w:cs/>
        </w:rPr>
        <w:t>และ</w:t>
      </w:r>
      <w:r w:rsidR="0025279D" w:rsidRPr="00D55686">
        <w:rPr>
          <w:rFonts w:ascii="Angsana New" w:hAnsi="Angsana New" w:hint="cs"/>
          <w:sz w:val="30"/>
          <w:szCs w:val="30"/>
          <w:cs/>
        </w:rPr>
        <w:t>ของบริษัทในการดำเนินงานต่อเนื่องเป็นระยะเวลา</w:t>
      </w:r>
      <w:r w:rsidR="001E4F4E" w:rsidRPr="00D5568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15652" w:rsidRPr="00D55686">
        <w:rPr>
          <w:rFonts w:ascii="Angsana New" w:hAnsi="Angsana New" w:hint="cs"/>
          <w:sz w:val="30"/>
          <w:szCs w:val="30"/>
          <w:cs/>
        </w:rPr>
        <w:t>หก</w:t>
      </w:r>
      <w:r w:rsidR="0025279D" w:rsidRPr="00D5568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5279D" w:rsidRPr="00D55686">
        <w:rPr>
          <w:rFonts w:ascii="Angsana New" w:hAnsi="Angsana New"/>
          <w:sz w:val="30"/>
          <w:szCs w:val="30"/>
        </w:rPr>
        <w:t xml:space="preserve"> </w:t>
      </w:r>
      <w:r w:rsidR="00B63104" w:rsidRPr="00D55686">
        <w:rPr>
          <w:rFonts w:ascii="Angsana New" w:hAnsi="Angsana New"/>
          <w:sz w:val="30"/>
          <w:szCs w:val="30"/>
        </w:rPr>
        <w:t xml:space="preserve">30 </w:t>
      </w:r>
      <w:r w:rsidR="00B63104" w:rsidRPr="00D5568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63104" w:rsidRPr="00D55686">
        <w:rPr>
          <w:rFonts w:ascii="Angsana New" w:hAnsi="Angsana New"/>
          <w:sz w:val="30"/>
          <w:szCs w:val="30"/>
        </w:rPr>
        <w:t>2563</w:t>
      </w:r>
      <w:r w:rsidR="0025279D" w:rsidRPr="00D55686">
        <w:rPr>
          <w:rFonts w:ascii="Angsana New" w:hAnsi="Angsana New"/>
          <w:sz w:val="30"/>
          <w:szCs w:val="30"/>
          <w:cs/>
        </w:rPr>
        <w:t xml:space="preserve"> </w:t>
      </w:r>
      <w:r w:rsidR="001E4F4E" w:rsidRPr="00D55686">
        <w:rPr>
          <w:rFonts w:ascii="Angsana New" w:hAnsi="Angsana New" w:hint="cs"/>
          <w:sz w:val="30"/>
          <w:szCs w:val="30"/>
          <w:cs/>
        </w:rPr>
        <w:t>คือ</w:t>
      </w:r>
      <w:r w:rsidR="00925560" w:rsidRPr="00D55686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1E4F4E" w:rsidRPr="00D55686">
        <w:rPr>
          <w:rFonts w:ascii="Angsana New" w:hAnsi="Angsana New"/>
          <w:sz w:val="30"/>
          <w:szCs w:val="30"/>
        </w:rPr>
        <w:t xml:space="preserve">17.25 </w:t>
      </w:r>
      <w:r w:rsidR="001E4F4E" w:rsidRPr="00D55686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2743BF" w:rsidRPr="00D55686">
        <w:rPr>
          <w:rFonts w:ascii="Angsana New" w:hAnsi="Angsana New"/>
          <w:sz w:val="30"/>
          <w:szCs w:val="30"/>
        </w:rPr>
        <w:t>13.32</w:t>
      </w:r>
      <w:r w:rsidR="001E4F4E" w:rsidRPr="00D55686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925560" w:rsidRPr="00D55686">
        <w:rPr>
          <w:rFonts w:ascii="Angsana New" w:hAnsi="Angsana New"/>
          <w:sz w:val="30"/>
          <w:szCs w:val="30"/>
        </w:rPr>
        <w:t xml:space="preserve"> </w:t>
      </w:r>
      <w:r w:rsidR="001E4F4E" w:rsidRPr="00D5568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1E4F4E" w:rsidRPr="00D55686">
        <w:rPr>
          <w:rFonts w:ascii="Angsana New" w:hAnsi="Angsana New"/>
          <w:i/>
          <w:iCs/>
          <w:sz w:val="30"/>
          <w:szCs w:val="30"/>
        </w:rPr>
        <w:t xml:space="preserve">2562: </w:t>
      </w:r>
      <w:r w:rsidR="001E4F4E" w:rsidRPr="00D55686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1E4F4E" w:rsidRPr="00D55686">
        <w:rPr>
          <w:rFonts w:ascii="Angsana New" w:hAnsi="Angsana New"/>
          <w:i/>
          <w:iCs/>
          <w:sz w:val="30"/>
          <w:szCs w:val="30"/>
        </w:rPr>
        <w:t xml:space="preserve"> -12.19 </w:t>
      </w:r>
      <w:r w:rsidR="001E4F4E" w:rsidRPr="00D55686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1E4F4E" w:rsidRPr="00D55686">
        <w:rPr>
          <w:rFonts w:ascii="Angsana New" w:hAnsi="Angsana New"/>
          <w:i/>
          <w:iCs/>
          <w:sz w:val="30"/>
          <w:szCs w:val="30"/>
        </w:rPr>
        <w:t xml:space="preserve">8.40 </w:t>
      </w:r>
      <w:r w:rsidR="001E4F4E" w:rsidRPr="00D55686">
        <w:rPr>
          <w:rFonts w:ascii="Angsana New" w:hAnsi="Angsana New" w:hint="cs"/>
          <w:i/>
          <w:iCs/>
          <w:sz w:val="30"/>
          <w:szCs w:val="30"/>
          <w:cs/>
        </w:rPr>
        <w:t>ตามลำดับ)</w:t>
      </w:r>
      <w:r w:rsidR="001E4F4E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การเปลี่ยนแปลงในอัตราภาษีเงินได้ที่แท้จริงมีสาเหตุหลักจากปัจจัยดังต่อไปนี้ </w:t>
      </w:r>
    </w:p>
    <w:p w:rsidR="00EA3875" w:rsidRPr="00D55686" w:rsidRDefault="00EA3875" w:rsidP="00EA387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6C479A" w:rsidRPr="00D55686" w:rsidRDefault="0093061D" w:rsidP="00A227E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ความแตกต่างระหว่างการรับรู้ค่าใช้จ่ายทางบัญชีกับค่าใช้จ่ายทางภาษีบางรายการ โดยเฉพาะอย่างยิ่งในเรื่องเกี่ยวกับสำรองหนี้สงสัยจะสูญ และสำรองต่างๆ</w:t>
      </w:r>
    </w:p>
    <w:p w:rsidR="0093061D" w:rsidRPr="00D55686" w:rsidRDefault="0093061D" w:rsidP="00A227E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 w:hint="cs"/>
          <w:sz w:val="30"/>
          <w:szCs w:val="30"/>
          <w:cs/>
        </w:rPr>
        <w:t>มาตรการจูงใจ</w:t>
      </w:r>
      <w:r w:rsidR="00A227E9" w:rsidRPr="00D55686">
        <w:rPr>
          <w:rFonts w:ascii="Angsana New" w:hAnsi="Angsana New" w:hint="cs"/>
          <w:sz w:val="30"/>
          <w:szCs w:val="30"/>
          <w:cs/>
        </w:rPr>
        <w:t xml:space="preserve">ด้านภาษีตามพระราชกฤษฎีกา ฉบับที่ </w:t>
      </w:r>
      <w:r w:rsidR="00A227E9" w:rsidRPr="00D55686">
        <w:rPr>
          <w:rFonts w:ascii="Angsana New" w:hAnsi="Angsana New"/>
          <w:sz w:val="30"/>
          <w:szCs w:val="30"/>
        </w:rPr>
        <w:t xml:space="preserve">604 </w:t>
      </w:r>
      <w:r w:rsidR="00A227E9" w:rsidRPr="00D55686">
        <w:rPr>
          <w:rFonts w:ascii="Angsana New" w:hAnsi="Angsana New" w:hint="cs"/>
          <w:sz w:val="30"/>
          <w:szCs w:val="30"/>
          <w:cs/>
        </w:rPr>
        <w:t xml:space="preserve">ซึ่งเกิดขึ้นในระหว่างไตรมาสแรกของปี </w:t>
      </w:r>
      <w:r w:rsidR="00A227E9" w:rsidRPr="00D55686">
        <w:rPr>
          <w:rFonts w:ascii="Angsana New" w:hAnsi="Angsana New"/>
          <w:sz w:val="30"/>
          <w:szCs w:val="30"/>
        </w:rPr>
        <w:t>2560</w:t>
      </w:r>
    </w:p>
    <w:p w:rsidR="00A227E9" w:rsidRPr="00D55686" w:rsidRDefault="00A227E9" w:rsidP="00A227E9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0"/>
        <w:jc w:val="thaiDistribute"/>
        <w:rPr>
          <w:rFonts w:ascii="Angsana New" w:hAnsi="Angsana New"/>
          <w:sz w:val="20"/>
          <w:szCs w:val="20"/>
        </w:rPr>
      </w:pPr>
    </w:p>
    <w:p w:rsidR="00FF0DEE" w:rsidRPr="00D55686" w:rsidRDefault="00FF0DEE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FF0DEE" w:rsidRPr="00D55686" w:rsidRDefault="00FF0DEE" w:rsidP="00FF0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:rsidR="00FF0DEE" w:rsidRPr="00D55686" w:rsidRDefault="00FF0DEE" w:rsidP="00FF0DE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  <w:r w:rsidRPr="00D55686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:rsidR="00FF0DEE" w:rsidRPr="00D55686" w:rsidRDefault="00FF0DEE" w:rsidP="00FF0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76" w:type="dxa"/>
        <w:tblInd w:w="450" w:type="dxa"/>
        <w:tblLook w:val="04A0" w:firstRow="1" w:lastRow="0" w:firstColumn="1" w:lastColumn="0" w:noHBand="0" w:noVBand="1"/>
      </w:tblPr>
      <w:tblGrid>
        <w:gridCol w:w="2178"/>
        <w:gridCol w:w="2070"/>
        <w:gridCol w:w="1710"/>
        <w:gridCol w:w="360"/>
        <w:gridCol w:w="1350"/>
        <w:gridCol w:w="360"/>
        <w:gridCol w:w="1348"/>
      </w:tblGrid>
      <w:tr w:rsidR="003E3F75" w:rsidRPr="00D55686" w:rsidTr="00A733C0">
        <w:trPr>
          <w:tblHeader/>
        </w:trPr>
        <w:tc>
          <w:tcPr>
            <w:tcW w:w="2178" w:type="dxa"/>
            <w:shd w:val="clear" w:color="auto" w:fill="auto"/>
            <w:vAlign w:val="bottom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3E3F75" w:rsidRPr="00D55686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60" w:type="dxa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  <w:r w:rsidRPr="00D55686">
              <w:rPr>
                <w:rFonts w:ascii="Angsana New" w:hAnsi="Angsana New"/>
                <w:sz w:val="30"/>
                <w:szCs w:val="30"/>
              </w:rPr>
              <w:br/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360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3E3F75" w:rsidRPr="00D55686" w:rsidDel="00D43E7A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3E3F75" w:rsidRPr="00D55686" w:rsidTr="00A733C0">
        <w:trPr>
          <w:tblHeader/>
        </w:trPr>
        <w:tc>
          <w:tcPr>
            <w:tcW w:w="2178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3E3F75" w:rsidRPr="00D55686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3F75" w:rsidRPr="00D55686" w:rsidTr="00A733C0">
        <w:tc>
          <w:tcPr>
            <w:tcW w:w="2178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:rsidR="003E3F75" w:rsidRPr="00D55686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3F75" w:rsidRPr="00D55686" w:rsidTr="00A733C0">
        <w:tc>
          <w:tcPr>
            <w:tcW w:w="2178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2070" w:type="dxa"/>
            <w:shd w:val="clear" w:color="auto" w:fill="auto"/>
          </w:tcPr>
          <w:p w:rsidR="003E3F75" w:rsidRPr="00D55686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556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:rsidR="003E3F75" w:rsidRPr="00D55686" w:rsidRDefault="003E3F75" w:rsidP="00B5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D556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0.021</w:t>
            </w:r>
          </w:p>
        </w:tc>
        <w:tc>
          <w:tcPr>
            <w:tcW w:w="360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9.11</w:t>
            </w:r>
          </w:p>
        </w:tc>
      </w:tr>
      <w:tr w:rsidR="00440248" w:rsidRPr="00D55686" w:rsidTr="00440248">
        <w:tc>
          <w:tcPr>
            <w:tcW w:w="2178" w:type="dxa"/>
            <w:shd w:val="clear" w:color="auto" w:fill="auto"/>
          </w:tcPr>
          <w:p w:rsidR="00440248" w:rsidRPr="00D55686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440248" w:rsidRPr="00D55686" w:rsidRDefault="00440248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:rsidR="00440248" w:rsidRPr="00D55686" w:rsidRDefault="00440248" w:rsidP="00B5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0" w:type="dxa"/>
          </w:tcPr>
          <w:p w:rsidR="00440248" w:rsidRPr="00D55686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440248" w:rsidRPr="00D55686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440248" w:rsidRPr="00D55686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shd w:val="clear" w:color="auto" w:fill="auto"/>
          </w:tcPr>
          <w:p w:rsidR="00440248" w:rsidRPr="00D55686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E3F75" w:rsidRPr="00D55686" w:rsidTr="00440248">
        <w:tc>
          <w:tcPr>
            <w:tcW w:w="2178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070" w:type="dxa"/>
            <w:shd w:val="clear" w:color="auto" w:fill="auto"/>
          </w:tcPr>
          <w:p w:rsidR="003E3F75" w:rsidRPr="00D55686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3E3F75" w:rsidRPr="00D55686" w:rsidRDefault="003E3F75" w:rsidP="00B5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:rsidR="003E3F75" w:rsidRPr="00D55686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3F75" w:rsidRPr="00D55686" w:rsidTr="00A733C0">
        <w:tc>
          <w:tcPr>
            <w:tcW w:w="2178" w:type="dxa"/>
            <w:shd w:val="clear" w:color="auto" w:fill="auto"/>
          </w:tcPr>
          <w:p w:rsidR="003E3F75" w:rsidRPr="00D55686" w:rsidRDefault="003E3F75" w:rsidP="007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070" w:type="dxa"/>
            <w:shd w:val="clear" w:color="auto" w:fill="auto"/>
          </w:tcPr>
          <w:p w:rsidR="003E3F75" w:rsidRPr="00D55686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556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:rsidR="003E3F75" w:rsidRPr="00D55686" w:rsidRDefault="003E3F75" w:rsidP="007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D556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:rsidR="003E3F75" w:rsidRPr="00D55686" w:rsidRDefault="003E3F75" w:rsidP="007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3E3F75" w:rsidRPr="00D55686" w:rsidRDefault="003E3F75" w:rsidP="007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0.030</w:t>
            </w:r>
          </w:p>
        </w:tc>
        <w:tc>
          <w:tcPr>
            <w:tcW w:w="360" w:type="dxa"/>
            <w:shd w:val="clear" w:color="auto" w:fill="auto"/>
          </w:tcPr>
          <w:p w:rsidR="003E3F75" w:rsidRPr="00D55686" w:rsidRDefault="003E3F75" w:rsidP="007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3E3F75" w:rsidRPr="00D55686" w:rsidRDefault="003E3F75" w:rsidP="007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13.01</w:t>
            </w:r>
          </w:p>
        </w:tc>
      </w:tr>
    </w:tbl>
    <w:p w:rsidR="00FF0DEE" w:rsidRPr="00D55686" w:rsidRDefault="00FF0DEE" w:rsidP="00FF0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b/>
          <w:bCs/>
          <w:sz w:val="20"/>
          <w:szCs w:val="20"/>
        </w:rPr>
      </w:pPr>
    </w:p>
    <w:p w:rsidR="00580AE7" w:rsidRPr="00D55686" w:rsidRDefault="00580AE7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396518" w:rsidRPr="00D55686" w:rsidRDefault="00396518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p w:rsidR="00580AE7" w:rsidRPr="00D55686" w:rsidRDefault="00580AE7" w:rsidP="003E4D59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D55686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580AE7" w:rsidRPr="00D55686" w:rsidRDefault="00580AE7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val="en-US" w:bidi="th-TH"/>
        </w:rPr>
      </w:pPr>
    </w:p>
    <w:p w:rsidR="00945E30" w:rsidRPr="00D55686" w:rsidRDefault="00580AE7" w:rsidP="001249C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55686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D55686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D55686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</w:t>
      </w:r>
      <w:r w:rsidR="001249C1" w:rsidRPr="00D55686">
        <w:rPr>
          <w:rFonts w:ascii="Angsana New" w:hAnsi="Angsana New"/>
          <w:sz w:val="30"/>
          <w:szCs w:val="30"/>
          <w:lang w:bidi="th-TH"/>
        </w:rPr>
        <w:t xml:space="preserve"> </w:t>
      </w:r>
      <w:r w:rsidRPr="00D55686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D55686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D55686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1249C1" w:rsidRPr="00D55686" w:rsidRDefault="001249C1" w:rsidP="00F56311">
      <w:pPr>
        <w:pStyle w:val="block"/>
        <w:spacing w:after="0" w:line="240" w:lineRule="atLeast"/>
        <w:ind w:left="540" w:right="-7"/>
        <w:rPr>
          <w:rFonts w:ascii="Angsana New" w:hAnsi="Angsana New"/>
          <w:color w:val="000000"/>
          <w:sz w:val="30"/>
          <w:szCs w:val="30"/>
        </w:rPr>
        <w:sectPr w:rsidR="001249C1" w:rsidRPr="00D55686" w:rsidSect="00945E30">
          <w:headerReference w:type="default" r:id="rId18"/>
          <w:footerReference w:type="default" r:id="rId19"/>
          <w:pgSz w:w="11909" w:h="16834" w:code="9"/>
          <w:pgMar w:top="691" w:right="1152" w:bottom="720" w:left="1152" w:header="691" w:footer="576" w:gutter="0"/>
          <w:cols w:space="720"/>
          <w:docGrid w:linePitch="245"/>
        </w:sectPr>
      </w:pPr>
    </w:p>
    <w:tbl>
      <w:tblPr>
        <w:tblW w:w="14264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1126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945E30" w:rsidRPr="00D55686" w:rsidTr="00215B79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945E30" w:rsidRPr="00D55686" w:rsidRDefault="00945E30" w:rsidP="00977091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294" w:type="dxa"/>
            <w:gridSpan w:val="17"/>
            <w:vAlign w:val="bottom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E5068" w:rsidRPr="00D556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F72D79"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45E30" w:rsidRPr="00D55686" w:rsidTr="00215B79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945E30" w:rsidRPr="00D55686" w:rsidRDefault="00945E30" w:rsidP="00977091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50" w:type="dxa"/>
            <w:gridSpan w:val="9"/>
            <w:vAlign w:val="bottom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45E30" w:rsidRPr="00D55686" w:rsidTr="00215B79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945E30" w:rsidRPr="00D55686" w:rsidRDefault="00945E30" w:rsidP="0097709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63104"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63104"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B63104"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  <w:r w:rsidRPr="00D55686">
              <w:rPr>
                <w:rFonts w:ascii="Angsana New" w:hAnsi="Angsana New"/>
                <w:sz w:val="30"/>
                <w:szCs w:val="30"/>
              </w:rPr>
              <w:br/>
              <w:t>-</w:t>
            </w:r>
            <w:r w:rsidR="00730DA2" w:rsidRPr="00D55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>ใช้การบัญชีป้องกัน</w:t>
            </w:r>
            <w:r w:rsidR="00936D85" w:rsidRPr="00D55686">
              <w:rPr>
                <w:rFonts w:ascii="Angsana New" w:hAnsi="Angsana New"/>
                <w:sz w:val="30"/>
                <w:szCs w:val="30"/>
              </w:rPr>
              <w:br/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  <w:r w:rsidR="00730DA2" w:rsidRPr="00D55686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45E30" w:rsidRPr="00D55686" w:rsidRDefault="00945E30" w:rsidP="00977091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="00936D85" w:rsidRPr="00D55686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ตัดจำหน่าย</w:t>
            </w:r>
            <w:r w:rsidRPr="00D55686">
              <w:rPr>
                <w:rFonts w:ascii="Angsana New" w:hAnsi="Angsana New"/>
                <w:sz w:val="30"/>
                <w:szCs w:val="30"/>
                <w:lang w:bidi="th-TH"/>
              </w:rPr>
              <w:t xml:space="preserve"> - 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45E30" w:rsidRPr="00D55686" w:rsidRDefault="00945E30" w:rsidP="00977091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45E30" w:rsidRPr="00D55686" w:rsidRDefault="00945E30" w:rsidP="00215B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:rsidR="00945E30" w:rsidRPr="00D55686" w:rsidRDefault="00945E30" w:rsidP="00215B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45E30" w:rsidRPr="00D55686" w:rsidRDefault="00945E30" w:rsidP="00215B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:rsidR="00945E30" w:rsidRPr="00D55686" w:rsidRDefault="00945E30" w:rsidP="00215B79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:rsidR="00945E30" w:rsidRPr="00D55686" w:rsidRDefault="00945E30" w:rsidP="00215B79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:rsidR="00945E30" w:rsidRPr="00D55686" w:rsidRDefault="00945E30" w:rsidP="00215B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45E30" w:rsidRPr="00D55686" w:rsidRDefault="00945E30" w:rsidP="00215B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45E30" w:rsidRPr="00D55686" w:rsidTr="00215B79">
        <w:trPr>
          <w:trHeight w:val="261"/>
        </w:trPr>
        <w:tc>
          <w:tcPr>
            <w:tcW w:w="2970" w:type="dxa"/>
            <w:shd w:val="clear" w:color="auto" w:fill="auto"/>
          </w:tcPr>
          <w:p w:rsidR="00945E30" w:rsidRPr="00D55686" w:rsidRDefault="00945E30" w:rsidP="0097709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294" w:type="dxa"/>
            <w:gridSpan w:val="17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45E30" w:rsidRPr="00D55686" w:rsidTr="00215B79">
        <w:trPr>
          <w:trHeight w:val="261"/>
        </w:trPr>
        <w:tc>
          <w:tcPr>
            <w:tcW w:w="2970" w:type="dxa"/>
            <w:shd w:val="clear" w:color="auto" w:fill="auto"/>
          </w:tcPr>
          <w:p w:rsidR="00945E30" w:rsidRPr="00D55686" w:rsidRDefault="00945E30" w:rsidP="0097709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45E30" w:rsidRPr="00D55686" w:rsidRDefault="00945E30" w:rsidP="009770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45E30" w:rsidRPr="00D55686" w:rsidRDefault="00945E30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45E30" w:rsidRPr="00D55686" w:rsidRDefault="00945E30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45E30" w:rsidRPr="00D55686" w:rsidRDefault="00945E30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5E30" w:rsidRPr="00D55686" w:rsidRDefault="00945E30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AD4" w:rsidRPr="00D55686" w:rsidTr="00215B79">
        <w:trPr>
          <w:trHeight w:val="261"/>
        </w:trPr>
        <w:tc>
          <w:tcPr>
            <w:tcW w:w="2970" w:type="dxa"/>
            <w:shd w:val="clear" w:color="auto" w:fill="auto"/>
          </w:tcPr>
          <w:p w:rsidR="00815AD4" w:rsidRPr="00D55686" w:rsidRDefault="00815AD4" w:rsidP="00815AD4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หนี้สินทางการเงินไม่หมุนเวียนอื่น</w:t>
            </w: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 w:rsidRPr="00D556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D55686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1260" w:type="dxa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17,337</w:t>
            </w:r>
          </w:p>
        </w:tc>
        <w:tc>
          <w:tcPr>
            <w:tcW w:w="236" w:type="dxa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17,337</w:t>
            </w:r>
          </w:p>
        </w:tc>
        <w:tc>
          <w:tcPr>
            <w:tcW w:w="236" w:type="dxa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17,337</w:t>
            </w:r>
          </w:p>
        </w:tc>
        <w:tc>
          <w:tcPr>
            <w:tcW w:w="236" w:type="dxa"/>
            <w:vAlign w:val="bottom"/>
          </w:tcPr>
          <w:p w:rsidR="00815AD4" w:rsidRPr="00D55686" w:rsidRDefault="00815AD4" w:rsidP="00815AD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  <w:lang w:val="en-US" w:bidi="th-TH"/>
              </w:rPr>
              <w:t>17,337</w:t>
            </w:r>
          </w:p>
        </w:tc>
      </w:tr>
      <w:tr w:rsidR="00815AD4" w:rsidRPr="00D55686" w:rsidTr="00215B79">
        <w:trPr>
          <w:trHeight w:val="261"/>
        </w:trPr>
        <w:tc>
          <w:tcPr>
            <w:tcW w:w="2970" w:type="dxa"/>
            <w:shd w:val="clear" w:color="auto" w:fill="auto"/>
          </w:tcPr>
          <w:p w:rsidR="00815AD4" w:rsidRPr="00D55686" w:rsidRDefault="00815AD4" w:rsidP="00815AD4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17,337</w:t>
            </w:r>
          </w:p>
        </w:tc>
        <w:tc>
          <w:tcPr>
            <w:tcW w:w="236" w:type="dxa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17,337</w:t>
            </w:r>
          </w:p>
        </w:tc>
        <w:tc>
          <w:tcPr>
            <w:tcW w:w="236" w:type="dxa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15AD4" w:rsidRPr="00D55686" w:rsidRDefault="00815AD4" w:rsidP="00815AD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815AD4" w:rsidRPr="00D55686" w:rsidRDefault="00815AD4" w:rsidP="00815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815AD4" w:rsidRPr="00D55686" w:rsidRDefault="00815AD4" w:rsidP="00815AD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215B79" w:rsidRPr="00D55686" w:rsidRDefault="00215B79" w:rsidP="00945E30">
      <w:pPr>
        <w:rPr>
          <w:rFonts w:ascii="Angsana New" w:hAnsi="Angsana New"/>
          <w:sz w:val="30"/>
          <w:szCs w:val="30"/>
          <w:cs/>
        </w:rPr>
      </w:pPr>
    </w:p>
    <w:p w:rsidR="00945E30" w:rsidRPr="00D55686" w:rsidRDefault="00945E30" w:rsidP="00945E30">
      <w:pPr>
        <w:rPr>
          <w:rFonts w:ascii="Angsana New" w:hAnsi="Angsana New"/>
          <w:sz w:val="30"/>
          <w:szCs w:val="30"/>
        </w:rPr>
      </w:pPr>
    </w:p>
    <w:p w:rsidR="00945E30" w:rsidRPr="00D55686" w:rsidRDefault="00945E30" w:rsidP="00945E30">
      <w:pPr>
        <w:sectPr w:rsidR="00945E30" w:rsidRPr="00D55686" w:rsidSect="00CF799B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10" w:right="1152" w:bottom="576" w:left="720" w:header="720" w:footer="490" w:gutter="0"/>
          <w:cols w:space="720"/>
        </w:sectPr>
      </w:pPr>
    </w:p>
    <w:p w:rsidR="00F12FB6" w:rsidRPr="00D55686" w:rsidRDefault="00152A02" w:rsidP="00F12F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:rsidR="00F12FB6" w:rsidRPr="00D55686" w:rsidRDefault="00F12FB6" w:rsidP="00F12FB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52A02" w:rsidRPr="00D55686" w:rsidRDefault="00152A02" w:rsidP="00152A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D55686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สัญญาแลกเปลี่ยนอัตราดอกเบี้ย</w:t>
      </w:r>
    </w:p>
    <w:p w:rsidR="00152A02" w:rsidRPr="00D55686" w:rsidRDefault="00152A02" w:rsidP="00F12FB6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F12FB6" w:rsidRPr="00D55686" w:rsidRDefault="00215B79" w:rsidP="00152A0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i/>
          <w:iCs/>
          <w:sz w:val="30"/>
          <w:szCs w:val="30"/>
          <w:lang w:bidi="th-TH"/>
        </w:rPr>
        <w:t>Swap model</w:t>
      </w:r>
      <w:r w:rsidRPr="00D55686">
        <w:rPr>
          <w:rFonts w:ascii="Angsana New" w:hAnsi="Angsana New"/>
          <w:sz w:val="30"/>
          <w:szCs w:val="30"/>
          <w:lang w:bidi="th-TH"/>
        </w:rPr>
        <w:t xml:space="preserve"> </w:t>
      </w:r>
      <w:r w:rsidR="00152A02" w:rsidRPr="00D55686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มูลค่ายุติธรรมคำนวณจากมูลค่าปัจจุบันของประมาณการกระแสเงินสดในอนาคต</w:t>
      </w:r>
      <w:r w:rsidR="00152A02" w:rsidRPr="00D556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52A02" w:rsidRPr="00D55686">
        <w:rPr>
          <w:rFonts w:ascii="Angsana New" w:hAnsi="Angsana New" w:hint="cs"/>
          <w:sz w:val="30"/>
          <w:szCs w:val="30"/>
          <w:cs/>
          <w:lang w:bidi="th-TH"/>
        </w:rPr>
        <w:t>การประมาณการกระแสเงินสดในอนาคตที่มีอัตราดอกเบี้ยลอยตัวพิจารณาจากราคาซื้อขายสัญญาแลกเปลี่ยน</w:t>
      </w:r>
      <w:r w:rsidR="00152A02" w:rsidRPr="00D556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52A02" w:rsidRPr="00D55686">
        <w:rPr>
          <w:rFonts w:ascii="Angsana New" w:hAnsi="Angsana New" w:hint="cs"/>
          <w:sz w:val="30"/>
          <w:szCs w:val="30"/>
          <w:cs/>
          <w:lang w:bidi="th-TH"/>
        </w:rPr>
        <w:t>ราคาในอนาคต</w:t>
      </w:r>
      <w:r w:rsidR="00152A02" w:rsidRPr="00D556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52A02" w:rsidRPr="00D55686">
        <w:rPr>
          <w:rFonts w:ascii="Angsana New" w:hAnsi="Angsana New" w:hint="cs"/>
          <w:sz w:val="30"/>
          <w:szCs w:val="30"/>
          <w:cs/>
          <w:lang w:bidi="th-TH"/>
        </w:rPr>
        <w:t>และอัตราดอกเบี้ยเงินกู้ยืมระหว่างธนาคาร</w:t>
      </w:r>
      <w:r w:rsidR="00152A02" w:rsidRPr="00D556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52A02" w:rsidRPr="00D55686">
        <w:rPr>
          <w:rFonts w:ascii="Angsana New" w:hAnsi="Angsana New" w:hint="cs"/>
          <w:sz w:val="30"/>
          <w:szCs w:val="30"/>
          <w:cs/>
          <w:lang w:bidi="th-TH"/>
        </w:rPr>
        <w:t>การประมาณการกระแสเงินสดคิดลดโดยใช้เส้นอัตราผลตอบแทนที่สร้างขึ้นจากแหล่งที่มาเดียวกัน</w:t>
      </w:r>
      <w:r w:rsidR="00152A02" w:rsidRPr="00D556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52A02" w:rsidRPr="00D55686">
        <w:rPr>
          <w:rFonts w:ascii="Angsana New" w:hAnsi="Angsana New" w:hint="cs"/>
          <w:sz w:val="30"/>
          <w:szCs w:val="30"/>
          <w:cs/>
          <w:lang w:bidi="th-TH"/>
        </w:rPr>
        <w:t>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</w:t>
      </w:r>
      <w:r w:rsidR="00152A02" w:rsidRPr="00D556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52A02" w:rsidRPr="00D55686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</w:t>
      </w:r>
      <w:r w:rsidR="00152A02" w:rsidRPr="00D556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52A02" w:rsidRPr="00D55686">
        <w:rPr>
          <w:rFonts w:ascii="Angsana New" w:hAnsi="Angsana New" w:hint="cs"/>
          <w:sz w:val="30"/>
          <w:szCs w:val="30"/>
          <w:cs/>
          <w:lang w:bidi="th-TH"/>
        </w:rPr>
        <w:t>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</w:r>
    </w:p>
    <w:p w:rsidR="00757B9C" w:rsidRPr="00D55686" w:rsidRDefault="00757B9C" w:rsidP="007277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215B79" w:rsidRPr="00D55686" w:rsidRDefault="00215B79" w:rsidP="007277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556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215B79" w:rsidRPr="00D55686" w:rsidRDefault="00215B79" w:rsidP="007277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2770A" w:rsidRPr="00D55686" w:rsidRDefault="00152A02" w:rsidP="007277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556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:rsidR="0072770A" w:rsidRPr="00D55686" w:rsidRDefault="0072770A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:rsidR="002C799E" w:rsidRPr="00D55686" w:rsidRDefault="00152A02" w:rsidP="0072770A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55686">
        <w:rPr>
          <w:rFonts w:ascii="Angsana New" w:hAnsi="Angsana New" w:hint="cs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D556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</w:t>
      </w:r>
      <w:r w:rsidR="00511AE1" w:rsidRPr="00D55686">
        <w:rPr>
          <w:rFonts w:ascii="Angsana New" w:hAnsi="Angsana New"/>
          <w:sz w:val="30"/>
          <w:szCs w:val="30"/>
          <w:cs/>
          <w:lang w:bidi="th-TH"/>
        </w:rPr>
        <w:br/>
      </w:r>
      <w:r w:rsidRPr="00D55686">
        <w:rPr>
          <w:rFonts w:ascii="Angsana New" w:hAnsi="Angsana New" w:hint="cs"/>
          <w:sz w:val="30"/>
          <w:szCs w:val="30"/>
          <w:cs/>
          <w:lang w:bidi="th-TH"/>
        </w:rPr>
        <w:t>ผลขาดทุนด้านเครดิตจากประสบการณ์ในอดีต</w:t>
      </w:r>
      <w:r w:rsidRPr="00D556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511AE1" w:rsidRPr="00D55686" w:rsidRDefault="00511AE1" w:rsidP="0072770A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02AC7" w:rsidRPr="00D55686" w:rsidRDefault="00E02AC7" w:rsidP="0072770A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02AC7" w:rsidRPr="00D55686" w:rsidRDefault="00E02AC7" w:rsidP="0072770A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02AC7" w:rsidRPr="00D55686" w:rsidRDefault="00E02AC7" w:rsidP="0072770A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02AC7" w:rsidRPr="00D55686" w:rsidRDefault="00E02AC7" w:rsidP="0072770A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02AC7" w:rsidRPr="00D55686" w:rsidRDefault="00E02AC7" w:rsidP="0072770A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02AC7" w:rsidRPr="00D55686" w:rsidRDefault="00E02AC7" w:rsidP="0072770A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02AC7" w:rsidRPr="00D55686" w:rsidRDefault="00E02AC7" w:rsidP="0072770A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02AC7" w:rsidRPr="00D55686" w:rsidRDefault="00E02AC7" w:rsidP="0072770A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02AC7" w:rsidRPr="00D55686" w:rsidRDefault="00E02AC7" w:rsidP="0072770A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02AC7" w:rsidRPr="00D55686" w:rsidRDefault="00E02AC7" w:rsidP="0072770A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72770A" w:rsidRPr="00D55686" w:rsidRDefault="0072770A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009" w:type="dxa"/>
        <w:tblInd w:w="517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32"/>
        <w:gridCol w:w="1703"/>
        <w:gridCol w:w="277"/>
        <w:gridCol w:w="1797"/>
      </w:tblGrid>
      <w:tr w:rsidR="00C66047" w:rsidRPr="00D55686" w:rsidTr="002E34DF">
        <w:trPr>
          <w:cantSplit/>
          <w:tblHeader/>
        </w:trPr>
        <w:tc>
          <w:tcPr>
            <w:tcW w:w="5232" w:type="dxa"/>
            <w:vAlign w:val="bottom"/>
          </w:tcPr>
          <w:p w:rsidR="00C66047" w:rsidRPr="00D55686" w:rsidRDefault="00C66047" w:rsidP="002E34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ลูกหนี้การค้า</w:t>
            </w:r>
          </w:p>
        </w:tc>
        <w:tc>
          <w:tcPr>
            <w:tcW w:w="1703" w:type="dxa"/>
          </w:tcPr>
          <w:p w:rsidR="00C66047" w:rsidRPr="00D55686" w:rsidRDefault="00C66047" w:rsidP="002E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</w:tcPr>
          <w:p w:rsidR="00C66047" w:rsidRPr="00D55686" w:rsidRDefault="00C66047" w:rsidP="002E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97" w:type="dxa"/>
          </w:tcPr>
          <w:p w:rsidR="00C66047" w:rsidRPr="00D55686" w:rsidRDefault="00C66047" w:rsidP="002E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:rsidR="00C66047" w:rsidRPr="00D55686" w:rsidRDefault="00C66047" w:rsidP="002E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66047" w:rsidRPr="00D55686" w:rsidTr="002E34DF">
        <w:trPr>
          <w:cantSplit/>
          <w:tblHeader/>
        </w:trPr>
        <w:tc>
          <w:tcPr>
            <w:tcW w:w="5232" w:type="dxa"/>
          </w:tcPr>
          <w:p w:rsidR="00C66047" w:rsidRPr="00D55686" w:rsidRDefault="00C66047" w:rsidP="002E34D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3777" w:type="dxa"/>
            <w:gridSpan w:val="3"/>
            <w:vAlign w:val="bottom"/>
          </w:tcPr>
          <w:p w:rsidR="00C66047" w:rsidRPr="00D55686" w:rsidRDefault="00C66047" w:rsidP="002E34D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D556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5686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C66047" w:rsidRPr="00D55686" w:rsidTr="002E34DF">
        <w:trPr>
          <w:cantSplit/>
          <w:trHeight w:val="64"/>
        </w:trPr>
        <w:tc>
          <w:tcPr>
            <w:tcW w:w="5232" w:type="dxa"/>
          </w:tcPr>
          <w:p w:rsidR="00C66047" w:rsidRPr="00D55686" w:rsidRDefault="00C66047" w:rsidP="002E34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63104"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63104"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B63104"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03" w:type="dxa"/>
          </w:tcPr>
          <w:p w:rsidR="00C66047" w:rsidRPr="00D55686" w:rsidRDefault="00C66047" w:rsidP="002E34D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:rsidR="00C66047" w:rsidRPr="00D55686" w:rsidRDefault="00C66047" w:rsidP="002E34D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</w:tcPr>
          <w:p w:rsidR="00C66047" w:rsidRPr="00D55686" w:rsidRDefault="00C66047" w:rsidP="002E34D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1724" w:rsidRPr="00D55686" w:rsidTr="002E34DF">
        <w:trPr>
          <w:cantSplit/>
          <w:trHeight w:val="64"/>
        </w:trPr>
        <w:tc>
          <w:tcPr>
            <w:tcW w:w="5232" w:type="dxa"/>
          </w:tcPr>
          <w:p w:rsidR="00701724" w:rsidRPr="00D55686" w:rsidRDefault="00701724" w:rsidP="0070172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03" w:type="dxa"/>
            <w:vAlign w:val="center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  <w:tab w:val="left" w:pos="1534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156,</w:t>
            </w:r>
            <w:r w:rsidR="007D50A9" w:rsidRPr="00D55686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  <w:tc>
          <w:tcPr>
            <w:tcW w:w="277" w:type="dxa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  <w:vAlign w:val="center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  <w:tab w:val="left" w:pos="1534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156,</w:t>
            </w:r>
            <w:r w:rsidR="007D50A9" w:rsidRPr="00D55686"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  <w:tr w:rsidR="00701724" w:rsidRPr="00D55686" w:rsidTr="002E34DF">
        <w:trPr>
          <w:cantSplit/>
          <w:trHeight w:val="64"/>
        </w:trPr>
        <w:tc>
          <w:tcPr>
            <w:tcW w:w="5232" w:type="dxa"/>
          </w:tcPr>
          <w:p w:rsidR="00701724" w:rsidRPr="00D55686" w:rsidRDefault="00701724" w:rsidP="0070172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03" w:type="dxa"/>
            <w:vAlign w:val="center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  <w:vAlign w:val="center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724" w:rsidRPr="00D55686" w:rsidTr="002E34DF">
        <w:trPr>
          <w:cantSplit/>
          <w:trHeight w:val="64"/>
        </w:trPr>
        <w:tc>
          <w:tcPr>
            <w:tcW w:w="5232" w:type="dxa"/>
          </w:tcPr>
          <w:p w:rsidR="00701724" w:rsidRPr="00D55686" w:rsidRDefault="00701724" w:rsidP="007017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55686">
              <w:rPr>
                <w:rFonts w:ascii="Angsana New" w:hAnsi="Angsana New"/>
                <w:sz w:val="30"/>
                <w:szCs w:val="30"/>
              </w:rPr>
              <w:t>3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3" w:type="dxa"/>
            <w:vAlign w:val="center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48,</w:t>
            </w:r>
            <w:r w:rsidR="007D50A9" w:rsidRPr="00D55686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77" w:type="dxa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  <w:vAlign w:val="center"/>
          </w:tcPr>
          <w:p w:rsidR="00701724" w:rsidRPr="00D55686" w:rsidRDefault="00701724" w:rsidP="00C761DD">
            <w:pPr>
              <w:pStyle w:val="acctfourfigures"/>
              <w:shd w:val="clear" w:color="auto" w:fill="FFFFFF"/>
              <w:tabs>
                <w:tab w:val="decimal" w:pos="908"/>
                <w:tab w:val="left" w:pos="1357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48,</w:t>
            </w:r>
            <w:r w:rsidR="00C761DD" w:rsidRPr="00D55686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</w:tr>
      <w:tr w:rsidR="00701724" w:rsidRPr="00D55686" w:rsidTr="002E34DF">
        <w:trPr>
          <w:cantSplit/>
          <w:trHeight w:val="64"/>
        </w:trPr>
        <w:tc>
          <w:tcPr>
            <w:tcW w:w="5232" w:type="dxa"/>
          </w:tcPr>
          <w:p w:rsidR="00701724" w:rsidRPr="00D55686" w:rsidRDefault="00701724" w:rsidP="007017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3" w:type="dxa"/>
            <w:vAlign w:val="center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8,101</w:t>
            </w:r>
          </w:p>
        </w:tc>
        <w:tc>
          <w:tcPr>
            <w:tcW w:w="277" w:type="dxa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  <w:vAlign w:val="center"/>
          </w:tcPr>
          <w:p w:rsidR="00701724" w:rsidRPr="00D55686" w:rsidRDefault="00701724" w:rsidP="00C761DD">
            <w:pPr>
              <w:pStyle w:val="acctfourfigures"/>
              <w:shd w:val="clear" w:color="auto" w:fill="FFFFFF"/>
              <w:tabs>
                <w:tab w:val="decimal" w:pos="908"/>
                <w:tab w:val="left" w:pos="1232"/>
                <w:tab w:val="left" w:pos="1426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8,101</w:t>
            </w:r>
          </w:p>
        </w:tc>
      </w:tr>
      <w:tr w:rsidR="00701724" w:rsidRPr="00D55686" w:rsidTr="002E34DF">
        <w:trPr>
          <w:cantSplit/>
          <w:trHeight w:val="64"/>
        </w:trPr>
        <w:tc>
          <w:tcPr>
            <w:tcW w:w="5232" w:type="dxa"/>
          </w:tcPr>
          <w:p w:rsidR="00701724" w:rsidRPr="00D55686" w:rsidRDefault="00701724" w:rsidP="007017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3" w:type="dxa"/>
            <w:vAlign w:val="center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6,642</w:t>
            </w:r>
          </w:p>
        </w:tc>
        <w:tc>
          <w:tcPr>
            <w:tcW w:w="277" w:type="dxa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  <w:vAlign w:val="center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6,642</w:t>
            </w:r>
          </w:p>
        </w:tc>
      </w:tr>
      <w:tr w:rsidR="00701724" w:rsidRPr="00D55686" w:rsidTr="002E34DF">
        <w:trPr>
          <w:cantSplit/>
          <w:trHeight w:val="64"/>
        </w:trPr>
        <w:tc>
          <w:tcPr>
            <w:tcW w:w="5232" w:type="dxa"/>
          </w:tcPr>
          <w:p w:rsidR="00701724" w:rsidRPr="00D55686" w:rsidRDefault="00701724" w:rsidP="007017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center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17,869</w:t>
            </w:r>
          </w:p>
        </w:tc>
        <w:tc>
          <w:tcPr>
            <w:tcW w:w="277" w:type="dxa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17,808</w:t>
            </w:r>
          </w:p>
        </w:tc>
      </w:tr>
      <w:tr w:rsidR="00701724" w:rsidRPr="00D55686" w:rsidTr="002E34DF">
        <w:trPr>
          <w:cantSplit/>
          <w:trHeight w:val="64"/>
        </w:trPr>
        <w:tc>
          <w:tcPr>
            <w:tcW w:w="5232" w:type="dxa"/>
          </w:tcPr>
          <w:p w:rsidR="00701724" w:rsidRPr="00D55686" w:rsidRDefault="00701724" w:rsidP="007017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:rsidR="00701724" w:rsidRPr="00D55686" w:rsidRDefault="00701724" w:rsidP="008E55CB">
            <w:pPr>
              <w:pStyle w:val="acctfourfigures"/>
              <w:shd w:val="clear" w:color="auto" w:fill="FFFFFF"/>
              <w:tabs>
                <w:tab w:val="decimal" w:pos="908"/>
                <w:tab w:val="left" w:pos="142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237,776</w:t>
            </w:r>
          </w:p>
        </w:tc>
        <w:tc>
          <w:tcPr>
            <w:tcW w:w="277" w:type="dxa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vAlign w:val="center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237,715</w:t>
            </w:r>
          </w:p>
        </w:tc>
      </w:tr>
      <w:tr w:rsidR="00701724" w:rsidRPr="00D55686" w:rsidTr="002E34DF">
        <w:trPr>
          <w:cantSplit/>
          <w:trHeight w:val="64"/>
        </w:trPr>
        <w:tc>
          <w:tcPr>
            <w:tcW w:w="5232" w:type="dxa"/>
          </w:tcPr>
          <w:p w:rsidR="00701724" w:rsidRPr="00D55686" w:rsidRDefault="00701724" w:rsidP="007017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:rsidR="00701724" w:rsidRPr="00D55686" w:rsidRDefault="00701724" w:rsidP="001819A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(17,</w:t>
            </w:r>
            <w:r w:rsidR="002743BF" w:rsidRPr="00D55686">
              <w:rPr>
                <w:rFonts w:ascii="Angsana New" w:hAnsi="Angsana New"/>
                <w:sz w:val="30"/>
                <w:szCs w:val="30"/>
              </w:rPr>
              <w:t>253</w:t>
            </w:r>
            <w:r w:rsidRPr="00D556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  <w:vAlign w:val="bottom"/>
          </w:tcPr>
          <w:p w:rsidR="00701724" w:rsidRPr="00D55686" w:rsidRDefault="00701724" w:rsidP="001819AB">
            <w:pPr>
              <w:pStyle w:val="acctfourfigures"/>
              <w:shd w:val="clear" w:color="auto" w:fill="FFFFFF"/>
              <w:tabs>
                <w:tab w:val="decimal" w:pos="908"/>
                <w:tab w:val="left" w:pos="118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(17,</w:t>
            </w:r>
            <w:r w:rsidR="002743BF" w:rsidRPr="00D55686">
              <w:rPr>
                <w:rFonts w:ascii="Angsana New" w:hAnsi="Angsana New"/>
                <w:sz w:val="30"/>
                <w:szCs w:val="30"/>
              </w:rPr>
              <w:t>192</w:t>
            </w:r>
            <w:r w:rsidRPr="00D556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1724" w:rsidRPr="00D55686" w:rsidTr="002E34DF">
        <w:trPr>
          <w:cantSplit/>
          <w:trHeight w:val="64"/>
        </w:trPr>
        <w:tc>
          <w:tcPr>
            <w:tcW w:w="5232" w:type="dxa"/>
          </w:tcPr>
          <w:p w:rsidR="00701724" w:rsidRPr="00D55686" w:rsidRDefault="00701724" w:rsidP="007017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220,</w:t>
            </w:r>
            <w:r w:rsidR="002743BF" w:rsidRPr="00D55686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7" w:type="dxa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1724" w:rsidRPr="00D55686" w:rsidRDefault="00701724" w:rsidP="0070172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220,</w:t>
            </w:r>
            <w:r w:rsidR="002743BF" w:rsidRPr="00D55686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</w:tr>
    </w:tbl>
    <w:p w:rsidR="00C66047" w:rsidRPr="00D55686" w:rsidRDefault="00C66047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009" w:type="dxa"/>
        <w:tblInd w:w="517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32"/>
        <w:gridCol w:w="1703"/>
        <w:gridCol w:w="277"/>
        <w:gridCol w:w="1797"/>
      </w:tblGrid>
      <w:tr w:rsidR="009C314C" w:rsidRPr="00D55686" w:rsidTr="00F80A3C">
        <w:trPr>
          <w:cantSplit/>
          <w:tblHeader/>
        </w:trPr>
        <w:tc>
          <w:tcPr>
            <w:tcW w:w="5232" w:type="dxa"/>
            <w:vAlign w:val="bottom"/>
          </w:tcPr>
          <w:p w:rsidR="009C314C" w:rsidRPr="00D55686" w:rsidRDefault="009C314C" w:rsidP="00F80A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703" w:type="dxa"/>
          </w:tcPr>
          <w:p w:rsidR="009C314C" w:rsidRPr="00D55686" w:rsidRDefault="009C314C" w:rsidP="00F80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</w:tcPr>
          <w:p w:rsidR="009C314C" w:rsidRPr="00D55686" w:rsidRDefault="009C314C" w:rsidP="00F80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97" w:type="dxa"/>
          </w:tcPr>
          <w:p w:rsidR="009C314C" w:rsidRPr="00D55686" w:rsidRDefault="009C314C" w:rsidP="00F80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:rsidR="009C314C" w:rsidRPr="00D55686" w:rsidRDefault="009C314C" w:rsidP="00F80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C314C" w:rsidRPr="00D55686" w:rsidTr="00F80A3C">
        <w:trPr>
          <w:cantSplit/>
          <w:tblHeader/>
        </w:trPr>
        <w:tc>
          <w:tcPr>
            <w:tcW w:w="5232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3777" w:type="dxa"/>
            <w:gridSpan w:val="3"/>
            <w:vAlign w:val="bottom"/>
          </w:tcPr>
          <w:p w:rsidR="009C314C" w:rsidRPr="00D55686" w:rsidRDefault="009C314C" w:rsidP="00F80A3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D556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5686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C314C" w:rsidRPr="00D55686" w:rsidTr="00F80A3C">
        <w:trPr>
          <w:cantSplit/>
          <w:trHeight w:val="64"/>
        </w:trPr>
        <w:tc>
          <w:tcPr>
            <w:tcW w:w="5232" w:type="dxa"/>
          </w:tcPr>
          <w:p w:rsidR="009C314C" w:rsidRPr="00D55686" w:rsidRDefault="009C314C" w:rsidP="00F80A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03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314C" w:rsidRPr="00D55686" w:rsidTr="00F80A3C">
        <w:trPr>
          <w:cantSplit/>
          <w:trHeight w:val="64"/>
        </w:trPr>
        <w:tc>
          <w:tcPr>
            <w:tcW w:w="5232" w:type="dxa"/>
          </w:tcPr>
          <w:p w:rsidR="009C314C" w:rsidRPr="00D55686" w:rsidRDefault="009C314C" w:rsidP="00F80A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5568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03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132,787</w:t>
            </w:r>
          </w:p>
        </w:tc>
        <w:tc>
          <w:tcPr>
            <w:tcW w:w="27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132,787</w:t>
            </w:r>
          </w:p>
        </w:tc>
      </w:tr>
      <w:tr w:rsidR="009C314C" w:rsidRPr="00D55686" w:rsidTr="00F80A3C">
        <w:trPr>
          <w:cantSplit/>
          <w:trHeight w:val="64"/>
        </w:trPr>
        <w:tc>
          <w:tcPr>
            <w:tcW w:w="5232" w:type="dxa"/>
          </w:tcPr>
          <w:p w:rsidR="009C314C" w:rsidRPr="00D55686" w:rsidRDefault="009C314C" w:rsidP="00F80A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03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14C" w:rsidRPr="00D55686" w:rsidTr="00F80A3C">
        <w:trPr>
          <w:cantSplit/>
          <w:trHeight w:val="64"/>
        </w:trPr>
        <w:tc>
          <w:tcPr>
            <w:tcW w:w="5232" w:type="dxa"/>
          </w:tcPr>
          <w:p w:rsidR="009C314C" w:rsidRPr="00D55686" w:rsidRDefault="009C314C" w:rsidP="00F80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55686">
              <w:rPr>
                <w:rFonts w:ascii="Angsana New" w:hAnsi="Angsana New"/>
                <w:sz w:val="30"/>
                <w:szCs w:val="30"/>
              </w:rPr>
              <w:t>3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3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39,229</w:t>
            </w:r>
          </w:p>
        </w:tc>
        <w:tc>
          <w:tcPr>
            <w:tcW w:w="27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39,229</w:t>
            </w:r>
          </w:p>
        </w:tc>
      </w:tr>
      <w:tr w:rsidR="009C314C" w:rsidRPr="00D55686" w:rsidTr="00F80A3C">
        <w:trPr>
          <w:cantSplit/>
          <w:trHeight w:val="64"/>
        </w:trPr>
        <w:tc>
          <w:tcPr>
            <w:tcW w:w="5232" w:type="dxa"/>
          </w:tcPr>
          <w:p w:rsidR="009C314C" w:rsidRPr="00D55686" w:rsidRDefault="009C314C" w:rsidP="00F80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3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6,304</w:t>
            </w:r>
          </w:p>
        </w:tc>
        <w:tc>
          <w:tcPr>
            <w:tcW w:w="27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6,304</w:t>
            </w:r>
          </w:p>
        </w:tc>
      </w:tr>
      <w:tr w:rsidR="009C314C" w:rsidRPr="00D55686" w:rsidTr="00F80A3C">
        <w:trPr>
          <w:cantSplit/>
          <w:trHeight w:val="64"/>
        </w:trPr>
        <w:tc>
          <w:tcPr>
            <w:tcW w:w="5232" w:type="dxa"/>
          </w:tcPr>
          <w:p w:rsidR="009C314C" w:rsidRPr="00D55686" w:rsidRDefault="009C314C" w:rsidP="00F80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3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3,669</w:t>
            </w:r>
          </w:p>
        </w:tc>
        <w:tc>
          <w:tcPr>
            <w:tcW w:w="27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</w:tcPr>
          <w:p w:rsidR="009C314C" w:rsidRPr="00D55686" w:rsidRDefault="009C314C" w:rsidP="009A2DB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3,669</w:t>
            </w:r>
          </w:p>
        </w:tc>
      </w:tr>
      <w:tr w:rsidR="009C314C" w:rsidRPr="00D55686" w:rsidTr="00F80A3C">
        <w:trPr>
          <w:cantSplit/>
          <w:trHeight w:val="64"/>
        </w:trPr>
        <w:tc>
          <w:tcPr>
            <w:tcW w:w="5232" w:type="dxa"/>
          </w:tcPr>
          <w:p w:rsidR="009C314C" w:rsidRPr="00D55686" w:rsidRDefault="009C314C" w:rsidP="00F80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15,297</w:t>
            </w:r>
          </w:p>
        </w:tc>
        <w:tc>
          <w:tcPr>
            <w:tcW w:w="27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:rsidR="009C314C" w:rsidRPr="00D55686" w:rsidRDefault="009C314C" w:rsidP="008E55C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15,236</w:t>
            </w:r>
          </w:p>
        </w:tc>
      </w:tr>
      <w:tr w:rsidR="009C314C" w:rsidRPr="00D55686" w:rsidTr="00F80A3C">
        <w:trPr>
          <w:cantSplit/>
          <w:trHeight w:val="64"/>
        </w:trPr>
        <w:tc>
          <w:tcPr>
            <w:tcW w:w="5232" w:type="dxa"/>
          </w:tcPr>
          <w:p w:rsidR="009C314C" w:rsidRPr="00D55686" w:rsidRDefault="00A654CE" w:rsidP="00A654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9C314C" w:rsidRPr="00D55686" w:rsidRDefault="009C314C" w:rsidP="009A2DB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197,286</w:t>
            </w:r>
          </w:p>
        </w:tc>
        <w:tc>
          <w:tcPr>
            <w:tcW w:w="27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197,225</w:t>
            </w:r>
          </w:p>
        </w:tc>
      </w:tr>
      <w:tr w:rsidR="009C314C" w:rsidRPr="00D55686" w:rsidTr="00F80A3C">
        <w:trPr>
          <w:cantSplit/>
          <w:trHeight w:val="64"/>
        </w:trPr>
        <w:tc>
          <w:tcPr>
            <w:tcW w:w="5232" w:type="dxa"/>
          </w:tcPr>
          <w:p w:rsidR="009C314C" w:rsidRPr="00D55686" w:rsidRDefault="009C314C" w:rsidP="00F80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9C314C" w:rsidRPr="00D55686" w:rsidRDefault="009C314C" w:rsidP="003829C2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(15,007)</w:t>
            </w:r>
          </w:p>
        </w:tc>
        <w:tc>
          <w:tcPr>
            <w:tcW w:w="27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:rsidR="009C314C" w:rsidRPr="00D55686" w:rsidRDefault="009C314C" w:rsidP="003829C2">
            <w:pPr>
              <w:pStyle w:val="acctfourfigures"/>
              <w:shd w:val="clear" w:color="auto" w:fill="FFFFFF"/>
              <w:tabs>
                <w:tab w:val="decimal" w:pos="908"/>
                <w:tab w:val="left" w:pos="145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(14,946)</w:t>
            </w:r>
          </w:p>
        </w:tc>
      </w:tr>
      <w:tr w:rsidR="009C314C" w:rsidRPr="00D55686" w:rsidTr="00F80A3C">
        <w:trPr>
          <w:cantSplit/>
          <w:trHeight w:val="64"/>
        </w:trPr>
        <w:tc>
          <w:tcPr>
            <w:tcW w:w="5232" w:type="dxa"/>
          </w:tcPr>
          <w:p w:rsidR="009C314C" w:rsidRPr="00D55686" w:rsidRDefault="009C314C" w:rsidP="00F80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182,279</w:t>
            </w:r>
          </w:p>
        </w:tc>
        <w:tc>
          <w:tcPr>
            <w:tcW w:w="277" w:type="dxa"/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double" w:sz="4" w:space="0" w:color="auto"/>
            </w:tcBorders>
          </w:tcPr>
          <w:p w:rsidR="009C314C" w:rsidRPr="00D55686" w:rsidRDefault="009C314C" w:rsidP="00F80A3C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182,279</w:t>
            </w:r>
          </w:p>
        </w:tc>
      </w:tr>
    </w:tbl>
    <w:p w:rsidR="009C314C" w:rsidRPr="00D55686" w:rsidRDefault="009C314C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9C314C" w:rsidRPr="00D55686" w:rsidRDefault="009C314C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F80A3C" w:rsidRPr="00D55686" w:rsidRDefault="00F80A3C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F80A3C" w:rsidRPr="00D55686" w:rsidRDefault="00F80A3C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C66047" w:rsidRPr="00D55686" w:rsidRDefault="00C66047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00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705"/>
        <w:gridCol w:w="275"/>
        <w:gridCol w:w="1803"/>
      </w:tblGrid>
      <w:tr w:rsidR="002A6AEA" w:rsidRPr="00D55686" w:rsidTr="002A6AEA">
        <w:trPr>
          <w:cantSplit/>
          <w:tblHeader/>
        </w:trPr>
        <w:tc>
          <w:tcPr>
            <w:tcW w:w="3960" w:type="dxa"/>
            <w:vAlign w:val="bottom"/>
          </w:tcPr>
          <w:p w:rsidR="002A6AEA" w:rsidRPr="00D55686" w:rsidRDefault="002A6AEA" w:rsidP="002A6AE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ค่าเผื่อผลขาดทุนจากการด้อยค่า </w:t>
            </w: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br/>
              <w:t xml:space="preserve">   </w:t>
            </w: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- วิธีการอย่างง่าย</w:t>
            </w:r>
          </w:p>
        </w:tc>
        <w:tc>
          <w:tcPr>
            <w:tcW w:w="1260" w:type="dxa"/>
          </w:tcPr>
          <w:p w:rsidR="002A6AEA" w:rsidRPr="00D55686" w:rsidRDefault="002A6AEA" w:rsidP="002A6AE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:rsidR="00936D85" w:rsidRPr="00D55686" w:rsidRDefault="00936D85" w:rsidP="002A6AE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705" w:type="dxa"/>
          </w:tcPr>
          <w:p w:rsidR="002A6AEA" w:rsidRPr="00D55686" w:rsidRDefault="002A6AEA" w:rsidP="002A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:rsidR="002A6AEA" w:rsidRPr="00D55686" w:rsidRDefault="002A6AEA" w:rsidP="002A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3" w:type="dxa"/>
          </w:tcPr>
          <w:p w:rsidR="002A6AEA" w:rsidRPr="00D55686" w:rsidRDefault="002A6AEA" w:rsidP="002A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D55686"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D55686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A6AEA" w:rsidRPr="00D55686" w:rsidTr="002A6AEA">
        <w:trPr>
          <w:cantSplit/>
          <w:tblHeader/>
        </w:trPr>
        <w:tc>
          <w:tcPr>
            <w:tcW w:w="3960" w:type="dxa"/>
          </w:tcPr>
          <w:p w:rsidR="002A6AEA" w:rsidRPr="00D55686" w:rsidRDefault="002A6AEA" w:rsidP="002A6A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A6AEA" w:rsidRPr="00D55686" w:rsidRDefault="002A6AEA" w:rsidP="002A6AE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783" w:type="dxa"/>
            <w:gridSpan w:val="3"/>
            <w:vAlign w:val="bottom"/>
          </w:tcPr>
          <w:p w:rsidR="002A6AEA" w:rsidRPr="00D55686" w:rsidRDefault="002A6AEA" w:rsidP="002A6AE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  <w:r w:rsidRPr="00D55686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D556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5686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CC34D0" w:rsidRPr="00D55686" w:rsidTr="002A6AEA">
        <w:trPr>
          <w:cantSplit/>
          <w:trHeight w:val="64"/>
        </w:trPr>
        <w:tc>
          <w:tcPr>
            <w:tcW w:w="3960" w:type="dxa"/>
          </w:tcPr>
          <w:p w:rsidR="00CC34D0" w:rsidRPr="00D55686" w:rsidRDefault="00CC34D0" w:rsidP="00CC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55686">
              <w:rPr>
                <w:rFonts w:ascii="Angsana New" w:hAnsi="Angsana New"/>
                <w:sz w:val="30"/>
                <w:szCs w:val="30"/>
              </w:rPr>
              <w:t>2563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55686">
              <w:rPr>
                <w:rFonts w:ascii="Angsana New" w:hAnsi="Angsana New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1260" w:type="dxa"/>
          </w:tcPr>
          <w:p w:rsidR="00CC34D0" w:rsidRPr="00D55686" w:rsidRDefault="00CC34D0" w:rsidP="00CC34D0">
            <w:pPr>
              <w:pStyle w:val="acctfourfigures"/>
              <w:shd w:val="clear" w:color="auto" w:fill="FFFFFF"/>
              <w:tabs>
                <w:tab w:val="clear" w:pos="765"/>
                <w:tab w:val="decimal" w:pos="194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55686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05" w:type="dxa"/>
            <w:vAlign w:val="bottom"/>
          </w:tcPr>
          <w:p w:rsidR="00CC34D0" w:rsidRPr="00D55686" w:rsidRDefault="00CC34D0" w:rsidP="00EC1B6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16,487</w:t>
            </w:r>
          </w:p>
        </w:tc>
        <w:tc>
          <w:tcPr>
            <w:tcW w:w="275" w:type="dxa"/>
          </w:tcPr>
          <w:p w:rsidR="00CC34D0" w:rsidRPr="00D55686" w:rsidRDefault="00CC34D0" w:rsidP="00CC34D0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3" w:type="dxa"/>
            <w:vAlign w:val="bottom"/>
          </w:tcPr>
          <w:p w:rsidR="00CC34D0" w:rsidRPr="00D55686" w:rsidRDefault="00CC34D0" w:rsidP="00EC1B6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16,426</w:t>
            </w:r>
          </w:p>
        </w:tc>
      </w:tr>
      <w:tr w:rsidR="00CC34D0" w:rsidRPr="00D55686" w:rsidTr="002A6AEA">
        <w:trPr>
          <w:cantSplit/>
          <w:trHeight w:val="64"/>
        </w:trPr>
        <w:tc>
          <w:tcPr>
            <w:tcW w:w="3960" w:type="dxa"/>
          </w:tcPr>
          <w:p w:rsidR="00CC34D0" w:rsidRPr="00D55686" w:rsidRDefault="00CC34D0" w:rsidP="00CC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CC34D0" w:rsidRPr="00D55686" w:rsidRDefault="00CC34D0" w:rsidP="00CC34D0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:rsidR="00CC34D0" w:rsidRPr="00D55686" w:rsidRDefault="002743BF" w:rsidP="00EC1B6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75" w:type="dxa"/>
          </w:tcPr>
          <w:p w:rsidR="00CC34D0" w:rsidRPr="00D55686" w:rsidRDefault="00CC34D0" w:rsidP="00CC34D0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3" w:type="dxa"/>
          </w:tcPr>
          <w:p w:rsidR="00CC34D0" w:rsidRPr="00D55686" w:rsidRDefault="002743BF" w:rsidP="00EC1B6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00CC34D0" w:rsidRPr="00D55686" w:rsidTr="002A6AEA">
        <w:trPr>
          <w:cantSplit/>
          <w:trHeight w:val="64"/>
        </w:trPr>
        <w:tc>
          <w:tcPr>
            <w:tcW w:w="3960" w:type="dxa"/>
          </w:tcPr>
          <w:p w:rsidR="00CC34D0" w:rsidRPr="00D55686" w:rsidRDefault="00CC34D0" w:rsidP="00BB501B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63104" w:rsidRPr="00D556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63104" w:rsidRPr="00D55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63104"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CC34D0" w:rsidRPr="00D55686" w:rsidRDefault="00CC34D0" w:rsidP="00BB501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</w:tcPr>
          <w:p w:rsidR="00CC34D0" w:rsidRPr="00D55686" w:rsidRDefault="00484DB4" w:rsidP="00EC1B6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17,</w:t>
            </w:r>
            <w:r w:rsidR="002743BF"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B07EE6" w:rsidRPr="00D5568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:rsidR="00CC34D0" w:rsidRPr="00D55686" w:rsidRDefault="00CC34D0" w:rsidP="00BB501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</w:tcPr>
          <w:p w:rsidR="00CC34D0" w:rsidRPr="00D55686" w:rsidRDefault="00484DB4" w:rsidP="00EC1B6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17,</w:t>
            </w:r>
            <w:r w:rsidR="002743BF"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</w:p>
        </w:tc>
      </w:tr>
    </w:tbl>
    <w:p w:rsidR="002A6AEA" w:rsidRPr="00D55686" w:rsidRDefault="002A6AEA" w:rsidP="002A6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913400" w:rsidRPr="00D55686" w:rsidRDefault="0030371F" w:rsidP="00F80A3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</w:t>
      </w:r>
      <w:r w:rsidR="00913400" w:rsidRPr="00D55686">
        <w:rPr>
          <w:rFonts w:ascii="Angsana New" w:hAnsi="Angsana New"/>
          <w:b/>
          <w:bCs/>
          <w:sz w:val="30"/>
          <w:szCs w:val="30"/>
          <w:cs/>
          <w:lang w:val="th-TH"/>
        </w:rPr>
        <w:t>ระผูกพัน</w:t>
      </w:r>
      <w:r w:rsidR="00882FAF" w:rsidRPr="00D55686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D55686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:rsidR="001D2061" w:rsidRPr="00D55686" w:rsidRDefault="001D206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="Angsana New" w:hAnsi="Angsana New"/>
          <w:sz w:val="20"/>
          <w:szCs w:val="20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6"/>
        <w:gridCol w:w="1710"/>
        <w:gridCol w:w="270"/>
        <w:gridCol w:w="1802"/>
      </w:tblGrid>
      <w:tr w:rsidR="00EA3875" w:rsidRPr="00D55686" w:rsidTr="00F80A3C">
        <w:trPr>
          <w:trHeight w:val="659"/>
          <w:tblHeader/>
        </w:trPr>
        <w:tc>
          <w:tcPr>
            <w:tcW w:w="2924" w:type="pct"/>
            <w:vAlign w:val="bottom"/>
            <w:hideMark/>
          </w:tcPr>
          <w:p w:rsidR="00EA3875" w:rsidRPr="00D55686" w:rsidRDefault="00EA3875" w:rsidP="00A17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63104"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63104"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B63104"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39" w:type="pct"/>
            <w:vAlign w:val="bottom"/>
            <w:hideMark/>
          </w:tcPr>
          <w:p w:rsidR="00EA3875" w:rsidRPr="00D55686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vAlign w:val="bottom"/>
          </w:tcPr>
          <w:p w:rsidR="00EA3875" w:rsidRPr="00D55686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pct"/>
            <w:vAlign w:val="bottom"/>
            <w:hideMark/>
          </w:tcPr>
          <w:p w:rsidR="00EA3875" w:rsidRPr="00D55686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EA3875" w:rsidRPr="00D55686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A3875" w:rsidRPr="00D55686" w:rsidTr="00F80A3C">
        <w:trPr>
          <w:tblHeader/>
        </w:trPr>
        <w:tc>
          <w:tcPr>
            <w:tcW w:w="2924" w:type="pct"/>
          </w:tcPr>
          <w:p w:rsidR="00EA3875" w:rsidRPr="00D55686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6" w:type="pct"/>
            <w:gridSpan w:val="3"/>
            <w:hideMark/>
          </w:tcPr>
          <w:p w:rsidR="00EA3875" w:rsidRPr="00D55686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D55686" w:rsidTr="00F80A3C">
        <w:tc>
          <w:tcPr>
            <w:tcW w:w="2924" w:type="pct"/>
            <w:hideMark/>
          </w:tcPr>
          <w:p w:rsidR="00EA3875" w:rsidRPr="00D55686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39" w:type="pct"/>
          </w:tcPr>
          <w:p w:rsidR="00EA3875" w:rsidRPr="00D55686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EA3875" w:rsidRPr="00D55686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:rsidR="00EA3875" w:rsidRPr="00D55686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4DB4" w:rsidRPr="00D55686" w:rsidTr="00F80A3C">
        <w:tc>
          <w:tcPr>
            <w:tcW w:w="2924" w:type="pct"/>
            <w:hideMark/>
          </w:tcPr>
          <w:p w:rsidR="00484DB4" w:rsidRPr="00D55686" w:rsidRDefault="00484DB4" w:rsidP="00484D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939" w:type="pct"/>
          </w:tcPr>
          <w:p w:rsidR="00484DB4" w:rsidRPr="00D55686" w:rsidRDefault="00484DB4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27,934</w:t>
            </w:r>
          </w:p>
        </w:tc>
        <w:tc>
          <w:tcPr>
            <w:tcW w:w="148" w:type="pct"/>
          </w:tcPr>
          <w:p w:rsidR="00484DB4" w:rsidRPr="00D55686" w:rsidRDefault="00484DB4" w:rsidP="00384D0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92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pct"/>
          </w:tcPr>
          <w:p w:rsidR="00484DB4" w:rsidRPr="00D55686" w:rsidRDefault="00484DB4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27,934</w:t>
            </w:r>
          </w:p>
        </w:tc>
      </w:tr>
      <w:tr w:rsidR="00484DB4" w:rsidRPr="00D55686" w:rsidTr="00F80A3C">
        <w:tc>
          <w:tcPr>
            <w:tcW w:w="2924" w:type="pct"/>
          </w:tcPr>
          <w:p w:rsidR="00484DB4" w:rsidRPr="00D55686" w:rsidRDefault="00484DB4" w:rsidP="00484D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อาคารและสิ่งก่อสร้างอื่น</w:t>
            </w:r>
          </w:p>
        </w:tc>
        <w:tc>
          <w:tcPr>
            <w:tcW w:w="939" w:type="pct"/>
          </w:tcPr>
          <w:p w:rsidR="00484DB4" w:rsidRPr="00D55686" w:rsidRDefault="00484DB4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48" w:type="pct"/>
          </w:tcPr>
          <w:p w:rsidR="00484DB4" w:rsidRPr="00D55686" w:rsidRDefault="00484DB4" w:rsidP="00384D0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92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pct"/>
          </w:tcPr>
          <w:p w:rsidR="00484DB4" w:rsidRPr="00D55686" w:rsidRDefault="00484DB4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484DB4" w:rsidRPr="00D55686" w:rsidTr="00F80A3C">
        <w:tc>
          <w:tcPr>
            <w:tcW w:w="2924" w:type="pct"/>
          </w:tcPr>
          <w:p w:rsidR="00484DB4" w:rsidRPr="00D55686" w:rsidRDefault="00484DB4" w:rsidP="00484D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939" w:type="pct"/>
          </w:tcPr>
          <w:p w:rsidR="00484DB4" w:rsidRPr="00D55686" w:rsidRDefault="00484DB4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:rsidR="00484DB4" w:rsidRPr="00D55686" w:rsidRDefault="00484DB4" w:rsidP="00384D0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92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pct"/>
          </w:tcPr>
          <w:p w:rsidR="00484DB4" w:rsidRPr="00D55686" w:rsidRDefault="00484DB4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484DB4" w:rsidRPr="00D55686" w:rsidTr="00F80A3C">
        <w:tc>
          <w:tcPr>
            <w:tcW w:w="2924" w:type="pct"/>
            <w:hideMark/>
          </w:tcPr>
          <w:p w:rsidR="00484DB4" w:rsidRPr="00D55686" w:rsidRDefault="00484DB4" w:rsidP="00484D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4DB4" w:rsidRPr="00D55686" w:rsidRDefault="00484DB4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28,001</w:t>
            </w:r>
          </w:p>
        </w:tc>
        <w:tc>
          <w:tcPr>
            <w:tcW w:w="148" w:type="pct"/>
          </w:tcPr>
          <w:p w:rsidR="00484DB4" w:rsidRPr="00D55686" w:rsidRDefault="00484DB4" w:rsidP="00384D0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4DB4" w:rsidRPr="00D55686" w:rsidRDefault="00484DB4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28,001</w:t>
            </w:r>
          </w:p>
        </w:tc>
      </w:tr>
      <w:tr w:rsidR="00484DB4" w:rsidRPr="00D55686" w:rsidTr="00F80A3C">
        <w:tc>
          <w:tcPr>
            <w:tcW w:w="2924" w:type="pct"/>
          </w:tcPr>
          <w:p w:rsidR="00484DB4" w:rsidRPr="00D55686" w:rsidRDefault="00484DB4" w:rsidP="00484DB4">
            <w:pPr>
              <w:pStyle w:val="NoSpacing"/>
              <w:ind w:firstLine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84DB4" w:rsidRPr="00D55686" w:rsidRDefault="00484DB4" w:rsidP="00484DB4">
            <w:pPr>
              <w:pStyle w:val="NoSpacing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484DB4" w:rsidRPr="00D55686" w:rsidRDefault="00484DB4" w:rsidP="00484DB4">
            <w:pPr>
              <w:pStyle w:val="NoSpacing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8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84DB4" w:rsidRPr="00D55686" w:rsidRDefault="00484DB4" w:rsidP="00484DB4">
            <w:pPr>
              <w:pStyle w:val="NoSpacing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4DB4" w:rsidRPr="00D55686" w:rsidTr="00F80A3C">
        <w:tc>
          <w:tcPr>
            <w:tcW w:w="2924" w:type="pct"/>
          </w:tcPr>
          <w:p w:rsidR="00484DB4" w:rsidRPr="00D55686" w:rsidRDefault="00484DB4" w:rsidP="00484D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70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40097820"/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939" w:type="pct"/>
          </w:tcPr>
          <w:p w:rsidR="00484DB4" w:rsidRPr="00D55686" w:rsidRDefault="00484DB4" w:rsidP="00484DB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84DB4" w:rsidRPr="00D55686" w:rsidRDefault="00484DB4" w:rsidP="00484D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:rsidR="00484DB4" w:rsidRPr="00D55686" w:rsidRDefault="00484DB4" w:rsidP="00484DB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2"/>
      <w:tr w:rsidR="00484DB4" w:rsidRPr="00D55686" w:rsidTr="00F80A3C">
        <w:tc>
          <w:tcPr>
            <w:tcW w:w="2924" w:type="pct"/>
          </w:tcPr>
          <w:p w:rsidR="00484DB4" w:rsidRPr="00D55686" w:rsidRDefault="00484DB4" w:rsidP="00484D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939" w:type="pct"/>
          </w:tcPr>
          <w:p w:rsidR="00484DB4" w:rsidRPr="00D55686" w:rsidRDefault="00DD2408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6,800</w:t>
            </w:r>
          </w:p>
        </w:tc>
        <w:tc>
          <w:tcPr>
            <w:tcW w:w="148" w:type="pct"/>
          </w:tcPr>
          <w:p w:rsidR="00484DB4" w:rsidRPr="00D55686" w:rsidRDefault="00484DB4" w:rsidP="00384D0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92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pct"/>
          </w:tcPr>
          <w:p w:rsidR="00484DB4" w:rsidRPr="00D55686" w:rsidRDefault="00DD2408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6,800</w:t>
            </w:r>
          </w:p>
        </w:tc>
      </w:tr>
      <w:tr w:rsidR="00484DB4" w:rsidRPr="00D55686" w:rsidTr="00F80A3C">
        <w:tc>
          <w:tcPr>
            <w:tcW w:w="2924" w:type="pct"/>
          </w:tcPr>
          <w:p w:rsidR="00484DB4" w:rsidRPr="00D55686" w:rsidRDefault="00484DB4" w:rsidP="00484D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939" w:type="pct"/>
          </w:tcPr>
          <w:p w:rsidR="00484DB4" w:rsidRPr="00D55686" w:rsidRDefault="00484DB4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16,639</w:t>
            </w:r>
          </w:p>
        </w:tc>
        <w:tc>
          <w:tcPr>
            <w:tcW w:w="148" w:type="pct"/>
          </w:tcPr>
          <w:p w:rsidR="00484DB4" w:rsidRPr="00D55686" w:rsidRDefault="00484DB4" w:rsidP="00384D0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92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pct"/>
          </w:tcPr>
          <w:p w:rsidR="00484DB4" w:rsidRPr="00D55686" w:rsidRDefault="00484DB4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16,639</w:t>
            </w:r>
          </w:p>
        </w:tc>
      </w:tr>
      <w:tr w:rsidR="00484DB4" w:rsidRPr="00D55686" w:rsidTr="00F80A3C">
        <w:tc>
          <w:tcPr>
            <w:tcW w:w="2924" w:type="pct"/>
          </w:tcPr>
          <w:p w:rsidR="00484DB4" w:rsidRPr="00D55686" w:rsidRDefault="00484DB4" w:rsidP="00484D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 </w:t>
            </w:r>
            <w:r w:rsidRPr="00D55686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39" w:type="pct"/>
          </w:tcPr>
          <w:p w:rsidR="00484DB4" w:rsidRPr="00D55686" w:rsidRDefault="00484DB4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83,240</w:t>
            </w:r>
          </w:p>
        </w:tc>
        <w:tc>
          <w:tcPr>
            <w:tcW w:w="148" w:type="pct"/>
          </w:tcPr>
          <w:p w:rsidR="00484DB4" w:rsidRPr="00D55686" w:rsidRDefault="00484DB4" w:rsidP="00384D0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92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pct"/>
          </w:tcPr>
          <w:p w:rsidR="00484DB4" w:rsidRPr="00D55686" w:rsidRDefault="00484DB4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83,240</w:t>
            </w:r>
          </w:p>
        </w:tc>
      </w:tr>
      <w:tr w:rsidR="00484DB4" w:rsidRPr="00D55686" w:rsidTr="00F80A3C">
        <w:tc>
          <w:tcPr>
            <w:tcW w:w="2924" w:type="pct"/>
          </w:tcPr>
          <w:p w:rsidR="00484DB4" w:rsidRPr="00D55686" w:rsidRDefault="00484DB4" w:rsidP="00484D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4DB4" w:rsidRPr="00D55686" w:rsidRDefault="00484DB4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106,</w:t>
            </w:r>
            <w:r w:rsidR="00DD2408" w:rsidRPr="00D55686">
              <w:rPr>
                <w:rFonts w:ascii="Angsana New" w:hAnsi="Angsana New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148" w:type="pct"/>
            <w:vAlign w:val="bottom"/>
          </w:tcPr>
          <w:p w:rsidR="00484DB4" w:rsidRPr="00D55686" w:rsidRDefault="00484DB4" w:rsidP="00384D0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4DB4" w:rsidRPr="00D55686" w:rsidRDefault="00484DB4" w:rsidP="00384D0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106,</w:t>
            </w:r>
            <w:r w:rsidR="00DD2408" w:rsidRPr="00D55686">
              <w:rPr>
                <w:rFonts w:ascii="Angsana New" w:hAnsi="Angsana New"/>
                <w:b/>
                <w:bCs/>
                <w:sz w:val="30"/>
                <w:szCs w:val="30"/>
              </w:rPr>
              <w:t>679</w:t>
            </w:r>
          </w:p>
        </w:tc>
      </w:tr>
      <w:tr w:rsidR="00484DB4" w:rsidRPr="00D55686" w:rsidTr="00F80A3C">
        <w:tc>
          <w:tcPr>
            <w:tcW w:w="2924" w:type="pct"/>
          </w:tcPr>
          <w:p w:rsidR="00484DB4" w:rsidRPr="00D55686" w:rsidRDefault="00484DB4" w:rsidP="00484D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39" w:type="pct"/>
          </w:tcPr>
          <w:p w:rsidR="00484DB4" w:rsidRPr="00D55686" w:rsidRDefault="00484DB4" w:rsidP="00484DB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8" w:type="pct"/>
          </w:tcPr>
          <w:p w:rsidR="00484DB4" w:rsidRPr="00D55686" w:rsidRDefault="00484DB4" w:rsidP="00484D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989" w:type="pct"/>
          </w:tcPr>
          <w:p w:rsidR="00484DB4" w:rsidRPr="00D55686" w:rsidRDefault="00484DB4" w:rsidP="00484DB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4DB4" w:rsidRPr="00D55686" w:rsidTr="00F80A3C">
        <w:tc>
          <w:tcPr>
            <w:tcW w:w="2924" w:type="pct"/>
            <w:hideMark/>
          </w:tcPr>
          <w:p w:rsidR="00484DB4" w:rsidRPr="00D55686" w:rsidRDefault="00484DB4" w:rsidP="00484D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9" w:type="pct"/>
          </w:tcPr>
          <w:p w:rsidR="00484DB4" w:rsidRPr="00D55686" w:rsidRDefault="00484DB4" w:rsidP="00484DB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84DB4" w:rsidRPr="00D55686" w:rsidRDefault="00484DB4" w:rsidP="00484D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pct"/>
          </w:tcPr>
          <w:p w:rsidR="00484DB4" w:rsidRPr="00D55686" w:rsidRDefault="00484DB4" w:rsidP="00484DB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4DB4" w:rsidRPr="00D55686" w:rsidTr="00F80A3C">
        <w:tc>
          <w:tcPr>
            <w:tcW w:w="2924" w:type="pct"/>
            <w:hideMark/>
          </w:tcPr>
          <w:p w:rsidR="00484DB4" w:rsidRPr="00D55686" w:rsidRDefault="00484DB4" w:rsidP="00484D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39" w:type="pct"/>
          </w:tcPr>
          <w:p w:rsidR="00484DB4" w:rsidRPr="00D55686" w:rsidRDefault="00484DB4" w:rsidP="00DC46B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8" w:type="pct"/>
          </w:tcPr>
          <w:p w:rsidR="00484DB4" w:rsidRPr="00D55686" w:rsidRDefault="00484DB4" w:rsidP="00DC46B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92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pct"/>
          </w:tcPr>
          <w:p w:rsidR="00484DB4" w:rsidRPr="00D55686" w:rsidRDefault="00484DB4" w:rsidP="00DC46B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484DB4" w:rsidRPr="00D55686" w:rsidTr="00F80A3C">
        <w:tc>
          <w:tcPr>
            <w:tcW w:w="2924" w:type="pct"/>
            <w:hideMark/>
          </w:tcPr>
          <w:p w:rsidR="00484DB4" w:rsidRPr="00D55686" w:rsidRDefault="00484DB4" w:rsidP="00484D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939" w:type="pct"/>
          </w:tcPr>
          <w:p w:rsidR="00484DB4" w:rsidRPr="00D55686" w:rsidRDefault="00484DB4" w:rsidP="00DC46B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36,286</w:t>
            </w:r>
          </w:p>
        </w:tc>
        <w:tc>
          <w:tcPr>
            <w:tcW w:w="148" w:type="pct"/>
          </w:tcPr>
          <w:p w:rsidR="00484DB4" w:rsidRPr="00D55686" w:rsidRDefault="00484DB4" w:rsidP="00DC46B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pct"/>
          </w:tcPr>
          <w:p w:rsidR="00484DB4" w:rsidRPr="00D55686" w:rsidRDefault="00484DB4" w:rsidP="00DC46B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36,286</w:t>
            </w:r>
          </w:p>
        </w:tc>
      </w:tr>
      <w:tr w:rsidR="00484DB4" w:rsidRPr="00D55686" w:rsidTr="00DC46BE">
        <w:trPr>
          <w:trHeight w:val="494"/>
        </w:trPr>
        <w:tc>
          <w:tcPr>
            <w:tcW w:w="2924" w:type="pct"/>
            <w:hideMark/>
          </w:tcPr>
          <w:p w:rsidR="00484DB4" w:rsidRPr="00D55686" w:rsidRDefault="00484DB4" w:rsidP="00484D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84DB4" w:rsidRPr="00D55686" w:rsidRDefault="00484DB4" w:rsidP="00DC46B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36,314</w:t>
            </w:r>
          </w:p>
        </w:tc>
        <w:tc>
          <w:tcPr>
            <w:tcW w:w="148" w:type="pct"/>
            <w:vAlign w:val="bottom"/>
          </w:tcPr>
          <w:p w:rsidR="00484DB4" w:rsidRPr="00D55686" w:rsidRDefault="00484DB4" w:rsidP="00DC46B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84DB4" w:rsidRPr="00D55686" w:rsidRDefault="00484DB4" w:rsidP="00DC46B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36,314</w:t>
            </w:r>
          </w:p>
        </w:tc>
      </w:tr>
    </w:tbl>
    <w:p w:rsidR="00E02AC7" w:rsidRPr="00D55686" w:rsidRDefault="00E02AC7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18"/>
          <w:szCs w:val="18"/>
          <w:lang w:val="en-US" w:bidi="th-TH"/>
        </w:rPr>
      </w:pPr>
    </w:p>
    <w:p w:rsidR="00C50C0A" w:rsidRPr="00D55686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D5568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:rsidR="00C50C0A" w:rsidRPr="00D55686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20"/>
          <w:lang w:val="en-US" w:bidi="th-TH"/>
        </w:rPr>
      </w:pPr>
    </w:p>
    <w:p w:rsidR="00C50C0A" w:rsidRPr="00D55686" w:rsidRDefault="00C50C0A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  <w:r w:rsidRPr="00D55686">
        <w:rPr>
          <w:rFonts w:ascii="Angsana New" w:hAnsi="Angsana New"/>
          <w:sz w:val="30"/>
          <w:szCs w:val="30"/>
          <w:cs/>
          <w:lang w:bidi="th-TH"/>
        </w:rPr>
        <w:t>ณ</w:t>
      </w:r>
      <w:r w:rsidRPr="00D55686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Pr="00D55686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D55686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Pr="00D55686">
        <w:rPr>
          <w:rFonts w:ascii="Angsana New" w:hAnsi="Angsana New"/>
          <w:sz w:val="30"/>
          <w:szCs w:val="30"/>
          <w:rtl/>
          <w:cs/>
        </w:rPr>
        <w:t>3</w:t>
      </w:r>
      <w:r w:rsidR="00B15652" w:rsidRPr="00D55686">
        <w:rPr>
          <w:rFonts w:ascii="Angsana New" w:hAnsi="Angsana New" w:hint="cs"/>
          <w:sz w:val="30"/>
          <w:szCs w:val="30"/>
          <w:rtl/>
        </w:rPr>
        <w:t>0</w:t>
      </w:r>
      <w:r w:rsidRPr="00D55686">
        <w:rPr>
          <w:rFonts w:ascii="Angsana New" w:hAnsi="Angsana New"/>
          <w:sz w:val="30"/>
          <w:szCs w:val="30"/>
          <w:rtl/>
          <w:cs/>
        </w:rPr>
        <w:t xml:space="preserve"> </w:t>
      </w:r>
      <w:r w:rsidRPr="00D55686">
        <w:rPr>
          <w:rFonts w:ascii="Angsana New" w:hAnsi="Angsana New"/>
          <w:color w:val="FFFFFF"/>
          <w:sz w:val="30"/>
          <w:szCs w:val="30"/>
        </w:rPr>
        <w:t xml:space="preserve"> </w:t>
      </w:r>
      <w:r w:rsidR="00954F24" w:rsidRPr="00D55686">
        <w:rPr>
          <w:rFonts w:ascii="Angsana New" w:hAnsi="Angsana New" w:hint="cs"/>
          <w:sz w:val="30"/>
          <w:szCs w:val="30"/>
          <w:cs/>
          <w:lang w:bidi="th-TH"/>
        </w:rPr>
        <w:t>มิถุนายน</w:t>
      </w:r>
      <w:r w:rsidRPr="00D55686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Pr="00D55686">
        <w:rPr>
          <w:rFonts w:ascii="Angsana New" w:hAnsi="Angsana New"/>
          <w:sz w:val="30"/>
          <w:szCs w:val="30"/>
          <w:rtl/>
          <w:cs/>
        </w:rPr>
        <w:t>25</w:t>
      </w:r>
      <w:r w:rsidR="003D1586" w:rsidRPr="00D55686">
        <w:rPr>
          <w:rFonts w:ascii="Angsana New" w:hAnsi="Angsana New" w:hint="cs"/>
          <w:sz w:val="30"/>
          <w:szCs w:val="30"/>
          <w:rtl/>
        </w:rPr>
        <w:t>6</w:t>
      </w:r>
      <w:r w:rsidR="00925964" w:rsidRPr="00D55686">
        <w:rPr>
          <w:rFonts w:ascii="Angsana New" w:hAnsi="Angsana New"/>
          <w:sz w:val="30"/>
          <w:szCs w:val="30"/>
          <w:lang w:val="en-US" w:bidi="th-TH"/>
        </w:rPr>
        <w:t>3</w:t>
      </w:r>
      <w:r w:rsidRPr="00D55686">
        <w:rPr>
          <w:rFonts w:ascii="Angsana New" w:hAnsi="Angsana New"/>
          <w:sz w:val="30"/>
          <w:szCs w:val="30"/>
          <w:lang w:bidi="th-TH"/>
        </w:rPr>
        <w:t xml:space="preserve"> </w:t>
      </w:r>
      <w:r w:rsidRPr="00D55686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925964" w:rsidRPr="00D55686">
        <w:rPr>
          <w:rFonts w:ascii="Angsana New" w:hAnsi="Angsana New" w:hint="cs"/>
          <w:sz w:val="30"/>
          <w:szCs w:val="30"/>
          <w:cs/>
          <w:lang w:bidi="th-TH"/>
        </w:rPr>
        <w:t>มีหนังสือค้ำประกัน</w:t>
      </w:r>
      <w:r w:rsidR="00097FEF" w:rsidRPr="00D55686">
        <w:rPr>
          <w:rFonts w:ascii="Angsana New" w:hAnsi="Angsana New"/>
          <w:sz w:val="30"/>
          <w:szCs w:val="30"/>
          <w:lang w:bidi="th-TH"/>
        </w:rPr>
        <w:t xml:space="preserve"> </w:t>
      </w:r>
      <w:r w:rsidR="00925964" w:rsidRPr="00D55686">
        <w:rPr>
          <w:rFonts w:ascii="Angsana New" w:hAnsi="Angsana New" w:hint="cs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</w:t>
      </w:r>
      <w:r w:rsidR="00925964" w:rsidRPr="00D556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F80A3C" w:rsidRPr="00D55686">
        <w:rPr>
          <w:rFonts w:ascii="Angsana New" w:hAnsi="Angsana New"/>
          <w:sz w:val="30"/>
          <w:szCs w:val="30"/>
          <w:cs/>
          <w:lang w:bidi="th-TH"/>
        </w:rPr>
        <w:br/>
      </w:r>
      <w:r w:rsidR="00925964" w:rsidRPr="00D55686">
        <w:rPr>
          <w:rFonts w:ascii="Angsana New" w:hAnsi="Angsana New" w:hint="cs"/>
          <w:sz w:val="30"/>
          <w:szCs w:val="30"/>
          <w:cs/>
          <w:lang w:bidi="th-TH"/>
        </w:rPr>
        <w:t>การเช่าพื้นที่</w:t>
      </w:r>
      <w:r w:rsidR="00925964" w:rsidRPr="00D556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925964" w:rsidRPr="00D55686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097FEF" w:rsidRPr="00D55686">
        <w:rPr>
          <w:rFonts w:ascii="Angsana New" w:hAnsi="Angsana New" w:hint="cs"/>
          <w:sz w:val="30"/>
          <w:szCs w:val="30"/>
          <w:cs/>
          <w:lang w:bidi="th-TH"/>
        </w:rPr>
        <w:t>สาธารณูปโภค</w:t>
      </w:r>
      <w:r w:rsidR="007A2317" w:rsidRPr="00D5568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:rsidR="00936D85" w:rsidRPr="00D55686" w:rsidRDefault="00936D85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DD1892" w:rsidRPr="00D55686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D55686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สัญญาบริการ</w:t>
      </w:r>
    </w:p>
    <w:p w:rsidR="00DD1892" w:rsidRPr="00D55686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Cs w:val="22"/>
          <w:lang w:bidi="th-TH"/>
        </w:rPr>
      </w:pPr>
    </w:p>
    <w:p w:rsidR="00DD1892" w:rsidRPr="00D55686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D55686">
        <w:rPr>
          <w:rFonts w:ascii="Angsana New" w:hAnsi="Angsana New" w:hint="cs"/>
          <w:sz w:val="30"/>
          <w:szCs w:val="30"/>
          <w:cs/>
          <w:lang w:bidi="th-TH"/>
        </w:rPr>
        <w:t>บริษัทได้ทำสัญญา</w:t>
      </w:r>
      <w:r w:rsidR="001E6861" w:rsidRPr="00D55686">
        <w:rPr>
          <w:rFonts w:ascii="Angsana New" w:hAnsi="Angsana New" w:hint="cs"/>
          <w:sz w:val="30"/>
          <w:szCs w:val="30"/>
          <w:cs/>
          <w:lang w:bidi="th-TH"/>
        </w:rPr>
        <w:t>บริการ</w:t>
      </w:r>
      <w:r w:rsidRPr="00D55686">
        <w:rPr>
          <w:rFonts w:ascii="Angsana New" w:hAnsi="Angsana New" w:hint="cs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D55686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D55686">
        <w:rPr>
          <w:rFonts w:ascii="Angsana New" w:hAnsi="Angsana New" w:hint="cs"/>
          <w:sz w:val="30"/>
          <w:szCs w:val="30"/>
          <w:cs/>
          <w:lang w:bidi="th-TH"/>
        </w:rPr>
        <w:t xml:space="preserve"> อายุของสัญญามีระยะเวลาตั้งแต่ </w:t>
      </w:r>
      <w:r w:rsidRPr="00D55686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D55686">
        <w:rPr>
          <w:rFonts w:ascii="Angsana New" w:hAnsi="Angsana New" w:hint="cs"/>
          <w:sz w:val="30"/>
          <w:szCs w:val="30"/>
          <w:cs/>
          <w:lang w:val="en-US" w:bidi="th-TH"/>
        </w:rPr>
        <w:t xml:space="preserve">ถึง </w:t>
      </w:r>
      <w:r w:rsidRPr="00D55686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Pr="00D55686">
        <w:rPr>
          <w:rFonts w:ascii="Angsana New" w:hAnsi="Angsana New" w:hint="cs"/>
          <w:sz w:val="30"/>
          <w:szCs w:val="30"/>
          <w:cs/>
          <w:lang w:val="en-US" w:bidi="th-TH"/>
        </w:rPr>
        <w:t>ปี</w:t>
      </w:r>
    </w:p>
    <w:p w:rsidR="00DD1892" w:rsidRPr="00D55686" w:rsidRDefault="00DD1892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Cs w:val="22"/>
          <w:lang w:val="en-US" w:bidi="th-TH"/>
        </w:rPr>
      </w:pPr>
    </w:p>
    <w:p w:rsidR="00271CF5" w:rsidRPr="00D55686" w:rsidRDefault="00271CF5" w:rsidP="00271CF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:rsidR="00B83A79" w:rsidRPr="00D55686" w:rsidRDefault="00B83A79" w:rsidP="00F80A3C">
      <w:pPr>
        <w:pStyle w:val="a"/>
        <w:tabs>
          <w:tab w:val="clear" w:pos="1080"/>
          <w:tab w:val="left" w:pos="7650"/>
        </w:tabs>
        <w:spacing w:line="120" w:lineRule="atLeast"/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:rsidR="00A1757C" w:rsidRPr="00D55686" w:rsidRDefault="00A1757C" w:rsidP="009B169F">
      <w:pPr>
        <w:numPr>
          <w:ilvl w:val="0"/>
          <w:numId w:val="26"/>
        </w:num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D55686">
        <w:rPr>
          <w:rFonts w:ascii="Angsana New" w:hAnsi="Angsana New" w:hint="cs"/>
          <w:sz w:val="30"/>
          <w:szCs w:val="30"/>
        </w:rPr>
        <w:t>2554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Pr="00D55686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</w:t>
      </w:r>
      <w:r w:rsidRPr="00D55686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แจ้งอัตราค่าเช่าท่อร้อยสายเคเบิลใต้ดินที่กำหนด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เชื่อว่าการกำหนดอัตราค่าเช่าท่อร้อยสายเคเบิลใต้ดินในอัตราใหม่มีอัตราสูงกว่าอัตราเดิมมาก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Pr="00D55686">
        <w:rPr>
          <w:rFonts w:ascii="Angsana New" w:hAnsi="Angsana New" w:hint="cs"/>
          <w:sz w:val="30"/>
          <w:szCs w:val="30"/>
        </w:rPr>
        <w:t>2549</w:t>
      </w:r>
      <w:r w:rsidRPr="00D55686">
        <w:rPr>
          <w:rFonts w:ascii="Angsana New" w:hAnsi="Angsana New" w:hint="cs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z w:val="30"/>
          <w:szCs w:val="30"/>
        </w:rPr>
        <w:t>“</w:t>
      </w:r>
      <w:r w:rsidRPr="00D55686">
        <w:rPr>
          <w:rFonts w:ascii="Angsana New" w:hAnsi="Angsana New" w:hint="cs"/>
          <w:sz w:val="30"/>
          <w:szCs w:val="30"/>
          <w:cs/>
        </w:rPr>
        <w:t>ประกาศไอซี</w:t>
      </w:r>
      <w:r w:rsidRPr="00D55686">
        <w:rPr>
          <w:rFonts w:ascii="Angsana New" w:hAnsi="Angsana New" w:hint="cs"/>
          <w:sz w:val="30"/>
          <w:szCs w:val="30"/>
        </w:rPr>
        <w:t xml:space="preserve">”) </w:t>
      </w:r>
      <w:r w:rsidRPr="00D55686">
        <w:rPr>
          <w:rFonts w:ascii="Angsana New" w:hAnsi="Angsana New" w:hint="cs"/>
          <w:sz w:val="30"/>
          <w:szCs w:val="30"/>
          <w:cs/>
        </w:rPr>
        <w:t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</w:t>
      </w:r>
      <w:r w:rsidR="00F80A3C"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ออฟติกแก่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มาแล้วไม่น้อยกว่า </w:t>
      </w:r>
      <w:r w:rsidRPr="00D55686">
        <w:rPr>
          <w:rFonts w:ascii="Angsana New" w:hAnsi="Angsana New" w:hint="cs"/>
          <w:sz w:val="30"/>
          <w:szCs w:val="30"/>
        </w:rPr>
        <w:t>10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D55686">
        <w:rPr>
          <w:rFonts w:ascii="Angsana New" w:hAnsi="Angsana New" w:hint="cs"/>
          <w:sz w:val="30"/>
          <w:szCs w:val="30"/>
        </w:rPr>
        <w:t>cost-based basis) (</w:t>
      </w:r>
      <w:r w:rsidRPr="00D55686">
        <w:rPr>
          <w:rFonts w:ascii="Angsana New" w:hAnsi="Angsana New" w:hint="cs"/>
          <w:sz w:val="30"/>
          <w:szCs w:val="30"/>
          <w:cs/>
        </w:rPr>
        <w:t xml:space="preserve">ประกาศไอซีข้อ </w:t>
      </w:r>
      <w:r w:rsidRPr="00D55686">
        <w:rPr>
          <w:rFonts w:ascii="Angsana New" w:hAnsi="Angsana New" w:hint="cs"/>
          <w:sz w:val="30"/>
          <w:szCs w:val="30"/>
        </w:rPr>
        <w:t>19</w:t>
      </w:r>
      <w:r w:rsidRPr="00D55686">
        <w:rPr>
          <w:rFonts w:ascii="Angsana New" w:hAnsi="Angsana New" w:hint="cs"/>
          <w:sz w:val="30"/>
          <w:szCs w:val="30"/>
          <w:cs/>
        </w:rPr>
        <w:t xml:space="preserve">) และวิธีการคำนวณอัตรา  ค่าเช่าท่อร้อยสายเคเบิลใต้ดินก็อาจมิได้ใช้วิธีการคำนวณที่สะท้อนต้นทุนตามที่ กสทช.เห็นชอบ (ประกาศไอซี ข้อ </w:t>
      </w:r>
      <w:r w:rsidRPr="00D55686">
        <w:rPr>
          <w:rFonts w:ascii="Angsana New" w:hAnsi="Angsana New" w:hint="cs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  <w:cs/>
        </w:rPr>
        <w:t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ในฐานะผู้รับใบอนุญาตที่ขอใช้โครงข่ายทราบล่วงหน้าอย่างน้อย </w:t>
      </w:r>
      <w:r w:rsidRPr="00D55686">
        <w:rPr>
          <w:rFonts w:ascii="Angsana New" w:hAnsi="Angsana New" w:hint="cs"/>
          <w:sz w:val="30"/>
          <w:szCs w:val="30"/>
        </w:rPr>
        <w:t>90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วันพร้อมแสดงหลักฐานหรือสาเหตุที่ทำให้ต้องเปลี่ยนแปลงอัตราค่าตอบแทนนั้นด้วย (ประกาศไอซีข้อ </w:t>
      </w:r>
      <w:r w:rsidRPr="00D55686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>) แต่ผู้ประกอบกิจการโทรคมนาคมรายนั้นก็ยังมิได้ดำเนินการเช่นกัน ดังนั้น เพื่อให้</w:t>
      </w:r>
      <w:r w:rsidR="00F80A3C"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การดำเนินการเรื่องนี้เป็นไปโดยชอบด้วยหลักเกณฑ์และขั้นตอนของกฎหมาย 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พร้อมทั้งแสดงหลักฐานและวิธีการคำนวณต้นทุนในการกำหนดอัตราใหม่ดังกล่าวให้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ทราบด้วย ทั้งนี้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:rsidR="009B169F" w:rsidRPr="00D55686" w:rsidRDefault="009B169F" w:rsidP="009B169F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br w:type="page"/>
      </w:r>
      <w:r w:rsidR="00A1757C"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ต่อมาในเดือนกรกฎาคม </w:t>
      </w:r>
      <w:r w:rsidR="00A1757C" w:rsidRPr="00D55686">
        <w:rPr>
          <w:rFonts w:ascii="Angsana New" w:hAnsi="Angsana New" w:hint="cs"/>
          <w:sz w:val="30"/>
          <w:szCs w:val="30"/>
        </w:rPr>
        <w:t>2555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ผู้ประกอบกิจการโทรคมนาคมรายดังกล่าวได้มีหนังสือตอบกลับมายัง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9B0EEC" w:rsidRPr="00D55686">
        <w:rPr>
          <w:rFonts w:ascii="Angsana New" w:hAnsi="Angsana New"/>
          <w:sz w:val="30"/>
          <w:szCs w:val="30"/>
        </w:rPr>
        <w:br/>
      </w:r>
      <w:r w:rsidR="00A1757C" w:rsidRPr="00D55686">
        <w:rPr>
          <w:rFonts w:ascii="Angsana New" w:hAnsi="Angsana New" w:hint="cs"/>
          <w:sz w:val="30"/>
          <w:szCs w:val="3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="009B0EEC" w:rsidRPr="00D55686">
        <w:rPr>
          <w:rFonts w:ascii="Angsana New" w:hAnsi="Angsana New"/>
          <w:sz w:val="30"/>
          <w:szCs w:val="30"/>
          <w:cs/>
        </w:rPr>
        <w:br/>
      </w:r>
      <w:r w:rsidR="009B0EEC" w:rsidRPr="00D55686">
        <w:rPr>
          <w:rFonts w:ascii="Angsana New" w:hAnsi="Angsana New" w:hint="cs"/>
          <w:sz w:val="30"/>
          <w:szCs w:val="30"/>
          <w:cs/>
        </w:rPr>
        <w:t>แ</w:t>
      </w:r>
      <w:r w:rsidR="00A1757C" w:rsidRPr="00D55686">
        <w:rPr>
          <w:rFonts w:ascii="Angsana New" w:hAnsi="Angsana New" w:hint="cs"/>
          <w:sz w:val="30"/>
          <w:szCs w:val="30"/>
          <w:cs/>
        </w:rPr>
        <w:t>จ้งให้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ยืนยันการชำระค่าเช่าท่อร้อยสายเคเบิลใต้ดินภายในวันที่ </w:t>
      </w:r>
      <w:r w:rsidR="00A1757C" w:rsidRPr="00D55686">
        <w:rPr>
          <w:rFonts w:ascii="Angsana New" w:hAnsi="Angsana New" w:hint="cs"/>
          <w:sz w:val="30"/>
          <w:szCs w:val="30"/>
        </w:rPr>
        <w:t>15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A1757C" w:rsidRPr="00D55686">
        <w:rPr>
          <w:rFonts w:ascii="Angsana New" w:hAnsi="Angsana New" w:hint="cs"/>
          <w:sz w:val="30"/>
          <w:szCs w:val="30"/>
        </w:rPr>
        <w:t>2555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เพื่อจะได้ดำเนินการจัดเก็บเงินกับ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>ต่อไป โดยมิได้มีการปรับลดอัตราค่าเช่าท่อร้อยสายเคเบิลใต้ดินตามที่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>ได้โต้แย้งไว้</w:t>
      </w:r>
      <w:r w:rsidR="009B0EEC" w:rsidRPr="00D55686">
        <w:rPr>
          <w:rFonts w:ascii="Angsana New" w:hAnsi="Angsana New"/>
          <w:sz w:val="30"/>
          <w:szCs w:val="30"/>
          <w:cs/>
        </w:rPr>
        <w:br/>
      </w:r>
      <w:r w:rsidR="00A1757C" w:rsidRPr="00D55686">
        <w:rPr>
          <w:rFonts w:ascii="Angsana New" w:hAnsi="Angsana New" w:hint="cs"/>
          <w:sz w:val="30"/>
          <w:szCs w:val="30"/>
          <w:cs/>
        </w:rPr>
        <w:t>แต่อย่างใด</w:t>
      </w:r>
    </w:p>
    <w:p w:rsidR="009B169F" w:rsidRPr="00D55686" w:rsidRDefault="009B169F" w:rsidP="009B169F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:rsidR="009B169F" w:rsidRPr="00D55686" w:rsidRDefault="00A1757C" w:rsidP="009B169F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Pr="00D55686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D55686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Pr="00D55686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โดยเป็นอัตราเดียวกับอัตราที่กำหนดขึ้นใหม่</w:t>
      </w:r>
    </w:p>
    <w:p w:rsidR="009B169F" w:rsidRPr="00D55686" w:rsidRDefault="009B169F" w:rsidP="009B169F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:rsidR="009B169F" w:rsidRPr="00D55686" w:rsidRDefault="00A1757C" w:rsidP="009B169F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เห็นว่ายัง</w:t>
      </w:r>
      <w:r w:rsidR="00936D85" w:rsidRPr="00D55686">
        <w:rPr>
          <w:rFonts w:ascii="Angsana New" w:hAnsi="Angsana New" w:hint="cs"/>
          <w:sz w:val="30"/>
          <w:szCs w:val="30"/>
          <w:cs/>
        </w:rPr>
        <w:t>คง</w:t>
      </w:r>
      <w:r w:rsidRPr="00D55686">
        <w:rPr>
          <w:rFonts w:ascii="Angsana New" w:hAnsi="Angsana New" w:hint="cs"/>
          <w:sz w:val="30"/>
          <w:szCs w:val="30"/>
          <w:cs/>
        </w:rPr>
        <w:t>มีความเห็นแตกต่างกันระหว่าง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กับผู้ประกอบกิจการโทรคมนาคม</w:t>
      </w:r>
      <w:r w:rsidR="00936D85"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รายดังกล่าว</w:t>
      </w:r>
      <w:r w:rsidR="00936D85" w:rsidRPr="00D55686">
        <w:rPr>
          <w:rFonts w:ascii="Angsana New" w:hAnsi="Angsana New" w:hint="cs"/>
          <w:sz w:val="30"/>
          <w:szCs w:val="30"/>
          <w:cs/>
        </w:rPr>
        <w:t xml:space="preserve"> กรณีการโต้แย้งสิทธิในข้อสัญญาใช้ท่อร้อยสายเคเบิลใต้ดิน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ยังมีสิทธิที่จะ</w:t>
      </w:r>
      <w:r w:rsidR="00936D85" w:rsidRPr="00D55686">
        <w:rPr>
          <w:rFonts w:ascii="Angsana New" w:hAnsi="Angsana New" w:hint="cs"/>
          <w:sz w:val="30"/>
          <w:szCs w:val="30"/>
          <w:cs/>
        </w:rPr>
        <w:t>ร้อง</w:t>
      </w:r>
      <w:r w:rsidRPr="00D55686">
        <w:rPr>
          <w:rFonts w:ascii="Angsana New" w:hAnsi="Angsana New" w:hint="cs"/>
          <w:sz w:val="30"/>
          <w:szCs w:val="30"/>
          <w:cs/>
        </w:rPr>
        <w:t>ขอความเป็นธรรมไปยังกสทช.</w:t>
      </w:r>
      <w:r w:rsidR="00936D85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:rsidR="009B169F" w:rsidRPr="00D55686" w:rsidRDefault="009B169F" w:rsidP="009B169F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1757C" w:rsidRPr="00D55686" w:rsidRDefault="00A1757C" w:rsidP="009B169F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ต่อมาในระหว่างที่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เตรียมการเพื่อ</w:t>
      </w:r>
      <w:r w:rsidR="00936D85" w:rsidRPr="00D55686">
        <w:rPr>
          <w:rFonts w:ascii="Angsana New" w:hAnsi="Angsana New" w:hint="cs"/>
          <w:sz w:val="30"/>
          <w:szCs w:val="30"/>
          <w:cs/>
        </w:rPr>
        <w:t>ร้อง</w:t>
      </w:r>
      <w:r w:rsidRPr="00D55686">
        <w:rPr>
          <w:rFonts w:ascii="Angsana New" w:hAnsi="Angsana New" w:hint="cs"/>
          <w:sz w:val="30"/>
          <w:szCs w:val="30"/>
          <w:cs/>
        </w:rPr>
        <w:t>ขอความเป็นธรรมจาก กสทช.นั้น ฝ่ายบริหารของ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ได้เจรจา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 xml:space="preserve">กับฝ่ายบริหารของผู้ประกอบการกิจการโทรคมนาคมรายดังกล่าวเพื่อหาแนวทางแก้ไขปัญหา </w:t>
      </w:r>
      <w:r w:rsidR="00D44C7A" w:rsidRPr="00D55686">
        <w:rPr>
          <w:rFonts w:ascii="Angsana New" w:hAnsi="Angsana New" w:hint="cs"/>
          <w:sz w:val="30"/>
          <w:szCs w:val="30"/>
          <w:cs/>
          <w:lang w:val="th-TH"/>
        </w:rPr>
        <w:t>แต่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ผู้ประกอบการกิจการโทรคมนาคมรายดังกล่าวได้ยื่นฟ้อง</w:t>
      </w:r>
      <w:r w:rsidR="00F80A3C" w:rsidRPr="00D55686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เป็นจำเลยที่สองต่อศาลแพ่งเรียกร้องให้</w:t>
      </w:r>
      <w:r w:rsidR="00F80A3C" w:rsidRPr="00D55686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 xml:space="preserve">ชำระหนี้ค่าใช้ประโยชน์ท่อรวมค่าดอกเบี้ยนับถึงวันฟ้องจำนวน </w:t>
      </w:r>
      <w:r w:rsidRPr="00D55686">
        <w:rPr>
          <w:rFonts w:ascii="Angsana New" w:hAnsi="Angsana New" w:hint="cs"/>
          <w:sz w:val="30"/>
          <w:szCs w:val="30"/>
        </w:rPr>
        <w:t xml:space="preserve">39.2 </w:t>
      </w:r>
      <w:r w:rsidRPr="00D55686">
        <w:rPr>
          <w:rFonts w:ascii="Angsana New" w:hAnsi="Angsana New" w:hint="cs"/>
          <w:sz w:val="30"/>
          <w:szCs w:val="30"/>
          <w:cs/>
        </w:rPr>
        <w:t>ล้านบาท พร้อมดอกเบี้ย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 xml:space="preserve">ในอัตรา </w:t>
      </w:r>
      <w:r w:rsidRPr="00D55686">
        <w:rPr>
          <w:rFonts w:ascii="Angsana New" w:hAnsi="Angsana New" w:hint="cs"/>
          <w:sz w:val="30"/>
          <w:szCs w:val="30"/>
        </w:rPr>
        <w:t>7.5%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 xml:space="preserve"> ต่อปีของต้นเงิน </w:t>
      </w:r>
      <w:r w:rsidRPr="00D55686">
        <w:rPr>
          <w:rFonts w:ascii="Angsana New" w:hAnsi="Angsana New" w:hint="cs"/>
          <w:sz w:val="30"/>
          <w:szCs w:val="30"/>
        </w:rPr>
        <w:t xml:space="preserve">36.8 </w:t>
      </w:r>
      <w:r w:rsidRPr="00D55686">
        <w:rPr>
          <w:rFonts w:ascii="Angsana New" w:hAnsi="Angsana New" w:hint="cs"/>
          <w:sz w:val="30"/>
          <w:szCs w:val="30"/>
          <w:cs/>
        </w:rPr>
        <w:t>ล้านบาท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 xml:space="preserve"> โดย</w:t>
      </w:r>
      <w:r w:rsidR="00F80A3C" w:rsidRPr="00D55686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 xml:space="preserve">ได้รับสำเนาคำฟ้องเมื่อวันที่ </w:t>
      </w:r>
      <w:r w:rsidRPr="00D55686">
        <w:rPr>
          <w:rFonts w:ascii="Angsana New" w:hAnsi="Angsana New" w:hint="cs"/>
          <w:sz w:val="30"/>
          <w:szCs w:val="30"/>
        </w:rPr>
        <w:t>24</w:t>
      </w:r>
      <w:r w:rsidRPr="00D55686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D55686">
        <w:rPr>
          <w:rFonts w:ascii="Angsana New" w:hAnsi="Angsana New" w:hint="cs"/>
          <w:sz w:val="30"/>
          <w:szCs w:val="30"/>
        </w:rPr>
        <w:t>2556</w:t>
      </w:r>
      <w:r w:rsidRPr="00D55686">
        <w:rPr>
          <w:rFonts w:ascii="Angsana New" w:hAnsi="Angsana New" w:hint="cs"/>
          <w:sz w:val="30"/>
          <w:szCs w:val="30"/>
          <w:cs/>
        </w:rPr>
        <w:t xml:space="preserve"> ทั้งนี้ ฝ่าย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บริหารของผู้ประกอบการกิจการโทรคมนาคมรายดังกล่าวไม่เคยแจ้งให้</w:t>
      </w:r>
      <w:r w:rsidR="00F80A3C" w:rsidRPr="00D55686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 xml:space="preserve">ทราบถึงการดำเนินการฟ้องร้องแต่อย่างใด ดังนั้น </w:t>
      </w:r>
      <w:r w:rsidR="00F80A3C" w:rsidRPr="00D55686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จึงจำเป็นจะต้องดำเนินการต่อสู้คดีในศาลเพื่อยุติข้อพิพาทนี้ต่อไป ทั้งนี้ ฝ่ายบริหารของ</w:t>
      </w:r>
      <w:r w:rsidR="00F80A3C" w:rsidRPr="00D55686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เชื่อว่า</w:t>
      </w:r>
      <w:r w:rsidR="00F80A3C" w:rsidRPr="00D55686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 xml:space="preserve">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</w:t>
      </w:r>
      <w:r w:rsidR="00936D85" w:rsidRPr="00D55686">
        <w:rPr>
          <w:rFonts w:ascii="Angsana New" w:hAnsi="Angsana New" w:hint="cs"/>
          <w:sz w:val="30"/>
          <w:szCs w:val="30"/>
          <w:cs/>
          <w:lang w:val="th-TH"/>
        </w:rPr>
        <w:t>อีกทั้ง</w:t>
      </w:r>
      <w:r w:rsidRPr="00D55686">
        <w:rPr>
          <w:rFonts w:ascii="Angsana New" w:hAnsi="Angsana New" w:hint="cs"/>
          <w:sz w:val="30"/>
          <w:szCs w:val="30"/>
          <w:cs/>
          <w:lang w:val="th-TH"/>
        </w:rPr>
        <w:t>ผู้ประกอบการโทรคมนาคมไม่ปฏิบัติตามข้อกำหนดของ กสทช. (ประกาศไอซี)</w:t>
      </w:r>
    </w:p>
    <w:p w:rsidR="00213205" w:rsidRPr="00D55686" w:rsidRDefault="00213205" w:rsidP="0021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:rsidR="00D44C7A" w:rsidRPr="00D55686" w:rsidRDefault="00D44C7A" w:rsidP="0021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:rsidR="00A1757C" w:rsidRPr="00D55686" w:rsidRDefault="00A1757C" w:rsidP="009B169F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ได้ยื่นข้อเสนอในการประนีประนอมข้อพิพาทต่อผู้ประกอบการกิจการโทรคมนาคมรายดังกล่าว ซึ่งมีสาระสำคัญคือ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ไปจนถึงวันที่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ได้รับแจ้งอัตราค่าเช่าอัตราใหม่จากผู้ประกอบการกิจการโทรคมนาคมรายดังกล่าว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</w:t>
      </w:r>
      <w:r w:rsidR="00AA2A7F"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ก็ตาม ผู้ประกอบกิจการโทรคมนาคมรายดังกล่าวไม่</w:t>
      </w:r>
      <w:r w:rsidR="00D44C7A" w:rsidRPr="00D55686">
        <w:rPr>
          <w:rFonts w:ascii="Angsana New" w:hAnsi="Angsana New" w:hint="cs"/>
          <w:sz w:val="30"/>
          <w:szCs w:val="30"/>
          <w:cs/>
        </w:rPr>
        <w:t>สามารถ</w:t>
      </w:r>
      <w:r w:rsidRPr="00D55686">
        <w:rPr>
          <w:rFonts w:ascii="Angsana New" w:hAnsi="Angsana New" w:hint="cs"/>
          <w:sz w:val="30"/>
          <w:szCs w:val="30"/>
          <w:cs/>
        </w:rPr>
        <w:t>ประนีประนอมตามที่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เสนอมา</w:t>
      </w:r>
      <w:r w:rsidR="00260917" w:rsidRPr="00D55686">
        <w:rPr>
          <w:rFonts w:ascii="Angsana New" w:hAnsi="Angsana New" w:hint="cs"/>
          <w:sz w:val="30"/>
          <w:szCs w:val="30"/>
          <w:cs/>
        </w:rPr>
        <w:t>ได้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เนื่องจากมีการฟ้องร้องคดีไปแล้ว ดังนั้น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จึงดำเนินการเป็นสองแนวทาง</w:t>
      </w:r>
    </w:p>
    <w:p w:rsidR="00213205" w:rsidRPr="00D55686" w:rsidRDefault="00213205" w:rsidP="0021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:rsidR="009B169F" w:rsidRPr="00D55686" w:rsidRDefault="00A1757C" w:rsidP="009B169F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แนวทางแรกคือ </w:t>
      </w:r>
      <w:r w:rsidR="00D44C7A" w:rsidRPr="00D55686">
        <w:rPr>
          <w:rFonts w:ascii="Angsana New" w:hAnsi="Angsana New" w:hint="cs"/>
          <w:sz w:val="30"/>
          <w:szCs w:val="30"/>
          <w:cs/>
        </w:rPr>
        <w:t>การ</w:t>
      </w:r>
      <w:r w:rsidRPr="00D55686">
        <w:rPr>
          <w:rFonts w:ascii="Angsana New" w:hAnsi="Angsana New" w:hint="cs"/>
          <w:sz w:val="30"/>
          <w:szCs w:val="30"/>
          <w:cs/>
        </w:rPr>
        <w:t>ยื่นคำร้องเรียนต่อ กสทช. เพื่อขอให้ กสทช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โทรคมนาคมรายดังกล่าวให้เป็นไปโดยถูกต้อง ตลอดจนขอให้ กสทช.ให้ความคุ้มครองแก่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ให้สามารถใช้ท่อร้อยสายเคเบิลใต้ดินได้ต่อไป หลังจากนั้น </w:t>
      </w:r>
      <w:r w:rsidR="00D44C7A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จึงได้ดำเนินการในแนวทางที่สอง คือ ยื่นคำให้การ</w:t>
      </w:r>
      <w:r w:rsidR="00D44C7A" w:rsidRPr="00D55686">
        <w:rPr>
          <w:rFonts w:ascii="Angsana New" w:hAnsi="Angsana New" w:hint="cs"/>
          <w:sz w:val="30"/>
          <w:szCs w:val="30"/>
          <w:cs/>
        </w:rPr>
        <w:t>เพื่อ</w:t>
      </w:r>
      <w:r w:rsidRPr="00D55686">
        <w:rPr>
          <w:rFonts w:ascii="Angsana New" w:hAnsi="Angsana New" w:hint="cs"/>
          <w:sz w:val="30"/>
          <w:szCs w:val="30"/>
          <w:cs/>
        </w:rPr>
        <w:t>สู้คดีต่อศาลแพ่ง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ศาลแพ่งจึงระงับการพิจารณาและส่งเรื่องให้ศาลปกครอง ต่อมาศาลปกครองมีความเห็นว่า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จึงให้ส่งไปให้คณะกรรมการวินิจฉัยชี้ขาดอำนาจหน้าที่ระหว่างศาลเพื่อพิจารณา ซึ่งคณะกรรมการฯมีความเห็นเมื่อวันที่ </w:t>
      </w:r>
      <w:r w:rsidRPr="00D55686">
        <w:rPr>
          <w:rFonts w:ascii="Angsana New" w:hAnsi="Angsana New" w:hint="cs"/>
          <w:sz w:val="30"/>
          <w:szCs w:val="30"/>
        </w:rPr>
        <w:t>29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D55686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กรณีนี้จึงถือได้ว่า ขณะนี้ไม่มีคดีที่ผู้ประกอบกิจการโทรคมนาคมรายดังกล่าวฟ้อง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ในศาลแพ่งอีกต่อไป</w:t>
      </w:r>
    </w:p>
    <w:p w:rsidR="00A1757C" w:rsidRPr="00D55686" w:rsidRDefault="009B169F" w:rsidP="009B169F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</w:rPr>
        <w:br w:type="page"/>
      </w:r>
      <w:r w:rsidR="00A1757C" w:rsidRPr="00D55686">
        <w:rPr>
          <w:rFonts w:ascii="Angsana New" w:hAnsi="Angsana New" w:hint="cs"/>
          <w:sz w:val="30"/>
          <w:szCs w:val="30"/>
          <w:cs/>
        </w:rPr>
        <w:lastRenderedPageBreak/>
        <w:t>ต่อมาศาลปกครองกลางได้มีหมายแจ้งคำสั่งศาลลงวันที่</w:t>
      </w:r>
      <w:r w:rsidR="00A1757C" w:rsidRPr="00D55686">
        <w:rPr>
          <w:rFonts w:ascii="Angsana New" w:hAnsi="Angsana New" w:hint="cs"/>
          <w:sz w:val="30"/>
          <w:szCs w:val="30"/>
        </w:rPr>
        <w:t xml:space="preserve"> 26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A1757C" w:rsidRPr="00D55686">
        <w:rPr>
          <w:rFonts w:ascii="Angsana New" w:hAnsi="Angsana New" w:hint="cs"/>
          <w:sz w:val="30"/>
          <w:szCs w:val="30"/>
        </w:rPr>
        <w:t>2558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ถึง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ว่าศาลปกครองกลางได้รับโอนคดีนี้มาจากศาลแพ่งแล้ว 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พิจารณาแล้วไม่เห็นพ้องด้วยกับคำสั่งของศาลปกครองกลาง ดังนั้น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จึงได้ยื่นคำร้องโต้แย้งคำสั่งศาลปกครองกลางเมื่อวันที่ </w:t>
      </w:r>
      <w:r w:rsidR="00A1757C" w:rsidRPr="00D55686">
        <w:rPr>
          <w:rFonts w:ascii="Angsana New" w:hAnsi="Angsana New" w:hint="cs"/>
          <w:sz w:val="30"/>
          <w:szCs w:val="30"/>
        </w:rPr>
        <w:t>13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A1757C" w:rsidRPr="00D55686">
        <w:rPr>
          <w:rFonts w:ascii="Angsana New" w:hAnsi="Angsana New" w:hint="cs"/>
          <w:sz w:val="30"/>
          <w:szCs w:val="30"/>
        </w:rPr>
        <w:t>2558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ซึ่งศาลปกครองกลางพิจารณาคำร้องของ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>แล้วมีคำสั่งเมื่อวันที่</w:t>
      </w:r>
      <w:r w:rsidR="00A1757C" w:rsidRPr="00D55686">
        <w:rPr>
          <w:rFonts w:ascii="Angsana New" w:hAnsi="Angsana New" w:hint="cs"/>
          <w:sz w:val="30"/>
          <w:szCs w:val="30"/>
        </w:rPr>
        <w:t xml:space="preserve"> 28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A1757C" w:rsidRPr="00D55686">
        <w:rPr>
          <w:rFonts w:ascii="Angsana New" w:hAnsi="Angsana New" w:hint="cs"/>
          <w:sz w:val="30"/>
          <w:szCs w:val="30"/>
        </w:rPr>
        <w:t>2558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ว่าไม่รับคำร้องของ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>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จะต้องรอให้ศาลปกครองกลางมีคำพิพากษาตัดสินคดีนี้เสียก่อน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>จึงจะสามารถใช้สิทธิอุทธรณ์ได้ ซึ่งศาลปกครองกลางได้มีคำสั่งกำหนดให้วันที่</w:t>
      </w:r>
      <w:r w:rsidR="00A1757C" w:rsidRPr="00D55686">
        <w:rPr>
          <w:rFonts w:ascii="Angsana New" w:hAnsi="Angsana New" w:hint="cs"/>
          <w:sz w:val="30"/>
          <w:szCs w:val="30"/>
        </w:rPr>
        <w:t xml:space="preserve"> 30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B1564D" w:rsidRPr="00D55686">
        <w:rPr>
          <w:rFonts w:ascii="Angsana New" w:hAnsi="Angsana New" w:hint="cs"/>
          <w:sz w:val="30"/>
          <w:szCs w:val="30"/>
          <w:cs/>
        </w:rPr>
        <w:t>มีนาคม</w:t>
      </w:r>
      <w:r w:rsidR="00A1757C" w:rsidRPr="00D55686">
        <w:rPr>
          <w:rFonts w:ascii="Angsana New" w:hAnsi="Angsana New" w:hint="cs"/>
          <w:sz w:val="30"/>
          <w:szCs w:val="30"/>
        </w:rPr>
        <w:t xml:space="preserve"> 2561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เป็นวันสิ้นสุดการแสวงหาข้อเท็จจริง</w:t>
      </w:r>
    </w:p>
    <w:p w:rsidR="00213205" w:rsidRPr="00D55686" w:rsidRDefault="00213205" w:rsidP="00A1757C">
      <w:pPr>
        <w:spacing w:before="120" w:after="120"/>
        <w:ind w:left="900"/>
        <w:jc w:val="thaiDistribute"/>
        <w:rPr>
          <w:rFonts w:ascii="Angsana New" w:hAnsi="Angsana New"/>
          <w:sz w:val="24"/>
          <w:szCs w:val="24"/>
        </w:rPr>
      </w:pPr>
    </w:p>
    <w:p w:rsidR="00A1757C" w:rsidRPr="00D55686" w:rsidRDefault="00A1757C" w:rsidP="009B169F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31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Pr="00D55686">
        <w:rPr>
          <w:rFonts w:ascii="Angsana New" w:hAnsi="Angsana New" w:hint="cs"/>
          <w:sz w:val="30"/>
          <w:szCs w:val="30"/>
        </w:rPr>
        <w:t xml:space="preserve"> 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ศาลปกครองกลางได้มีคำพิพากษาให้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ชำระค่าเช่าแก่ผู้ประกอบกิจการโทรคมนาคมรายดังกล่าวตามอัตราขั้นต่ำตามที่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อ้างอิง พร้อมทั้งดอกเบี้ยในอัตราร้อยละ</w:t>
      </w:r>
      <w:r w:rsidRPr="00D55686">
        <w:rPr>
          <w:rFonts w:ascii="Angsana New" w:hAnsi="Angsana New" w:hint="cs"/>
          <w:sz w:val="30"/>
          <w:szCs w:val="30"/>
        </w:rPr>
        <w:t xml:space="preserve"> 7.5 </w:t>
      </w:r>
      <w:r w:rsidRPr="00D55686">
        <w:rPr>
          <w:rFonts w:ascii="Angsana New" w:hAnsi="Angsana New" w:hint="cs"/>
          <w:sz w:val="30"/>
          <w:szCs w:val="30"/>
          <w:cs/>
        </w:rPr>
        <w:t>ต่อปีของเงินต้นจำนวน</w:t>
      </w:r>
      <w:r w:rsidRPr="00D55686">
        <w:rPr>
          <w:rFonts w:ascii="Angsana New" w:hAnsi="Angsana New" w:hint="cs"/>
          <w:sz w:val="30"/>
          <w:szCs w:val="30"/>
        </w:rPr>
        <w:t xml:space="preserve"> 7</w:t>
      </w:r>
      <w:r w:rsidRPr="00D5568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ได้ชำระค่าเช่าท่อพร้อมทั้งดอกเบี้ยให้แก่ผู้ประกอบกิจการโทรคมนาคมรายดังกล่าวแล้วเป็นจำนวน </w:t>
      </w:r>
      <w:r w:rsidRPr="00D55686">
        <w:rPr>
          <w:rFonts w:ascii="Angsana New" w:hAnsi="Angsana New" w:hint="cs"/>
          <w:sz w:val="30"/>
          <w:szCs w:val="30"/>
        </w:rPr>
        <w:t xml:space="preserve">16 </w:t>
      </w:r>
      <w:r w:rsidRPr="00D55686">
        <w:rPr>
          <w:rFonts w:ascii="Angsana New" w:hAnsi="Angsana New" w:hint="cs"/>
          <w:sz w:val="30"/>
          <w:szCs w:val="30"/>
          <w:cs/>
        </w:rPr>
        <w:t xml:space="preserve">ล้านบาท ในวันที่ </w:t>
      </w:r>
      <w:r w:rsidRPr="00D55686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D55686">
        <w:rPr>
          <w:rFonts w:ascii="Angsana New" w:hAnsi="Angsana New" w:hint="cs"/>
          <w:sz w:val="30"/>
          <w:szCs w:val="30"/>
        </w:rPr>
        <w:t>2562</w:t>
      </w:r>
    </w:p>
    <w:p w:rsidR="00213205" w:rsidRPr="00D55686" w:rsidRDefault="00213205" w:rsidP="0021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:rsidR="00A1757C" w:rsidRPr="00D55686" w:rsidRDefault="00A1757C" w:rsidP="009B169F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Pr="00D55686">
        <w:rPr>
          <w:rFonts w:ascii="Angsana New" w:hAnsi="Angsana New" w:hint="cs"/>
          <w:sz w:val="30"/>
          <w:szCs w:val="30"/>
        </w:rPr>
        <w:t xml:space="preserve">28 </w:t>
      </w:r>
      <w:r w:rsidRPr="00D55686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D55686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ได้ทำการยื่นคำแก้อุทธรณ์ต่อศาลปกครองกลางแล้วเมื่อวันที่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17</w:t>
      </w:r>
      <w:r w:rsidRPr="00D5568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55686">
        <w:rPr>
          <w:rFonts w:ascii="Angsana New" w:hAnsi="Angsana New" w:hint="cs"/>
          <w:sz w:val="30"/>
          <w:szCs w:val="30"/>
        </w:rPr>
        <w:t xml:space="preserve"> 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โดยขณะนี้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อยู่ระหว่างรอผลการตัดสินพิพากษาจากศาลปกครองสูงสุด</w:t>
      </w:r>
    </w:p>
    <w:p w:rsidR="00213205" w:rsidRPr="00D55686" w:rsidRDefault="00213205" w:rsidP="0021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:rsidR="00A1757C" w:rsidRPr="00D55686" w:rsidRDefault="00A1757C" w:rsidP="009B169F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ได้บันทึกค่าเช่าท่อสำหรับเดือนสิงหาคม </w:t>
      </w:r>
      <w:r w:rsidRPr="00D55686">
        <w:rPr>
          <w:rFonts w:ascii="Angsana New" w:hAnsi="Angsana New" w:hint="cs"/>
          <w:sz w:val="30"/>
          <w:szCs w:val="30"/>
        </w:rPr>
        <w:t xml:space="preserve">2562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="00B63104" w:rsidRPr="00D55686">
        <w:rPr>
          <w:rFonts w:ascii="Angsana New" w:hAnsi="Angsana New" w:hint="cs"/>
          <w:sz w:val="30"/>
          <w:szCs w:val="30"/>
        </w:rPr>
        <w:t xml:space="preserve">30 </w:t>
      </w:r>
      <w:r w:rsidR="00B63104" w:rsidRPr="00D5568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63104" w:rsidRPr="00D55686">
        <w:rPr>
          <w:rFonts w:ascii="Angsana New" w:hAnsi="Angsana New" w:hint="cs"/>
          <w:sz w:val="30"/>
          <w:szCs w:val="30"/>
        </w:rPr>
        <w:t>2563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มีค่าเช่าท่อค้างจ่ายในงบการเงินจำนวน </w:t>
      </w:r>
      <w:r w:rsidR="00BC45BC" w:rsidRPr="00D55686">
        <w:rPr>
          <w:rFonts w:ascii="Angsana New" w:hAnsi="Angsana New"/>
          <w:sz w:val="30"/>
          <w:szCs w:val="30"/>
        </w:rPr>
        <w:t>0.15</w:t>
      </w:r>
      <w:r w:rsidR="00707BCC"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ล้านบาท</w:t>
      </w:r>
    </w:p>
    <w:p w:rsidR="00213205" w:rsidRPr="00D55686" w:rsidRDefault="00213205" w:rsidP="0021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:rsidR="00A1757C" w:rsidRPr="00D55686" w:rsidRDefault="00A1757C" w:rsidP="009B169F">
      <w:pPr>
        <w:numPr>
          <w:ilvl w:val="0"/>
          <w:numId w:val="26"/>
        </w:num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D55686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ได้ทำสัญญาว่าจ้างบริษัทแห่งหนึ่ง เพื่อก่อสร้างอาคารศูนย์ปฏิบัติการเครือข่ายสำรอง โดยผู้รับจ้างตกลงรับประกันความชำรุดบกพร่องหรือขัดข้องของงานเป็นระยะเวลา </w:t>
      </w:r>
      <w:r w:rsidRPr="00D55686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ปีนับแต่วันที่ผู้ว่ารับจ้างรับมอบงานงวดสุดท้าย ภายหลังจากงานก่อสร้างแล้วเสร็จ ปรากฎว่างานที่ผู้รับจ้างได้ก่อสร้างแล้วเสร็จเกิดความชำรุดบกพร่องภายในระยะรับประกัน ทำให้ระบบเครือข่ายสำรองของ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ได้รับความเสียหาย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จึงแจ้งให้ผู้รับจ้างเข้าซ่อมแซมแก้ไขความชำรุดให้กลับคืนดี ซึ่งผู้รับจ้างได้เข้ามาดำเนินการแก้ไขหลายครั้ง แต่ไม่สามารถทำการแก้ไขได้สำเร็จ ต่อมาผู้รับจ้างได้เพิกเฉยไม่เข้ามาแก้ไขตามคำแจ้งของ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จึงดำเนินการฟ้องร้องกับผู้รับจ้างเมื่อวันที่ </w:t>
      </w:r>
      <w:r w:rsidRPr="00D55686">
        <w:rPr>
          <w:rFonts w:ascii="Angsana New" w:hAnsi="Angsana New" w:hint="cs"/>
          <w:sz w:val="30"/>
          <w:szCs w:val="30"/>
        </w:rPr>
        <w:t>13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D55686">
        <w:rPr>
          <w:rFonts w:ascii="Angsana New" w:hAnsi="Angsana New" w:hint="cs"/>
          <w:sz w:val="30"/>
          <w:szCs w:val="30"/>
        </w:rPr>
        <w:t>2560</w:t>
      </w:r>
    </w:p>
    <w:p w:rsidR="00A1757C" w:rsidRPr="00D55686" w:rsidRDefault="00A1757C" w:rsidP="00412CE5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ต่อมาเมื่อวันที่ </w:t>
      </w:r>
      <w:r w:rsidRPr="00D55686">
        <w:rPr>
          <w:rFonts w:ascii="Angsana New" w:hAnsi="Angsana New" w:hint="cs"/>
          <w:sz w:val="30"/>
          <w:szCs w:val="30"/>
        </w:rPr>
        <w:t xml:space="preserve">21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D55686">
        <w:rPr>
          <w:rFonts w:ascii="Angsana New" w:hAnsi="Angsana New" w:hint="cs"/>
          <w:sz w:val="30"/>
          <w:szCs w:val="30"/>
        </w:rPr>
        <w:t xml:space="preserve">2562 </w:t>
      </w:r>
      <w:r w:rsidRPr="00D55686">
        <w:rPr>
          <w:rFonts w:ascii="Angsana New" w:hAnsi="Angsana New" w:hint="cs"/>
          <w:sz w:val="30"/>
          <w:szCs w:val="30"/>
          <w:cs/>
        </w:rPr>
        <w:t>ศาลชั้นต้นได้มีคำพิพากษายกฟ้องโดยให้เหตุผลว่า ไม่พบปัญหาตามที่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ชี้แจง ทำให้เชื่อในเบื้องต้นได้ว่าการก่อสร้างของผู้รับจ้างไม่บกพร่องและไม่สามารถพิสูจน์ได้ว่าผู้รับจ้างผิดสัญญานั้นจริง และมีคำสั่งให้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ต้องชำระเงินพร้อมดอกเบี้ยอัตราร้อยละ </w:t>
      </w:r>
      <w:r w:rsidRPr="00D55686">
        <w:rPr>
          <w:rFonts w:ascii="Angsana New" w:hAnsi="Angsana New" w:hint="cs"/>
          <w:sz w:val="30"/>
          <w:szCs w:val="30"/>
        </w:rPr>
        <w:t xml:space="preserve">7.5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ต่อปีของเงินต้นจำนวน </w:t>
      </w:r>
      <w:r w:rsidRPr="00D55686">
        <w:rPr>
          <w:rFonts w:ascii="Angsana New" w:hAnsi="Angsana New" w:hint="cs"/>
          <w:sz w:val="30"/>
          <w:szCs w:val="30"/>
        </w:rPr>
        <w:t xml:space="preserve">1.3 </w:t>
      </w:r>
      <w:r w:rsidRPr="00D55686">
        <w:rPr>
          <w:rFonts w:ascii="Angsana New" w:hAnsi="Angsana New" w:hint="cs"/>
          <w:sz w:val="30"/>
          <w:szCs w:val="30"/>
          <w:cs/>
        </w:rPr>
        <w:t xml:space="preserve">ล้านบาทนับแต่วันที่ </w:t>
      </w:r>
      <w:r w:rsidRPr="00D55686">
        <w:rPr>
          <w:rFonts w:ascii="Angsana New" w:hAnsi="Angsana New" w:hint="cs"/>
          <w:sz w:val="30"/>
          <w:szCs w:val="30"/>
        </w:rPr>
        <w:t xml:space="preserve">20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D55686">
        <w:rPr>
          <w:rFonts w:ascii="Angsana New" w:hAnsi="Angsana New" w:hint="cs"/>
          <w:sz w:val="30"/>
          <w:szCs w:val="30"/>
        </w:rPr>
        <w:t xml:space="preserve">2561 </w:t>
      </w:r>
      <w:r w:rsidRPr="00D55686">
        <w:rPr>
          <w:rFonts w:ascii="Angsana New" w:hAnsi="Angsana New" w:hint="cs"/>
          <w:sz w:val="30"/>
          <w:szCs w:val="30"/>
          <w:cs/>
        </w:rPr>
        <w:t>เป็นต้นไปจนกว่าจะชำระแล้วเสร็จเพื่อเป็นการชำระเงินคืนตามหลักประกันที่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ได้รับจากผู้รับจ้าง 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เห็นว่ายังมีข้อเท็จจริงอื่นซึ่งสามารถพิสูจน์ได้ว่า</w:t>
      </w:r>
      <w:r w:rsidR="0045668D"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 xml:space="preserve">การก่อสร้างของผู้รับจ้างมีความบกพร่องจริง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จึงยื่นอุทธรณ์ต่อศาลชั้นต้น เมื่อวันที่ </w:t>
      </w:r>
      <w:r w:rsidRPr="00D55686">
        <w:rPr>
          <w:rFonts w:ascii="Angsana New" w:hAnsi="Angsana New" w:hint="cs"/>
          <w:sz w:val="30"/>
          <w:szCs w:val="30"/>
        </w:rPr>
        <w:t xml:space="preserve">17 </w:t>
      </w:r>
      <w:r w:rsidRPr="00D5568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D55686">
        <w:rPr>
          <w:rFonts w:ascii="Angsana New" w:hAnsi="Angsana New" w:hint="cs"/>
          <w:sz w:val="30"/>
          <w:szCs w:val="30"/>
        </w:rPr>
        <w:t>2563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45668D" w:rsidRPr="00D55686">
        <w:rPr>
          <w:rFonts w:ascii="Angsana New" w:hAnsi="Angsana New"/>
          <w:sz w:val="30"/>
          <w:szCs w:val="30"/>
          <w:cs/>
        </w:rPr>
        <w:br/>
      </w:r>
      <w:r w:rsidR="007E3575" w:rsidRPr="00D5568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63104" w:rsidRPr="00D55686">
        <w:rPr>
          <w:rFonts w:ascii="Angsana New" w:hAnsi="Angsana New"/>
          <w:sz w:val="30"/>
          <w:szCs w:val="30"/>
        </w:rPr>
        <w:t xml:space="preserve">30 </w:t>
      </w:r>
      <w:r w:rsidR="00B63104" w:rsidRPr="00D5568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63104" w:rsidRPr="00D55686">
        <w:rPr>
          <w:rFonts w:ascii="Angsana New" w:hAnsi="Angsana New"/>
          <w:sz w:val="30"/>
          <w:szCs w:val="30"/>
        </w:rPr>
        <w:t>2563</w:t>
      </w:r>
      <w:r w:rsidR="007E3575" w:rsidRPr="00D55686">
        <w:rPr>
          <w:rFonts w:ascii="Angsana New" w:hAnsi="Angsana New"/>
          <w:sz w:val="30"/>
          <w:szCs w:val="30"/>
        </w:rPr>
        <w:t xml:space="preserve"> </w:t>
      </w:r>
      <w:r w:rsidR="00C3494B" w:rsidRPr="00D55686">
        <w:rPr>
          <w:rFonts w:ascii="Angsana New" w:hAnsi="Angsana New" w:hint="cs"/>
          <w:sz w:val="30"/>
          <w:szCs w:val="30"/>
          <w:cs/>
        </w:rPr>
        <w:t xml:space="preserve">คดีอยู่ในระหว่างการพิจารณาของศาลอุทธรณ์ </w:t>
      </w:r>
      <w:r w:rsidRPr="00D55686">
        <w:rPr>
          <w:rFonts w:ascii="Angsana New" w:hAnsi="Angsana New" w:hint="cs"/>
          <w:sz w:val="30"/>
          <w:szCs w:val="30"/>
          <w:cs/>
        </w:rPr>
        <w:t>ฝ่ายบริหารของ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เชื่อว่าผลของคดีฟ้องร้องดังกล่าวจะไม่ส่งผลกระทบอย่างมีนัยสำคัญต่อฐานะทางการเงินของ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</w:p>
    <w:p w:rsidR="00BE357B" w:rsidRPr="00D55686" w:rsidRDefault="00BE357B" w:rsidP="00412CE5">
      <w:pPr>
        <w:pStyle w:val="a"/>
        <w:tabs>
          <w:tab w:val="clear" w:pos="1080"/>
          <w:tab w:val="left" w:pos="7650"/>
        </w:tabs>
        <w:spacing w:line="240" w:lineRule="atLeast"/>
        <w:ind w:left="547"/>
        <w:jc w:val="thaiDistribute"/>
        <w:rPr>
          <w:rFonts w:ascii="Angsana New" w:hAnsi="Angsana New" w:cs="Angsana New"/>
          <w:lang w:val="en-US"/>
        </w:rPr>
      </w:pPr>
    </w:p>
    <w:p w:rsidR="00A52872" w:rsidRPr="00D55686" w:rsidRDefault="00F35F87" w:rsidP="00412CE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8D39C8" w:rsidRPr="00D55686" w:rsidRDefault="008D39C8" w:rsidP="00412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:rsidR="00F35F87" w:rsidRPr="00D55686" w:rsidRDefault="008D39C8" w:rsidP="00412CE5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ในการประชุมสามัญประจำปีผู้ถือหุ้นของบริษัทเมื่อวันที่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A436F6">
        <w:rPr>
          <w:rFonts w:ascii="Angsana New" w:hAnsi="Angsana New"/>
          <w:sz w:val="30"/>
          <w:szCs w:val="30"/>
        </w:rPr>
        <w:t>31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กรกฎาคม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A436F6">
        <w:rPr>
          <w:rFonts w:ascii="Angsana New" w:hAnsi="Angsana New"/>
          <w:sz w:val="30"/>
          <w:szCs w:val="30"/>
        </w:rPr>
        <w:t>2563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ผู้ถือหุ้นมีมติอนุมัติให้ลงทุนในบริษัท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เอมส์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ดาต้า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เซ็นเตอร์</w:t>
      </w:r>
      <w:r w:rsidRPr="00D55686">
        <w:rPr>
          <w:rFonts w:ascii="Angsana New" w:hAnsi="Angsana New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z w:val="30"/>
          <w:szCs w:val="30"/>
          <w:cs/>
        </w:rPr>
        <w:t>ประเทศไทย</w:t>
      </w:r>
      <w:r w:rsidRPr="00D55686">
        <w:rPr>
          <w:rFonts w:ascii="Angsana New" w:hAnsi="Angsana New"/>
          <w:sz w:val="30"/>
          <w:szCs w:val="30"/>
          <w:cs/>
        </w:rPr>
        <w:t xml:space="preserve">) </w:t>
      </w:r>
      <w:r w:rsidRPr="00D55686">
        <w:rPr>
          <w:rFonts w:ascii="Angsana New" w:hAnsi="Angsana New" w:hint="cs"/>
          <w:sz w:val="30"/>
          <w:szCs w:val="30"/>
          <w:cs/>
        </w:rPr>
        <w:t>จำกัด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ซึ่งเป็นบริษัทที่จัดตั้งขึ้นในประเทศไทย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ร้อยละ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A436F6">
        <w:rPr>
          <w:rFonts w:ascii="Angsana New" w:hAnsi="Angsana New"/>
          <w:sz w:val="30"/>
          <w:szCs w:val="30"/>
        </w:rPr>
        <w:t>49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ของทุน</w:t>
      </w:r>
      <w:r w:rsidR="002C4334" w:rsidRPr="00D55686">
        <w:rPr>
          <w:rFonts w:ascii="Angsana New" w:hAnsi="Angsana New" w:hint="cs"/>
          <w:sz w:val="30"/>
          <w:szCs w:val="30"/>
          <w:cs/>
        </w:rPr>
        <w:t>จดทะเบียน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F4558F">
        <w:rPr>
          <w:rFonts w:ascii="Angsana New" w:hAnsi="Angsana New" w:hint="cs"/>
          <w:sz w:val="30"/>
          <w:szCs w:val="30"/>
          <w:cs/>
        </w:rPr>
        <w:t>รวม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A436F6">
        <w:rPr>
          <w:rFonts w:ascii="Angsana New" w:hAnsi="Angsana New"/>
          <w:sz w:val="30"/>
          <w:szCs w:val="30"/>
        </w:rPr>
        <w:t>49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ล้านบาท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และโอนสิทธิและหน้าที่ตามสัญญาของบริษัท</w:t>
      </w:r>
      <w:r w:rsidR="002C4334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ที่เกี่ยวข้องกับการเช่าและให้บริการพื้นที่อาคาร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การปรับปรุงโครงสร้างพื้นที่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การก่อสร้างศูนย์ข้อมูล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และการติดตั้งระบบแล</w:t>
      </w:r>
      <w:r w:rsidR="002C4334" w:rsidRPr="00D55686">
        <w:rPr>
          <w:rFonts w:ascii="Angsana New" w:hAnsi="Angsana New" w:hint="cs"/>
          <w:sz w:val="30"/>
          <w:szCs w:val="30"/>
          <w:cs/>
        </w:rPr>
        <w:t>ะ</w:t>
      </w:r>
      <w:r w:rsidRPr="00D55686">
        <w:rPr>
          <w:rFonts w:ascii="Angsana New" w:hAnsi="Angsana New" w:hint="cs"/>
          <w:sz w:val="30"/>
          <w:szCs w:val="30"/>
          <w:cs/>
        </w:rPr>
        <w:t>อุปกรณ์ให้กับบริษัท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เอมส์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ดาต้า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เซ็นเตอร์</w:t>
      </w:r>
      <w:r w:rsidRPr="00D55686">
        <w:rPr>
          <w:rFonts w:ascii="Angsana New" w:hAnsi="Angsana New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z w:val="30"/>
          <w:szCs w:val="30"/>
          <w:cs/>
        </w:rPr>
        <w:t>ประเทศไทย</w:t>
      </w:r>
      <w:r w:rsidRPr="00D55686">
        <w:rPr>
          <w:rFonts w:ascii="Angsana New" w:hAnsi="Angsana New"/>
          <w:sz w:val="30"/>
          <w:szCs w:val="30"/>
          <w:cs/>
        </w:rPr>
        <w:t xml:space="preserve">) </w:t>
      </w:r>
      <w:r w:rsidRPr="00D55686">
        <w:rPr>
          <w:rFonts w:ascii="Angsana New" w:hAnsi="Angsana New" w:hint="cs"/>
          <w:sz w:val="30"/>
          <w:szCs w:val="30"/>
          <w:cs/>
        </w:rPr>
        <w:t>จำกัด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เป็น</w:t>
      </w:r>
      <w:r w:rsidR="002C4334" w:rsidRPr="00D55686">
        <w:rPr>
          <w:rFonts w:ascii="Angsana New" w:hAnsi="Angsana New" w:hint="cs"/>
          <w:sz w:val="30"/>
          <w:szCs w:val="30"/>
          <w:cs/>
        </w:rPr>
        <w:t>จำนวนเงินรวม</w:t>
      </w:r>
      <w:r w:rsidRPr="00D55686">
        <w:rPr>
          <w:rFonts w:ascii="Angsana New" w:hAnsi="Angsana New" w:hint="cs"/>
          <w:sz w:val="30"/>
          <w:szCs w:val="30"/>
          <w:cs/>
        </w:rPr>
        <w:t>ทั้งสิ้นไม่เกิน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A436F6">
        <w:rPr>
          <w:rFonts w:ascii="Angsana New" w:hAnsi="Angsana New"/>
          <w:sz w:val="30"/>
          <w:szCs w:val="30"/>
        </w:rPr>
        <w:t>189.10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2C4334" w:rsidRPr="00D55686">
        <w:rPr>
          <w:rFonts w:ascii="Angsana New" w:hAnsi="Angsana New" w:hint="cs"/>
          <w:sz w:val="30"/>
          <w:szCs w:val="30"/>
          <w:cs/>
        </w:rPr>
        <w:t>ล้าน</w:t>
      </w:r>
      <w:r w:rsidRPr="00D55686">
        <w:rPr>
          <w:rFonts w:ascii="Angsana New" w:hAnsi="Angsana New" w:hint="cs"/>
          <w:sz w:val="30"/>
          <w:szCs w:val="30"/>
          <w:cs/>
        </w:rPr>
        <w:t>บาท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นอกจากนี้ผู้ถือหุ้นยังมีมติอนุมัติให้บริษัทให้ความช่วยเหลือทางการเงินแก่บริษัท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เอมส์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ดาต้า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เซ็นเตอร์</w:t>
      </w:r>
      <w:r w:rsidRPr="00D55686">
        <w:rPr>
          <w:rFonts w:ascii="Angsana New" w:hAnsi="Angsana New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z w:val="30"/>
          <w:szCs w:val="30"/>
          <w:cs/>
        </w:rPr>
        <w:t>ประเทศไทย</w:t>
      </w:r>
      <w:r w:rsidRPr="00D55686">
        <w:rPr>
          <w:rFonts w:ascii="Angsana New" w:hAnsi="Angsana New"/>
          <w:sz w:val="30"/>
          <w:szCs w:val="30"/>
          <w:cs/>
        </w:rPr>
        <w:t xml:space="preserve">) </w:t>
      </w:r>
      <w:r w:rsidRPr="00D55686">
        <w:rPr>
          <w:rFonts w:ascii="Angsana New" w:hAnsi="Angsana New" w:hint="cs"/>
          <w:sz w:val="30"/>
          <w:szCs w:val="30"/>
          <w:cs/>
        </w:rPr>
        <w:t>จำกัด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2C4334" w:rsidRPr="00D55686">
        <w:rPr>
          <w:rFonts w:ascii="Angsana New" w:hAnsi="Angsana New" w:hint="cs"/>
          <w:sz w:val="30"/>
          <w:szCs w:val="30"/>
          <w:cs/>
        </w:rPr>
        <w:t>เป็น</w:t>
      </w:r>
      <w:r w:rsidR="00044A6F">
        <w:rPr>
          <w:rFonts w:ascii="Angsana New" w:hAnsi="Angsana New" w:hint="cs"/>
          <w:sz w:val="30"/>
          <w:szCs w:val="30"/>
          <w:cs/>
        </w:rPr>
        <w:t>วงเงินไม่เกิน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A436F6">
        <w:rPr>
          <w:rFonts w:ascii="Angsana New" w:hAnsi="Angsana New"/>
          <w:sz w:val="30"/>
          <w:szCs w:val="30"/>
        </w:rPr>
        <w:t>182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ล้านบาท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เพื่อนำไปใช้ในการก่อสร้างและประกอบธุรกิจศูนย์ข้อมูล</w:t>
      </w:r>
      <w:r w:rsidRPr="00D55686">
        <w:rPr>
          <w:rFonts w:ascii="Angsana New" w:hAnsi="Angsana New"/>
          <w:sz w:val="30"/>
          <w:szCs w:val="30"/>
          <w:cs/>
        </w:rPr>
        <w:t xml:space="preserve"> (</w:t>
      </w:r>
      <w:r w:rsidRPr="00D55686">
        <w:rPr>
          <w:rFonts w:ascii="Angsana New" w:hAnsi="Angsana New"/>
          <w:sz w:val="30"/>
          <w:szCs w:val="30"/>
        </w:rPr>
        <w:t>Data C</w:t>
      </w:r>
      <w:r w:rsidR="00EB535B" w:rsidRPr="00D55686">
        <w:rPr>
          <w:rFonts w:ascii="Angsana New" w:hAnsi="Angsana New"/>
          <w:sz w:val="30"/>
          <w:szCs w:val="30"/>
        </w:rPr>
        <w:t>entre</w:t>
      </w:r>
      <w:r w:rsidRPr="00D55686">
        <w:rPr>
          <w:rFonts w:ascii="Angsana New" w:hAnsi="Angsana New"/>
          <w:sz w:val="30"/>
          <w:szCs w:val="30"/>
        </w:rPr>
        <w:t>)</w:t>
      </w:r>
    </w:p>
    <w:p w:rsidR="00F35F87" w:rsidRPr="00D55686" w:rsidRDefault="00F35F87" w:rsidP="00412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8D39C8" w:rsidRPr="00D55686" w:rsidRDefault="008D39C8" w:rsidP="00412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ณ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วันที่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A436F6">
        <w:rPr>
          <w:rFonts w:ascii="Angsana New" w:hAnsi="Angsana New"/>
          <w:sz w:val="30"/>
          <w:szCs w:val="30"/>
        </w:rPr>
        <w:t>11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สิงหาคม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="00A436F6">
        <w:rPr>
          <w:rFonts w:ascii="Angsana New" w:hAnsi="Angsana New"/>
          <w:sz w:val="30"/>
          <w:szCs w:val="30"/>
        </w:rPr>
        <w:t>2563</w:t>
      </w:r>
      <w:bookmarkStart w:id="3" w:name="_GoBack"/>
      <w:bookmarkEnd w:id="3"/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บริษั</w:t>
      </w:r>
      <w:r w:rsidR="002C4334" w:rsidRPr="00D55686">
        <w:rPr>
          <w:rFonts w:ascii="Angsana New" w:hAnsi="Angsana New" w:hint="cs"/>
          <w:sz w:val="30"/>
          <w:szCs w:val="30"/>
          <w:cs/>
        </w:rPr>
        <w:t>ท</w:t>
      </w:r>
      <w:r w:rsidR="00792B08" w:rsidRPr="00D55686">
        <w:rPr>
          <w:rFonts w:ascii="Angsana New" w:hAnsi="Angsana New" w:hint="cs"/>
          <w:sz w:val="30"/>
          <w:szCs w:val="30"/>
          <w:cs/>
        </w:rPr>
        <w:t>ได้</w:t>
      </w:r>
      <w:r w:rsidRPr="00D55686">
        <w:rPr>
          <w:rFonts w:ascii="Angsana New" w:hAnsi="Angsana New" w:hint="cs"/>
          <w:sz w:val="30"/>
          <w:szCs w:val="30"/>
          <w:cs/>
        </w:rPr>
        <w:t>ทำสัญญา</w:t>
      </w:r>
      <w:r w:rsidR="00792B08" w:rsidRPr="00D55686">
        <w:rPr>
          <w:rFonts w:ascii="Angsana New" w:hAnsi="Angsana New" w:hint="cs"/>
          <w:sz w:val="30"/>
          <w:szCs w:val="30"/>
          <w:cs/>
        </w:rPr>
        <w:t>การ</w:t>
      </w:r>
      <w:r w:rsidRPr="00D55686">
        <w:rPr>
          <w:rFonts w:ascii="Angsana New" w:hAnsi="Angsana New" w:hint="cs"/>
          <w:sz w:val="30"/>
          <w:szCs w:val="30"/>
          <w:cs/>
        </w:rPr>
        <w:t>ร่วมลงทุนกับบริษัท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เอมส์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ดาต้า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เซ็นเตอร์</w:t>
      </w:r>
      <w:r w:rsidRPr="00D55686">
        <w:rPr>
          <w:rFonts w:ascii="Angsana New" w:hAnsi="Angsana New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z w:val="30"/>
          <w:szCs w:val="30"/>
          <w:cs/>
        </w:rPr>
        <w:t>ประเทศไทย</w:t>
      </w:r>
      <w:r w:rsidRPr="00D55686">
        <w:rPr>
          <w:rFonts w:ascii="Angsana New" w:hAnsi="Angsana New"/>
          <w:sz w:val="30"/>
          <w:szCs w:val="30"/>
          <w:cs/>
        </w:rPr>
        <w:t xml:space="preserve">) </w:t>
      </w:r>
      <w:r w:rsidRPr="00D55686">
        <w:rPr>
          <w:rFonts w:ascii="Angsana New" w:hAnsi="Angsana New" w:hint="cs"/>
          <w:sz w:val="30"/>
          <w:szCs w:val="30"/>
          <w:cs/>
        </w:rPr>
        <w:t>จำกัด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ส่งผลให้บริษัท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เอมส์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ดาต้า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เซ็นเตอร์</w:t>
      </w:r>
      <w:r w:rsidRPr="00D55686">
        <w:rPr>
          <w:rFonts w:ascii="Angsana New" w:hAnsi="Angsana New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z w:val="30"/>
          <w:szCs w:val="30"/>
          <w:cs/>
        </w:rPr>
        <w:t>ประเทศไทย</w:t>
      </w:r>
      <w:r w:rsidRPr="00D55686">
        <w:rPr>
          <w:rFonts w:ascii="Angsana New" w:hAnsi="Angsana New"/>
          <w:sz w:val="30"/>
          <w:szCs w:val="30"/>
          <w:cs/>
        </w:rPr>
        <w:t xml:space="preserve">) </w:t>
      </w:r>
      <w:r w:rsidRPr="00D55686">
        <w:rPr>
          <w:rFonts w:ascii="Angsana New" w:hAnsi="Angsana New" w:hint="cs"/>
          <w:sz w:val="30"/>
          <w:szCs w:val="30"/>
          <w:cs/>
        </w:rPr>
        <w:t>จำกัด เป็นบริษัทร่วมของบริษัท</w:t>
      </w:r>
      <w:r w:rsidR="00F4558F">
        <w:rPr>
          <w:rFonts w:ascii="Angsana New" w:hAnsi="Angsana New" w:hint="cs"/>
          <w:sz w:val="30"/>
          <w:szCs w:val="30"/>
          <w:cs/>
        </w:rPr>
        <w:t xml:space="preserve"> และในวันเดียวกัน </w:t>
      </w:r>
      <w:r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792B08" w:rsidRPr="00D55686">
        <w:rPr>
          <w:rFonts w:ascii="Angsana New" w:hAnsi="Angsana New" w:hint="cs"/>
          <w:sz w:val="30"/>
          <w:szCs w:val="30"/>
          <w:cs/>
        </w:rPr>
        <w:t>ได้</w:t>
      </w:r>
      <w:r w:rsidRPr="00D55686">
        <w:rPr>
          <w:rFonts w:ascii="Angsana New" w:hAnsi="Angsana New" w:hint="cs"/>
          <w:sz w:val="30"/>
          <w:szCs w:val="30"/>
          <w:cs/>
        </w:rPr>
        <w:t>ทำสัญญาให้กู้ยืมเงินระยะยาว</w:t>
      </w:r>
      <w:r w:rsidR="00F4558F">
        <w:rPr>
          <w:rFonts w:ascii="Angsana New" w:hAnsi="Angsana New" w:hint="cs"/>
          <w:sz w:val="30"/>
          <w:szCs w:val="30"/>
          <w:cs/>
        </w:rPr>
        <w:t>และ</w:t>
      </w:r>
      <w:r w:rsidRPr="00D55686">
        <w:rPr>
          <w:rFonts w:ascii="Angsana New" w:hAnsi="Angsana New" w:hint="cs"/>
          <w:sz w:val="30"/>
          <w:szCs w:val="30"/>
          <w:cs/>
        </w:rPr>
        <w:t>สัญญา</w:t>
      </w:r>
      <w:r w:rsidR="00A1532A">
        <w:rPr>
          <w:rFonts w:ascii="Angsana New" w:hAnsi="Angsana New" w:hint="cs"/>
          <w:sz w:val="30"/>
          <w:szCs w:val="30"/>
          <w:cs/>
        </w:rPr>
        <w:t xml:space="preserve">โอนสิทธิและหน้าที่ </w:t>
      </w:r>
      <w:r w:rsidR="00F4558F">
        <w:rPr>
          <w:rFonts w:ascii="Angsana New" w:hAnsi="Angsana New" w:hint="cs"/>
          <w:sz w:val="30"/>
          <w:szCs w:val="30"/>
          <w:cs/>
        </w:rPr>
        <w:t>ส่งผลให้บริษัทต้องปฏิบัติภายใต้เงื่อนไขของสัญญาที่กำหนดไว้</w:t>
      </w:r>
    </w:p>
    <w:p w:rsidR="000C1892" w:rsidRPr="00D55686" w:rsidRDefault="000C1892" w:rsidP="00F35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F35F87" w:rsidRPr="00D55686" w:rsidRDefault="00F4558F" w:rsidP="00F35F8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F35F87" w:rsidRPr="00D55686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การจัดประเภทรายการใหม่</w:t>
      </w:r>
      <w:r w:rsidR="00F35F87" w:rsidRPr="00D5568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:rsidR="00A01881" w:rsidRPr="00D55686" w:rsidRDefault="00A01881" w:rsidP="00917814">
      <w:pPr>
        <w:pStyle w:val="a"/>
        <w:tabs>
          <w:tab w:val="clear" w:pos="1080"/>
          <w:tab w:val="left" w:pos="765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:rsidR="00917814" w:rsidRPr="00D55686" w:rsidRDefault="00C83629" w:rsidP="00917814">
      <w:pPr>
        <w:tabs>
          <w:tab w:val="clear" w:pos="227"/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รายการบางรายการในงบแสด</w:t>
      </w:r>
      <w:r w:rsidR="00A654CE" w:rsidRPr="00D55686">
        <w:rPr>
          <w:rFonts w:ascii="Angsana New" w:hAnsi="Angsana New" w:hint="cs"/>
          <w:sz w:val="30"/>
          <w:szCs w:val="30"/>
          <w:cs/>
        </w:rPr>
        <w:t>ง</w:t>
      </w:r>
      <w:r w:rsidRPr="00D55686">
        <w:rPr>
          <w:rFonts w:ascii="Angsana New" w:hAnsi="Angsana New" w:hint="cs"/>
          <w:sz w:val="30"/>
          <w:szCs w:val="30"/>
          <w:cs/>
        </w:rPr>
        <w:t xml:space="preserve">ฐานะการเงิน ณ วันที่ </w:t>
      </w:r>
      <w:r w:rsidRPr="00D55686">
        <w:rPr>
          <w:rFonts w:ascii="Angsana New" w:hAnsi="Angsana New"/>
          <w:sz w:val="30"/>
          <w:szCs w:val="30"/>
        </w:rPr>
        <w:t xml:space="preserve">31 </w:t>
      </w:r>
      <w:r w:rsidRPr="00D5568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55686">
        <w:rPr>
          <w:rFonts w:ascii="Angsana New" w:hAnsi="Angsana New"/>
          <w:sz w:val="30"/>
          <w:szCs w:val="30"/>
        </w:rPr>
        <w:t xml:space="preserve">2562 </w:t>
      </w:r>
      <w:r w:rsidRPr="00D55686">
        <w:rPr>
          <w:rFonts w:ascii="Angsana New" w:hAnsi="Angsana New" w:hint="cs"/>
          <w:sz w:val="30"/>
          <w:szCs w:val="30"/>
          <w:cs/>
        </w:rPr>
        <w:t xml:space="preserve">ซึ่งรวมอยู่ในงบการเงินระหว่างกาลเพื่อวัตถุประสงค์ในการเปรียบเทียบของงวด </w:t>
      </w:r>
      <w:r w:rsidRPr="00D55686">
        <w:rPr>
          <w:rFonts w:ascii="Angsana New" w:hAnsi="Angsana New"/>
          <w:sz w:val="30"/>
          <w:szCs w:val="30"/>
        </w:rPr>
        <w:t xml:space="preserve">2563 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ได้มีการจัดประเภทรายการใหม่เพื่อให้สอดคล้องกับการนำเสนองบการเงินระหว่างกาลปี </w:t>
      </w:r>
      <w:r w:rsidRPr="00D55686">
        <w:rPr>
          <w:rFonts w:ascii="Angsana New" w:hAnsi="Angsana New"/>
          <w:sz w:val="30"/>
          <w:szCs w:val="30"/>
        </w:rPr>
        <w:t xml:space="preserve">2563 </w:t>
      </w:r>
      <w:r w:rsidRPr="00D55686">
        <w:rPr>
          <w:rFonts w:ascii="Angsana New" w:hAnsi="Angsana New" w:hint="cs"/>
          <w:sz w:val="30"/>
          <w:szCs w:val="30"/>
          <w:cs/>
        </w:rPr>
        <w:t>การจัดประเภทรายการที่มีสาระสำคัญดังนี้</w:t>
      </w:r>
    </w:p>
    <w:p w:rsidR="00C83629" w:rsidRPr="00D55686" w:rsidRDefault="00C83629" w:rsidP="00917814">
      <w:pPr>
        <w:tabs>
          <w:tab w:val="clear" w:pos="227"/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</w:p>
    <w:tbl>
      <w:tblPr>
        <w:tblW w:w="901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70"/>
        <w:gridCol w:w="890"/>
        <w:gridCol w:w="268"/>
        <w:gridCol w:w="822"/>
        <w:gridCol w:w="268"/>
        <w:gridCol w:w="902"/>
        <w:gridCol w:w="270"/>
        <w:gridCol w:w="900"/>
        <w:gridCol w:w="268"/>
        <w:gridCol w:w="821"/>
        <w:gridCol w:w="6"/>
      </w:tblGrid>
      <w:tr w:rsidR="00C83629" w:rsidRPr="00D55686" w:rsidTr="002B3C8E">
        <w:trPr>
          <w:gridAfter w:val="1"/>
          <w:wAfter w:w="6" w:type="dxa"/>
          <w:tblHeader/>
        </w:trPr>
        <w:tc>
          <w:tcPr>
            <w:tcW w:w="2430" w:type="dxa"/>
            <w:hideMark/>
          </w:tcPr>
          <w:p w:rsidR="00C83629" w:rsidRPr="00D55686" w:rsidRDefault="00C8362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579" w:type="dxa"/>
            <w:gridSpan w:val="11"/>
            <w:hideMark/>
          </w:tcPr>
          <w:p w:rsidR="00C83629" w:rsidRPr="00D55686" w:rsidRDefault="00C8362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D5568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C83629" w:rsidRPr="00D55686" w:rsidTr="002B3C8E">
        <w:trPr>
          <w:gridAfter w:val="1"/>
          <w:wAfter w:w="6" w:type="dxa"/>
          <w:tblHeader/>
        </w:trPr>
        <w:tc>
          <w:tcPr>
            <w:tcW w:w="2430" w:type="dxa"/>
          </w:tcPr>
          <w:p w:rsidR="00C83629" w:rsidRPr="00D55686" w:rsidRDefault="00C8362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83629" w:rsidRPr="00D55686" w:rsidRDefault="00C8362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C83629" w:rsidRPr="00D55686" w:rsidRDefault="00C8362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83629" w:rsidRPr="00D55686" w:rsidRDefault="00C8362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629" w:rsidRPr="00D55686" w:rsidTr="002B3C8E">
        <w:trPr>
          <w:tblHeader/>
        </w:trPr>
        <w:tc>
          <w:tcPr>
            <w:tcW w:w="2430" w:type="dxa"/>
          </w:tcPr>
          <w:p w:rsidR="00C83629" w:rsidRPr="00D55686" w:rsidRDefault="00C8362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:rsidR="00C83629" w:rsidRPr="00D55686" w:rsidRDefault="00C8362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hideMark/>
          </w:tcPr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gridSpan w:val="2"/>
            <w:hideMark/>
          </w:tcPr>
          <w:p w:rsidR="00C83629" w:rsidRPr="00D55686" w:rsidRDefault="00C836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C83629" w:rsidRPr="00D55686" w:rsidTr="002B3C8E">
        <w:trPr>
          <w:gridAfter w:val="1"/>
          <w:wAfter w:w="6" w:type="dxa"/>
          <w:tblHeader/>
        </w:trPr>
        <w:tc>
          <w:tcPr>
            <w:tcW w:w="2430" w:type="dxa"/>
          </w:tcPr>
          <w:p w:rsidR="00C83629" w:rsidRPr="00D55686" w:rsidRDefault="00C8362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9" w:type="dxa"/>
            <w:gridSpan w:val="11"/>
            <w:hideMark/>
          </w:tcPr>
          <w:p w:rsidR="00C83629" w:rsidRPr="00D55686" w:rsidRDefault="00C83629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CE0D7F"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55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3629" w:rsidRPr="00D55686" w:rsidTr="002B3C8E">
        <w:tc>
          <w:tcPr>
            <w:tcW w:w="2430" w:type="dxa"/>
            <w:hideMark/>
          </w:tcPr>
          <w:p w:rsidR="00C83629" w:rsidRPr="00D55686" w:rsidRDefault="00C8362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:rsidR="00C83629" w:rsidRPr="00D55686" w:rsidRDefault="00C8362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3629" w:rsidRPr="00D55686" w:rsidRDefault="00C8362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:rsidR="00C83629" w:rsidRPr="00D55686" w:rsidRDefault="00C8362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83629" w:rsidRPr="00D55686" w:rsidRDefault="00C8362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:rsidR="00C83629" w:rsidRPr="00D55686" w:rsidRDefault="00C8362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83629" w:rsidRPr="00D55686" w:rsidRDefault="00C8362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C83629" w:rsidRPr="00D55686" w:rsidRDefault="00C8362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3629" w:rsidRPr="00D55686" w:rsidRDefault="00C8362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83629" w:rsidRPr="00D55686" w:rsidRDefault="00C8362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83629" w:rsidRPr="00D55686" w:rsidRDefault="00C8362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gridSpan w:val="2"/>
          </w:tcPr>
          <w:p w:rsidR="00C83629" w:rsidRPr="00D55686" w:rsidRDefault="00C8362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3C8E" w:rsidRPr="00D55686" w:rsidTr="002B3C8E">
        <w:tc>
          <w:tcPr>
            <w:tcW w:w="2430" w:type="dxa"/>
          </w:tcPr>
          <w:p w:rsidR="002B3C8E" w:rsidRPr="00D55686" w:rsidRDefault="002B3C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</w:t>
            </w: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436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556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55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00" w:type="dxa"/>
          </w:tcPr>
          <w:p w:rsidR="002B3C8E" w:rsidRPr="00D55686" w:rsidRDefault="002B3C8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3C8E" w:rsidRPr="00D55686" w:rsidRDefault="002B3C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:rsidR="002B3C8E" w:rsidRPr="00D55686" w:rsidRDefault="002B3C8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2B3C8E" w:rsidRPr="00D55686" w:rsidRDefault="002B3C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:rsidR="002B3C8E" w:rsidRPr="00D55686" w:rsidRDefault="002B3C8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2B3C8E" w:rsidRPr="00D55686" w:rsidRDefault="002B3C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2B3C8E" w:rsidRPr="00D55686" w:rsidRDefault="002B3C8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3C8E" w:rsidRPr="00D55686" w:rsidRDefault="002B3C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B3C8E" w:rsidRPr="00D55686" w:rsidRDefault="002B3C8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2B3C8E" w:rsidRPr="00D55686" w:rsidRDefault="002B3C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gridSpan w:val="2"/>
          </w:tcPr>
          <w:p w:rsidR="002B3C8E" w:rsidRPr="00D55686" w:rsidRDefault="002B3C8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027" w:rsidRPr="00D55686" w:rsidTr="002B3C8E">
        <w:tc>
          <w:tcPr>
            <w:tcW w:w="2430" w:type="dxa"/>
            <w:hideMark/>
          </w:tcPr>
          <w:p w:rsidR="00832027" w:rsidRPr="00D55686" w:rsidRDefault="00832027" w:rsidP="0083202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:rsidR="00832027" w:rsidRPr="00D55686" w:rsidRDefault="00832027" w:rsidP="0083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17,791</w:t>
            </w:r>
          </w:p>
        </w:tc>
        <w:tc>
          <w:tcPr>
            <w:tcW w:w="270" w:type="dxa"/>
          </w:tcPr>
          <w:p w:rsidR="00832027" w:rsidRPr="00D55686" w:rsidRDefault="00832027" w:rsidP="0083202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:rsidR="00832027" w:rsidRPr="00D55686" w:rsidRDefault="00832027" w:rsidP="00AF67E5">
            <w:pPr>
              <w:pStyle w:val="acctfourfigures"/>
              <w:tabs>
                <w:tab w:val="left" w:pos="67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21,327</w:t>
            </w:r>
          </w:p>
        </w:tc>
        <w:tc>
          <w:tcPr>
            <w:tcW w:w="268" w:type="dxa"/>
          </w:tcPr>
          <w:p w:rsidR="00832027" w:rsidRPr="00D55686" w:rsidRDefault="00832027" w:rsidP="0083202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:rsidR="00832027" w:rsidRPr="00D55686" w:rsidRDefault="00832027" w:rsidP="0083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39,118</w:t>
            </w:r>
          </w:p>
        </w:tc>
        <w:tc>
          <w:tcPr>
            <w:tcW w:w="268" w:type="dxa"/>
          </w:tcPr>
          <w:p w:rsidR="00832027" w:rsidRPr="00D55686" w:rsidRDefault="00832027" w:rsidP="0083202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832027" w:rsidRPr="00D55686" w:rsidRDefault="00832027" w:rsidP="0083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17,743</w:t>
            </w:r>
          </w:p>
        </w:tc>
        <w:tc>
          <w:tcPr>
            <w:tcW w:w="270" w:type="dxa"/>
          </w:tcPr>
          <w:p w:rsidR="00832027" w:rsidRPr="00D55686" w:rsidRDefault="00832027" w:rsidP="0083202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32027" w:rsidRPr="00D55686" w:rsidRDefault="00832027" w:rsidP="00AF67E5">
            <w:pPr>
              <w:pStyle w:val="acctfourfigures"/>
              <w:tabs>
                <w:tab w:val="left" w:pos="67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21,327</w:t>
            </w:r>
          </w:p>
        </w:tc>
        <w:tc>
          <w:tcPr>
            <w:tcW w:w="268" w:type="dxa"/>
          </w:tcPr>
          <w:p w:rsidR="00832027" w:rsidRPr="00D55686" w:rsidRDefault="00832027" w:rsidP="0083202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gridSpan w:val="2"/>
          </w:tcPr>
          <w:p w:rsidR="00832027" w:rsidRPr="00D55686" w:rsidRDefault="00832027" w:rsidP="0083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39,070</w:t>
            </w:r>
          </w:p>
        </w:tc>
      </w:tr>
      <w:tr w:rsidR="00832027" w:rsidRPr="00D55686" w:rsidTr="002B3C8E">
        <w:tc>
          <w:tcPr>
            <w:tcW w:w="2430" w:type="dxa"/>
            <w:hideMark/>
          </w:tcPr>
          <w:p w:rsidR="00832027" w:rsidRPr="00D55686" w:rsidRDefault="00832027" w:rsidP="0083202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:rsidR="00832027" w:rsidRPr="00D55686" w:rsidRDefault="00832027" w:rsidP="0083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330,011</w:t>
            </w:r>
          </w:p>
        </w:tc>
        <w:tc>
          <w:tcPr>
            <w:tcW w:w="270" w:type="dxa"/>
          </w:tcPr>
          <w:p w:rsidR="00832027" w:rsidRPr="00D55686" w:rsidRDefault="00832027" w:rsidP="0083202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:rsidR="00832027" w:rsidRPr="00D55686" w:rsidRDefault="00832027" w:rsidP="00AF6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(21,327)</w:t>
            </w:r>
          </w:p>
        </w:tc>
        <w:tc>
          <w:tcPr>
            <w:tcW w:w="268" w:type="dxa"/>
          </w:tcPr>
          <w:p w:rsidR="00832027" w:rsidRPr="00D55686" w:rsidRDefault="00832027" w:rsidP="0083202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:rsidR="00832027" w:rsidRPr="00D55686" w:rsidRDefault="00832027" w:rsidP="0083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308,684</w:t>
            </w:r>
          </w:p>
        </w:tc>
        <w:tc>
          <w:tcPr>
            <w:tcW w:w="268" w:type="dxa"/>
          </w:tcPr>
          <w:p w:rsidR="00832027" w:rsidRPr="00D55686" w:rsidRDefault="00832027" w:rsidP="0083202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832027" w:rsidRPr="00D55686" w:rsidRDefault="00832027" w:rsidP="0083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330,011</w:t>
            </w:r>
          </w:p>
        </w:tc>
        <w:tc>
          <w:tcPr>
            <w:tcW w:w="270" w:type="dxa"/>
          </w:tcPr>
          <w:p w:rsidR="00832027" w:rsidRPr="00D55686" w:rsidRDefault="00832027" w:rsidP="0083202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32027" w:rsidRPr="00D55686" w:rsidRDefault="00832027" w:rsidP="00AF6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(21,327</w:t>
            </w:r>
            <w:r w:rsidR="00645C28" w:rsidRPr="00D556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832027" w:rsidRPr="00D55686" w:rsidRDefault="00832027" w:rsidP="0083202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gridSpan w:val="2"/>
          </w:tcPr>
          <w:p w:rsidR="00832027" w:rsidRPr="00D55686" w:rsidRDefault="00832027" w:rsidP="0083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686">
              <w:rPr>
                <w:rFonts w:ascii="Angsana New" w:hAnsi="Angsana New"/>
                <w:sz w:val="30"/>
                <w:szCs w:val="30"/>
              </w:rPr>
              <w:t>308,684</w:t>
            </w:r>
          </w:p>
        </w:tc>
      </w:tr>
      <w:tr w:rsidR="00245B4C" w:rsidRPr="00D55686" w:rsidTr="002B3C8E">
        <w:tc>
          <w:tcPr>
            <w:tcW w:w="2430" w:type="dxa"/>
          </w:tcPr>
          <w:p w:rsidR="00245B4C" w:rsidRPr="00D55686" w:rsidRDefault="00245B4C" w:rsidP="00245B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245B4C" w:rsidRPr="00D55686" w:rsidRDefault="00245B4C" w:rsidP="00245B4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45B4C" w:rsidRPr="00D55686" w:rsidRDefault="00245B4C" w:rsidP="00245B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45B4C" w:rsidRPr="00D55686" w:rsidRDefault="00245B4C" w:rsidP="00245B4C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245B4C" w:rsidRPr="00D55686" w:rsidRDefault="00245B4C" w:rsidP="00245B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:rsidR="00245B4C" w:rsidRPr="00D55686" w:rsidRDefault="00245B4C" w:rsidP="00245B4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245B4C" w:rsidRPr="00D55686" w:rsidRDefault="00245B4C" w:rsidP="00245B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245B4C" w:rsidRPr="00D55686" w:rsidRDefault="00245B4C" w:rsidP="00245B4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45B4C" w:rsidRPr="00D55686" w:rsidRDefault="00245B4C" w:rsidP="00245B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45B4C" w:rsidRPr="00D55686" w:rsidRDefault="00245B4C" w:rsidP="00245B4C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686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245B4C" w:rsidRPr="00D55686" w:rsidRDefault="00245B4C" w:rsidP="00245B4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gridSpan w:val="2"/>
          </w:tcPr>
          <w:p w:rsidR="00245B4C" w:rsidRPr="00D55686" w:rsidRDefault="00245B4C" w:rsidP="00245B4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83629" w:rsidRPr="00D55686" w:rsidRDefault="00C83629" w:rsidP="00917814">
      <w:pPr>
        <w:tabs>
          <w:tab w:val="clear" w:pos="227"/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</w:p>
    <w:p w:rsidR="00CE0D7F" w:rsidRPr="00D55686" w:rsidRDefault="00CE0D7F" w:rsidP="00917814">
      <w:pPr>
        <w:tabs>
          <w:tab w:val="clear" w:pos="227"/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color w:val="0000FF"/>
          <w:sz w:val="30"/>
          <w:szCs w:val="30"/>
          <w:cs/>
        </w:rPr>
      </w:pPr>
      <w:r w:rsidRPr="00D55686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</w:t>
      </w:r>
      <w:r w:rsidR="00D44C7A" w:rsidRPr="00D55686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D55686">
        <w:rPr>
          <w:rFonts w:ascii="Angsana New" w:hAnsi="Angsana New" w:hint="cs"/>
          <w:sz w:val="30"/>
          <w:szCs w:val="30"/>
          <w:cs/>
        </w:rPr>
        <w:t>มากกว่า</w:t>
      </w:r>
    </w:p>
    <w:p w:rsidR="005077BF" w:rsidRPr="003D41E8" w:rsidRDefault="005077BF" w:rsidP="00BE3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sectPr w:rsidR="005077BF" w:rsidRPr="003D41E8" w:rsidSect="00CF799B">
      <w:headerReference w:type="default" r:id="rId23"/>
      <w:footerReference w:type="default" r:id="rId24"/>
      <w:pgSz w:w="11909" w:h="16834" w:code="9"/>
      <w:pgMar w:top="1440" w:right="1152" w:bottom="576" w:left="1440" w:header="648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56A" w:rsidRDefault="00F5456A" w:rsidP="00900EE2">
      <w:r>
        <w:separator/>
      </w:r>
    </w:p>
  </w:endnote>
  <w:endnote w:type="continuationSeparator" w:id="0">
    <w:p w:rsidR="00F5456A" w:rsidRDefault="00F5456A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A3C" w:rsidRPr="001C120C" w:rsidRDefault="00F80A3C">
    <w:pPr>
      <w:pStyle w:val="Footer"/>
      <w:jc w:val="center"/>
      <w:rPr>
        <w:rFonts w:ascii="Angsana New" w:hAnsi="Angsana New"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A3C" w:rsidRPr="001C120C" w:rsidRDefault="00F80A3C">
    <w:pPr>
      <w:pStyle w:val="Footer"/>
      <w:jc w:val="center"/>
      <w:rPr>
        <w:rFonts w:ascii="Angsana New" w:hAnsi="Angsana New"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3AA" w:rsidRPr="001C120C" w:rsidRDefault="00B653AA">
    <w:pPr>
      <w:pStyle w:val="Footer"/>
      <w:jc w:val="center"/>
      <w:rPr>
        <w:rFonts w:ascii="Angsana New" w:hAnsi="Angsana New"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56A" w:rsidRDefault="00F5456A" w:rsidP="00900EE2">
      <w:r>
        <w:separator/>
      </w:r>
    </w:p>
  </w:footnote>
  <w:footnote w:type="continuationSeparator" w:id="0">
    <w:p w:rsidR="00F5456A" w:rsidRDefault="00F5456A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A3C" w:rsidRPr="0002526B" w:rsidRDefault="00F80A3C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:rsidR="00F80A3C" w:rsidRPr="0002526B" w:rsidRDefault="00F80A3C" w:rsidP="000252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:rsidR="00F80A3C" w:rsidRPr="0002526B" w:rsidRDefault="00F80A3C" w:rsidP="0077158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และหกเดือน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450CBD">
      <w:rPr>
        <w:rFonts w:ascii="Angsana New" w:hAnsi="Angsana New"/>
        <w:sz w:val="32"/>
        <w:szCs w:val="32"/>
        <w:lang w:val="en-US" w:bidi="th-TH"/>
      </w:rPr>
      <w:t xml:space="preserve">30 </w:t>
    </w:r>
    <w:r w:rsidR="00450CBD" w:rsidRP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="00450CB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2563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:rsidR="00F80A3C" w:rsidRPr="00AF08D6" w:rsidRDefault="00F80A3C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A3C" w:rsidRDefault="00F80A3C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A3C" w:rsidRDefault="00F80A3C" w:rsidP="00945E3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/>
        <w:b/>
        <w:bCs/>
        <w:sz w:val="32"/>
        <w:szCs w:val="32"/>
      </w:rPr>
    </w:pPr>
    <w:r w:rsidRPr="003637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ซิมโฟนี่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คอมมูนิเคชั่น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36371E">
      <w:rPr>
        <w:rFonts w:ascii="Angsana New" w:hAnsi="Angsana New"/>
        <w:b/>
        <w:bCs/>
        <w:sz w:val="32"/>
        <w:szCs w:val="32"/>
        <w:cs/>
      </w:rPr>
      <w:t xml:space="preserve"> (</w:t>
    </w:r>
    <w:r w:rsidRPr="003637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) </w:t>
    </w:r>
    <w:r w:rsidRPr="003637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80A3C" w:rsidRPr="00A73B2E" w:rsidRDefault="00F80A3C" w:rsidP="00945E3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/>
        <w:b/>
        <w:bCs/>
        <w:sz w:val="32"/>
        <w:szCs w:val="32"/>
        <w:cs/>
        <w:lang w:val="en-US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 w:rsidR="00D44C7A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:rsidR="00B15652" w:rsidRPr="0002526B" w:rsidRDefault="00B15652" w:rsidP="00B156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/>
        <w:b/>
        <w:bCs/>
        <w:sz w:val="32"/>
        <w:szCs w:val="32"/>
        <w:cs/>
        <w:lang w:val="en-US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0252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B15652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sz w:val="32"/>
        <w:szCs w:val="32"/>
        <w:lang w:val="en-US"/>
      </w:rPr>
      <w:t xml:space="preserve"> </w:t>
    </w:r>
    <w:r w:rsidRPr="00450CBD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sz w:val="32"/>
        <w:szCs w:val="32"/>
        <w:cs/>
        <w:lang w:val="en-US"/>
      </w:rPr>
      <w:t xml:space="preserve"> </w:t>
    </w:r>
    <w:r w:rsidRPr="00B15652">
      <w:rPr>
        <w:rFonts w:ascii="Angsana New" w:hAnsi="Angsana New" w:hint="cs"/>
        <w:b/>
        <w:bCs/>
        <w:sz w:val="32"/>
        <w:szCs w:val="32"/>
        <w:lang w:val="en-US"/>
      </w:rPr>
      <w:t>2563</w:t>
    </w:r>
    <w:r w:rsidRPr="0002526B">
      <w:rPr>
        <w:rFonts w:ascii="Angsana New" w:hAnsi="Angsana New" w:hint="cs"/>
        <w:sz w:val="32"/>
        <w:szCs w:val="32"/>
        <w:lang w:val="en-US"/>
      </w:rPr>
      <w:t xml:space="preserve"> </w:t>
    </w:r>
    <w:r>
      <w:rPr>
        <w:rFonts w:ascii="Angsana New" w:hAnsi="Angsana New"/>
        <w:sz w:val="32"/>
        <w:szCs w:val="32"/>
        <w:lang w:val="en-US"/>
      </w:rPr>
      <w:t>(</w:t>
    </w:r>
    <w:r w:rsidRPr="0002526B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/>
      </w:rPr>
      <w:t>)</w:t>
    </w:r>
  </w:p>
  <w:p w:rsidR="00F80A3C" w:rsidRPr="00B15652" w:rsidRDefault="00F80A3C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A3C" w:rsidRDefault="00F80A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A3C" w:rsidRPr="004253C9" w:rsidRDefault="00F80A3C" w:rsidP="00255F03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บริษัท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ซิมโฟนี่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คอมมูนิเคชั่น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จำกัด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(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มหาชน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)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และบริษัทย่อย</w:t>
    </w:r>
  </w:p>
  <w:p w:rsidR="00F80A3C" w:rsidRPr="00A73B2E" w:rsidRDefault="00F80A3C" w:rsidP="00255F03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val="en-US"/>
      </w:rPr>
      <w:t>ระหว่างกาล</w:t>
    </w:r>
    <w:r w:rsidR="00C77D3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แบบย่อ</w:t>
    </w:r>
  </w:p>
  <w:p w:rsidR="00B15652" w:rsidRPr="0002526B" w:rsidRDefault="00B15652" w:rsidP="00255F03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และหกเดือน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P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2563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:rsidR="00F80A3C" w:rsidRPr="00B15652" w:rsidRDefault="00F80A3C" w:rsidP="00416B7C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A3C" w:rsidRDefault="00F80A3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A3C" w:rsidRDefault="00F80A3C" w:rsidP="004253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637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ซิมโฟนี่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คอมมูนิเคชั่น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36371E">
      <w:rPr>
        <w:rFonts w:ascii="Angsana New" w:hAnsi="Angsana New"/>
        <w:b/>
        <w:bCs/>
        <w:sz w:val="32"/>
        <w:szCs w:val="32"/>
        <w:cs/>
      </w:rPr>
      <w:t xml:space="preserve"> (</w:t>
    </w:r>
    <w:r w:rsidRPr="003637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) </w:t>
    </w:r>
    <w:r w:rsidRPr="003637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80A3C" w:rsidRPr="00A73B2E" w:rsidRDefault="00F80A3C" w:rsidP="004253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 w:rsidR="00C77D31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:rsidR="00B15652" w:rsidRPr="0002526B" w:rsidRDefault="00B15652" w:rsidP="00B1565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และหกเดือน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P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2563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:rsidR="00F80A3C" w:rsidRPr="00B15652" w:rsidRDefault="00F80A3C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A3C" w:rsidRDefault="00F80A3C" w:rsidP="000A6E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637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ซิมโฟนี่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คอมมูนิเคชั่น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36371E">
      <w:rPr>
        <w:rFonts w:ascii="Angsana New" w:hAnsi="Angsana New"/>
        <w:b/>
        <w:bCs/>
        <w:sz w:val="32"/>
        <w:szCs w:val="32"/>
        <w:cs/>
      </w:rPr>
      <w:t xml:space="preserve"> (</w:t>
    </w:r>
    <w:r w:rsidRPr="003637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) </w:t>
    </w:r>
    <w:r w:rsidRPr="003637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80A3C" w:rsidRPr="00A73B2E" w:rsidRDefault="00F80A3C" w:rsidP="000A6E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  <w:r w:rsidR="00C77D31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:rsidR="00B15652" w:rsidRPr="0002526B" w:rsidRDefault="00B15652" w:rsidP="00B1565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และหกเดือน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P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2563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:rsidR="00F80A3C" w:rsidRPr="00B15652" w:rsidRDefault="00F80A3C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A3C" w:rsidRPr="0002526B" w:rsidRDefault="00F80A3C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:rsidR="00F80A3C" w:rsidRPr="0002526B" w:rsidRDefault="00F80A3C" w:rsidP="000252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:rsidR="00B15652" w:rsidRPr="0002526B" w:rsidRDefault="00B15652" w:rsidP="00B1565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และหกเดือน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P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2563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:rsidR="00F80A3C" w:rsidRPr="00B15652" w:rsidRDefault="00F80A3C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A3C" w:rsidRDefault="00F80A3C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A3C" w:rsidRPr="004253C9" w:rsidRDefault="00F80A3C" w:rsidP="00945E30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บริษัท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ซิมโฟนี่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คอมมูนิเคชั่น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จำกัด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(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มหาชน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)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และบริษัทย่อย</w:t>
    </w:r>
  </w:p>
  <w:p w:rsidR="00F80A3C" w:rsidRPr="00A73B2E" w:rsidRDefault="00F80A3C" w:rsidP="00945E30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val="en-US"/>
      </w:rPr>
      <w:t>ระหว่างกาล</w:t>
    </w:r>
    <w:r w:rsidR="00936D8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แบบย่อ</w:t>
    </w:r>
  </w:p>
  <w:p w:rsidR="00B15652" w:rsidRPr="0002526B" w:rsidRDefault="00B15652" w:rsidP="00B15652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และหกเดือน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P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2563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:rsidR="00F80A3C" w:rsidRPr="00B15652" w:rsidRDefault="00F80A3C" w:rsidP="00416B7C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C71A0"/>
    <w:multiLevelType w:val="hybridMultilevel"/>
    <w:tmpl w:val="059C9850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6"/>
  </w:num>
  <w:num w:numId="14">
    <w:abstractNumId w:val="15"/>
  </w:num>
  <w:num w:numId="15">
    <w:abstractNumId w:val="18"/>
  </w:num>
  <w:num w:numId="16">
    <w:abstractNumId w:val="28"/>
  </w:num>
  <w:num w:numId="17">
    <w:abstractNumId w:val="11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22"/>
  </w:num>
  <w:num w:numId="22">
    <w:abstractNumId w:val="23"/>
  </w:num>
  <w:num w:numId="23">
    <w:abstractNumId w:val="16"/>
  </w:num>
  <w:num w:numId="24">
    <w:abstractNumId w:val="21"/>
  </w:num>
  <w:num w:numId="25">
    <w:abstractNumId w:val="20"/>
  </w:num>
  <w:num w:numId="26">
    <w:abstractNumId w:val="12"/>
  </w:num>
  <w:num w:numId="27">
    <w:abstractNumId w:val="19"/>
  </w:num>
  <w:num w:numId="28">
    <w:abstractNumId w:val="23"/>
  </w:num>
  <w:num w:numId="29">
    <w:abstractNumId w:val="10"/>
  </w:num>
  <w:num w:numId="30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D7A"/>
    <w:rsid w:val="00000DA9"/>
    <w:rsid w:val="0000113A"/>
    <w:rsid w:val="000013E3"/>
    <w:rsid w:val="0000155D"/>
    <w:rsid w:val="00001A22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1E"/>
    <w:rsid w:val="00010E30"/>
    <w:rsid w:val="00010FA3"/>
    <w:rsid w:val="000114BE"/>
    <w:rsid w:val="0001176F"/>
    <w:rsid w:val="00011C53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BB5"/>
    <w:rsid w:val="00014F3D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137"/>
    <w:rsid w:val="00044269"/>
    <w:rsid w:val="0004431A"/>
    <w:rsid w:val="000447E8"/>
    <w:rsid w:val="00044817"/>
    <w:rsid w:val="000449F5"/>
    <w:rsid w:val="00044A6F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8DA"/>
    <w:rsid w:val="00051920"/>
    <w:rsid w:val="0005196C"/>
    <w:rsid w:val="00051994"/>
    <w:rsid w:val="00051BDE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1FCA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403"/>
    <w:rsid w:val="000746A1"/>
    <w:rsid w:val="00074BDE"/>
    <w:rsid w:val="00074C0D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98C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BBB"/>
    <w:rsid w:val="0008241A"/>
    <w:rsid w:val="00082D5D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60C"/>
    <w:rsid w:val="00087B8A"/>
    <w:rsid w:val="00087CA3"/>
    <w:rsid w:val="000900BB"/>
    <w:rsid w:val="000901F2"/>
    <w:rsid w:val="000904CB"/>
    <w:rsid w:val="0009077F"/>
    <w:rsid w:val="0009079D"/>
    <w:rsid w:val="00090916"/>
    <w:rsid w:val="000909FC"/>
    <w:rsid w:val="000912CF"/>
    <w:rsid w:val="0009140D"/>
    <w:rsid w:val="00091495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63C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4FF1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65A"/>
    <w:rsid w:val="000A6913"/>
    <w:rsid w:val="000A69B3"/>
    <w:rsid w:val="000A6D5E"/>
    <w:rsid w:val="000A6E37"/>
    <w:rsid w:val="000A6EC9"/>
    <w:rsid w:val="000A711B"/>
    <w:rsid w:val="000A727E"/>
    <w:rsid w:val="000A73B7"/>
    <w:rsid w:val="000A7566"/>
    <w:rsid w:val="000A794B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371A"/>
    <w:rsid w:val="000B4141"/>
    <w:rsid w:val="000B4821"/>
    <w:rsid w:val="000B49DA"/>
    <w:rsid w:val="000B4FB6"/>
    <w:rsid w:val="000B53DE"/>
    <w:rsid w:val="000B5955"/>
    <w:rsid w:val="000B5A72"/>
    <w:rsid w:val="000B5B72"/>
    <w:rsid w:val="000B5BEC"/>
    <w:rsid w:val="000B5D80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892"/>
    <w:rsid w:val="000C1959"/>
    <w:rsid w:val="000C19F3"/>
    <w:rsid w:val="000C1CF8"/>
    <w:rsid w:val="000C1D28"/>
    <w:rsid w:val="000C1D94"/>
    <w:rsid w:val="000C21C9"/>
    <w:rsid w:val="000C259D"/>
    <w:rsid w:val="000C2603"/>
    <w:rsid w:val="000C2A19"/>
    <w:rsid w:val="000C39B3"/>
    <w:rsid w:val="000C3AD4"/>
    <w:rsid w:val="000C3BA8"/>
    <w:rsid w:val="000C4506"/>
    <w:rsid w:val="000C5365"/>
    <w:rsid w:val="000C55AB"/>
    <w:rsid w:val="000C5759"/>
    <w:rsid w:val="000C5DCA"/>
    <w:rsid w:val="000C5E24"/>
    <w:rsid w:val="000C5EF3"/>
    <w:rsid w:val="000C61BC"/>
    <w:rsid w:val="000C64C2"/>
    <w:rsid w:val="000C64C9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5CD"/>
    <w:rsid w:val="000F2663"/>
    <w:rsid w:val="000F2E48"/>
    <w:rsid w:val="000F2EC5"/>
    <w:rsid w:val="000F2F2E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A91"/>
    <w:rsid w:val="00115D8E"/>
    <w:rsid w:val="00116539"/>
    <w:rsid w:val="00116838"/>
    <w:rsid w:val="00116A17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315E"/>
    <w:rsid w:val="00123264"/>
    <w:rsid w:val="00123577"/>
    <w:rsid w:val="001238E5"/>
    <w:rsid w:val="00123B93"/>
    <w:rsid w:val="00123E86"/>
    <w:rsid w:val="00123F38"/>
    <w:rsid w:val="001244D4"/>
    <w:rsid w:val="00124517"/>
    <w:rsid w:val="001249C1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702F3"/>
    <w:rsid w:val="00170772"/>
    <w:rsid w:val="00170BFD"/>
    <w:rsid w:val="00170C90"/>
    <w:rsid w:val="00171218"/>
    <w:rsid w:val="0017160C"/>
    <w:rsid w:val="00171765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9AB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40C"/>
    <w:rsid w:val="00192548"/>
    <w:rsid w:val="001925AA"/>
    <w:rsid w:val="00192725"/>
    <w:rsid w:val="00192CFF"/>
    <w:rsid w:val="00192D1C"/>
    <w:rsid w:val="00192F3A"/>
    <w:rsid w:val="00192F42"/>
    <w:rsid w:val="00192F8F"/>
    <w:rsid w:val="00193303"/>
    <w:rsid w:val="00193420"/>
    <w:rsid w:val="00193C7B"/>
    <w:rsid w:val="00193F97"/>
    <w:rsid w:val="001947FC"/>
    <w:rsid w:val="00194845"/>
    <w:rsid w:val="0019489D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D0A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6170"/>
    <w:rsid w:val="001B6542"/>
    <w:rsid w:val="001B687C"/>
    <w:rsid w:val="001B6FBC"/>
    <w:rsid w:val="001B70D2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EFB"/>
    <w:rsid w:val="001C6451"/>
    <w:rsid w:val="001C68AA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25A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FE"/>
    <w:rsid w:val="001E3842"/>
    <w:rsid w:val="001E3CCE"/>
    <w:rsid w:val="001E3EE6"/>
    <w:rsid w:val="001E4B4F"/>
    <w:rsid w:val="001E4B62"/>
    <w:rsid w:val="001E4D30"/>
    <w:rsid w:val="001E4EAF"/>
    <w:rsid w:val="001E4F4E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743"/>
    <w:rsid w:val="001F2868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BE0"/>
    <w:rsid w:val="00223CE6"/>
    <w:rsid w:val="00223F02"/>
    <w:rsid w:val="00223F08"/>
    <w:rsid w:val="0022416A"/>
    <w:rsid w:val="00224448"/>
    <w:rsid w:val="00224B94"/>
    <w:rsid w:val="00224BB5"/>
    <w:rsid w:val="00224CB1"/>
    <w:rsid w:val="00225280"/>
    <w:rsid w:val="0022538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7C6"/>
    <w:rsid w:val="00242C5A"/>
    <w:rsid w:val="0024390E"/>
    <w:rsid w:val="00243E02"/>
    <w:rsid w:val="00243E96"/>
    <w:rsid w:val="002440AC"/>
    <w:rsid w:val="00244291"/>
    <w:rsid w:val="0024435E"/>
    <w:rsid w:val="0024491F"/>
    <w:rsid w:val="00244A4C"/>
    <w:rsid w:val="00244D1B"/>
    <w:rsid w:val="00244EC9"/>
    <w:rsid w:val="00244EF0"/>
    <w:rsid w:val="00245743"/>
    <w:rsid w:val="00245B4C"/>
    <w:rsid w:val="00245DC2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AB8"/>
    <w:rsid w:val="0025598F"/>
    <w:rsid w:val="00255B60"/>
    <w:rsid w:val="00255F03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6001A"/>
    <w:rsid w:val="0026020D"/>
    <w:rsid w:val="00260917"/>
    <w:rsid w:val="002609A8"/>
    <w:rsid w:val="0026109F"/>
    <w:rsid w:val="0026113E"/>
    <w:rsid w:val="002611F8"/>
    <w:rsid w:val="00261326"/>
    <w:rsid w:val="0026186A"/>
    <w:rsid w:val="00261A0A"/>
    <w:rsid w:val="00262816"/>
    <w:rsid w:val="00262A58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BDD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3BF"/>
    <w:rsid w:val="0027483A"/>
    <w:rsid w:val="00274928"/>
    <w:rsid w:val="00274A55"/>
    <w:rsid w:val="00274CAD"/>
    <w:rsid w:val="00275258"/>
    <w:rsid w:val="00275527"/>
    <w:rsid w:val="00276613"/>
    <w:rsid w:val="00276A7C"/>
    <w:rsid w:val="00276AFC"/>
    <w:rsid w:val="00276DE6"/>
    <w:rsid w:val="0027738C"/>
    <w:rsid w:val="00277C8A"/>
    <w:rsid w:val="00277E3C"/>
    <w:rsid w:val="00277F65"/>
    <w:rsid w:val="00280290"/>
    <w:rsid w:val="002808E9"/>
    <w:rsid w:val="00280F69"/>
    <w:rsid w:val="0028185C"/>
    <w:rsid w:val="002818A7"/>
    <w:rsid w:val="00281AF4"/>
    <w:rsid w:val="0028225E"/>
    <w:rsid w:val="00282592"/>
    <w:rsid w:val="002827AE"/>
    <w:rsid w:val="002827DB"/>
    <w:rsid w:val="00282D74"/>
    <w:rsid w:val="002834CA"/>
    <w:rsid w:val="0028353A"/>
    <w:rsid w:val="00283BF2"/>
    <w:rsid w:val="00283D49"/>
    <w:rsid w:val="00284099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12"/>
    <w:rsid w:val="002B19D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320F"/>
    <w:rsid w:val="002C340D"/>
    <w:rsid w:val="002C3A00"/>
    <w:rsid w:val="002C3CAC"/>
    <w:rsid w:val="002C3CDC"/>
    <w:rsid w:val="002C3F43"/>
    <w:rsid w:val="002C4252"/>
    <w:rsid w:val="002C4334"/>
    <w:rsid w:val="002C4446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A07"/>
    <w:rsid w:val="002D1D78"/>
    <w:rsid w:val="002D1F48"/>
    <w:rsid w:val="002D1FEB"/>
    <w:rsid w:val="002D2218"/>
    <w:rsid w:val="002D2580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A17"/>
    <w:rsid w:val="002D5036"/>
    <w:rsid w:val="002D507E"/>
    <w:rsid w:val="002D5325"/>
    <w:rsid w:val="002D55E9"/>
    <w:rsid w:val="002D5D70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E3"/>
    <w:rsid w:val="002E435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2C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9C"/>
    <w:rsid w:val="002F44BE"/>
    <w:rsid w:val="002F4814"/>
    <w:rsid w:val="002F497A"/>
    <w:rsid w:val="002F4DAB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E41"/>
    <w:rsid w:val="002F6EBD"/>
    <w:rsid w:val="002F6FB0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BA6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20189"/>
    <w:rsid w:val="0032050F"/>
    <w:rsid w:val="00320F19"/>
    <w:rsid w:val="003210FC"/>
    <w:rsid w:val="003212AD"/>
    <w:rsid w:val="003212DE"/>
    <w:rsid w:val="003215EF"/>
    <w:rsid w:val="00321738"/>
    <w:rsid w:val="00321A64"/>
    <w:rsid w:val="00321BEF"/>
    <w:rsid w:val="00321C3C"/>
    <w:rsid w:val="00321F21"/>
    <w:rsid w:val="003224E8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5E6"/>
    <w:rsid w:val="003376A1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215"/>
    <w:rsid w:val="00364621"/>
    <w:rsid w:val="00364BA2"/>
    <w:rsid w:val="00365231"/>
    <w:rsid w:val="003655FB"/>
    <w:rsid w:val="00365FA7"/>
    <w:rsid w:val="00365FED"/>
    <w:rsid w:val="0036619B"/>
    <w:rsid w:val="003661D8"/>
    <w:rsid w:val="003666C2"/>
    <w:rsid w:val="00366935"/>
    <w:rsid w:val="00366A2C"/>
    <w:rsid w:val="00366C19"/>
    <w:rsid w:val="00366D41"/>
    <w:rsid w:val="00366DA4"/>
    <w:rsid w:val="00366E7D"/>
    <w:rsid w:val="00366ECA"/>
    <w:rsid w:val="003671C5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46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9C2"/>
    <w:rsid w:val="00382AD8"/>
    <w:rsid w:val="00382D5C"/>
    <w:rsid w:val="00382DD9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D06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EE6"/>
    <w:rsid w:val="003A49FC"/>
    <w:rsid w:val="003A4DE7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3A"/>
    <w:rsid w:val="003D685D"/>
    <w:rsid w:val="003D6EF5"/>
    <w:rsid w:val="003D6F9E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75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274"/>
    <w:rsid w:val="004124D5"/>
    <w:rsid w:val="004126AB"/>
    <w:rsid w:val="004129A8"/>
    <w:rsid w:val="00412B18"/>
    <w:rsid w:val="00412CE5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17DE7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C79"/>
    <w:rsid w:val="00424EE6"/>
    <w:rsid w:val="00424F8D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55F"/>
    <w:rsid w:val="00430840"/>
    <w:rsid w:val="0043090E"/>
    <w:rsid w:val="00430B54"/>
    <w:rsid w:val="00430BD6"/>
    <w:rsid w:val="00430F5D"/>
    <w:rsid w:val="00431136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398"/>
    <w:rsid w:val="00434A38"/>
    <w:rsid w:val="00434B6C"/>
    <w:rsid w:val="00434B8A"/>
    <w:rsid w:val="00434D0C"/>
    <w:rsid w:val="00434DA7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248"/>
    <w:rsid w:val="0044065B"/>
    <w:rsid w:val="00440864"/>
    <w:rsid w:val="004409CD"/>
    <w:rsid w:val="00440F7C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87"/>
    <w:rsid w:val="00446E19"/>
    <w:rsid w:val="004470E2"/>
    <w:rsid w:val="0044730B"/>
    <w:rsid w:val="00447388"/>
    <w:rsid w:val="0044747B"/>
    <w:rsid w:val="00450261"/>
    <w:rsid w:val="0045042D"/>
    <w:rsid w:val="00450CB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12C"/>
    <w:rsid w:val="00476423"/>
    <w:rsid w:val="00476A60"/>
    <w:rsid w:val="00476D31"/>
    <w:rsid w:val="00476E1C"/>
    <w:rsid w:val="00477702"/>
    <w:rsid w:val="004779C1"/>
    <w:rsid w:val="00477C6E"/>
    <w:rsid w:val="004805D6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4DB4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626"/>
    <w:rsid w:val="00493707"/>
    <w:rsid w:val="00493AA4"/>
    <w:rsid w:val="00493B4F"/>
    <w:rsid w:val="00493D22"/>
    <w:rsid w:val="0049411A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304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AB4"/>
    <w:rsid w:val="004A4D55"/>
    <w:rsid w:val="004A4EFF"/>
    <w:rsid w:val="004A51B8"/>
    <w:rsid w:val="004A51E9"/>
    <w:rsid w:val="004A5AE5"/>
    <w:rsid w:val="004A5DDE"/>
    <w:rsid w:val="004A6056"/>
    <w:rsid w:val="004A6A14"/>
    <w:rsid w:val="004A7832"/>
    <w:rsid w:val="004A790F"/>
    <w:rsid w:val="004A7989"/>
    <w:rsid w:val="004A7A0B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892"/>
    <w:rsid w:val="004B4A96"/>
    <w:rsid w:val="004B4D23"/>
    <w:rsid w:val="004B4F5E"/>
    <w:rsid w:val="004B508F"/>
    <w:rsid w:val="004B5627"/>
    <w:rsid w:val="004B57D2"/>
    <w:rsid w:val="004B58AE"/>
    <w:rsid w:val="004B5BF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A24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88"/>
    <w:rsid w:val="004D44AC"/>
    <w:rsid w:val="004D4505"/>
    <w:rsid w:val="004D469A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11E3"/>
    <w:rsid w:val="005013F4"/>
    <w:rsid w:val="005018F6"/>
    <w:rsid w:val="00501D3A"/>
    <w:rsid w:val="00501E23"/>
    <w:rsid w:val="005024A5"/>
    <w:rsid w:val="0050293E"/>
    <w:rsid w:val="00502BAC"/>
    <w:rsid w:val="00502CA0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4B3"/>
    <w:rsid w:val="0051072B"/>
    <w:rsid w:val="0051131A"/>
    <w:rsid w:val="00511431"/>
    <w:rsid w:val="00511561"/>
    <w:rsid w:val="005116FF"/>
    <w:rsid w:val="00511846"/>
    <w:rsid w:val="00511AE1"/>
    <w:rsid w:val="00511C81"/>
    <w:rsid w:val="00511CDF"/>
    <w:rsid w:val="00511D25"/>
    <w:rsid w:val="00511E5C"/>
    <w:rsid w:val="005120BB"/>
    <w:rsid w:val="00512D8D"/>
    <w:rsid w:val="00512FAD"/>
    <w:rsid w:val="00513228"/>
    <w:rsid w:val="005139CB"/>
    <w:rsid w:val="00513A58"/>
    <w:rsid w:val="00513D9E"/>
    <w:rsid w:val="00513DB8"/>
    <w:rsid w:val="00514253"/>
    <w:rsid w:val="00514372"/>
    <w:rsid w:val="005143F3"/>
    <w:rsid w:val="00514699"/>
    <w:rsid w:val="00514933"/>
    <w:rsid w:val="00514B35"/>
    <w:rsid w:val="00514BC5"/>
    <w:rsid w:val="00514C31"/>
    <w:rsid w:val="00514FE1"/>
    <w:rsid w:val="005150DD"/>
    <w:rsid w:val="00515104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AFA"/>
    <w:rsid w:val="00521F16"/>
    <w:rsid w:val="005222E9"/>
    <w:rsid w:val="005226F7"/>
    <w:rsid w:val="005226FB"/>
    <w:rsid w:val="0052310C"/>
    <w:rsid w:val="005231F4"/>
    <w:rsid w:val="0052324C"/>
    <w:rsid w:val="00523423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585"/>
    <w:rsid w:val="00525780"/>
    <w:rsid w:val="0052590A"/>
    <w:rsid w:val="00525ADD"/>
    <w:rsid w:val="00525DE3"/>
    <w:rsid w:val="0052614B"/>
    <w:rsid w:val="0052647E"/>
    <w:rsid w:val="00526911"/>
    <w:rsid w:val="00527D55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BC7"/>
    <w:rsid w:val="0053412E"/>
    <w:rsid w:val="00534299"/>
    <w:rsid w:val="0053469A"/>
    <w:rsid w:val="00534C56"/>
    <w:rsid w:val="00534D4D"/>
    <w:rsid w:val="00534EC4"/>
    <w:rsid w:val="00535067"/>
    <w:rsid w:val="00535722"/>
    <w:rsid w:val="00535D94"/>
    <w:rsid w:val="00535FB1"/>
    <w:rsid w:val="0053612E"/>
    <w:rsid w:val="005367F4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49"/>
    <w:rsid w:val="005530BD"/>
    <w:rsid w:val="005530DF"/>
    <w:rsid w:val="005536D5"/>
    <w:rsid w:val="005539FB"/>
    <w:rsid w:val="00553D84"/>
    <w:rsid w:val="00554AF4"/>
    <w:rsid w:val="00554B23"/>
    <w:rsid w:val="00554D59"/>
    <w:rsid w:val="00554EA8"/>
    <w:rsid w:val="00555652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86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6E9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A6"/>
    <w:rsid w:val="0057322B"/>
    <w:rsid w:val="005732E6"/>
    <w:rsid w:val="00573A02"/>
    <w:rsid w:val="00573AAE"/>
    <w:rsid w:val="00573C97"/>
    <w:rsid w:val="00574087"/>
    <w:rsid w:val="0057421A"/>
    <w:rsid w:val="00574282"/>
    <w:rsid w:val="00574309"/>
    <w:rsid w:val="0057463F"/>
    <w:rsid w:val="00574B28"/>
    <w:rsid w:val="0057520F"/>
    <w:rsid w:val="005752D8"/>
    <w:rsid w:val="0057597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4F6"/>
    <w:rsid w:val="0058156E"/>
    <w:rsid w:val="00581705"/>
    <w:rsid w:val="005817C6"/>
    <w:rsid w:val="00581CC5"/>
    <w:rsid w:val="00581F38"/>
    <w:rsid w:val="00581F88"/>
    <w:rsid w:val="00582395"/>
    <w:rsid w:val="00582700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C19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203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49C"/>
    <w:rsid w:val="005C6533"/>
    <w:rsid w:val="005C66A3"/>
    <w:rsid w:val="005C67EC"/>
    <w:rsid w:val="005C6EE1"/>
    <w:rsid w:val="005C73E0"/>
    <w:rsid w:val="005C7531"/>
    <w:rsid w:val="005D0196"/>
    <w:rsid w:val="005D0449"/>
    <w:rsid w:val="005D059E"/>
    <w:rsid w:val="005D061D"/>
    <w:rsid w:val="005D0635"/>
    <w:rsid w:val="005D0F9A"/>
    <w:rsid w:val="005D1AB0"/>
    <w:rsid w:val="005D1EA0"/>
    <w:rsid w:val="005D213E"/>
    <w:rsid w:val="005D218D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F25"/>
    <w:rsid w:val="005D5F93"/>
    <w:rsid w:val="005D61CA"/>
    <w:rsid w:val="005D6317"/>
    <w:rsid w:val="005D63D6"/>
    <w:rsid w:val="005D6615"/>
    <w:rsid w:val="005D66FB"/>
    <w:rsid w:val="005D6AA9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0F8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250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348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E2A"/>
    <w:rsid w:val="00601ED1"/>
    <w:rsid w:val="00602464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B0D"/>
    <w:rsid w:val="00615E48"/>
    <w:rsid w:val="00615FBB"/>
    <w:rsid w:val="00616303"/>
    <w:rsid w:val="006168C6"/>
    <w:rsid w:val="006179D4"/>
    <w:rsid w:val="006203E0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43B8"/>
    <w:rsid w:val="00634A89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2B9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40F9"/>
    <w:rsid w:val="006641BC"/>
    <w:rsid w:val="00664C2D"/>
    <w:rsid w:val="006650D6"/>
    <w:rsid w:val="006652D0"/>
    <w:rsid w:val="006655C0"/>
    <w:rsid w:val="00665817"/>
    <w:rsid w:val="006664C5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E"/>
    <w:rsid w:val="00674A8D"/>
    <w:rsid w:val="00674D5B"/>
    <w:rsid w:val="00674E1B"/>
    <w:rsid w:val="0067532C"/>
    <w:rsid w:val="006755AB"/>
    <w:rsid w:val="006758B0"/>
    <w:rsid w:val="006761F9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3D19"/>
    <w:rsid w:val="00684A96"/>
    <w:rsid w:val="00684D17"/>
    <w:rsid w:val="006851F8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4A1"/>
    <w:rsid w:val="00696662"/>
    <w:rsid w:val="00696A15"/>
    <w:rsid w:val="00697573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C4D"/>
    <w:rsid w:val="006A6E2B"/>
    <w:rsid w:val="006B0150"/>
    <w:rsid w:val="006B0197"/>
    <w:rsid w:val="006B0403"/>
    <w:rsid w:val="006B0BFC"/>
    <w:rsid w:val="006B0E00"/>
    <w:rsid w:val="006B11BF"/>
    <w:rsid w:val="006B1323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3E0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323A"/>
    <w:rsid w:val="006D3399"/>
    <w:rsid w:val="006D33E6"/>
    <w:rsid w:val="006D37C1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5BF9"/>
    <w:rsid w:val="006D63A6"/>
    <w:rsid w:val="006D64C6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EF3"/>
    <w:rsid w:val="006E3178"/>
    <w:rsid w:val="006E3899"/>
    <w:rsid w:val="006E3F4A"/>
    <w:rsid w:val="006E4067"/>
    <w:rsid w:val="006E4361"/>
    <w:rsid w:val="006E466A"/>
    <w:rsid w:val="006E47D2"/>
    <w:rsid w:val="006E48D9"/>
    <w:rsid w:val="006E4F67"/>
    <w:rsid w:val="006E50FE"/>
    <w:rsid w:val="006E567B"/>
    <w:rsid w:val="006E5F3A"/>
    <w:rsid w:val="006E6383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C8F"/>
    <w:rsid w:val="006F6EC2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0DAE"/>
    <w:rsid w:val="0070130D"/>
    <w:rsid w:val="007013BF"/>
    <w:rsid w:val="0070141E"/>
    <w:rsid w:val="00701724"/>
    <w:rsid w:val="00701A94"/>
    <w:rsid w:val="00701AE6"/>
    <w:rsid w:val="00701D35"/>
    <w:rsid w:val="00702307"/>
    <w:rsid w:val="00702865"/>
    <w:rsid w:val="00702EE1"/>
    <w:rsid w:val="00702F5E"/>
    <w:rsid w:val="007036F8"/>
    <w:rsid w:val="00703927"/>
    <w:rsid w:val="00703998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D18"/>
    <w:rsid w:val="00710DA3"/>
    <w:rsid w:val="00710DD0"/>
    <w:rsid w:val="00711311"/>
    <w:rsid w:val="00711359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D65"/>
    <w:rsid w:val="00735FAF"/>
    <w:rsid w:val="00736256"/>
    <w:rsid w:val="00736908"/>
    <w:rsid w:val="00736B7A"/>
    <w:rsid w:val="00736EF4"/>
    <w:rsid w:val="007373D1"/>
    <w:rsid w:val="00737708"/>
    <w:rsid w:val="00737978"/>
    <w:rsid w:val="00737EAF"/>
    <w:rsid w:val="00740169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2FD"/>
    <w:rsid w:val="0074742A"/>
    <w:rsid w:val="0074789B"/>
    <w:rsid w:val="00747912"/>
    <w:rsid w:val="00747950"/>
    <w:rsid w:val="00747AFE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BCA"/>
    <w:rsid w:val="00752591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3BAB"/>
    <w:rsid w:val="007548A0"/>
    <w:rsid w:val="00754E04"/>
    <w:rsid w:val="00754EBA"/>
    <w:rsid w:val="00755271"/>
    <w:rsid w:val="007552D3"/>
    <w:rsid w:val="00755577"/>
    <w:rsid w:val="0075570B"/>
    <w:rsid w:val="00755742"/>
    <w:rsid w:val="00755E61"/>
    <w:rsid w:val="007562C5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696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9B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90060"/>
    <w:rsid w:val="007914D3"/>
    <w:rsid w:val="00791634"/>
    <w:rsid w:val="00791DC2"/>
    <w:rsid w:val="007921C1"/>
    <w:rsid w:val="00792B08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53F8"/>
    <w:rsid w:val="007C559D"/>
    <w:rsid w:val="007C586C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6C"/>
    <w:rsid w:val="007D50A9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E20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2ED0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482"/>
    <w:rsid w:val="00800A7C"/>
    <w:rsid w:val="0080143C"/>
    <w:rsid w:val="00801808"/>
    <w:rsid w:val="008018A3"/>
    <w:rsid w:val="008026A5"/>
    <w:rsid w:val="008026EA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51"/>
    <w:rsid w:val="00807DAB"/>
    <w:rsid w:val="00810223"/>
    <w:rsid w:val="00810366"/>
    <w:rsid w:val="00810B10"/>
    <w:rsid w:val="00810BC5"/>
    <w:rsid w:val="00810C14"/>
    <w:rsid w:val="00810D5B"/>
    <w:rsid w:val="008110C9"/>
    <w:rsid w:val="00811802"/>
    <w:rsid w:val="00811E56"/>
    <w:rsid w:val="008120C2"/>
    <w:rsid w:val="00812387"/>
    <w:rsid w:val="008127A3"/>
    <w:rsid w:val="00812A32"/>
    <w:rsid w:val="00812D5C"/>
    <w:rsid w:val="00813242"/>
    <w:rsid w:val="008133AF"/>
    <w:rsid w:val="008133B1"/>
    <w:rsid w:val="008135B0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AD4"/>
    <w:rsid w:val="00815DF3"/>
    <w:rsid w:val="0081627A"/>
    <w:rsid w:val="008164EF"/>
    <w:rsid w:val="00816645"/>
    <w:rsid w:val="0081680F"/>
    <w:rsid w:val="008169B1"/>
    <w:rsid w:val="00816C62"/>
    <w:rsid w:val="00816CB7"/>
    <w:rsid w:val="00816E6A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6B7"/>
    <w:rsid w:val="008329D1"/>
    <w:rsid w:val="00832D3D"/>
    <w:rsid w:val="008331BF"/>
    <w:rsid w:val="00833275"/>
    <w:rsid w:val="00833431"/>
    <w:rsid w:val="00833C2E"/>
    <w:rsid w:val="0083480D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C8"/>
    <w:rsid w:val="008425BD"/>
    <w:rsid w:val="008425ED"/>
    <w:rsid w:val="00842DBA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D51"/>
    <w:rsid w:val="0086118B"/>
    <w:rsid w:val="00861277"/>
    <w:rsid w:val="00861345"/>
    <w:rsid w:val="00861482"/>
    <w:rsid w:val="00861674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43AB"/>
    <w:rsid w:val="00864510"/>
    <w:rsid w:val="008646A7"/>
    <w:rsid w:val="0086477A"/>
    <w:rsid w:val="0086490C"/>
    <w:rsid w:val="00864997"/>
    <w:rsid w:val="0086508E"/>
    <w:rsid w:val="0086537B"/>
    <w:rsid w:val="008653C3"/>
    <w:rsid w:val="0086557D"/>
    <w:rsid w:val="00865DA3"/>
    <w:rsid w:val="008660A9"/>
    <w:rsid w:val="00866819"/>
    <w:rsid w:val="00866931"/>
    <w:rsid w:val="00866CC7"/>
    <w:rsid w:val="00866D1E"/>
    <w:rsid w:val="00866FC5"/>
    <w:rsid w:val="00867070"/>
    <w:rsid w:val="008672E3"/>
    <w:rsid w:val="008676E7"/>
    <w:rsid w:val="0086775D"/>
    <w:rsid w:val="00867AC9"/>
    <w:rsid w:val="00867EF6"/>
    <w:rsid w:val="00870130"/>
    <w:rsid w:val="00870192"/>
    <w:rsid w:val="00870605"/>
    <w:rsid w:val="00870EC4"/>
    <w:rsid w:val="00870FDF"/>
    <w:rsid w:val="008715D6"/>
    <w:rsid w:val="00871B37"/>
    <w:rsid w:val="00871C21"/>
    <w:rsid w:val="00871CF9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236"/>
    <w:rsid w:val="00874721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70B"/>
    <w:rsid w:val="00880722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0908"/>
    <w:rsid w:val="00891465"/>
    <w:rsid w:val="00891782"/>
    <w:rsid w:val="00891835"/>
    <w:rsid w:val="00891AF0"/>
    <w:rsid w:val="00891B53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C94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782"/>
    <w:rsid w:val="008A784F"/>
    <w:rsid w:val="008A7E94"/>
    <w:rsid w:val="008B0342"/>
    <w:rsid w:val="008B048D"/>
    <w:rsid w:val="008B0C50"/>
    <w:rsid w:val="008B0D5B"/>
    <w:rsid w:val="008B14B5"/>
    <w:rsid w:val="008B1631"/>
    <w:rsid w:val="008B1823"/>
    <w:rsid w:val="008B1E4C"/>
    <w:rsid w:val="008B1ED5"/>
    <w:rsid w:val="008B24C3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AB4"/>
    <w:rsid w:val="008B4B6C"/>
    <w:rsid w:val="008B4B8D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91D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561"/>
    <w:rsid w:val="008D39C8"/>
    <w:rsid w:val="008D41BA"/>
    <w:rsid w:val="008D43A7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5CB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B9F"/>
    <w:rsid w:val="008F23C7"/>
    <w:rsid w:val="008F282B"/>
    <w:rsid w:val="008F32C6"/>
    <w:rsid w:val="008F376B"/>
    <w:rsid w:val="008F3900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F4C"/>
    <w:rsid w:val="009029DC"/>
    <w:rsid w:val="00902A6D"/>
    <w:rsid w:val="00902D9C"/>
    <w:rsid w:val="0090341F"/>
    <w:rsid w:val="00903A30"/>
    <w:rsid w:val="009042C4"/>
    <w:rsid w:val="009042D3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57C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2E9"/>
    <w:rsid w:val="009343DB"/>
    <w:rsid w:val="009343F6"/>
    <w:rsid w:val="009347F2"/>
    <w:rsid w:val="00934AD6"/>
    <w:rsid w:val="00934B0A"/>
    <w:rsid w:val="00934F78"/>
    <w:rsid w:val="009355AB"/>
    <w:rsid w:val="0093574E"/>
    <w:rsid w:val="00936653"/>
    <w:rsid w:val="009367D2"/>
    <w:rsid w:val="00936C84"/>
    <w:rsid w:val="00936D85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844"/>
    <w:rsid w:val="00944B5D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4F24"/>
    <w:rsid w:val="0095541C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27A"/>
    <w:rsid w:val="00962314"/>
    <w:rsid w:val="00962351"/>
    <w:rsid w:val="009624D5"/>
    <w:rsid w:val="0096302F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36E"/>
    <w:rsid w:val="0098362C"/>
    <w:rsid w:val="00983643"/>
    <w:rsid w:val="0098367F"/>
    <w:rsid w:val="009837B6"/>
    <w:rsid w:val="00984025"/>
    <w:rsid w:val="00984294"/>
    <w:rsid w:val="00984841"/>
    <w:rsid w:val="00984B6E"/>
    <w:rsid w:val="00984E81"/>
    <w:rsid w:val="009852D1"/>
    <w:rsid w:val="00985389"/>
    <w:rsid w:val="00985999"/>
    <w:rsid w:val="00985AF3"/>
    <w:rsid w:val="009860FA"/>
    <w:rsid w:val="00986CC0"/>
    <w:rsid w:val="00986D83"/>
    <w:rsid w:val="00986DBD"/>
    <w:rsid w:val="00987002"/>
    <w:rsid w:val="009878C5"/>
    <w:rsid w:val="00990517"/>
    <w:rsid w:val="00990976"/>
    <w:rsid w:val="009909D8"/>
    <w:rsid w:val="00990E27"/>
    <w:rsid w:val="009916B9"/>
    <w:rsid w:val="009918D7"/>
    <w:rsid w:val="00991932"/>
    <w:rsid w:val="00991CE0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2DBE"/>
    <w:rsid w:val="009A31C9"/>
    <w:rsid w:val="009A350A"/>
    <w:rsid w:val="009A3883"/>
    <w:rsid w:val="009A394C"/>
    <w:rsid w:val="009A3A50"/>
    <w:rsid w:val="009A3E9A"/>
    <w:rsid w:val="009A401C"/>
    <w:rsid w:val="009A41F4"/>
    <w:rsid w:val="009A4838"/>
    <w:rsid w:val="009A5294"/>
    <w:rsid w:val="009A56CB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0DD3"/>
    <w:rsid w:val="009B0EEC"/>
    <w:rsid w:val="009B111A"/>
    <w:rsid w:val="009B1371"/>
    <w:rsid w:val="009B15D4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3"/>
    <w:rsid w:val="009C5AFF"/>
    <w:rsid w:val="009C62EE"/>
    <w:rsid w:val="009C671E"/>
    <w:rsid w:val="009C6832"/>
    <w:rsid w:val="009C6845"/>
    <w:rsid w:val="009C6A1C"/>
    <w:rsid w:val="009C72B6"/>
    <w:rsid w:val="009C731A"/>
    <w:rsid w:val="009C7399"/>
    <w:rsid w:val="009C73B5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74F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B83"/>
    <w:rsid w:val="009E3C9A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B7D"/>
    <w:rsid w:val="009F5EEA"/>
    <w:rsid w:val="009F60EB"/>
    <w:rsid w:val="009F6176"/>
    <w:rsid w:val="009F62C4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1E"/>
    <w:rsid w:val="00A119EB"/>
    <w:rsid w:val="00A11A56"/>
    <w:rsid w:val="00A11C0D"/>
    <w:rsid w:val="00A12374"/>
    <w:rsid w:val="00A12D56"/>
    <w:rsid w:val="00A13990"/>
    <w:rsid w:val="00A13AE5"/>
    <w:rsid w:val="00A13F5C"/>
    <w:rsid w:val="00A15321"/>
    <w:rsid w:val="00A1532A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1BD2"/>
    <w:rsid w:val="00A220AB"/>
    <w:rsid w:val="00A220EC"/>
    <w:rsid w:val="00A22307"/>
    <w:rsid w:val="00A2231E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FE3"/>
    <w:rsid w:val="00A302C4"/>
    <w:rsid w:val="00A30411"/>
    <w:rsid w:val="00A3095D"/>
    <w:rsid w:val="00A30A57"/>
    <w:rsid w:val="00A30A89"/>
    <w:rsid w:val="00A30C2D"/>
    <w:rsid w:val="00A30CE2"/>
    <w:rsid w:val="00A30EC9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365A"/>
    <w:rsid w:val="00A436F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DC"/>
    <w:rsid w:val="00A6093E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9C"/>
    <w:rsid w:val="00A674AA"/>
    <w:rsid w:val="00A675A1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0"/>
    <w:rsid w:val="00A733C2"/>
    <w:rsid w:val="00A7376A"/>
    <w:rsid w:val="00A73B2E"/>
    <w:rsid w:val="00A7417B"/>
    <w:rsid w:val="00A74551"/>
    <w:rsid w:val="00A7457C"/>
    <w:rsid w:val="00A74A99"/>
    <w:rsid w:val="00A74D11"/>
    <w:rsid w:val="00A74E62"/>
    <w:rsid w:val="00A75210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291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4FE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A7F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799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1EA6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CB"/>
    <w:rsid w:val="00AD0C96"/>
    <w:rsid w:val="00AD10E0"/>
    <w:rsid w:val="00AD1479"/>
    <w:rsid w:val="00AD14B2"/>
    <w:rsid w:val="00AD1A49"/>
    <w:rsid w:val="00AD1FAC"/>
    <w:rsid w:val="00AD235D"/>
    <w:rsid w:val="00AD283E"/>
    <w:rsid w:val="00AD2AE3"/>
    <w:rsid w:val="00AD2C5E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9A7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455"/>
    <w:rsid w:val="00AF76CF"/>
    <w:rsid w:val="00AF7BA4"/>
    <w:rsid w:val="00AF7C55"/>
    <w:rsid w:val="00AF7ED0"/>
    <w:rsid w:val="00B001A6"/>
    <w:rsid w:val="00B003F3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6137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6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4C39"/>
    <w:rsid w:val="00B15348"/>
    <w:rsid w:val="00B1564D"/>
    <w:rsid w:val="00B15652"/>
    <w:rsid w:val="00B15776"/>
    <w:rsid w:val="00B158E3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C7"/>
    <w:rsid w:val="00B35557"/>
    <w:rsid w:val="00B355FA"/>
    <w:rsid w:val="00B35610"/>
    <w:rsid w:val="00B35756"/>
    <w:rsid w:val="00B35C09"/>
    <w:rsid w:val="00B35E71"/>
    <w:rsid w:val="00B36BC4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6903"/>
    <w:rsid w:val="00B5719F"/>
    <w:rsid w:val="00B571C3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104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5130"/>
    <w:rsid w:val="00B653AA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EFE"/>
    <w:rsid w:val="00B723AB"/>
    <w:rsid w:val="00B723E3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5BAB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77CA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229"/>
    <w:rsid w:val="00B9146A"/>
    <w:rsid w:val="00B9156D"/>
    <w:rsid w:val="00B916C5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6FA9"/>
    <w:rsid w:val="00BA7241"/>
    <w:rsid w:val="00BA788B"/>
    <w:rsid w:val="00BB058C"/>
    <w:rsid w:val="00BB0699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11BC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5BC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771"/>
    <w:rsid w:val="00BD3C60"/>
    <w:rsid w:val="00BD3E84"/>
    <w:rsid w:val="00BD424C"/>
    <w:rsid w:val="00BD4B2D"/>
    <w:rsid w:val="00BD4E82"/>
    <w:rsid w:val="00BD5130"/>
    <w:rsid w:val="00BD5501"/>
    <w:rsid w:val="00BD599D"/>
    <w:rsid w:val="00BD5B4A"/>
    <w:rsid w:val="00BD5EC4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C11"/>
    <w:rsid w:val="00BE2C94"/>
    <w:rsid w:val="00BE2FAF"/>
    <w:rsid w:val="00BE313F"/>
    <w:rsid w:val="00BE32AA"/>
    <w:rsid w:val="00BE33E8"/>
    <w:rsid w:val="00BE357B"/>
    <w:rsid w:val="00BE3621"/>
    <w:rsid w:val="00BE36DB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D88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B"/>
    <w:rsid w:val="00C04444"/>
    <w:rsid w:val="00C04BEF"/>
    <w:rsid w:val="00C04F22"/>
    <w:rsid w:val="00C04F5D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CFD"/>
    <w:rsid w:val="00C16066"/>
    <w:rsid w:val="00C166DA"/>
    <w:rsid w:val="00C16748"/>
    <w:rsid w:val="00C167A7"/>
    <w:rsid w:val="00C16827"/>
    <w:rsid w:val="00C1686A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B4C"/>
    <w:rsid w:val="00C22004"/>
    <w:rsid w:val="00C22CC1"/>
    <w:rsid w:val="00C22D93"/>
    <w:rsid w:val="00C22EE4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2F54"/>
    <w:rsid w:val="00C33168"/>
    <w:rsid w:val="00C3338B"/>
    <w:rsid w:val="00C340A2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71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59B"/>
    <w:rsid w:val="00C45615"/>
    <w:rsid w:val="00C456B4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51E"/>
    <w:rsid w:val="00C508D2"/>
    <w:rsid w:val="00C50AEA"/>
    <w:rsid w:val="00C50C0A"/>
    <w:rsid w:val="00C50EC4"/>
    <w:rsid w:val="00C51287"/>
    <w:rsid w:val="00C5175C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9F"/>
    <w:rsid w:val="00C64B85"/>
    <w:rsid w:val="00C65017"/>
    <w:rsid w:val="00C65283"/>
    <w:rsid w:val="00C6576E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1DD"/>
    <w:rsid w:val="00C7640E"/>
    <w:rsid w:val="00C767F3"/>
    <w:rsid w:val="00C7695D"/>
    <w:rsid w:val="00C76FE3"/>
    <w:rsid w:val="00C77072"/>
    <w:rsid w:val="00C7731B"/>
    <w:rsid w:val="00C7737C"/>
    <w:rsid w:val="00C77431"/>
    <w:rsid w:val="00C77BDA"/>
    <w:rsid w:val="00C77D31"/>
    <w:rsid w:val="00C77DEF"/>
    <w:rsid w:val="00C77E20"/>
    <w:rsid w:val="00C801C2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D2D"/>
    <w:rsid w:val="00C84135"/>
    <w:rsid w:val="00C84150"/>
    <w:rsid w:val="00C84615"/>
    <w:rsid w:val="00C84DE0"/>
    <w:rsid w:val="00C85260"/>
    <w:rsid w:val="00C85A29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2CF"/>
    <w:rsid w:val="00CA4321"/>
    <w:rsid w:val="00CA4853"/>
    <w:rsid w:val="00CA4B12"/>
    <w:rsid w:val="00CA522D"/>
    <w:rsid w:val="00CA55C4"/>
    <w:rsid w:val="00CA5874"/>
    <w:rsid w:val="00CA59F7"/>
    <w:rsid w:val="00CA5F77"/>
    <w:rsid w:val="00CA62A1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A06"/>
    <w:rsid w:val="00CB0B02"/>
    <w:rsid w:val="00CB14FB"/>
    <w:rsid w:val="00CB15B0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308"/>
    <w:rsid w:val="00CB5977"/>
    <w:rsid w:val="00CB5DAD"/>
    <w:rsid w:val="00CB608C"/>
    <w:rsid w:val="00CB6334"/>
    <w:rsid w:val="00CB64A1"/>
    <w:rsid w:val="00CB66A5"/>
    <w:rsid w:val="00CB6946"/>
    <w:rsid w:val="00CB694E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4C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6F4B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CA3"/>
    <w:rsid w:val="00CF68F6"/>
    <w:rsid w:val="00CF6E44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72E"/>
    <w:rsid w:val="00D13A64"/>
    <w:rsid w:val="00D13C6E"/>
    <w:rsid w:val="00D14392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8E6"/>
    <w:rsid w:val="00D17BCB"/>
    <w:rsid w:val="00D17C49"/>
    <w:rsid w:val="00D17F45"/>
    <w:rsid w:val="00D20214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6B0"/>
    <w:rsid w:val="00D44805"/>
    <w:rsid w:val="00D448BE"/>
    <w:rsid w:val="00D448FE"/>
    <w:rsid w:val="00D44C7A"/>
    <w:rsid w:val="00D44DE0"/>
    <w:rsid w:val="00D45D7A"/>
    <w:rsid w:val="00D45FDC"/>
    <w:rsid w:val="00D46057"/>
    <w:rsid w:val="00D463D7"/>
    <w:rsid w:val="00D4644B"/>
    <w:rsid w:val="00D4764F"/>
    <w:rsid w:val="00D476B9"/>
    <w:rsid w:val="00D47DDB"/>
    <w:rsid w:val="00D501A6"/>
    <w:rsid w:val="00D501C0"/>
    <w:rsid w:val="00D506DA"/>
    <w:rsid w:val="00D50B97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4"/>
    <w:rsid w:val="00D547C0"/>
    <w:rsid w:val="00D54A03"/>
    <w:rsid w:val="00D54BC6"/>
    <w:rsid w:val="00D54F5A"/>
    <w:rsid w:val="00D551B6"/>
    <w:rsid w:val="00D55271"/>
    <w:rsid w:val="00D55686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D67"/>
    <w:rsid w:val="00D70FDA"/>
    <w:rsid w:val="00D7153C"/>
    <w:rsid w:val="00D716DD"/>
    <w:rsid w:val="00D718A3"/>
    <w:rsid w:val="00D71C8F"/>
    <w:rsid w:val="00D71F13"/>
    <w:rsid w:val="00D723FB"/>
    <w:rsid w:val="00D7243D"/>
    <w:rsid w:val="00D7261F"/>
    <w:rsid w:val="00D72DAF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404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87DC8"/>
    <w:rsid w:val="00D90E25"/>
    <w:rsid w:val="00D90F7F"/>
    <w:rsid w:val="00D91370"/>
    <w:rsid w:val="00D91676"/>
    <w:rsid w:val="00D91802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304"/>
    <w:rsid w:val="00DB2556"/>
    <w:rsid w:val="00DB276C"/>
    <w:rsid w:val="00DB2AD7"/>
    <w:rsid w:val="00DB2FD2"/>
    <w:rsid w:val="00DB3353"/>
    <w:rsid w:val="00DB3C1C"/>
    <w:rsid w:val="00DB3E72"/>
    <w:rsid w:val="00DB403B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4149"/>
    <w:rsid w:val="00DC43D5"/>
    <w:rsid w:val="00DC440A"/>
    <w:rsid w:val="00DC46BE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68D"/>
    <w:rsid w:val="00DC6A4E"/>
    <w:rsid w:val="00DC6F5A"/>
    <w:rsid w:val="00DC7206"/>
    <w:rsid w:val="00DC7F7D"/>
    <w:rsid w:val="00DD0053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408"/>
    <w:rsid w:val="00DD275C"/>
    <w:rsid w:val="00DD27AD"/>
    <w:rsid w:val="00DD294E"/>
    <w:rsid w:val="00DD2BBB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BC"/>
    <w:rsid w:val="00DD7509"/>
    <w:rsid w:val="00DD7650"/>
    <w:rsid w:val="00DD775A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700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588"/>
    <w:rsid w:val="00E15598"/>
    <w:rsid w:val="00E1599A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17ACA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F02"/>
    <w:rsid w:val="00E22153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B"/>
    <w:rsid w:val="00E24209"/>
    <w:rsid w:val="00E246EF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28D"/>
    <w:rsid w:val="00E34901"/>
    <w:rsid w:val="00E349D5"/>
    <w:rsid w:val="00E35005"/>
    <w:rsid w:val="00E358FE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AEC"/>
    <w:rsid w:val="00E43D98"/>
    <w:rsid w:val="00E43ED6"/>
    <w:rsid w:val="00E44215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F67"/>
    <w:rsid w:val="00E57FE4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F3"/>
    <w:rsid w:val="00E70F58"/>
    <w:rsid w:val="00E7107D"/>
    <w:rsid w:val="00E71293"/>
    <w:rsid w:val="00E713CD"/>
    <w:rsid w:val="00E71441"/>
    <w:rsid w:val="00E7188C"/>
    <w:rsid w:val="00E71977"/>
    <w:rsid w:val="00E71DC8"/>
    <w:rsid w:val="00E71E22"/>
    <w:rsid w:val="00E727F5"/>
    <w:rsid w:val="00E729F4"/>
    <w:rsid w:val="00E72A86"/>
    <w:rsid w:val="00E72BEE"/>
    <w:rsid w:val="00E72D34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407E"/>
    <w:rsid w:val="00E84226"/>
    <w:rsid w:val="00E84721"/>
    <w:rsid w:val="00E84C2A"/>
    <w:rsid w:val="00E84C33"/>
    <w:rsid w:val="00E84C86"/>
    <w:rsid w:val="00E84E1E"/>
    <w:rsid w:val="00E85095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F94"/>
    <w:rsid w:val="00E87FD9"/>
    <w:rsid w:val="00E900E4"/>
    <w:rsid w:val="00E90998"/>
    <w:rsid w:val="00E90A02"/>
    <w:rsid w:val="00E9173A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8B5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A7C84"/>
    <w:rsid w:val="00EB0416"/>
    <w:rsid w:val="00EB0496"/>
    <w:rsid w:val="00EB09DA"/>
    <w:rsid w:val="00EB0F9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05"/>
    <w:rsid w:val="00EB3845"/>
    <w:rsid w:val="00EB3D06"/>
    <w:rsid w:val="00EB44F2"/>
    <w:rsid w:val="00EB46F3"/>
    <w:rsid w:val="00EB492C"/>
    <w:rsid w:val="00EB4DED"/>
    <w:rsid w:val="00EB4E3D"/>
    <w:rsid w:val="00EB52B9"/>
    <w:rsid w:val="00EB535B"/>
    <w:rsid w:val="00EB5424"/>
    <w:rsid w:val="00EB5851"/>
    <w:rsid w:val="00EB5DDD"/>
    <w:rsid w:val="00EB637B"/>
    <w:rsid w:val="00EB6825"/>
    <w:rsid w:val="00EB689E"/>
    <w:rsid w:val="00EB695C"/>
    <w:rsid w:val="00EB697A"/>
    <w:rsid w:val="00EB6D37"/>
    <w:rsid w:val="00EB6F3B"/>
    <w:rsid w:val="00EB6FF2"/>
    <w:rsid w:val="00EB704D"/>
    <w:rsid w:val="00EB7C34"/>
    <w:rsid w:val="00EB7ED0"/>
    <w:rsid w:val="00EC00ED"/>
    <w:rsid w:val="00EC027C"/>
    <w:rsid w:val="00EC03EB"/>
    <w:rsid w:val="00EC0627"/>
    <w:rsid w:val="00EC0696"/>
    <w:rsid w:val="00EC07E9"/>
    <w:rsid w:val="00EC0B1D"/>
    <w:rsid w:val="00EC0C4F"/>
    <w:rsid w:val="00EC1184"/>
    <w:rsid w:val="00EC14B4"/>
    <w:rsid w:val="00EC1B63"/>
    <w:rsid w:val="00EC1BB7"/>
    <w:rsid w:val="00EC2041"/>
    <w:rsid w:val="00EC2058"/>
    <w:rsid w:val="00EC222F"/>
    <w:rsid w:val="00EC2400"/>
    <w:rsid w:val="00EC247B"/>
    <w:rsid w:val="00EC2A14"/>
    <w:rsid w:val="00EC2D30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BB"/>
    <w:rsid w:val="00F00E2A"/>
    <w:rsid w:val="00F00FF9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782"/>
    <w:rsid w:val="00F07A98"/>
    <w:rsid w:val="00F07CD7"/>
    <w:rsid w:val="00F07E99"/>
    <w:rsid w:val="00F10CD1"/>
    <w:rsid w:val="00F1134E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DA9"/>
    <w:rsid w:val="00F15DAD"/>
    <w:rsid w:val="00F162F1"/>
    <w:rsid w:val="00F1641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42B"/>
    <w:rsid w:val="00F274FB"/>
    <w:rsid w:val="00F275AE"/>
    <w:rsid w:val="00F277AD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87"/>
    <w:rsid w:val="00F35FC3"/>
    <w:rsid w:val="00F36043"/>
    <w:rsid w:val="00F3615B"/>
    <w:rsid w:val="00F36215"/>
    <w:rsid w:val="00F36403"/>
    <w:rsid w:val="00F36882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F23"/>
    <w:rsid w:val="00F42FDD"/>
    <w:rsid w:val="00F43089"/>
    <w:rsid w:val="00F431F7"/>
    <w:rsid w:val="00F43617"/>
    <w:rsid w:val="00F438C9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58F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3B8"/>
    <w:rsid w:val="00F5154A"/>
    <w:rsid w:val="00F5178A"/>
    <w:rsid w:val="00F517AF"/>
    <w:rsid w:val="00F51842"/>
    <w:rsid w:val="00F51CFE"/>
    <w:rsid w:val="00F524DA"/>
    <w:rsid w:val="00F52911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CD"/>
    <w:rsid w:val="00F54523"/>
    <w:rsid w:val="00F5456A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311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D70"/>
    <w:rsid w:val="00F72D79"/>
    <w:rsid w:val="00F72FA0"/>
    <w:rsid w:val="00F73383"/>
    <w:rsid w:val="00F73988"/>
    <w:rsid w:val="00F739E8"/>
    <w:rsid w:val="00F73F2D"/>
    <w:rsid w:val="00F73F8C"/>
    <w:rsid w:val="00F74477"/>
    <w:rsid w:val="00F74FDB"/>
    <w:rsid w:val="00F753B9"/>
    <w:rsid w:val="00F756FB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18A"/>
    <w:rsid w:val="00F941F9"/>
    <w:rsid w:val="00F94284"/>
    <w:rsid w:val="00F94DC3"/>
    <w:rsid w:val="00F94F3A"/>
    <w:rsid w:val="00F95BBB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2F78"/>
    <w:rsid w:val="00FA3077"/>
    <w:rsid w:val="00FA32A1"/>
    <w:rsid w:val="00FA32EC"/>
    <w:rsid w:val="00FA3CF4"/>
    <w:rsid w:val="00FA3E32"/>
    <w:rsid w:val="00FA4300"/>
    <w:rsid w:val="00FA4452"/>
    <w:rsid w:val="00FA465A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57"/>
    <w:rsid w:val="00FB0009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A"/>
    <w:rsid w:val="00FB28CF"/>
    <w:rsid w:val="00FB2B5E"/>
    <w:rsid w:val="00FB2D75"/>
    <w:rsid w:val="00FB3420"/>
    <w:rsid w:val="00FB3BE8"/>
    <w:rsid w:val="00FB3FAC"/>
    <w:rsid w:val="00FB4546"/>
    <w:rsid w:val="00FB46BF"/>
    <w:rsid w:val="00FB49B1"/>
    <w:rsid w:val="00FB4CA9"/>
    <w:rsid w:val="00FB4FB8"/>
    <w:rsid w:val="00FB5002"/>
    <w:rsid w:val="00FB50B3"/>
    <w:rsid w:val="00FB5219"/>
    <w:rsid w:val="00FB5C74"/>
    <w:rsid w:val="00FB5CB8"/>
    <w:rsid w:val="00FB5DF7"/>
    <w:rsid w:val="00FB5F99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EF5"/>
    <w:rsid w:val="00FC5FB2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4D8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44F4"/>
    <w:rsid w:val="00FD45B4"/>
    <w:rsid w:val="00FD4F29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F2B"/>
    <w:rsid w:val="00FE6345"/>
    <w:rsid w:val="00FE6B0A"/>
    <w:rsid w:val="00FE6D5C"/>
    <w:rsid w:val="00FE6F49"/>
    <w:rsid w:val="00FE70B8"/>
    <w:rsid w:val="00FE70F5"/>
    <w:rsid w:val="00FE7503"/>
    <w:rsid w:val="00FE760E"/>
    <w:rsid w:val="00FE767F"/>
    <w:rsid w:val="00FE7777"/>
    <w:rsid w:val="00FE7B7D"/>
    <w:rsid w:val="00FE7F37"/>
    <w:rsid w:val="00FF042B"/>
    <w:rsid w:val="00FF044D"/>
    <w:rsid w:val="00FF05EF"/>
    <w:rsid w:val="00FF074A"/>
    <w:rsid w:val="00FF08A1"/>
    <w:rsid w:val="00FF0CBD"/>
    <w:rsid w:val="00FF0DEE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66F1140"/>
  <w15:chartTrackingRefBased/>
  <w15:docId w15:val="{3CCD0A89-323B-439C-BD0E-0465375D8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30E8CB-1044-4921-9113-40F6C27C8C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30D5A9-591F-4EBC-AD14-FA0DA423A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39</Pages>
  <Words>6722</Words>
  <Characters>38321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44954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Mingkwan, Moliyasuwan</cp:lastModifiedBy>
  <cp:revision>6</cp:revision>
  <cp:lastPrinted>2020-08-07T17:21:00Z</cp:lastPrinted>
  <dcterms:created xsi:type="dcterms:W3CDTF">2020-08-14T03:02:00Z</dcterms:created>
  <dcterms:modified xsi:type="dcterms:W3CDTF">2020-08-14T08:53:00Z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