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2326E" w14:textId="4FE7F174" w:rsidR="00804175" w:rsidRPr="00A44F5B" w:rsidRDefault="00804175" w:rsidP="00FE3D84">
      <w:pPr>
        <w:rPr>
          <w:rFonts w:ascii="Angsana New" w:hAnsi="Angsana New" w:cs="Angsana New"/>
          <w:b/>
          <w:bCs/>
          <w:sz w:val="30"/>
          <w:szCs w:val="30"/>
        </w:rPr>
      </w:pPr>
      <w:bookmarkStart w:id="0" w:name="_Hlk40368967"/>
      <w:r w:rsidRPr="00A44F5B">
        <w:rPr>
          <w:rFonts w:ascii="Angsana New" w:hAnsi="Angsana New" w:cs="Angsana New"/>
          <w:b/>
          <w:bCs/>
          <w:sz w:val="30"/>
          <w:szCs w:val="30"/>
          <w:cs/>
        </w:rPr>
        <w:t>หมายเหตุ</w:t>
      </w:r>
      <w:r w:rsidRPr="00A44F5B">
        <w:rPr>
          <w:b/>
          <w:bCs/>
          <w:sz w:val="30"/>
          <w:szCs w:val="30"/>
        </w:rPr>
        <w:tab/>
      </w:r>
      <w:r w:rsidRPr="00A44F5B">
        <w:rPr>
          <w:rFonts w:ascii="Angsana New" w:hAnsi="Angsana New" w:cs="Angsana New"/>
          <w:b/>
          <w:bCs/>
          <w:sz w:val="30"/>
          <w:szCs w:val="30"/>
          <w:cs/>
        </w:rPr>
        <w:t>สารบัญ</w:t>
      </w:r>
      <w:r w:rsidR="005A3BE1" w:rsidRPr="00A44F5B">
        <w:rPr>
          <w:b/>
          <w:bCs/>
          <w:sz w:val="30"/>
          <w:szCs w:val="30"/>
        </w:rPr>
        <w:tab/>
      </w:r>
      <w:r w:rsidR="005A3BE1" w:rsidRPr="00A44F5B">
        <w:rPr>
          <w:b/>
          <w:bCs/>
          <w:sz w:val="30"/>
          <w:szCs w:val="30"/>
        </w:rPr>
        <w:tab/>
      </w:r>
      <w:r w:rsidR="005A3BE1" w:rsidRPr="00A44F5B">
        <w:rPr>
          <w:b/>
          <w:bCs/>
          <w:sz w:val="30"/>
          <w:szCs w:val="30"/>
        </w:rPr>
        <w:tab/>
      </w:r>
      <w:r w:rsidR="005A3BE1" w:rsidRPr="00A44F5B">
        <w:rPr>
          <w:b/>
          <w:bCs/>
          <w:sz w:val="30"/>
          <w:szCs w:val="30"/>
        </w:rPr>
        <w:tab/>
      </w:r>
      <w:r w:rsidR="005A3BE1" w:rsidRPr="00A44F5B">
        <w:rPr>
          <w:b/>
          <w:bCs/>
          <w:sz w:val="30"/>
          <w:szCs w:val="30"/>
        </w:rPr>
        <w:tab/>
      </w:r>
      <w:r w:rsidR="005A3BE1" w:rsidRPr="00A44F5B">
        <w:rPr>
          <w:b/>
          <w:bCs/>
          <w:sz w:val="30"/>
          <w:szCs w:val="30"/>
        </w:rPr>
        <w:tab/>
      </w:r>
      <w:r w:rsidR="005A3BE1" w:rsidRPr="00A44F5B">
        <w:rPr>
          <w:b/>
          <w:bCs/>
          <w:sz w:val="30"/>
          <w:szCs w:val="30"/>
        </w:rPr>
        <w:tab/>
      </w:r>
      <w:r w:rsidR="005A3BE1" w:rsidRPr="00A44F5B">
        <w:rPr>
          <w:b/>
          <w:bCs/>
          <w:sz w:val="30"/>
          <w:szCs w:val="30"/>
        </w:rPr>
        <w:tab/>
      </w:r>
      <w:r w:rsidR="005A3BE1" w:rsidRPr="00A44F5B">
        <w:rPr>
          <w:b/>
          <w:bCs/>
          <w:sz w:val="30"/>
          <w:szCs w:val="30"/>
        </w:rPr>
        <w:tab/>
      </w:r>
      <w:r w:rsidR="005A3BE1" w:rsidRPr="00A44F5B">
        <w:rPr>
          <w:b/>
          <w:bCs/>
          <w:sz w:val="30"/>
          <w:szCs w:val="30"/>
        </w:rPr>
        <w:tab/>
      </w:r>
      <w:r w:rsidR="00764883" w:rsidRPr="00A44F5B">
        <w:rPr>
          <w:b/>
          <w:bCs/>
          <w:sz w:val="30"/>
          <w:szCs w:val="30"/>
        </w:rPr>
        <w:tab/>
      </w:r>
      <w:r w:rsidR="00764883" w:rsidRPr="00A44F5B">
        <w:rPr>
          <w:b/>
          <w:bCs/>
          <w:sz w:val="30"/>
          <w:szCs w:val="30"/>
        </w:rPr>
        <w:tab/>
      </w:r>
      <w:r w:rsidR="00246CE5" w:rsidRPr="00A44F5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46CE5" w:rsidRPr="00A44F5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</w:t>
      </w:r>
      <w:r w:rsidR="000B1B59" w:rsidRPr="00A44F5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B1B59" w:rsidRPr="00A44F5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A3BE1" w:rsidRPr="00A44F5B">
        <w:rPr>
          <w:rFonts w:ascii="Angsana New" w:hAnsi="Angsana New" w:cs="Angsana New"/>
          <w:b/>
          <w:bCs/>
          <w:sz w:val="30"/>
          <w:szCs w:val="30"/>
          <w:cs/>
        </w:rPr>
        <w:t>หน้า</w:t>
      </w:r>
    </w:p>
    <w:p w14:paraId="1026CB15" w14:textId="77777777" w:rsidR="004D6C2A" w:rsidRPr="00A44F5B" w:rsidRDefault="004D6C2A" w:rsidP="00FE3D84">
      <w:pPr>
        <w:rPr>
          <w:rFonts w:asciiTheme="majorBidi" w:hAnsiTheme="majorBidi" w:cstheme="majorBidi"/>
          <w:bCs/>
          <w:sz w:val="26"/>
          <w:szCs w:val="26"/>
          <w:cs/>
        </w:rPr>
      </w:pPr>
    </w:p>
    <w:p w14:paraId="1D7EE6F2" w14:textId="6918AA05" w:rsidR="00CE424A" w:rsidRPr="00A90D19" w:rsidRDefault="00B7528C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r w:rsidRPr="00D25CB0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fldChar w:fldCharType="begin"/>
      </w:r>
      <w:r w:rsidRPr="00A44F5B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</w:instrText>
      </w:r>
      <w:r w:rsidRPr="00A44F5B">
        <w:rPr>
          <w:rStyle w:val="Hyperlink"/>
          <w:rFonts w:asciiTheme="majorBidi" w:hAnsiTheme="majorBidi"/>
          <w:noProof/>
          <w:sz w:val="26"/>
          <w:szCs w:val="26"/>
          <w:lang w:val="th-TH"/>
        </w:rPr>
        <w:instrText>TOC</w:instrText>
      </w:r>
      <w:r w:rsidRPr="00A44F5B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</w:instrText>
      </w:r>
      <w:r w:rsidRPr="00A44F5B">
        <w:rPr>
          <w:rStyle w:val="Hyperlink"/>
          <w:rFonts w:asciiTheme="majorBidi" w:hAnsiTheme="majorBidi"/>
          <w:noProof/>
          <w:sz w:val="26"/>
          <w:szCs w:val="26"/>
          <w:lang w:val="th-TH"/>
        </w:rPr>
        <w:instrText>\o</w:instrText>
      </w:r>
      <w:r w:rsidRPr="00A44F5B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"1-1" </w:instrText>
      </w:r>
      <w:r w:rsidRPr="00A44F5B">
        <w:rPr>
          <w:rStyle w:val="Hyperlink"/>
          <w:rFonts w:asciiTheme="majorBidi" w:hAnsiTheme="majorBidi"/>
          <w:noProof/>
          <w:sz w:val="26"/>
          <w:szCs w:val="26"/>
          <w:lang w:val="th-TH"/>
        </w:rPr>
        <w:instrText>\h</w:instrText>
      </w:r>
      <w:r w:rsidRPr="00A44F5B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</w:instrText>
      </w:r>
      <w:r w:rsidRPr="00A44F5B">
        <w:rPr>
          <w:rStyle w:val="Hyperlink"/>
          <w:rFonts w:asciiTheme="majorBidi" w:hAnsiTheme="majorBidi"/>
          <w:noProof/>
          <w:sz w:val="26"/>
          <w:szCs w:val="26"/>
          <w:lang w:val="th-TH"/>
        </w:rPr>
        <w:instrText>\z</w:instrText>
      </w:r>
      <w:r w:rsidRPr="00A44F5B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</w:instrText>
      </w:r>
      <w:r w:rsidRPr="00A44F5B">
        <w:rPr>
          <w:rStyle w:val="Hyperlink"/>
          <w:rFonts w:asciiTheme="majorBidi" w:hAnsiTheme="majorBidi"/>
          <w:noProof/>
          <w:sz w:val="26"/>
          <w:szCs w:val="26"/>
          <w:lang w:val="th-TH"/>
        </w:rPr>
        <w:instrText>\u</w:instrText>
      </w:r>
      <w:r w:rsidRPr="00A44F5B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</w:instrText>
      </w:r>
      <w:r w:rsidRPr="00D25CB0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fldChar w:fldCharType="separate"/>
      </w:r>
      <w:hyperlink w:anchor="_Toc40348046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ข้อมูลทั่วไป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40348046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16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286E8EAF" w14:textId="2E9B81A8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47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2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เกณฑ์การจัดทำงบการเงินระหว่างกาล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40348047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16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34648EF7" w14:textId="3EC81B42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48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3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การเปลี่ยนแปลงนโยบายการบัญชี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40348048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17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10CD66D6" w14:textId="7DBA08E8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49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4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บุคคลหรือกิจการที่เกี่ยวข้องกัน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40348049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25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32EECFB3" w14:textId="17F1B529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50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5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ลูกหนี้ตามสัญญาเช่าซื้อ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40348050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29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0EA2C319" w14:textId="09DB6720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51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6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ลูกหนี้สินเชื่อ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40348051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35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15234AFC" w14:textId="18BA6E75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52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7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ลูกหนี้สินเชื่อรายย่อย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40348052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38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0600622B" w14:textId="159F6CA8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53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8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ลูกหนี้สินเชื่อภาคธุรกิจและดอกเบี้ยค้างรับ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40348053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40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57C2BD13" w14:textId="56C5A783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54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9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เงินลงทุนในบริษัทร่วม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40348054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43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64DC573E" w14:textId="6F61F339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55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10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เงินลงทุนในบริษัทย่อย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40348055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44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740BE174" w14:textId="35D928E0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56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11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เงินลงทุนระยะยาวอื่น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40348056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46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06D5099E" w14:textId="4F5E07DA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58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12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ค่าเผื่อผลขาดทุนด้านเครดิตที่คาดว่าจะเกิดขึ้น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40348058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47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35DEAA39" w14:textId="32E948B5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59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13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การเปลี่ยนแปลงหนี้สินที่เกิดจากกิจกรรมจัดหาเงิน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40348059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47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3A350C8C" w14:textId="5207C05D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60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14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หุ้นกู้แปลงสภาพ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40348060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48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202F2769" w14:textId="52824325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61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15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ส่วนงานดำเนินงาน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40348061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50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4C07A4BC" w14:textId="1CE6834E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62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16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เครื่องมือทางการเงิน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40348062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53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5C47A5F9" w14:textId="2FBE201B" w:rsidR="00CE424A" w:rsidRPr="00A44F5B" w:rsidRDefault="004039AF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63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17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>หนี้สินที่อาจเกิดขึ้น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40348063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53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43B72DF4" w14:textId="475945CA" w:rsidR="00CE424A" w:rsidRPr="00A44F5B" w:rsidRDefault="00BF6B78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noProof/>
          <w:sz w:val="26"/>
          <w:szCs w:val="26"/>
          <w:lang w:val="th-TH"/>
        </w:rPr>
      </w:pPr>
      <w:hyperlink w:anchor="_Toc40348064" w:history="1"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18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ab/>
          <w:t xml:space="preserve">ผลกระทบจาก 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lang w:val="th-TH"/>
          </w:rPr>
          <w:t>COVID-</w:t>
        </w:r>
        <w:r w:rsidR="00CE424A" w:rsidRPr="00A44F5B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19</w: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ab/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begin"/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 PAGEREF _Toc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instrText xml:space="preserve">40348064 </w:instrText>
        </w:r>
        <w:r w:rsidR="00CE424A" w:rsidRPr="00A44F5B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instrText xml:space="preserve">\h </w:instrTex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separate"/>
        </w:r>
        <w:r w:rsidR="00CF4163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62</w:t>
        </w:r>
        <w:r w:rsidR="00CE424A" w:rsidRPr="00D25CB0">
          <w:rPr>
            <w:rStyle w:val="Hyperlink"/>
            <w:rFonts w:asciiTheme="majorBidi" w:hAnsiTheme="majorBidi"/>
            <w:noProof/>
            <w:webHidden/>
            <w:sz w:val="26"/>
            <w:szCs w:val="26"/>
            <w:lang w:val="th-TH"/>
          </w:rPr>
          <w:fldChar w:fldCharType="end"/>
        </w:r>
      </w:hyperlink>
    </w:p>
    <w:p w14:paraId="793A640D" w14:textId="7BADE08D" w:rsidR="00764883" w:rsidRPr="00A44F5B" w:rsidRDefault="00B7528C" w:rsidP="00C96C84">
      <w:pPr>
        <w:pStyle w:val="TOC1"/>
        <w:tabs>
          <w:tab w:val="clear" w:pos="227"/>
          <w:tab w:val="clear" w:pos="454"/>
          <w:tab w:val="clear" w:pos="680"/>
          <w:tab w:val="left" w:pos="8460"/>
        </w:tabs>
        <w:rPr>
          <w:rFonts w:asciiTheme="majorBidi" w:hAnsiTheme="majorBidi"/>
          <w:sz w:val="26"/>
          <w:szCs w:val="26"/>
          <w:cs/>
        </w:rPr>
      </w:pPr>
      <w:r w:rsidRPr="00D25CB0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fldChar w:fldCharType="end"/>
      </w:r>
      <w:r w:rsidR="00764883" w:rsidRPr="00A44F5B">
        <w:rPr>
          <w:rFonts w:asciiTheme="majorBidi" w:hAnsiTheme="majorBidi"/>
          <w:sz w:val="26"/>
          <w:szCs w:val="26"/>
          <w:cs/>
        </w:rPr>
        <w:br w:type="page"/>
      </w:r>
    </w:p>
    <w:bookmarkEnd w:id="0"/>
    <w:p w14:paraId="501D3863" w14:textId="4B5A4624" w:rsidR="00804175" w:rsidRPr="00A44F5B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lastRenderedPageBreak/>
        <w:t>หมายเหตุประกอบ</w:t>
      </w:r>
      <w:r w:rsidR="00D25073" w:rsidRPr="00A44F5B">
        <w:rPr>
          <w:rFonts w:asciiTheme="majorBidi" w:hAnsiTheme="majorBidi" w:cstheme="majorBidi"/>
          <w:sz w:val="26"/>
          <w:szCs w:val="26"/>
          <w:cs/>
        </w:rPr>
        <w:t>งบ</w:t>
      </w:r>
      <w:r w:rsidRPr="00A44F5B">
        <w:rPr>
          <w:rFonts w:asciiTheme="majorBidi" w:hAnsiTheme="majorBidi" w:cstheme="majorBidi"/>
          <w:sz w:val="26"/>
          <w:szCs w:val="26"/>
          <w:cs/>
        </w:rPr>
        <w:t>การเงินเป็นส่วนหนึ่งของ</w:t>
      </w:r>
      <w:r w:rsidR="00D25073" w:rsidRPr="00A44F5B">
        <w:rPr>
          <w:rFonts w:asciiTheme="majorBidi" w:hAnsiTheme="majorBidi" w:cstheme="majorBidi"/>
          <w:sz w:val="26"/>
          <w:szCs w:val="26"/>
          <w:cs/>
        </w:rPr>
        <w:t>งบ</w:t>
      </w:r>
      <w:r w:rsidRPr="00A44F5B">
        <w:rPr>
          <w:rFonts w:asciiTheme="majorBidi" w:hAnsiTheme="majorBidi" w:cstheme="majorBidi"/>
          <w:sz w:val="26"/>
          <w:szCs w:val="26"/>
          <w:cs/>
        </w:rPr>
        <w:t>การเงินระหว่างกาลนี้</w:t>
      </w:r>
    </w:p>
    <w:p w14:paraId="0C091CF0" w14:textId="77777777" w:rsidR="00804175" w:rsidRPr="00A44F5B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E72351B" w14:textId="0AA69AB8" w:rsidR="003C7959" w:rsidRPr="00A44F5B" w:rsidRDefault="003C7959" w:rsidP="003C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841F6E" w:rsidRPr="00A44F5B">
        <w:rPr>
          <w:rFonts w:asciiTheme="majorBidi" w:hAnsiTheme="majorBidi" w:cstheme="majorBidi"/>
          <w:sz w:val="26"/>
          <w:szCs w:val="26"/>
        </w:rPr>
        <w:t xml:space="preserve">14 </w:t>
      </w:r>
      <w:r w:rsidR="00841F6E" w:rsidRPr="00A44F5B">
        <w:rPr>
          <w:rFonts w:asciiTheme="majorBidi" w:hAnsiTheme="majorBidi" w:cstheme="majorBidi"/>
          <w:sz w:val="26"/>
          <w:szCs w:val="26"/>
          <w:cs/>
        </w:rPr>
        <w:t xml:space="preserve">สิงหาคม </w:t>
      </w:r>
      <w:r w:rsidR="00841F6E" w:rsidRPr="00A44F5B">
        <w:rPr>
          <w:rFonts w:asciiTheme="majorBidi" w:hAnsiTheme="majorBidi" w:cstheme="majorBidi"/>
          <w:sz w:val="26"/>
          <w:szCs w:val="26"/>
        </w:rPr>
        <w:t>2563</w:t>
      </w:r>
    </w:p>
    <w:p w14:paraId="45F168C8" w14:textId="77777777" w:rsidR="00804175" w:rsidRPr="00A44F5B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94DABCD" w14:textId="77777777" w:rsidR="00804175" w:rsidRPr="00A44F5B" w:rsidRDefault="00567D44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1" w:name="_Toc40348046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ข้อมูลทั่วไป</w:t>
      </w:r>
      <w:bookmarkEnd w:id="1"/>
    </w:p>
    <w:p w14:paraId="13C4CDF0" w14:textId="77777777" w:rsidR="00567D44" w:rsidRPr="00A44F5B" w:rsidRDefault="00567D44" w:rsidP="00FE3D84">
      <w:pPr>
        <w:rPr>
          <w:rFonts w:asciiTheme="majorBidi" w:hAnsiTheme="majorBidi" w:cstheme="majorBidi"/>
          <w:sz w:val="26"/>
          <w:szCs w:val="26"/>
        </w:rPr>
      </w:pPr>
    </w:p>
    <w:p w14:paraId="0B341AB3" w14:textId="77777777" w:rsidR="00C3357E" w:rsidRPr="00A44F5B" w:rsidRDefault="00C3357E" w:rsidP="00C3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="Angsana New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 xml:space="preserve">บริษัท กรุ๊ปลีส จำกัด (มหาชน)  (“บริษัท”) </w:t>
      </w:r>
      <w:r w:rsidRPr="00A44F5B">
        <w:rPr>
          <w:rFonts w:asciiTheme="majorBidi" w:hAnsiTheme="majorBidi" w:cs="Angsana New"/>
          <w:sz w:val="26"/>
          <w:szCs w:val="26"/>
          <w:cs/>
        </w:rPr>
        <w:t>เป็นนิติบุคคลที่จัดตั้งขึ้นในประเทศไทย และ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จดทะเบียนกับตลาดหลักทรัพย์แห่งประเทศไทยเมื่อเดือนตุลาคม </w:t>
      </w:r>
      <w:r w:rsidRPr="00A44F5B">
        <w:rPr>
          <w:rFonts w:asciiTheme="majorBidi" w:hAnsiTheme="majorBidi" w:cstheme="majorBidi"/>
          <w:sz w:val="26"/>
          <w:szCs w:val="26"/>
        </w:rPr>
        <w:t>2547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โดยมีที่อยู่จดทะเบียนตั้งอยู่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="Angsana New"/>
          <w:sz w:val="26"/>
          <w:szCs w:val="26"/>
          <w:cs/>
        </w:rPr>
        <w:t>เลขที่ 63 ซอย 1 ถนนเทศบาลนิมิตรใต้ แขวงลาดยาว</w:t>
      </w:r>
      <w:r w:rsidRPr="00A44F5B">
        <w:rPr>
          <w:rFonts w:asciiTheme="majorBidi" w:hAnsiTheme="majorBidi" w:cs="Angsana New"/>
          <w:sz w:val="26"/>
          <w:szCs w:val="26"/>
        </w:rPr>
        <w:t xml:space="preserve"> </w:t>
      </w:r>
      <w:r w:rsidRPr="00A44F5B">
        <w:rPr>
          <w:rFonts w:asciiTheme="majorBidi" w:hAnsiTheme="majorBidi" w:cs="Angsana New"/>
          <w:sz w:val="26"/>
          <w:szCs w:val="26"/>
          <w:cs/>
        </w:rPr>
        <w:t>เขตจตุจักร กรุงเทพมหานคร</w:t>
      </w:r>
    </w:p>
    <w:p w14:paraId="79EDD6EB" w14:textId="77777777" w:rsidR="00567D44" w:rsidRPr="00A44F5B" w:rsidRDefault="00567D44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D690533" w14:textId="77777777" w:rsidR="008A47F0" w:rsidRPr="00A44F5B" w:rsidRDefault="008A47F0" w:rsidP="008A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pacing w:val="-4"/>
          <w:sz w:val="26"/>
          <w:szCs w:val="26"/>
          <w:cs/>
        </w:rPr>
        <w:t xml:space="preserve">บริษัทและบริษัทย่อย </w:t>
      </w:r>
      <w:r w:rsidRPr="00A44F5B">
        <w:rPr>
          <w:rFonts w:asciiTheme="majorBidi" w:hAnsiTheme="majorBidi" w:cstheme="majorBidi"/>
          <w:spacing w:val="-4"/>
          <w:sz w:val="26"/>
          <w:szCs w:val="26"/>
        </w:rPr>
        <w:t>(“</w:t>
      </w:r>
      <w:r w:rsidRPr="00A44F5B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</w:t>
      </w:r>
      <w:r w:rsidRPr="00A44F5B">
        <w:rPr>
          <w:rFonts w:asciiTheme="majorBidi" w:hAnsiTheme="majorBidi" w:cstheme="majorBidi"/>
          <w:spacing w:val="-4"/>
          <w:sz w:val="26"/>
          <w:szCs w:val="26"/>
        </w:rPr>
        <w:t xml:space="preserve">”) </w:t>
      </w:r>
      <w:r w:rsidRPr="00A44F5B">
        <w:rPr>
          <w:rFonts w:asciiTheme="majorBidi" w:hAnsiTheme="majorBidi" w:cstheme="majorBidi"/>
          <w:spacing w:val="-4"/>
          <w:sz w:val="26"/>
          <w:szCs w:val="26"/>
          <w:cs/>
        </w:rPr>
        <w:t>ดำเนินธุรกิจหลักเกี่ยวกับ การให้บริการสินเชื่อเช่าซื้อ และให้บริการสินเชื่อ</w:t>
      </w:r>
      <w:r w:rsidRPr="00A44F5B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pacing w:val="-4"/>
          <w:sz w:val="26"/>
          <w:szCs w:val="26"/>
          <w:cs/>
        </w:rPr>
        <w:t>บริษัทย่อยในต่างประเทศ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ดำเนินธุรกิจหลักเกี่ยวกับ การเป็นที่ปรึกษาด้านธุรกิจ การให้บริการทางการเงินแก่บริษัท การจัดการเงินลงทุน </w:t>
      </w:r>
      <w:r w:rsidRPr="00A44F5B">
        <w:rPr>
          <w:rFonts w:asciiTheme="majorBidi" w:hAnsiTheme="majorBidi" w:cstheme="majorBidi"/>
          <w:sz w:val="26"/>
          <w:szCs w:val="26"/>
        </w:rPr>
        <w:br/>
      </w:r>
      <w:r w:rsidRPr="00A44F5B">
        <w:rPr>
          <w:rFonts w:asciiTheme="majorBidi" w:hAnsiTheme="majorBidi" w:cstheme="majorBidi"/>
          <w:spacing w:val="2"/>
          <w:sz w:val="26"/>
          <w:szCs w:val="26"/>
          <w:cs/>
        </w:rPr>
        <w:t>การให้บริการสินเชื่อเช่าซื้อ ธุรกิจสินเชื่อรายย่อย</w:t>
      </w:r>
      <w:r w:rsidRPr="00A44F5B">
        <w:rPr>
          <w:rFonts w:asciiTheme="majorBidi" w:hAnsiTheme="majorBidi" w:cstheme="majorBidi"/>
          <w:spacing w:val="2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pacing w:val="2"/>
          <w:sz w:val="26"/>
          <w:szCs w:val="26"/>
          <w:cs/>
        </w:rPr>
        <w:t>และธุรกิจสินเชื่อเพื่อผู้บริโภครายย่อยภายใต้การจัดการสินเชื่อร่วมทางการเงิน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1D41AE5B" w14:textId="77777777" w:rsidR="006D3EFC" w:rsidRPr="00A44F5B" w:rsidRDefault="006D3EF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Theme="majorBidi" w:eastAsia="Calibri" w:hAnsiTheme="majorBidi" w:cstheme="majorBidi"/>
          <w:i/>
          <w:iCs/>
          <w:sz w:val="26"/>
          <w:szCs w:val="26"/>
          <w:shd w:val="clear" w:color="auto" w:fill="E0E0E0"/>
          <w:cs/>
          <w:lang w:val="en-GB"/>
        </w:rPr>
      </w:pPr>
    </w:p>
    <w:p w14:paraId="7BCA997E" w14:textId="1D6490E3" w:rsidR="00804175" w:rsidRPr="00A44F5B" w:rsidRDefault="00804175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2" w:name="_Toc40348047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เกณฑ์การจัดทำ</w:t>
      </w:r>
      <w:r w:rsidR="00D25073"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งบ</w:t>
      </w:r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การเงินระหว่างกาล</w:t>
      </w:r>
      <w:bookmarkEnd w:id="2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</w:t>
      </w:r>
    </w:p>
    <w:p w14:paraId="3617198D" w14:textId="77777777" w:rsidR="00236ADA" w:rsidRPr="00A44F5B" w:rsidRDefault="00236ADA" w:rsidP="00236ADA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266F7F12" w14:textId="77777777" w:rsidR="00005185" w:rsidRPr="00A44F5B" w:rsidRDefault="00804175" w:rsidP="00236A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A44F5B">
        <w:rPr>
          <w:rFonts w:asciiTheme="majorBidi" w:hAnsiTheme="majorBidi" w:cstheme="majorBidi"/>
          <w:i/>
          <w:iCs/>
          <w:sz w:val="26"/>
          <w:szCs w:val="26"/>
          <w:cs/>
        </w:rPr>
        <w:t>(ก)</w:t>
      </w:r>
      <w:r w:rsidRPr="00A44F5B">
        <w:rPr>
          <w:rFonts w:asciiTheme="majorBidi" w:hAnsiTheme="majorBidi" w:cstheme="majorBidi"/>
          <w:i/>
          <w:iCs/>
          <w:sz w:val="26"/>
          <w:szCs w:val="26"/>
          <w:cs/>
        </w:rPr>
        <w:tab/>
        <w:t>เกณฑ์การถือปฏิบัติ</w:t>
      </w:r>
    </w:p>
    <w:p w14:paraId="1E6A989A" w14:textId="77777777" w:rsidR="00804175" w:rsidRPr="00A44F5B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7A6D1539" w14:textId="3ACBA503" w:rsidR="00804175" w:rsidRPr="00A44F5B" w:rsidRDefault="00BA162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งบการเงินระหว่างกาล</w:t>
      </w:r>
      <w:r w:rsidR="0042437E" w:rsidRPr="00A44F5B">
        <w:rPr>
          <w:rFonts w:asciiTheme="majorBidi" w:hAnsiTheme="majorBidi" w:cstheme="majorBidi"/>
          <w:sz w:val="26"/>
          <w:szCs w:val="26"/>
          <w:cs/>
        </w:rPr>
        <w:t>แบบย่อ</w:t>
      </w:r>
      <w:r w:rsidRPr="00A44F5B">
        <w:rPr>
          <w:rFonts w:asciiTheme="majorBidi" w:hAnsiTheme="majorBidi" w:cstheme="majorBidi"/>
          <w:sz w:val="26"/>
          <w:szCs w:val="26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</w:t>
      </w:r>
      <w:r w:rsidRPr="00A44F5B">
        <w:rPr>
          <w:rFonts w:asciiTheme="majorBidi" w:hAnsiTheme="majorBidi" w:cstheme="majorBidi"/>
          <w:spacing w:val="-2"/>
          <w:sz w:val="26"/>
          <w:szCs w:val="26"/>
          <w:cs/>
        </w:rPr>
        <w:t>การเงินระหว่างกาลในรูปแบบย่อ</w:t>
      </w:r>
      <w:r w:rsidR="0042437E" w:rsidRPr="00A44F5B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42437E" w:rsidRPr="00A44F5B">
        <w:rPr>
          <w:rFonts w:asciiTheme="majorBidi" w:hAnsiTheme="majorBidi" w:cstheme="majorBidi"/>
          <w:spacing w:val="-2"/>
          <w:sz w:val="26"/>
          <w:szCs w:val="26"/>
        </w:rPr>
        <w:t>(“</w:t>
      </w:r>
      <w:r w:rsidR="0042437E" w:rsidRPr="00A44F5B">
        <w:rPr>
          <w:rFonts w:asciiTheme="majorBidi" w:hAnsiTheme="majorBidi" w:cstheme="majorBidi"/>
          <w:spacing w:val="-2"/>
          <w:sz w:val="26"/>
          <w:szCs w:val="26"/>
          <w:cs/>
        </w:rPr>
        <w:t>งบการเงินระหว่างกาล</w:t>
      </w:r>
      <w:r w:rsidR="0042437E" w:rsidRPr="00A44F5B">
        <w:rPr>
          <w:rFonts w:asciiTheme="majorBidi" w:hAnsiTheme="majorBidi" w:cstheme="majorBidi"/>
          <w:spacing w:val="-2"/>
          <w:sz w:val="26"/>
          <w:szCs w:val="26"/>
        </w:rPr>
        <w:t xml:space="preserve">”) </w:t>
      </w:r>
      <w:r w:rsidR="00804175" w:rsidRPr="00A44F5B">
        <w:rPr>
          <w:rFonts w:asciiTheme="majorBidi" w:hAnsiTheme="majorBidi" w:cstheme="majorBidi"/>
          <w:spacing w:val="-2"/>
          <w:sz w:val="26"/>
          <w:szCs w:val="26"/>
          <w:cs/>
        </w:rPr>
        <w:t xml:space="preserve">ตามมาตรฐานการบัญชี ฉบับที่ </w:t>
      </w:r>
      <w:r w:rsidR="00804175" w:rsidRPr="00A44F5B">
        <w:rPr>
          <w:rFonts w:asciiTheme="majorBidi" w:hAnsiTheme="majorBidi" w:cstheme="majorBidi"/>
          <w:spacing w:val="-2"/>
          <w:sz w:val="26"/>
          <w:szCs w:val="26"/>
        </w:rPr>
        <w:t xml:space="preserve">34 </w:t>
      </w:r>
      <w:r w:rsidR="00804175" w:rsidRPr="00A44F5B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เรื่อง </w:t>
      </w:r>
      <w:r w:rsidR="00DF7010" w:rsidRPr="00A44F5B">
        <w:rPr>
          <w:rFonts w:asciiTheme="majorBidi" w:hAnsiTheme="majorBidi" w:cstheme="majorBidi"/>
          <w:i/>
          <w:iCs/>
          <w:spacing w:val="-2"/>
          <w:sz w:val="26"/>
          <w:szCs w:val="26"/>
          <w:cs/>
        </w:rPr>
        <w:t>การ</w:t>
      </w:r>
      <w:r w:rsidR="00CA671A" w:rsidRPr="00A44F5B">
        <w:rPr>
          <w:rFonts w:asciiTheme="majorBidi" w:hAnsiTheme="majorBidi" w:cstheme="majorBidi"/>
          <w:i/>
          <w:iCs/>
          <w:spacing w:val="-2"/>
          <w:sz w:val="26"/>
          <w:szCs w:val="26"/>
          <w:cs/>
        </w:rPr>
        <w:t>รายงานทาง</w:t>
      </w:r>
      <w:r w:rsidR="00804175" w:rsidRPr="00A44F5B">
        <w:rPr>
          <w:rFonts w:asciiTheme="majorBidi" w:hAnsiTheme="majorBidi" w:cstheme="majorBidi"/>
          <w:i/>
          <w:iCs/>
          <w:spacing w:val="-2"/>
          <w:sz w:val="26"/>
          <w:szCs w:val="26"/>
          <w:cs/>
        </w:rPr>
        <w:t>การเงินระหว่างกาล</w:t>
      </w:r>
      <w:r w:rsidR="0080417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04175"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804175" w:rsidRPr="00A44F5B">
        <w:rPr>
          <w:rFonts w:asciiTheme="majorBidi" w:hAnsiTheme="majorBidi" w:cstheme="majorBidi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04175" w:rsidRPr="00A44F5B">
        <w:rPr>
          <w:rFonts w:asciiTheme="majorBidi" w:hAnsiTheme="majorBidi" w:cstheme="majorBidi"/>
          <w:sz w:val="26"/>
          <w:szCs w:val="26"/>
        </w:rPr>
        <w:t xml:space="preserve"> </w:t>
      </w:r>
    </w:p>
    <w:p w14:paraId="45D41E46" w14:textId="77777777" w:rsidR="00804175" w:rsidRPr="00A44F5B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13715734" w14:textId="19755141" w:rsidR="008F01B8" w:rsidRPr="00A44F5B" w:rsidRDefault="008F01B8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="Angsana New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กลุ่มบริษัทสำหรับปีสิ้นสุดวันที่ 31 ธันวาคม 2562</w:t>
      </w:r>
    </w:p>
    <w:p w14:paraId="6A34CE88" w14:textId="06E43A29" w:rsidR="008A47F0" w:rsidRPr="00A44F5B" w:rsidRDefault="008A47F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6AD072A3" w14:textId="32ABDBAD" w:rsidR="008A47F0" w:rsidRPr="00A44F5B" w:rsidRDefault="008A47F0" w:rsidP="008A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1E1438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A44F5B">
        <w:rPr>
          <w:rFonts w:asciiTheme="majorBidi" w:hAnsiTheme="majorBidi" w:cstheme="majorBidi"/>
          <w:sz w:val="26"/>
          <w:szCs w:val="26"/>
        </w:rPr>
        <w:t xml:space="preserve">16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เรื่อง </w:t>
      </w:r>
      <w:r w:rsidRPr="00A44F5B">
        <w:rPr>
          <w:rFonts w:asciiTheme="majorBidi" w:hAnsiTheme="majorBidi" w:cstheme="majorBidi"/>
          <w:i/>
          <w:iCs/>
          <w:sz w:val="26"/>
          <w:szCs w:val="26"/>
          <w:cs/>
        </w:rPr>
        <w:t>สัญญาเช่า</w:t>
      </w:r>
      <w:r w:rsidRPr="00A44F5B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(</w:t>
      </w:r>
      <w:r w:rsidRPr="00A44F5B">
        <w:rPr>
          <w:rFonts w:asciiTheme="majorBidi" w:hAnsiTheme="majorBidi" w:cstheme="majorBidi"/>
          <w:sz w:val="26"/>
          <w:szCs w:val="26"/>
        </w:rPr>
        <w:t>TFRS 16</w:t>
      </w:r>
      <w:r w:rsidRPr="00A44F5B">
        <w:rPr>
          <w:rFonts w:asciiTheme="majorBidi" w:hAnsiTheme="majorBidi" w:cstheme="majorBidi"/>
          <w:sz w:val="26"/>
          <w:szCs w:val="26"/>
          <w:cs/>
        </w:rPr>
        <w:t>)</w:t>
      </w:r>
      <w:r w:rsidRPr="00A44F5B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="00DB3AA4" w:rsidRPr="00A44F5B">
        <w:rPr>
          <w:rFonts w:asciiTheme="majorBidi" w:hAnsiTheme="majorBidi" w:cstheme="majorBidi"/>
          <w:sz w:val="26"/>
          <w:szCs w:val="26"/>
        </w:rPr>
        <w:t xml:space="preserve"> 3</w:t>
      </w:r>
    </w:p>
    <w:p w14:paraId="755484D1" w14:textId="77777777" w:rsidR="002779E8" w:rsidRPr="00A44F5B" w:rsidRDefault="00277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  <w:shd w:val="clear" w:color="auto" w:fill="D9D9D9" w:themeFill="background1" w:themeFillShade="D9"/>
        </w:rPr>
      </w:pPr>
    </w:p>
    <w:p w14:paraId="4868B5E4" w14:textId="5CBDF1CE" w:rsidR="008F3B09" w:rsidRPr="00A44F5B" w:rsidRDefault="00C3357E" w:rsidP="00C3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นอกจากนี้</w:t>
      </w:r>
      <w:r w:rsidR="00354436"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354436"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354436" w:rsidRPr="00A44F5B">
        <w:rPr>
          <w:rFonts w:asciiTheme="majorBidi" w:hAnsiTheme="majorBidi" w:cstheme="majorBidi"/>
          <w:sz w:val="26"/>
          <w:szCs w:val="26"/>
          <w:cs/>
        </w:rPr>
        <w:t>กลุ่มบริษัทได้ประเมินผลกระทบที่อาจเกิดขึ้นต่องบการเงินจากการถือปฎ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ซึ่งคาดว่าไม่มีผลกระทบที่มีสาระสำคัญต่องบการเงินในงวดที่ถือปฎิบัติ</w:t>
      </w:r>
      <w:r w:rsidR="008F3B09" w:rsidRPr="00A44F5B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6CA19F8" w14:textId="42CE8F4D" w:rsidR="00BA1623" w:rsidRPr="00A44F5B" w:rsidRDefault="008A47F0" w:rsidP="008D2EBA">
      <w:pPr>
        <w:tabs>
          <w:tab w:val="clear" w:pos="454"/>
          <w:tab w:val="clear" w:pos="680"/>
          <w:tab w:val="left" w:pos="540"/>
          <w:tab w:val="left" w:pos="630"/>
        </w:tabs>
        <w:rPr>
          <w:rFonts w:asciiTheme="majorBidi" w:hAnsiTheme="majorBidi" w:cstheme="majorBidi"/>
          <w:sz w:val="26"/>
          <w:szCs w:val="26"/>
          <w:lang w:val="th-TH"/>
        </w:rPr>
      </w:pPr>
      <w:r w:rsidRPr="00A44F5B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 xml:space="preserve"> </w:t>
      </w:r>
      <w:r w:rsidR="00BA1623" w:rsidRPr="00A44F5B">
        <w:rPr>
          <w:rFonts w:asciiTheme="majorBidi" w:hAnsiTheme="majorBidi" w:cstheme="majorBidi"/>
          <w:i/>
          <w:iCs/>
          <w:sz w:val="26"/>
          <w:szCs w:val="26"/>
          <w:cs/>
        </w:rPr>
        <w:t>(ข)</w:t>
      </w:r>
      <w:r w:rsidR="00BA1623" w:rsidRPr="00A44F5B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BA1623" w:rsidRPr="00A44F5B">
        <w:rPr>
          <w:rFonts w:asciiTheme="majorBidi" w:hAnsiTheme="majorBidi" w:cstheme="majorBidi"/>
          <w:i/>
          <w:iCs/>
          <w:sz w:val="26"/>
          <w:szCs w:val="26"/>
          <w:cs/>
        </w:rPr>
        <w:t>การใช้วิจารณญาณ การประมาณการ และนโยบายการบัญชี</w:t>
      </w:r>
    </w:p>
    <w:p w14:paraId="6252FE1B" w14:textId="77777777" w:rsidR="00BA1623" w:rsidRPr="00A44F5B" w:rsidRDefault="00BA1623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D0FBD80" w14:textId="29681589" w:rsidR="00516EF2" w:rsidRPr="00A44F5B" w:rsidRDefault="00047CC7" w:rsidP="00867CEF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44F5B">
        <w:rPr>
          <w:rFonts w:asciiTheme="majorBidi" w:hAnsiTheme="majorBidi" w:cstheme="majorBidi"/>
          <w:sz w:val="26"/>
          <w:szCs w:val="26"/>
        </w:rPr>
        <w:t xml:space="preserve">31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44F5B">
        <w:rPr>
          <w:rFonts w:asciiTheme="majorBidi" w:hAnsiTheme="majorBidi" w:cstheme="majorBidi"/>
          <w:sz w:val="26"/>
          <w:szCs w:val="26"/>
        </w:rPr>
        <w:t xml:space="preserve">2562 </w:t>
      </w:r>
      <w:r w:rsidR="00696D1E" w:rsidRPr="00A44F5B">
        <w:rPr>
          <w:rFonts w:asciiTheme="majorBidi" w:hAnsiTheme="majorBidi" w:cstheme="majorBidi"/>
          <w:sz w:val="26"/>
          <w:szCs w:val="26"/>
          <w:cs/>
        </w:rPr>
        <w:br/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Pr="00A44F5B">
        <w:rPr>
          <w:rFonts w:asciiTheme="majorBidi" w:hAnsiTheme="majorBidi" w:cstheme="majorBidi"/>
          <w:sz w:val="26"/>
          <w:szCs w:val="26"/>
        </w:rPr>
        <w:t>3</w:t>
      </w:r>
    </w:p>
    <w:p w14:paraId="78C66DD8" w14:textId="1D46E9B8" w:rsidR="00544D32" w:rsidRPr="00A44F5B" w:rsidRDefault="00544D3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en-GB"/>
        </w:rPr>
      </w:pPr>
    </w:p>
    <w:p w14:paraId="6F70FCFD" w14:textId="44BADACB" w:rsidR="00EC2C96" w:rsidRPr="00A44F5B" w:rsidRDefault="007979DB" w:rsidP="0054412A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A44F5B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>(</w:t>
      </w:r>
      <w:r w:rsidR="00544D32" w:rsidRPr="00A44F5B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>ค</w:t>
      </w:r>
      <w:r w:rsidRPr="00A44F5B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>)</w:t>
      </w:r>
      <w:r w:rsidR="00702FBE" w:rsidRPr="00A44F5B">
        <w:rPr>
          <w:rFonts w:asciiTheme="majorBidi" w:hAnsiTheme="majorBidi" w:cstheme="majorBidi"/>
          <w:i/>
          <w:iCs/>
          <w:sz w:val="26"/>
          <w:szCs w:val="26"/>
          <w:lang w:bidi="th-TH"/>
        </w:rPr>
        <w:tab/>
      </w:r>
      <w:r w:rsidR="00EC2C96" w:rsidRPr="00A44F5B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>การใช้เกณฑ์ในการดำเนินงานต่อเนื่อง</w:t>
      </w:r>
      <w:r w:rsidR="00EC2C96" w:rsidRPr="00A44F5B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</w:p>
    <w:p w14:paraId="5CA66A1F" w14:textId="77777777" w:rsidR="00EC2C96" w:rsidRPr="00A44F5B" w:rsidRDefault="00EC2C96" w:rsidP="00236ADA">
      <w:pPr>
        <w:pStyle w:val="AccountingPolicy"/>
        <w:tabs>
          <w:tab w:val="left" w:pos="1200"/>
        </w:tabs>
        <w:spacing w:line="240" w:lineRule="auto"/>
        <w:jc w:val="thaiDistribute"/>
        <w:rPr>
          <w:rFonts w:asciiTheme="majorBidi" w:eastAsia="Times New Roman" w:hAnsiTheme="majorBidi" w:cstheme="majorBidi"/>
          <w:color w:val="auto"/>
          <w:sz w:val="26"/>
          <w:szCs w:val="26"/>
          <w:lang w:bidi="th-TH"/>
        </w:rPr>
      </w:pPr>
    </w:p>
    <w:p w14:paraId="77421CF9" w14:textId="561C64D7" w:rsidR="007979DB" w:rsidRPr="00A44F5B" w:rsidRDefault="00986B6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ตามที่ได้เปิดเผยในหมายเหตุ</w:t>
      </w:r>
      <w:r w:rsidR="00E9270F" w:rsidRPr="00A44F5B">
        <w:rPr>
          <w:rFonts w:asciiTheme="majorBidi" w:hAnsiTheme="majorBidi" w:cstheme="majorBidi"/>
          <w:sz w:val="26"/>
          <w:szCs w:val="26"/>
          <w:cs/>
        </w:rPr>
        <w:t>ประกอบงบการเงิน</w:t>
      </w:r>
      <w:r w:rsidRPr="00A44F5B">
        <w:rPr>
          <w:rFonts w:asciiTheme="majorBidi" w:hAnsiTheme="majorBidi" w:cstheme="majorBidi"/>
          <w:sz w:val="26"/>
          <w:szCs w:val="26"/>
          <w:cs/>
        </w:rPr>
        <w:t>ข้อ</w:t>
      </w:r>
      <w:r w:rsidR="00B20E6F"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1A6CCD" w:rsidRPr="00A44F5B">
        <w:rPr>
          <w:rFonts w:asciiTheme="majorBidi" w:hAnsiTheme="majorBidi" w:cstheme="majorBidi"/>
          <w:sz w:val="26"/>
          <w:szCs w:val="26"/>
        </w:rPr>
        <w:t>1</w:t>
      </w:r>
      <w:r w:rsidR="00970ED6" w:rsidRPr="00A44F5B">
        <w:rPr>
          <w:rFonts w:asciiTheme="majorBidi" w:hAnsiTheme="majorBidi" w:cstheme="majorBidi"/>
          <w:sz w:val="26"/>
          <w:szCs w:val="26"/>
        </w:rPr>
        <w:t>7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AD177E" w:rsidRPr="00A44F5B">
        <w:rPr>
          <w:rFonts w:asciiTheme="majorBidi" w:hAnsiTheme="majorBidi" w:cstheme="majorBidi"/>
          <w:sz w:val="26"/>
          <w:szCs w:val="26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 ซึ่งอาจกระทบต่อความสามารถในการชำระหนี้ การเพิ่มทุน หรือการรักษาสภาพคล่องที่เหมาะสมของกลุ่มบริษัท</w:t>
      </w:r>
      <w:r w:rsidR="00E96219" w:rsidRPr="00A44F5B">
        <w:rPr>
          <w:rFonts w:asciiTheme="majorBidi" w:hAnsiTheme="majorBidi" w:cstheme="majorBidi"/>
          <w:sz w:val="26"/>
          <w:szCs w:val="26"/>
          <w:cs/>
        </w:rPr>
        <w:t>ในอนาคต</w:t>
      </w:r>
      <w:r w:rsidR="00AD177E" w:rsidRPr="00A44F5B">
        <w:rPr>
          <w:rFonts w:asciiTheme="majorBidi" w:hAnsiTheme="majorBidi" w:cstheme="majorBidi"/>
          <w:sz w:val="26"/>
          <w:szCs w:val="26"/>
          <w:cs/>
        </w:rPr>
        <w:t xml:space="preserve"> ในปัจจุบันผู้บริหารเชื่อว่าคดี</w:t>
      </w:r>
      <w:r w:rsidR="00E96219" w:rsidRPr="00A44F5B">
        <w:rPr>
          <w:rFonts w:asciiTheme="majorBidi" w:hAnsiTheme="majorBidi" w:cstheme="majorBidi"/>
          <w:sz w:val="26"/>
          <w:szCs w:val="26"/>
          <w:cs/>
        </w:rPr>
        <w:t xml:space="preserve">ต่างๆ </w:t>
      </w:r>
      <w:r w:rsidR="00AD177E" w:rsidRPr="00A44F5B">
        <w:rPr>
          <w:rFonts w:asciiTheme="majorBidi" w:hAnsiTheme="majorBidi" w:cstheme="majorBidi"/>
          <w:sz w:val="26"/>
          <w:szCs w:val="26"/>
          <w:cs/>
        </w:rPr>
        <w:t>ดังกล่าวจะไม่กระทบต่อการดำเนินงานต่อเนื่องของกลุ่มบริษัท อย่างไรก็ตาม ยังมีความไม่แน่นอนในผลของคดี</w:t>
      </w:r>
      <w:r w:rsidR="00E96219" w:rsidRPr="00A44F5B">
        <w:rPr>
          <w:rFonts w:asciiTheme="majorBidi" w:hAnsiTheme="majorBidi" w:cstheme="majorBidi"/>
          <w:sz w:val="26"/>
          <w:szCs w:val="26"/>
          <w:cs/>
        </w:rPr>
        <w:t xml:space="preserve">ต่างๆ </w:t>
      </w:r>
      <w:r w:rsidR="00AD177E" w:rsidRPr="00A44F5B">
        <w:rPr>
          <w:rFonts w:asciiTheme="majorBidi" w:hAnsiTheme="majorBidi" w:cstheme="majorBidi"/>
          <w:sz w:val="26"/>
          <w:szCs w:val="26"/>
          <w:cs/>
        </w:rPr>
        <w:t>ซึ่งขึ้นอยู่กับการตัดสินของศาลยุติธรรมในที่สุด</w:t>
      </w:r>
    </w:p>
    <w:p w14:paraId="3E5E6402" w14:textId="77777777" w:rsidR="00986B69" w:rsidRPr="00A44F5B" w:rsidRDefault="00986B6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09D93F7" w14:textId="740A3502" w:rsidR="00047CC7" w:rsidRPr="00A44F5B" w:rsidRDefault="00047CC7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3" w:name="_Toc40348048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การเปลี่ยนแปลงนโยบายการบัญชี</w:t>
      </w:r>
      <w:bookmarkEnd w:id="3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 </w:t>
      </w:r>
    </w:p>
    <w:p w14:paraId="46A07C19" w14:textId="77777777" w:rsidR="00236ADA" w:rsidRPr="00A44F5B" w:rsidRDefault="00236ADA" w:rsidP="00236ADA">
      <w:pPr>
        <w:rPr>
          <w:rFonts w:asciiTheme="majorBidi" w:hAnsiTheme="majorBidi" w:cstheme="majorBidi"/>
          <w:sz w:val="26"/>
          <w:szCs w:val="26"/>
        </w:rPr>
      </w:pPr>
    </w:p>
    <w:p w14:paraId="28423D4E" w14:textId="09B29400" w:rsidR="00047CC7" w:rsidRPr="00A44F5B" w:rsidRDefault="00047CC7" w:rsidP="00F544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 xml:space="preserve">ตั้งแต่วันที่ </w:t>
      </w:r>
      <w:r w:rsidRPr="00A44F5B">
        <w:rPr>
          <w:rFonts w:asciiTheme="majorBidi" w:hAnsiTheme="majorBidi" w:cstheme="majorBidi"/>
          <w:sz w:val="26"/>
          <w:szCs w:val="26"/>
        </w:rPr>
        <w:t xml:space="preserve">1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44F5B">
        <w:rPr>
          <w:rFonts w:asciiTheme="majorBidi" w:hAnsiTheme="majorBidi" w:cstheme="majorBidi"/>
          <w:sz w:val="26"/>
          <w:szCs w:val="26"/>
        </w:rPr>
        <w:t xml:space="preserve">2563 </w:t>
      </w:r>
      <w:r w:rsidRPr="00A44F5B">
        <w:rPr>
          <w:rFonts w:asciiTheme="majorBidi" w:hAnsiTheme="majorBidi" w:cstheme="majorBidi"/>
          <w:sz w:val="26"/>
          <w:szCs w:val="26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="007F24BC" w:rsidRPr="00A44F5B">
        <w:rPr>
          <w:rFonts w:asciiTheme="majorBidi" w:hAnsiTheme="majorBidi" w:cstheme="majorBidi"/>
          <w:sz w:val="26"/>
          <w:szCs w:val="26"/>
        </w:rPr>
        <w:t xml:space="preserve"> TFRS </w:t>
      </w:r>
      <w:r w:rsidR="00503515" w:rsidRPr="00A44F5B">
        <w:rPr>
          <w:rFonts w:asciiTheme="majorBidi" w:hAnsiTheme="majorBidi" w:cstheme="majorBidi"/>
          <w:sz w:val="26"/>
          <w:szCs w:val="26"/>
        </w:rPr>
        <w:t>16</w:t>
      </w:r>
      <w:r w:rsidR="0050351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ผลกระทบของส่วนของผู้ถือหุ้นจากการเปลี่ยนแปลงนโยบายการบัญชี มีดังนี้</w:t>
      </w:r>
    </w:p>
    <w:p w14:paraId="10369342" w14:textId="77777777" w:rsidR="00047CC7" w:rsidRPr="00A44F5B" w:rsidRDefault="00047CC7" w:rsidP="00047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37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811"/>
        <w:gridCol w:w="180"/>
        <w:gridCol w:w="1152"/>
        <w:gridCol w:w="17"/>
        <w:gridCol w:w="163"/>
        <w:gridCol w:w="17"/>
        <w:gridCol w:w="883"/>
        <w:gridCol w:w="180"/>
        <w:gridCol w:w="1171"/>
        <w:gridCol w:w="17"/>
        <w:gridCol w:w="17"/>
      </w:tblGrid>
      <w:tr w:rsidR="00047CC7" w:rsidRPr="00A44F5B" w14:paraId="565191FD" w14:textId="77777777" w:rsidTr="00870DB4">
        <w:trPr>
          <w:gridAfter w:val="1"/>
          <w:wAfter w:w="17" w:type="dxa"/>
          <w:cantSplit/>
          <w:trHeight w:val="299"/>
          <w:tblHeader/>
        </w:trPr>
        <w:tc>
          <w:tcPr>
            <w:tcW w:w="3870" w:type="dxa"/>
            <w:vAlign w:val="bottom"/>
          </w:tcPr>
          <w:p w14:paraId="18BC0E1D" w14:textId="3510C42A" w:rsidR="00047CC7" w:rsidRPr="00A44F5B" w:rsidRDefault="00047CC7" w:rsidP="00047CC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763ECA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4"/>
            <w:vAlign w:val="bottom"/>
          </w:tcPr>
          <w:p w14:paraId="30536D1A" w14:textId="3B912314" w:rsidR="00047CC7" w:rsidRPr="00A44F5B" w:rsidRDefault="00047CC7" w:rsidP="00047CC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shd w:val="clear" w:color="auto" w:fill="FFFFFF"/>
                <w:cs/>
              </w:rPr>
            </w:pPr>
            <w:r w:rsidRPr="00A44F5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0B8D4E40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1" w:type="dxa"/>
            <w:gridSpan w:val="4"/>
            <w:vAlign w:val="bottom"/>
          </w:tcPr>
          <w:p w14:paraId="46FF9706" w14:textId="4C503AD6" w:rsidR="00047CC7" w:rsidRPr="00A44F5B" w:rsidRDefault="00047CC7" w:rsidP="00047CC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CC7" w:rsidRPr="00A44F5B" w14:paraId="2967D2E1" w14:textId="77777777" w:rsidTr="00870DB4">
        <w:trPr>
          <w:gridAfter w:val="2"/>
          <w:wAfter w:w="34" w:type="dxa"/>
          <w:cantSplit/>
          <w:trHeight w:val="20"/>
          <w:tblHeader/>
        </w:trPr>
        <w:tc>
          <w:tcPr>
            <w:tcW w:w="3870" w:type="dxa"/>
            <w:vAlign w:val="bottom"/>
          </w:tcPr>
          <w:p w14:paraId="125A801D" w14:textId="77777777" w:rsidR="00047CC7" w:rsidRPr="00A44F5B" w:rsidRDefault="00047CC7" w:rsidP="00047CC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4F18CE9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31B79F36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6C63A8EA" w14:textId="77777777" w:rsidR="00047CC7" w:rsidRPr="00A44F5B" w:rsidRDefault="00047CC7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6541218" w14:textId="77777777" w:rsidR="00047CC7" w:rsidRPr="00A44F5B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องค์ประกอบอื่น</w:t>
            </w:r>
          </w:p>
          <w:p w14:paraId="2246EA94" w14:textId="77777777" w:rsidR="00047CC7" w:rsidRPr="00A44F5B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ของส่วน</w:t>
            </w:r>
          </w:p>
          <w:p w14:paraId="15A1EAAA" w14:textId="77777777" w:rsidR="00047CC7" w:rsidRPr="00A44F5B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  <w:gridSpan w:val="2"/>
          </w:tcPr>
          <w:p w14:paraId="7FB42663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31B1BB" w14:textId="77777777" w:rsidR="00047CC7" w:rsidRPr="00A44F5B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367C1FE3" w14:textId="77777777" w:rsidR="00047CC7" w:rsidRPr="00A44F5B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2E00FD8" w14:textId="77777777" w:rsidR="00047CC7" w:rsidRPr="00A44F5B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องค์ประกอบอื่น</w:t>
            </w:r>
          </w:p>
          <w:p w14:paraId="78CCBD23" w14:textId="77777777" w:rsidR="00047CC7" w:rsidRPr="00A44F5B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ของส่วน</w:t>
            </w:r>
          </w:p>
          <w:p w14:paraId="6180E897" w14:textId="77777777" w:rsidR="00047CC7" w:rsidRPr="00A44F5B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ของผู้ถือหุ้น</w:t>
            </w:r>
          </w:p>
        </w:tc>
      </w:tr>
      <w:tr w:rsidR="00047CC7" w:rsidRPr="00A44F5B" w14:paraId="245597B9" w14:textId="77777777" w:rsidTr="00870DB4">
        <w:trPr>
          <w:cantSplit/>
          <w:trHeight w:val="20"/>
          <w:tblHeader/>
        </w:trPr>
        <w:tc>
          <w:tcPr>
            <w:tcW w:w="3870" w:type="dxa"/>
          </w:tcPr>
          <w:p w14:paraId="0F11DC68" w14:textId="77777777" w:rsidR="00047CC7" w:rsidRPr="00A44F5B" w:rsidRDefault="00047CC7" w:rsidP="00047CC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B412D04" w14:textId="77777777" w:rsidR="00047CC7" w:rsidRPr="00A44F5B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4608" w:type="dxa"/>
            <w:gridSpan w:val="11"/>
            <w:vAlign w:val="bottom"/>
          </w:tcPr>
          <w:p w14:paraId="4E68C4E0" w14:textId="74E65987" w:rsidR="00047CC7" w:rsidRPr="00A44F5B" w:rsidRDefault="00047CC7" w:rsidP="00047CC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C3357E"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</w:t>
            </w:r>
            <w:r w:rsidR="00D248E4"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น</w:t>
            </w:r>
            <w:r w:rsidR="00C3357E"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51C90" w:rsidRPr="00A44F5B" w14:paraId="2C7167E8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</w:tcPr>
          <w:p w14:paraId="02AA5F97" w14:textId="77777777" w:rsidR="00651C90" w:rsidRPr="00A44F5B" w:rsidRDefault="00651C90" w:rsidP="00651C9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5D21CCFD" w14:textId="77777777" w:rsidR="00651C90" w:rsidRPr="00A44F5B" w:rsidRDefault="00651C90" w:rsidP="00651C9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74C1FB66" w14:textId="22E46B90" w:rsidR="00651C90" w:rsidRPr="00A44F5B" w:rsidRDefault="0071515B" w:rsidP="00870DB4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6D4517"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191,938</w:t>
            </w:r>
          </w:p>
        </w:tc>
        <w:tc>
          <w:tcPr>
            <w:tcW w:w="180" w:type="dxa"/>
            <w:vAlign w:val="bottom"/>
          </w:tcPr>
          <w:p w14:paraId="50D661B4" w14:textId="77777777" w:rsidR="00651C90" w:rsidRPr="00A44F5B" w:rsidRDefault="00651C90" w:rsidP="00651C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6F14BA" w14:textId="137FC7B4" w:rsidR="00651C90" w:rsidRPr="00A44F5B" w:rsidRDefault="00651C90" w:rsidP="004501E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(666,134)</w:t>
            </w:r>
          </w:p>
        </w:tc>
        <w:tc>
          <w:tcPr>
            <w:tcW w:w="180" w:type="dxa"/>
            <w:gridSpan w:val="2"/>
            <w:vAlign w:val="bottom"/>
          </w:tcPr>
          <w:p w14:paraId="7F7AF158" w14:textId="77777777" w:rsidR="00651C90" w:rsidRPr="00A44F5B" w:rsidRDefault="00651C90" w:rsidP="00651C9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89ABA4" w14:textId="2FFF498E" w:rsidR="00651C90" w:rsidRPr="00A44F5B" w:rsidRDefault="00651C90" w:rsidP="00870DB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4517" w:rsidRPr="00A44F5B">
              <w:rPr>
                <w:rFonts w:asciiTheme="majorBidi" w:hAnsiTheme="majorBidi" w:cstheme="majorBidi"/>
                <w:sz w:val="26"/>
                <w:szCs w:val="26"/>
              </w:rPr>
              <w:t>185,951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E8A70FD" w14:textId="77777777" w:rsidR="00651C90" w:rsidRPr="00A44F5B" w:rsidRDefault="00651C90" w:rsidP="00651C9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01DA5E1" w14:textId="7DE74894" w:rsidR="00651C90" w:rsidRPr="00A44F5B" w:rsidRDefault="00651C90" w:rsidP="00651C9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59,458</w:t>
            </w:r>
          </w:p>
        </w:tc>
      </w:tr>
      <w:tr w:rsidR="00047CC7" w:rsidRPr="00A44F5B" w14:paraId="269C8F5B" w14:textId="77777777" w:rsidTr="00870DB4">
        <w:trPr>
          <w:gridAfter w:val="2"/>
          <w:wAfter w:w="34" w:type="dxa"/>
          <w:cantSplit/>
          <w:trHeight w:val="254"/>
        </w:trPr>
        <w:tc>
          <w:tcPr>
            <w:tcW w:w="3870" w:type="dxa"/>
          </w:tcPr>
          <w:p w14:paraId="15ABE77B" w14:textId="77777777" w:rsidR="00047CC7" w:rsidRPr="00A44F5B" w:rsidRDefault="00047CC7" w:rsidP="00047CC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7EDC15FF" w14:textId="77777777" w:rsidR="00047CC7" w:rsidRPr="00A44F5B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C44E04E" w14:textId="77777777" w:rsidR="00047CC7" w:rsidRPr="00A44F5B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5DF62A" w14:textId="77777777" w:rsidR="00047CC7" w:rsidRPr="00A44F5B" w:rsidRDefault="00047CC7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B97D55" w14:textId="77777777" w:rsidR="00047CC7" w:rsidRPr="00A44F5B" w:rsidRDefault="00047CC7" w:rsidP="004501E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09D1B6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BF16EC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DF337A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8C69DB1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7CC7" w:rsidRPr="00A44F5B" w14:paraId="626C680B" w14:textId="77777777" w:rsidTr="00870DB4">
        <w:trPr>
          <w:gridAfter w:val="2"/>
          <w:wAfter w:w="34" w:type="dxa"/>
          <w:cantSplit/>
          <w:trHeight w:val="254"/>
        </w:trPr>
        <w:tc>
          <w:tcPr>
            <w:tcW w:w="3870" w:type="dxa"/>
          </w:tcPr>
          <w:p w14:paraId="5F3459CB" w14:textId="77777777" w:rsidR="00047CC7" w:rsidRPr="00A44F5B" w:rsidRDefault="00047CC7" w:rsidP="00047CC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7665A260" w14:textId="77777777" w:rsidR="00047CC7" w:rsidRPr="00A44F5B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41330B7" w14:textId="77777777" w:rsidR="00047CC7" w:rsidRPr="00A44F5B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40AF6D" w14:textId="77777777" w:rsidR="00047CC7" w:rsidRPr="00A44F5B" w:rsidRDefault="00047CC7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96C55C" w14:textId="77777777" w:rsidR="00047CC7" w:rsidRPr="00A44F5B" w:rsidRDefault="00047CC7" w:rsidP="004501E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61E2F50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0A088C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F6BFB2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B24EB87" w14:textId="77777777" w:rsidR="00047CC7" w:rsidRPr="00A44F5B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7CC7" w:rsidRPr="00A44F5B" w14:paraId="2856D9E6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  <w:shd w:val="clear" w:color="auto" w:fill="auto"/>
          </w:tcPr>
          <w:p w14:paraId="30541BAF" w14:textId="77777777" w:rsidR="00047CC7" w:rsidRPr="00A44F5B" w:rsidRDefault="00047CC7" w:rsidP="0004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B6D4B4" w14:textId="77777777" w:rsidR="00047CC7" w:rsidRPr="00A44F5B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ก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2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20AC5D8" w14:textId="5E4FB44F" w:rsidR="00047CC7" w:rsidRPr="00A44F5B" w:rsidRDefault="00047CC7" w:rsidP="00870DB4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54E21C" w14:textId="77777777" w:rsidR="00047CC7" w:rsidRPr="00A44F5B" w:rsidRDefault="00047CC7" w:rsidP="00047C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7322B7" w14:textId="32C529BE" w:rsidR="00047CC7" w:rsidRPr="00A44F5B" w:rsidRDefault="00047CC7" w:rsidP="004501E8">
            <w:pPr>
              <w:pStyle w:val="acctfourfigures"/>
              <w:tabs>
                <w:tab w:val="clear" w:pos="765"/>
                <w:tab w:val="decimal" w:pos="554"/>
                <w:tab w:val="decimal" w:pos="9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5079874" w14:textId="77777777" w:rsidR="00047CC7" w:rsidRPr="00A44F5B" w:rsidRDefault="00047CC7" w:rsidP="00047CC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F706909" w14:textId="1F889E49" w:rsidR="00047CC7" w:rsidRPr="00A44F5B" w:rsidRDefault="00047CC7" w:rsidP="00870DB4">
            <w:pPr>
              <w:pStyle w:val="acctfourfigures"/>
              <w:tabs>
                <w:tab w:val="clear" w:pos="765"/>
                <w:tab w:val="decimal" w:pos="727"/>
                <w:tab w:val="decimal" w:pos="1001"/>
                <w:tab w:val="decimal" w:pos="1642"/>
              </w:tabs>
              <w:spacing w:line="240" w:lineRule="auto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7A88BD" w14:textId="77777777" w:rsidR="00047CC7" w:rsidRPr="00A44F5B" w:rsidRDefault="00047CC7" w:rsidP="00047CC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5DC87E9" w14:textId="788BAEC9" w:rsidR="00047CC7" w:rsidRPr="00A44F5B" w:rsidRDefault="00047CC7" w:rsidP="00870DB4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E0205" w:rsidRPr="00A44F5B" w14:paraId="20A19DF4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  <w:shd w:val="clear" w:color="auto" w:fill="auto"/>
          </w:tcPr>
          <w:p w14:paraId="735E3B49" w14:textId="647A6CE9" w:rsidR="001E0205" w:rsidRPr="00A44F5B" w:rsidRDefault="001E0205" w:rsidP="00870DB4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3146"/>
              </w:tabs>
              <w:spacing w:line="240" w:lineRule="auto"/>
              <w:ind w:right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บริษัทและบริษัทย่อย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155D41" w14:textId="77777777" w:rsidR="001E0205" w:rsidRPr="00A44F5B" w:rsidRDefault="001E0205" w:rsidP="001E020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BA7324C" w14:textId="5FD9BB07" w:rsidR="001E0205" w:rsidRPr="00A44F5B" w:rsidRDefault="001E0205" w:rsidP="001E0205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(100,896)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1637A" w14:textId="77777777" w:rsidR="001E0205" w:rsidRPr="00A44F5B" w:rsidRDefault="001E0205" w:rsidP="001E020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22ACF" w14:textId="68EEDB9C" w:rsidR="001E0205" w:rsidRPr="00A44F5B" w:rsidRDefault="001E0205" w:rsidP="004501E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580FD25" w14:textId="77777777" w:rsidR="001E0205" w:rsidRPr="00A44F5B" w:rsidRDefault="001E0205" w:rsidP="001E020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07C6C40" w14:textId="2E6BDA12" w:rsidR="001E0205" w:rsidRPr="00A44F5B" w:rsidRDefault="001E0205" w:rsidP="001E0205">
            <w:pPr>
              <w:pStyle w:val="acctfourfigures"/>
              <w:tabs>
                <w:tab w:val="clear" w:pos="765"/>
                <w:tab w:val="decimal" w:pos="727"/>
                <w:tab w:val="decimal" w:pos="1001"/>
                <w:tab w:val="decimal" w:pos="1642"/>
              </w:tabs>
              <w:spacing w:line="240" w:lineRule="auto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(86,103)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51BE2C" w14:textId="77777777" w:rsidR="001E0205" w:rsidRPr="00A44F5B" w:rsidRDefault="001E0205" w:rsidP="001E020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AF97F9F" w14:textId="7A99BBAD" w:rsidR="001E0205" w:rsidRPr="00A44F5B" w:rsidRDefault="001E0205" w:rsidP="001E0205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ab/>
              <w:t>-</w:t>
            </w:r>
          </w:p>
        </w:tc>
      </w:tr>
      <w:tr w:rsidR="001E0205" w:rsidRPr="00A44F5B" w14:paraId="356A0581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  <w:shd w:val="clear" w:color="auto" w:fill="auto"/>
          </w:tcPr>
          <w:p w14:paraId="26F227E5" w14:textId="75649581" w:rsidR="001E0205" w:rsidRPr="00A44F5B" w:rsidRDefault="001E0205" w:rsidP="00870DB4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F13FC7" w14:textId="77777777" w:rsidR="001E0205" w:rsidRPr="00A44F5B" w:rsidRDefault="001E0205" w:rsidP="001E020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C2888FC" w14:textId="3439700F" w:rsidR="001E0205" w:rsidRPr="00A44F5B" w:rsidRDefault="001E0205" w:rsidP="00870DB4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(34,616)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1C27A0" w14:textId="77777777" w:rsidR="001E0205" w:rsidRPr="00A44F5B" w:rsidRDefault="001E0205" w:rsidP="001E020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291D89" w14:textId="573B46E5" w:rsidR="001E0205" w:rsidRPr="00A44F5B" w:rsidRDefault="001E0205" w:rsidP="004501E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55EE6A4" w14:textId="77777777" w:rsidR="001E0205" w:rsidRPr="00A44F5B" w:rsidRDefault="001E0205" w:rsidP="001E0205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4C2DB33" w14:textId="63ABF903" w:rsidR="001E0205" w:rsidRPr="00A44F5B" w:rsidRDefault="001E0205" w:rsidP="00870DB4">
            <w:pPr>
              <w:pStyle w:val="acctfourfigures"/>
              <w:tabs>
                <w:tab w:val="decimal" w:pos="547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600128" w14:textId="77777777" w:rsidR="001E0205" w:rsidRPr="00A44F5B" w:rsidRDefault="001E0205" w:rsidP="001E0205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1915E7" w14:textId="267FB5DC" w:rsidR="001E0205" w:rsidRPr="00A44F5B" w:rsidRDefault="001E0205" w:rsidP="00870DB4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</w:tr>
      <w:tr w:rsidR="001E0205" w:rsidRPr="00A44F5B" w14:paraId="51D0462C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  <w:shd w:val="clear" w:color="auto" w:fill="auto"/>
          </w:tcPr>
          <w:p w14:paraId="6A8C09A6" w14:textId="44058FA5" w:rsidR="001E0205" w:rsidRPr="00A44F5B" w:rsidRDefault="00870DB4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8" w:hanging="1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ab/>
              <w:t>ภาษี</w:t>
            </w:r>
            <w:r w:rsidR="00D25CB0">
              <w:rPr>
                <w:rFonts w:asciiTheme="majorBidi" w:hAnsiTheme="majorBidi" w:cs="Angsana New" w:hint="cs"/>
                <w:sz w:val="26"/>
                <w:szCs w:val="26"/>
                <w:cs/>
              </w:rPr>
              <w:t>ที่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5B2236" w14:textId="77777777" w:rsidR="001E0205" w:rsidRPr="00A44F5B" w:rsidRDefault="001E0205" w:rsidP="001E020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C4396" w14:textId="272310BF" w:rsidR="001E0205" w:rsidRPr="00A44F5B" w:rsidRDefault="00870DB4" w:rsidP="00870DB4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21,124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F9C6C2" w14:textId="77777777" w:rsidR="001E0205" w:rsidRPr="00A44F5B" w:rsidRDefault="001E0205" w:rsidP="00870DB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ABE37" w14:textId="3BB9ACED" w:rsidR="001E0205" w:rsidRPr="00A44F5B" w:rsidRDefault="001E0205" w:rsidP="004501E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703797" w14:textId="77777777" w:rsidR="001E0205" w:rsidRPr="00A44F5B" w:rsidRDefault="001E0205" w:rsidP="00870DB4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1A68C" w14:textId="07462BB5" w:rsidR="001E0205" w:rsidRPr="00A44F5B" w:rsidRDefault="00870DB4" w:rsidP="00870DB4">
            <w:pPr>
              <w:pStyle w:val="acctfourfigures"/>
              <w:tabs>
                <w:tab w:val="clear" w:pos="765"/>
                <w:tab w:val="decimal" w:pos="659"/>
                <w:tab w:val="decimal" w:pos="1001"/>
                <w:tab w:val="decimal" w:pos="1642"/>
              </w:tabs>
              <w:spacing w:line="240" w:lineRule="auto"/>
              <w:ind w:right="-2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17,221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2F2B18" w14:textId="77777777" w:rsidR="001E0205" w:rsidRPr="00A44F5B" w:rsidRDefault="001E0205" w:rsidP="00870DB4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4F037" w14:textId="780C6A12" w:rsidR="001E0205" w:rsidRPr="00A44F5B" w:rsidRDefault="001E0205" w:rsidP="00870DB4">
            <w:pPr>
              <w:pStyle w:val="acctfourfigures"/>
              <w:tabs>
                <w:tab w:val="clear" w:pos="765"/>
                <w:tab w:val="decimal" w:pos="833"/>
                <w:tab w:val="decimal" w:pos="1181"/>
              </w:tabs>
              <w:spacing w:line="240" w:lineRule="auto"/>
              <w:ind w:right="-4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0205" w:rsidRPr="00A44F5B" w14:paraId="6FA8C268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  <w:shd w:val="clear" w:color="auto" w:fill="auto"/>
          </w:tcPr>
          <w:p w14:paraId="412387BD" w14:textId="77777777" w:rsidR="001E0205" w:rsidRPr="00A44F5B" w:rsidRDefault="001E0205" w:rsidP="001E0205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2563 -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1B2D77" w14:textId="77777777" w:rsidR="001E0205" w:rsidRPr="00A44F5B" w:rsidRDefault="001E0205" w:rsidP="001E020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BE382" w14:textId="76895E85" w:rsidR="001E0205" w:rsidRPr="00A44F5B" w:rsidRDefault="001E0205" w:rsidP="00870DB4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="006D4517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77,550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43AB52" w14:textId="77777777" w:rsidR="001E0205" w:rsidRPr="00A44F5B" w:rsidRDefault="001E0205" w:rsidP="001E020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10525E" w14:textId="767D6527" w:rsidR="001E0205" w:rsidRPr="00A44F5B" w:rsidRDefault="001E0205" w:rsidP="004501E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(666,134)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1349100" w14:textId="77777777" w:rsidR="001E0205" w:rsidRPr="00A44F5B" w:rsidRDefault="001E0205" w:rsidP="001E020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AB9752" w14:textId="58E0F5D0" w:rsidR="001E0205" w:rsidRPr="00A44F5B" w:rsidRDefault="001E0205" w:rsidP="00870DB4">
            <w:pPr>
              <w:pStyle w:val="acctfourfigures"/>
              <w:tabs>
                <w:tab w:val="clear" w:pos="765"/>
                <w:tab w:val="decimal" w:pos="727"/>
                <w:tab w:val="decimal" w:pos="1001"/>
                <w:tab w:val="decimal" w:pos="164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>(</w:t>
            </w:r>
            <w:r w:rsidR="006D4517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254,833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D91B54" w14:textId="77777777" w:rsidR="001E0205" w:rsidRPr="00A44F5B" w:rsidRDefault="001E0205" w:rsidP="001E020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A26A1" w14:textId="75CF2066" w:rsidR="001E0205" w:rsidRPr="00A44F5B" w:rsidRDefault="001E0205" w:rsidP="001E0205">
            <w:pPr>
              <w:pStyle w:val="acctfourfigures"/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59,458</w:t>
            </w:r>
          </w:p>
        </w:tc>
      </w:tr>
    </w:tbl>
    <w:p w14:paraId="3836FA68" w14:textId="3F4AD65B" w:rsidR="00C3357E" w:rsidRPr="00A44F5B" w:rsidRDefault="00C3357E" w:rsidP="00047CC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50E4816" w14:textId="77777777" w:rsidR="00C3357E" w:rsidRPr="00A44F5B" w:rsidRDefault="00C3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0312D8A" w14:textId="77777777" w:rsidR="00047CC7" w:rsidRPr="00A44F5B" w:rsidRDefault="00047CC7" w:rsidP="00C96C8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69ACE517" w14:textId="77777777" w:rsidR="00047CC7" w:rsidRPr="00A44F5B" w:rsidRDefault="00047CC7" w:rsidP="005E27E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28DD9B05" w14:textId="218BE584" w:rsidR="00047CC7" w:rsidRPr="00A44F5B" w:rsidRDefault="00047CC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A44F5B">
        <w:rPr>
          <w:rFonts w:asciiTheme="majorBidi" w:hAnsiTheme="majorBidi" w:cstheme="majorBidi"/>
          <w:sz w:val="26"/>
          <w:szCs w:val="26"/>
        </w:rPr>
        <w:t xml:space="preserve">1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44F5B">
        <w:rPr>
          <w:rFonts w:asciiTheme="majorBidi" w:hAnsiTheme="majorBidi" w:cstheme="majorBidi"/>
          <w:sz w:val="26"/>
          <w:szCs w:val="26"/>
        </w:rPr>
        <w:t xml:space="preserve">2563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ดังนั้น </w:t>
      </w:r>
      <w:r w:rsidR="00B77B8D" w:rsidRPr="00A44F5B">
        <w:rPr>
          <w:rFonts w:asciiTheme="majorBidi" w:hAnsiTheme="majorBidi" w:cstheme="majorBidi"/>
          <w:sz w:val="26"/>
          <w:szCs w:val="26"/>
          <w:cs/>
        </w:rPr>
        <w:t xml:space="preserve">กลุ่มบริษัทจึงไม่ปรับปรุงข้อมูลที่นำเสนอในปี </w:t>
      </w:r>
      <w:r w:rsidR="00B77B8D" w:rsidRPr="00A44F5B">
        <w:rPr>
          <w:rFonts w:asciiTheme="majorBidi" w:hAnsiTheme="majorBidi" w:cstheme="majorBidi"/>
          <w:sz w:val="26"/>
          <w:szCs w:val="26"/>
        </w:rPr>
        <w:t>2562</w:t>
      </w:r>
    </w:p>
    <w:p w14:paraId="5890C55D" w14:textId="77777777" w:rsidR="00047CC7" w:rsidRPr="00A44F5B" w:rsidRDefault="00047CC7" w:rsidP="00C96C84">
      <w:pPr>
        <w:pStyle w:val="BodyText2"/>
        <w:tabs>
          <w:tab w:val="left" w:pos="540"/>
          <w:tab w:val="left" w:pos="900"/>
        </w:tabs>
        <w:ind w:left="540" w:firstLine="360"/>
        <w:jc w:val="thaiDistribute"/>
        <w:rPr>
          <w:rFonts w:asciiTheme="majorBidi" w:hAnsiTheme="majorBidi" w:cstheme="majorBidi"/>
        </w:rPr>
      </w:pPr>
    </w:p>
    <w:p w14:paraId="44F0639E" w14:textId="5670CD79" w:rsidR="00047CC7" w:rsidRPr="00A44F5B" w:rsidRDefault="00047CC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552A6E47" w14:textId="77777777" w:rsidR="00047CC7" w:rsidRPr="00A44F5B" w:rsidRDefault="00047CC7" w:rsidP="005E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57D57761" w14:textId="0EF0C994" w:rsidR="00047CC7" w:rsidRPr="00A44F5B" w:rsidRDefault="00047CC7" w:rsidP="008D2EBA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17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ประเภทรายการและการวัดมูลค่าของสินทรัพย์ทางการเงินและหนี้สินทางการเงิน</w:t>
      </w:r>
    </w:p>
    <w:p w14:paraId="3351990F" w14:textId="77777777" w:rsidR="00047CC7" w:rsidRPr="00A44F5B" w:rsidRDefault="00047CC7" w:rsidP="005E27E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5C699F9A" w14:textId="77777777" w:rsidR="00047CC7" w:rsidRPr="00A44F5B" w:rsidRDefault="00047CC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 xml:space="preserve">มาตรฐานการรายงานทางการเงิน ฉบับที่ </w:t>
      </w:r>
      <w:r w:rsidRPr="00A44F5B">
        <w:rPr>
          <w:rFonts w:asciiTheme="majorBidi" w:hAnsiTheme="majorBidi" w:cstheme="majorBidi"/>
          <w:sz w:val="26"/>
          <w:szCs w:val="26"/>
        </w:rPr>
        <w:t xml:space="preserve">9 (“TFRS 9”)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จัดประเภทสินทรัพย์ทางการเงินเป็น </w:t>
      </w:r>
      <w:r w:rsidRPr="00A44F5B">
        <w:rPr>
          <w:rFonts w:asciiTheme="majorBidi" w:hAnsiTheme="majorBidi" w:cstheme="majorBidi"/>
          <w:sz w:val="26"/>
          <w:szCs w:val="26"/>
        </w:rPr>
        <w:t xml:space="preserve">3 </w:t>
      </w:r>
      <w:r w:rsidRPr="00A44F5B">
        <w:rPr>
          <w:rFonts w:asciiTheme="majorBidi" w:hAnsiTheme="majorBidi" w:cstheme="majorBidi"/>
          <w:sz w:val="26"/>
          <w:szCs w:val="26"/>
          <w:cs/>
        </w:rPr>
        <w:t>ประเภท ได้แก่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A44F5B">
        <w:rPr>
          <w:rFonts w:asciiTheme="majorBidi" w:hAnsiTheme="majorBidi" w:cstheme="majorBidi"/>
          <w:sz w:val="26"/>
          <w:szCs w:val="26"/>
        </w:rPr>
        <w:t>(FVOCI)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และมูลค่ายุติธรรมผ่านกำไรหรือขาดทุน</w:t>
      </w:r>
      <w:r w:rsidRPr="00A44F5B">
        <w:rPr>
          <w:rFonts w:asciiTheme="majorBidi" w:hAnsiTheme="majorBidi" w:cstheme="majorBidi"/>
          <w:sz w:val="26"/>
          <w:szCs w:val="26"/>
        </w:rPr>
        <w:t xml:space="preserve"> (FVTPL)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โดยการจัดประเภทตาม </w:t>
      </w:r>
      <w:r w:rsidRPr="00A44F5B">
        <w:rPr>
          <w:rFonts w:asciiTheme="majorBidi" w:hAnsiTheme="majorBidi" w:cstheme="majorBidi"/>
          <w:sz w:val="26"/>
          <w:szCs w:val="26"/>
        </w:rPr>
        <w:t xml:space="preserve">TFRS 9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A44F5B">
        <w:rPr>
          <w:rFonts w:asciiTheme="majorBidi" w:hAnsiTheme="majorBidi" w:cstheme="majorBidi"/>
          <w:sz w:val="26"/>
          <w:szCs w:val="26"/>
        </w:rPr>
        <w:t xml:space="preserve">TFRS 9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A44F5B">
        <w:rPr>
          <w:rFonts w:asciiTheme="majorBidi" w:hAnsiTheme="majorBidi" w:cstheme="majorBidi"/>
          <w:sz w:val="26"/>
          <w:szCs w:val="26"/>
        </w:rPr>
        <w:t>105</w:t>
      </w:r>
    </w:p>
    <w:p w14:paraId="48FD665A" w14:textId="77777777" w:rsidR="00651C90" w:rsidRPr="00A44F5B" w:rsidRDefault="00651C90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2"/>
        </w:rPr>
      </w:pPr>
    </w:p>
    <w:p w14:paraId="58500F33" w14:textId="6762810B" w:rsidR="00047CC7" w:rsidRPr="00A44F5B" w:rsidRDefault="00047CC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A44F5B">
        <w:rPr>
          <w:rFonts w:asciiTheme="majorBidi" w:hAnsiTheme="majorBidi" w:cstheme="majorBidi"/>
          <w:sz w:val="26"/>
          <w:szCs w:val="26"/>
        </w:rPr>
        <w:t xml:space="preserve">TFRS 9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Pr="00A44F5B">
        <w:rPr>
          <w:rFonts w:asciiTheme="majorBidi" w:hAnsiTheme="majorBidi" w:cstheme="majorBidi"/>
          <w:sz w:val="26"/>
          <w:szCs w:val="26"/>
        </w:rPr>
        <w:t xml:space="preserve">1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44F5B">
        <w:rPr>
          <w:rFonts w:asciiTheme="majorBidi" w:hAnsiTheme="majorBidi" w:cstheme="majorBidi"/>
          <w:sz w:val="26"/>
          <w:szCs w:val="26"/>
        </w:rPr>
        <w:t>2563</w:t>
      </w:r>
    </w:p>
    <w:p w14:paraId="68B5903C" w14:textId="08B9191D" w:rsidR="00236ADA" w:rsidRPr="00A44F5B" w:rsidRDefault="0023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409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088"/>
        <w:gridCol w:w="260"/>
        <w:gridCol w:w="1145"/>
        <w:gridCol w:w="240"/>
        <w:gridCol w:w="1142"/>
        <w:gridCol w:w="236"/>
        <w:gridCol w:w="1068"/>
      </w:tblGrid>
      <w:tr w:rsidR="00B74D2A" w:rsidRPr="00A44F5B" w14:paraId="64CFA37D" w14:textId="77777777" w:rsidTr="00D4723F">
        <w:trPr>
          <w:tblHeader/>
        </w:trPr>
        <w:tc>
          <w:tcPr>
            <w:tcW w:w="9409" w:type="dxa"/>
            <w:gridSpan w:val="8"/>
            <w:vAlign w:val="bottom"/>
          </w:tcPr>
          <w:p w14:paraId="47C828BD" w14:textId="0D5F6886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74D2A" w:rsidRPr="00A44F5B" w14:paraId="7FDEDD89" w14:textId="77777777" w:rsidTr="00D4723F">
        <w:trPr>
          <w:tblHeader/>
        </w:trPr>
        <w:tc>
          <w:tcPr>
            <w:tcW w:w="5318" w:type="dxa"/>
            <w:gridSpan w:val="2"/>
            <w:vAlign w:val="bottom"/>
          </w:tcPr>
          <w:p w14:paraId="255A2FFA" w14:textId="419980E8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การจัดประเภทตามมาตรฐานเดิม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60" w:type="dxa"/>
          </w:tcPr>
          <w:p w14:paraId="0FEF6084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831" w:type="dxa"/>
            <w:gridSpan w:val="5"/>
            <w:tcBorders>
              <w:bottom w:val="single" w:sz="4" w:space="0" w:color="auto"/>
            </w:tcBorders>
            <w:vAlign w:val="bottom"/>
          </w:tcPr>
          <w:p w14:paraId="1E88C449" w14:textId="2B9B17F1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TFRS 9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B74D2A" w:rsidRPr="00A44F5B" w14:paraId="0D1B151A" w14:textId="77777777" w:rsidTr="00C96C84">
        <w:trPr>
          <w:tblHeader/>
        </w:trPr>
        <w:tc>
          <w:tcPr>
            <w:tcW w:w="4230" w:type="dxa"/>
            <w:tcBorders>
              <w:top w:val="single" w:sz="4" w:space="0" w:color="auto"/>
            </w:tcBorders>
            <w:vAlign w:val="bottom"/>
          </w:tcPr>
          <w:p w14:paraId="675E4115" w14:textId="32D3EC34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25F3A277" w14:textId="762A4A32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0EAC6EEC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4F6D4DC9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08281659" w14:textId="2F4DE7F8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4EE1A2B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AC8E7AA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86C450A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ผ่าน</w:t>
            </w:r>
          </w:p>
          <w:p w14:paraId="3D6EA230" w14:textId="1CA17A22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850D89D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79D73A99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  <w:p w14:paraId="50EFEE07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</w:p>
          <w:p w14:paraId="3092DC52" w14:textId="1F8B527E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B74D2A" w:rsidRPr="00A44F5B" w14:paraId="2B36981E" w14:textId="77777777" w:rsidTr="00C96C84">
        <w:trPr>
          <w:tblHeader/>
        </w:trPr>
        <w:tc>
          <w:tcPr>
            <w:tcW w:w="4230" w:type="dxa"/>
            <w:vAlign w:val="bottom"/>
          </w:tcPr>
          <w:p w14:paraId="68A70493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5179" w:type="dxa"/>
            <w:gridSpan w:val="7"/>
            <w:vAlign w:val="bottom"/>
          </w:tcPr>
          <w:p w14:paraId="15C7C0A8" w14:textId="1D2A0CB6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="00870DB4" w:rsidRPr="00A44F5B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ล้าน</w:t>
            </w:r>
            <w:r w:rsidRPr="00A44F5B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B74D2A" w:rsidRPr="00A44F5B" w14:paraId="4D7A35C5" w14:textId="77777777" w:rsidTr="00C96C84">
        <w:tc>
          <w:tcPr>
            <w:tcW w:w="4230" w:type="dxa"/>
          </w:tcPr>
          <w:p w14:paraId="6EE7326F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8" w:type="dxa"/>
            <w:vAlign w:val="bottom"/>
          </w:tcPr>
          <w:p w14:paraId="3686BBBE" w14:textId="764BF18B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3,09</w:t>
            </w:r>
            <w:r w:rsidR="001E0205"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60" w:type="dxa"/>
          </w:tcPr>
          <w:p w14:paraId="69DD45C2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139B7777" w14:textId="56CCE08C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E42BE50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718BD1BC" w14:textId="05563AFF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FA0EDD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6318E79C" w14:textId="5A7E50FD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3,09</w:t>
            </w:r>
            <w:r w:rsidR="001E0205"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B74D2A" w:rsidRPr="00A44F5B" w14:paraId="2CBAA4DF" w14:textId="77777777" w:rsidTr="00C96C84">
        <w:tc>
          <w:tcPr>
            <w:tcW w:w="4230" w:type="dxa"/>
          </w:tcPr>
          <w:p w14:paraId="646DA832" w14:textId="48F0A498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88" w:type="dxa"/>
            <w:vAlign w:val="bottom"/>
          </w:tcPr>
          <w:p w14:paraId="5DDA7A00" w14:textId="22E4E6CE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260" w:type="dxa"/>
          </w:tcPr>
          <w:p w14:paraId="21874B29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30E1038F" w14:textId="713056F0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352429E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45D26DAE" w14:textId="7489028B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C69496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13F194E" w14:textId="1F861FBF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</w:p>
        </w:tc>
      </w:tr>
      <w:tr w:rsidR="00B74D2A" w:rsidRPr="00A44F5B" w14:paraId="5A035756" w14:textId="77777777" w:rsidTr="00C96C84">
        <w:tc>
          <w:tcPr>
            <w:tcW w:w="4230" w:type="dxa"/>
          </w:tcPr>
          <w:p w14:paraId="0F53C932" w14:textId="1F2195A9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ลูกหนี้สินเชื่อที่ถึงกำหนดชำระภายในหนึ่งปี</w:t>
            </w:r>
          </w:p>
        </w:tc>
        <w:tc>
          <w:tcPr>
            <w:tcW w:w="1088" w:type="dxa"/>
            <w:vAlign w:val="bottom"/>
          </w:tcPr>
          <w:p w14:paraId="1C5A2FE6" w14:textId="0293A531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260" w:type="dxa"/>
          </w:tcPr>
          <w:p w14:paraId="4AEC4EE4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3EB2F61" w14:textId="0DFB333F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0857554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0AF2F03C" w14:textId="36126F76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F6E3AC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2E8907F7" w14:textId="5BB6A4A3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233</w:t>
            </w:r>
          </w:p>
        </w:tc>
      </w:tr>
      <w:tr w:rsidR="00B74D2A" w:rsidRPr="00A44F5B" w14:paraId="7EA6177A" w14:textId="77777777" w:rsidTr="00C96C84">
        <w:tc>
          <w:tcPr>
            <w:tcW w:w="4230" w:type="dxa"/>
          </w:tcPr>
          <w:p w14:paraId="4D3A5875" w14:textId="4D447C64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ลูกหนี้สินเชื่อรายย่อยที่ถึงกำหนดชำระภายในหนึ่งปี</w:t>
            </w:r>
          </w:p>
        </w:tc>
        <w:tc>
          <w:tcPr>
            <w:tcW w:w="1088" w:type="dxa"/>
            <w:vAlign w:val="bottom"/>
          </w:tcPr>
          <w:p w14:paraId="52604EA7" w14:textId="3605F51A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260" w:type="dxa"/>
          </w:tcPr>
          <w:p w14:paraId="53B647D1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52543AFA" w14:textId="08C7BA2D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4677313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0FB642BF" w14:textId="75087198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2B5E9E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0D9CD4F" w14:textId="3463889A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627</w:t>
            </w:r>
          </w:p>
        </w:tc>
      </w:tr>
      <w:tr w:rsidR="00B74D2A" w:rsidRPr="00A44F5B" w14:paraId="39A7E3E2" w14:textId="77777777" w:rsidTr="00C96C84">
        <w:tc>
          <w:tcPr>
            <w:tcW w:w="4230" w:type="dxa"/>
          </w:tcPr>
          <w:p w14:paraId="0D5972DB" w14:textId="7D0998BF" w:rsidR="00B74D2A" w:rsidRPr="00A44F5B" w:rsidRDefault="00B74D2A" w:rsidP="008D2E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5" w:hanging="165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ลูกหนี้สินเชื่อภาคธุรกิจและดอกเบี้ยค้างรับที่ถึงกำหนดชำระภายในหนึ่งปี</w:t>
            </w:r>
          </w:p>
        </w:tc>
        <w:tc>
          <w:tcPr>
            <w:tcW w:w="1088" w:type="dxa"/>
            <w:vAlign w:val="bottom"/>
          </w:tcPr>
          <w:p w14:paraId="3B97F122" w14:textId="697C5C9A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60" w:type="dxa"/>
          </w:tcPr>
          <w:p w14:paraId="4F0A7A52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00374E1" w14:textId="62F965EC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FA7B473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5FC2A260" w14:textId="14C7F0BE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DC2DCB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1D59452" w14:textId="556B72FA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</w:p>
        </w:tc>
      </w:tr>
      <w:tr w:rsidR="00B74D2A" w:rsidRPr="00A44F5B" w14:paraId="69746F6B" w14:textId="77777777" w:rsidTr="00C96C84">
        <w:tc>
          <w:tcPr>
            <w:tcW w:w="4230" w:type="dxa"/>
          </w:tcPr>
          <w:p w14:paraId="44DFA3F9" w14:textId="3FD84D14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88" w:type="dxa"/>
            <w:vAlign w:val="bottom"/>
          </w:tcPr>
          <w:p w14:paraId="52A25CA6" w14:textId="1626C561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260" w:type="dxa"/>
          </w:tcPr>
          <w:p w14:paraId="39C93A4D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0972904" w14:textId="50B270BC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20D63E9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56BE92DF" w14:textId="4005304C" w:rsidR="00B74D2A" w:rsidRPr="00A44F5B" w:rsidRDefault="000E179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236" w:type="dxa"/>
          </w:tcPr>
          <w:p w14:paraId="68155BD0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6703380" w14:textId="221AA762" w:rsidR="00B74D2A" w:rsidRPr="00A44F5B" w:rsidRDefault="00D9712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193</w:t>
            </w:r>
          </w:p>
        </w:tc>
      </w:tr>
      <w:tr w:rsidR="00B74D2A" w:rsidRPr="00A44F5B" w14:paraId="66CBBEC4" w14:textId="77777777" w:rsidTr="00C96C84">
        <w:tc>
          <w:tcPr>
            <w:tcW w:w="4230" w:type="dxa"/>
          </w:tcPr>
          <w:p w14:paraId="32E3455F" w14:textId="593AEA81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ลูกหนี้สินเชื่อที่ถึงกำหนดชำระเกินกว่าหนึ่งปี</w:t>
            </w:r>
          </w:p>
        </w:tc>
        <w:tc>
          <w:tcPr>
            <w:tcW w:w="1088" w:type="dxa"/>
            <w:vAlign w:val="bottom"/>
          </w:tcPr>
          <w:p w14:paraId="53E91DC2" w14:textId="0084FF84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</w:t>
            </w:r>
          </w:p>
        </w:tc>
        <w:tc>
          <w:tcPr>
            <w:tcW w:w="260" w:type="dxa"/>
          </w:tcPr>
          <w:p w14:paraId="312789EC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856F5F2" w14:textId="21EF52BB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B26074D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6CF2EC43" w14:textId="09E43152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5EB7A2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52B78DE7" w14:textId="7416241D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</w:t>
            </w:r>
          </w:p>
        </w:tc>
      </w:tr>
      <w:tr w:rsidR="00B74D2A" w:rsidRPr="00A44F5B" w14:paraId="2B21ED11" w14:textId="77777777" w:rsidTr="00C96C84">
        <w:tc>
          <w:tcPr>
            <w:tcW w:w="4230" w:type="dxa"/>
          </w:tcPr>
          <w:p w14:paraId="31625BF7" w14:textId="6B71FA0B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ลูกหนี้สินเชื่อรายย่อยที่ถึงกำหนดชำระเกินกว่าหนึ่งปี</w:t>
            </w:r>
          </w:p>
        </w:tc>
        <w:tc>
          <w:tcPr>
            <w:tcW w:w="1088" w:type="dxa"/>
            <w:vAlign w:val="bottom"/>
          </w:tcPr>
          <w:p w14:paraId="256EE8C0" w14:textId="5C2EEF68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60" w:type="dxa"/>
          </w:tcPr>
          <w:p w14:paraId="2AE3D54F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A474814" w14:textId="08E015AA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BA4E767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304E46D7" w14:textId="36BFF233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0079A7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B47C374" w14:textId="3C85D0FC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</w:tr>
      <w:tr w:rsidR="00B74D2A" w:rsidRPr="00A44F5B" w14:paraId="4BFEC2DD" w14:textId="77777777" w:rsidTr="008D2EBA">
        <w:tc>
          <w:tcPr>
            <w:tcW w:w="4230" w:type="dxa"/>
          </w:tcPr>
          <w:p w14:paraId="09F42BAE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C5E0A" w14:textId="3AF5DE8A" w:rsidR="00B74D2A" w:rsidRPr="00A44F5B" w:rsidRDefault="00D9712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4,72</w:t>
            </w:r>
            <w:r w:rsidR="001E0205"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60" w:type="dxa"/>
          </w:tcPr>
          <w:p w14:paraId="61F0AFCD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753C0" w14:textId="3D189226" w:rsidR="00B74D2A" w:rsidRPr="00A44F5B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FD4B07D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66AD" w14:textId="125A2207" w:rsidR="00B74D2A" w:rsidRPr="00A44F5B" w:rsidRDefault="00D9712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343</w:t>
            </w:r>
          </w:p>
        </w:tc>
        <w:tc>
          <w:tcPr>
            <w:tcW w:w="236" w:type="dxa"/>
          </w:tcPr>
          <w:p w14:paraId="6506EEAF" w14:textId="77777777" w:rsidR="00B74D2A" w:rsidRPr="00A44F5B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FA8E2" w14:textId="05672BCE" w:rsidR="00B74D2A" w:rsidRPr="00A44F5B" w:rsidRDefault="00D9712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4,37</w:t>
            </w:r>
            <w:r w:rsidR="001E0205"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870DB4" w:rsidRPr="00A44F5B" w14:paraId="70CA8D3C" w14:textId="77777777" w:rsidTr="008D2EBA">
        <w:tc>
          <w:tcPr>
            <w:tcW w:w="4230" w:type="dxa"/>
          </w:tcPr>
          <w:p w14:paraId="197C7EFE" w14:textId="77777777" w:rsidR="00870DB4" w:rsidRPr="00A44F5B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58209942" w14:textId="77777777" w:rsidR="00870DB4" w:rsidRPr="00A44F5B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0" w:type="dxa"/>
          </w:tcPr>
          <w:p w14:paraId="75A461A6" w14:textId="77777777" w:rsidR="00870DB4" w:rsidRPr="00A44F5B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3E4313FE" w14:textId="77777777" w:rsidR="00870DB4" w:rsidRPr="00A44F5B" w:rsidRDefault="00870DB4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2E62C653" w14:textId="77777777" w:rsidR="00870DB4" w:rsidRPr="00A44F5B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1E5F29D5" w14:textId="77777777" w:rsidR="00870DB4" w:rsidRPr="00A44F5B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D49563" w14:textId="77777777" w:rsidR="00870DB4" w:rsidRPr="00A44F5B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4D73DBF8" w14:textId="77777777" w:rsidR="00870DB4" w:rsidRPr="00A44F5B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4723F" w:rsidRPr="00A44F5B" w14:paraId="167636FA" w14:textId="77777777" w:rsidTr="008D2EBA">
        <w:tc>
          <w:tcPr>
            <w:tcW w:w="4230" w:type="dxa"/>
          </w:tcPr>
          <w:p w14:paraId="50C5AA0D" w14:textId="5CA15779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sz w:val="26"/>
                <w:szCs w:val="26"/>
                <w:cs/>
              </w:rPr>
              <w:lastRenderedPageBreak/>
              <w:t>เงินรับฝากจากลูกค้า</w:t>
            </w:r>
          </w:p>
        </w:tc>
        <w:tc>
          <w:tcPr>
            <w:tcW w:w="1088" w:type="dxa"/>
            <w:vAlign w:val="bottom"/>
          </w:tcPr>
          <w:p w14:paraId="4A199023" w14:textId="5B275D34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60" w:type="dxa"/>
          </w:tcPr>
          <w:p w14:paraId="51BB5945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CBF4D03" w14:textId="05D0D946" w:rsidR="00D4723F" w:rsidRPr="00A44F5B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1FA2D5B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5AAB78E" w14:textId="0CFC7AAC" w:rsidR="00D4723F" w:rsidRPr="00A44F5B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507E9A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815C6BE" w14:textId="4B305C65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</w:t>
            </w:r>
          </w:p>
        </w:tc>
      </w:tr>
      <w:tr w:rsidR="00D4723F" w:rsidRPr="00A44F5B" w14:paraId="66BFDC6A" w14:textId="77777777" w:rsidTr="00C96C84">
        <w:tc>
          <w:tcPr>
            <w:tcW w:w="4230" w:type="dxa"/>
          </w:tcPr>
          <w:p w14:paraId="5027C107" w14:textId="3D654F43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88" w:type="dxa"/>
            <w:vAlign w:val="bottom"/>
          </w:tcPr>
          <w:p w14:paraId="202509D4" w14:textId="62081EE1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60" w:type="dxa"/>
          </w:tcPr>
          <w:p w14:paraId="47F6CD27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A30D970" w14:textId="02306D23" w:rsidR="00D4723F" w:rsidRPr="00A44F5B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F1288AF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5128A1A" w14:textId="64A7D81F" w:rsidR="00D4723F" w:rsidRPr="00A44F5B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48C9D6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A73C7AC" w14:textId="6C957B8C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</w:tr>
      <w:tr w:rsidR="00D4723F" w:rsidRPr="00A44F5B" w14:paraId="1D0D55D7" w14:textId="77777777" w:rsidTr="00C96C84">
        <w:tc>
          <w:tcPr>
            <w:tcW w:w="4230" w:type="dxa"/>
          </w:tcPr>
          <w:p w14:paraId="6977B190" w14:textId="305B4E81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sz w:val="26"/>
                <w:szCs w:val="26"/>
                <w:cs/>
              </w:rPr>
              <w:t>หุ้นกู้แปลงสภาพภายใต้การพิจารณาคดีในชั้นศาลที่ถึงกำหนดชำระภายในหนึ่งปี</w:t>
            </w:r>
          </w:p>
        </w:tc>
        <w:tc>
          <w:tcPr>
            <w:tcW w:w="1088" w:type="dxa"/>
            <w:vAlign w:val="bottom"/>
          </w:tcPr>
          <w:p w14:paraId="2FE3C019" w14:textId="159C5BF1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1,477</w:t>
            </w:r>
          </w:p>
        </w:tc>
        <w:tc>
          <w:tcPr>
            <w:tcW w:w="260" w:type="dxa"/>
          </w:tcPr>
          <w:p w14:paraId="4F4D504E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F6450E5" w14:textId="074C3803" w:rsidR="00D4723F" w:rsidRPr="00A44F5B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6801BF0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6BBC893F" w14:textId="29C61D79" w:rsidR="00D4723F" w:rsidRPr="00A44F5B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EA2588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3AE9EC2" w14:textId="3D320AFF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1,477</w:t>
            </w:r>
          </w:p>
        </w:tc>
      </w:tr>
      <w:tr w:rsidR="00D4723F" w:rsidRPr="00A44F5B" w14:paraId="31C49CE1" w14:textId="77777777" w:rsidTr="00C96C84">
        <w:tc>
          <w:tcPr>
            <w:tcW w:w="4230" w:type="dxa"/>
          </w:tcPr>
          <w:p w14:paraId="23A2D905" w14:textId="5FBA62E5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sz w:val="26"/>
                <w:szCs w:val="26"/>
                <w:cs/>
              </w:rPr>
              <w:t>หุ้นกู้แปลงสภาพอื่นที่ถึงกำหนดชำระภายในหนึ่งปี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96C6C55" w14:textId="0200234B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260" w:type="dxa"/>
          </w:tcPr>
          <w:p w14:paraId="0F84D8B7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DE6297E" w14:textId="495636EA" w:rsidR="00D4723F" w:rsidRPr="00A44F5B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1D28C4F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55D7BC1" w14:textId="1F7200E4" w:rsidR="00D4723F" w:rsidRPr="00A44F5B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6178C6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C631FB7" w14:textId="4CD12E45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591</w:t>
            </w:r>
          </w:p>
        </w:tc>
      </w:tr>
      <w:tr w:rsidR="00D4723F" w:rsidRPr="00A44F5B" w14:paraId="721C8C40" w14:textId="77777777" w:rsidTr="00C96C84">
        <w:tc>
          <w:tcPr>
            <w:tcW w:w="4230" w:type="dxa"/>
          </w:tcPr>
          <w:p w14:paraId="553ED4DB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8C15E" w14:textId="3DB19395" w:rsidR="00D4723F" w:rsidRPr="00A44F5B" w:rsidRDefault="00D97124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</w:t>
            </w:r>
            <w:r w:rsidR="001E0205"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143</w:t>
            </w:r>
          </w:p>
        </w:tc>
        <w:tc>
          <w:tcPr>
            <w:tcW w:w="260" w:type="dxa"/>
          </w:tcPr>
          <w:p w14:paraId="419F32AD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6BA88" w14:textId="18BEC9D8" w:rsidR="00D4723F" w:rsidRPr="00A44F5B" w:rsidRDefault="000678F0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D8EDEDB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83D51" w14:textId="0A1201CA" w:rsidR="00D4723F" w:rsidRPr="00A44F5B" w:rsidRDefault="000678F0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252A64" w14:textId="77777777" w:rsidR="00D4723F" w:rsidRPr="00A44F5B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7E943" w14:textId="6077A05B" w:rsidR="00D4723F" w:rsidRPr="00A44F5B" w:rsidRDefault="00D97124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</w:t>
            </w:r>
            <w:r w:rsidR="001E0205"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143</w:t>
            </w:r>
          </w:p>
        </w:tc>
      </w:tr>
    </w:tbl>
    <w:p w14:paraId="4C3D6477" w14:textId="2B8A5929" w:rsidR="003B1F01" w:rsidRPr="00A90D19" w:rsidRDefault="003B1F01" w:rsidP="00047CC7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19"/>
          <w:szCs w:val="19"/>
          <w:cs/>
        </w:rPr>
      </w:pPr>
    </w:p>
    <w:tbl>
      <w:tblPr>
        <w:tblStyle w:val="TableGrid"/>
        <w:tblW w:w="9409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088"/>
        <w:gridCol w:w="260"/>
        <w:gridCol w:w="1145"/>
        <w:gridCol w:w="240"/>
        <w:gridCol w:w="1142"/>
        <w:gridCol w:w="236"/>
        <w:gridCol w:w="1068"/>
      </w:tblGrid>
      <w:tr w:rsidR="00D4723F" w:rsidRPr="00652469" w14:paraId="2A0669F5" w14:textId="77777777" w:rsidTr="00DA3705">
        <w:trPr>
          <w:tblHeader/>
        </w:trPr>
        <w:tc>
          <w:tcPr>
            <w:tcW w:w="9409" w:type="dxa"/>
            <w:gridSpan w:val="8"/>
            <w:vAlign w:val="bottom"/>
          </w:tcPr>
          <w:p w14:paraId="46BBB473" w14:textId="49482335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23F" w:rsidRPr="00652469" w14:paraId="73FC5691" w14:textId="77777777" w:rsidTr="00DA3705">
        <w:trPr>
          <w:tblHeader/>
        </w:trPr>
        <w:tc>
          <w:tcPr>
            <w:tcW w:w="5318" w:type="dxa"/>
            <w:gridSpan w:val="2"/>
            <w:vAlign w:val="bottom"/>
          </w:tcPr>
          <w:p w14:paraId="531BAF19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การจัดประเภทตามมาตรฐานเดิม</w:t>
            </w: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60" w:type="dxa"/>
          </w:tcPr>
          <w:p w14:paraId="68193CC7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831" w:type="dxa"/>
            <w:gridSpan w:val="5"/>
            <w:tcBorders>
              <w:bottom w:val="single" w:sz="4" w:space="0" w:color="auto"/>
            </w:tcBorders>
            <w:vAlign w:val="bottom"/>
          </w:tcPr>
          <w:p w14:paraId="2B3D914F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TFRS 9 </w:t>
            </w: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D4723F" w:rsidRPr="00652469" w14:paraId="306A5DA3" w14:textId="77777777" w:rsidTr="00D4723F">
        <w:trPr>
          <w:tblHeader/>
        </w:trPr>
        <w:tc>
          <w:tcPr>
            <w:tcW w:w="4230" w:type="dxa"/>
            <w:tcBorders>
              <w:top w:val="single" w:sz="4" w:space="0" w:color="auto"/>
            </w:tcBorders>
            <w:vAlign w:val="bottom"/>
          </w:tcPr>
          <w:p w14:paraId="3291F4D5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246A6878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21369C50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47175EF0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66A1E7AA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C4153B9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2135E0C9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2AFD4D2C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ผ่าน</w:t>
            </w:r>
          </w:p>
          <w:p w14:paraId="528655C5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9536AB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55EF844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  <w:p w14:paraId="476720BE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</w:p>
          <w:p w14:paraId="5A600345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D4723F" w:rsidRPr="00652469" w14:paraId="3118BE03" w14:textId="77777777" w:rsidTr="00D4723F">
        <w:trPr>
          <w:tblHeader/>
        </w:trPr>
        <w:tc>
          <w:tcPr>
            <w:tcW w:w="4230" w:type="dxa"/>
            <w:vAlign w:val="bottom"/>
          </w:tcPr>
          <w:p w14:paraId="7B96FB72" w14:textId="77777777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5179" w:type="dxa"/>
            <w:gridSpan w:val="7"/>
            <w:vAlign w:val="bottom"/>
          </w:tcPr>
          <w:p w14:paraId="6A393E52" w14:textId="7136689F" w:rsidR="00D4723F" w:rsidRPr="00652469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="00870DB4" w:rsidRPr="00652469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ล้าน</w:t>
            </w:r>
            <w:r w:rsidRPr="00652469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4723F" w:rsidRPr="00652469" w14:paraId="47B5D8F8" w14:textId="77777777" w:rsidTr="00D4723F">
        <w:tc>
          <w:tcPr>
            <w:tcW w:w="4230" w:type="dxa"/>
          </w:tcPr>
          <w:p w14:paraId="1D3E33FC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8" w:type="dxa"/>
            <w:vAlign w:val="bottom"/>
          </w:tcPr>
          <w:p w14:paraId="765D1B8B" w14:textId="684FAC1B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  <w:r w:rsidR="001E0205"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60" w:type="dxa"/>
          </w:tcPr>
          <w:p w14:paraId="6CF68AE5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93B6681" w14:textId="53FFAABB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6D851B0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33C272DA" w14:textId="16924121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BCEB96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BA6C3E3" w14:textId="538A7AF9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  <w:r w:rsidR="001E0205"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D4723F" w:rsidRPr="00652469" w14:paraId="29F02C0B" w14:textId="77777777" w:rsidTr="00D4723F">
        <w:tc>
          <w:tcPr>
            <w:tcW w:w="4230" w:type="dxa"/>
          </w:tcPr>
          <w:p w14:paraId="455CCC5C" w14:textId="3B1769F5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088" w:type="dxa"/>
            <w:vAlign w:val="bottom"/>
          </w:tcPr>
          <w:p w14:paraId="1418AE55" w14:textId="5BE59DE0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260" w:type="dxa"/>
          </w:tcPr>
          <w:p w14:paraId="11E49C3E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A4AB431" w14:textId="32A29E80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EEF8215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755E4800" w14:textId="68523C02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FD2940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572462D3" w14:textId="4A9D5A78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144</w:t>
            </w:r>
          </w:p>
        </w:tc>
      </w:tr>
      <w:tr w:rsidR="00D4723F" w:rsidRPr="00652469" w14:paraId="252D0AA0" w14:textId="77777777" w:rsidTr="00D4723F">
        <w:tc>
          <w:tcPr>
            <w:tcW w:w="4230" w:type="dxa"/>
          </w:tcPr>
          <w:p w14:paraId="7DD67157" w14:textId="5846263F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เงินให้กู้ยืมที่ถึงกำหนดชำระเกินกว่าหนึ่งปีจากบริษัทย่อย</w:t>
            </w:r>
          </w:p>
        </w:tc>
        <w:tc>
          <w:tcPr>
            <w:tcW w:w="1088" w:type="dxa"/>
            <w:vAlign w:val="bottom"/>
          </w:tcPr>
          <w:p w14:paraId="26C72486" w14:textId="715F4E4F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4,646</w:t>
            </w:r>
          </w:p>
        </w:tc>
        <w:tc>
          <w:tcPr>
            <w:tcW w:w="260" w:type="dxa"/>
          </w:tcPr>
          <w:p w14:paraId="40D0DD5B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7C8BA23" w14:textId="36240313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A998E88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4FFDCBA0" w14:textId="1AAC455A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799942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1F9548B" w14:textId="742EAC88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4,646</w:t>
            </w:r>
          </w:p>
        </w:tc>
      </w:tr>
      <w:tr w:rsidR="00D4723F" w:rsidRPr="00652469" w14:paraId="7E37A4B2" w14:textId="77777777" w:rsidTr="00D4723F">
        <w:tc>
          <w:tcPr>
            <w:tcW w:w="4230" w:type="dxa"/>
          </w:tcPr>
          <w:p w14:paraId="4BFD6375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D5658" w14:textId="029C8345" w:rsidR="00D4723F" w:rsidRPr="00652469" w:rsidRDefault="00D97124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5,15</w:t>
            </w:r>
            <w:r w:rsidR="001E0205" w:rsidRPr="006524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0" w:type="dxa"/>
          </w:tcPr>
          <w:p w14:paraId="10465BD1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D1F57" w14:textId="14BCCFBC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1E83236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B00C8" w14:textId="288263DA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B9D737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23BA9" w14:textId="49649541" w:rsidR="00D4723F" w:rsidRPr="00652469" w:rsidRDefault="00D97124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5,15</w:t>
            </w:r>
            <w:r w:rsidR="001E0205" w:rsidRPr="006524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652469" w:rsidRPr="00652469" w14:paraId="6F8BB3C8" w14:textId="77777777" w:rsidTr="00A90D19">
        <w:trPr>
          <w:trHeight w:val="30"/>
        </w:trPr>
        <w:tc>
          <w:tcPr>
            <w:tcW w:w="4230" w:type="dxa"/>
          </w:tcPr>
          <w:p w14:paraId="142F2846" w14:textId="77777777" w:rsidR="00652469" w:rsidRPr="00A90D19" w:rsidRDefault="00652469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7028AF9D" w14:textId="77777777" w:rsidR="00652469" w:rsidRPr="00A90D19" w:rsidRDefault="00652469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60" w:type="dxa"/>
          </w:tcPr>
          <w:p w14:paraId="63E5FDFD" w14:textId="77777777" w:rsidR="00652469" w:rsidRPr="00A90D19" w:rsidRDefault="00652469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94DB8BE" w14:textId="77777777" w:rsidR="00652469" w:rsidRPr="00A90D19" w:rsidRDefault="00652469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40" w:type="dxa"/>
          </w:tcPr>
          <w:p w14:paraId="05B4FEBC" w14:textId="77777777" w:rsidR="00652469" w:rsidRPr="00A90D19" w:rsidRDefault="00652469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0B9D1E22" w14:textId="77777777" w:rsidR="00652469" w:rsidRPr="00A90D19" w:rsidRDefault="00652469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36" w:type="dxa"/>
          </w:tcPr>
          <w:p w14:paraId="2599BBCB" w14:textId="77777777" w:rsidR="00652469" w:rsidRPr="00A90D19" w:rsidRDefault="00652469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15C6327D" w14:textId="77777777" w:rsidR="00652469" w:rsidRPr="00A90D19" w:rsidRDefault="00652469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D4723F" w:rsidRPr="00652469" w14:paraId="6ECAEEEE" w14:textId="77777777" w:rsidTr="00C96C84">
        <w:tc>
          <w:tcPr>
            <w:tcW w:w="4230" w:type="dxa"/>
          </w:tcPr>
          <w:p w14:paraId="451361AC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/>
                <w:sz w:val="26"/>
                <w:szCs w:val="26"/>
                <w:cs/>
              </w:rPr>
              <w:t>หุ้นกู้แปลงสภาพภายใต้การพิจารณาคดีในชั้นศาลที่ถึงกำหนดชำระภายในหนึ่งปี</w:t>
            </w:r>
          </w:p>
        </w:tc>
        <w:tc>
          <w:tcPr>
            <w:tcW w:w="1088" w:type="dxa"/>
            <w:vAlign w:val="bottom"/>
          </w:tcPr>
          <w:p w14:paraId="1396EE8F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1,477</w:t>
            </w:r>
          </w:p>
        </w:tc>
        <w:tc>
          <w:tcPr>
            <w:tcW w:w="260" w:type="dxa"/>
          </w:tcPr>
          <w:p w14:paraId="204AAD15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BDEBCE4" w14:textId="77777777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B0174DB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61ECE37A" w14:textId="77777777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DFAB11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AB28CA8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1,477</w:t>
            </w:r>
          </w:p>
        </w:tc>
      </w:tr>
      <w:tr w:rsidR="00D4723F" w:rsidRPr="00652469" w14:paraId="5D89859D" w14:textId="77777777" w:rsidTr="00C96C84">
        <w:tc>
          <w:tcPr>
            <w:tcW w:w="4230" w:type="dxa"/>
          </w:tcPr>
          <w:p w14:paraId="7A3D21DC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/>
                <w:sz w:val="26"/>
                <w:szCs w:val="26"/>
                <w:cs/>
              </w:rPr>
              <w:t>หุ้นกู้แปลงสภาพอื่นที่ถึงกำหนดชำระภายในหนึ่งปี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1648E970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260" w:type="dxa"/>
          </w:tcPr>
          <w:p w14:paraId="0630328D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20FFBEE" w14:textId="77777777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A408F7C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9CD6077" w14:textId="77777777" w:rsidR="00D4723F" w:rsidRPr="00652469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FA8C99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44F09B7B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591</w:t>
            </w:r>
          </w:p>
        </w:tc>
      </w:tr>
      <w:tr w:rsidR="00D4723F" w:rsidRPr="00652469" w14:paraId="0920EDAF" w14:textId="77777777" w:rsidTr="00D4723F">
        <w:tc>
          <w:tcPr>
            <w:tcW w:w="4230" w:type="dxa"/>
          </w:tcPr>
          <w:p w14:paraId="1A46BB8C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BAE5" w14:textId="32BEB861" w:rsidR="00D4723F" w:rsidRPr="00652469" w:rsidRDefault="0071515B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2,068</w:t>
            </w:r>
          </w:p>
        </w:tc>
        <w:tc>
          <w:tcPr>
            <w:tcW w:w="260" w:type="dxa"/>
          </w:tcPr>
          <w:p w14:paraId="592FBAE5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1C144" w14:textId="369DD33E" w:rsidR="00D4723F" w:rsidRPr="00652469" w:rsidRDefault="00D97124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500163D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1CF0A" w14:textId="5FBDD1E1" w:rsidR="00D4723F" w:rsidRPr="00652469" w:rsidRDefault="00D97124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50AB45" w14:textId="77777777" w:rsidR="00D4723F" w:rsidRPr="00652469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73AA1" w14:textId="59B442F2" w:rsidR="00D4723F" w:rsidRPr="00652469" w:rsidRDefault="0071515B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5246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2,068</w:t>
            </w:r>
          </w:p>
        </w:tc>
      </w:tr>
    </w:tbl>
    <w:p w14:paraId="4C783672" w14:textId="609A70DC" w:rsidR="00047CC7" w:rsidRPr="00A90D19" w:rsidRDefault="00047CC7" w:rsidP="00047CC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9"/>
          <w:szCs w:val="19"/>
        </w:rPr>
      </w:pPr>
    </w:p>
    <w:p w14:paraId="6F56B561" w14:textId="4181E216" w:rsidR="00652469" w:rsidRDefault="00D4723F" w:rsidP="00A62E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26"/>
          <w:szCs w:val="26"/>
        </w:rPr>
      </w:pPr>
      <w:r w:rsidRPr="00652469">
        <w:rPr>
          <w:rFonts w:asciiTheme="majorBidi" w:hAnsiTheme="majorBidi" w:cstheme="majorBidi"/>
          <w:sz w:val="26"/>
          <w:szCs w:val="26"/>
          <w:cs/>
        </w:rPr>
        <w:t>ลูกหนี้สินเชื่อ ลูกหนี้สินเชื่อรายย่อย ลูกหนี้สินเชื่อภาคธุรกิจ และเงินให้กู้ยืมกับบริษัทย่อย ถูกจัดประเภท</w:t>
      </w:r>
      <w:r w:rsidR="00736044" w:rsidRPr="00652469">
        <w:rPr>
          <w:rFonts w:asciiTheme="majorBidi" w:hAnsiTheme="majorBidi" w:cstheme="majorBidi"/>
          <w:sz w:val="26"/>
          <w:szCs w:val="26"/>
          <w:cs/>
        </w:rPr>
        <w:t>ด้วยวิธี</w:t>
      </w:r>
      <w:r w:rsidRPr="00652469">
        <w:rPr>
          <w:rFonts w:asciiTheme="majorBidi" w:hAnsiTheme="majorBidi" w:cstheme="majorBidi"/>
          <w:sz w:val="26"/>
          <w:szCs w:val="26"/>
          <w:cs/>
        </w:rPr>
        <w:t>ราคาทุนตัดจำหน่า</w:t>
      </w:r>
      <w:r w:rsidR="00A62E41" w:rsidRPr="00652469">
        <w:rPr>
          <w:rFonts w:asciiTheme="majorBidi" w:hAnsiTheme="majorBidi" w:cstheme="majorBidi"/>
          <w:sz w:val="26"/>
          <w:szCs w:val="26"/>
          <w:cs/>
        </w:rPr>
        <w:t>ย</w:t>
      </w:r>
      <w:r w:rsidR="002779E8" w:rsidRPr="00652469">
        <w:rPr>
          <w:rFonts w:asciiTheme="majorBidi" w:hAnsiTheme="majorBidi" w:cstheme="majorBidi"/>
          <w:sz w:val="26"/>
          <w:szCs w:val="26"/>
          <w:cs/>
        </w:rPr>
        <w:t>เนื่องจากเข้า</w:t>
      </w:r>
      <w:r w:rsidR="00C267DD" w:rsidRPr="00652469">
        <w:rPr>
          <w:rFonts w:asciiTheme="majorBidi" w:hAnsiTheme="majorBidi" w:cstheme="majorBidi"/>
          <w:sz w:val="26"/>
          <w:szCs w:val="26"/>
          <w:cs/>
        </w:rPr>
        <w:t>เงื่อนไขดัง</w:t>
      </w:r>
      <w:r w:rsidR="002779E8" w:rsidRPr="00652469">
        <w:rPr>
          <w:rFonts w:asciiTheme="majorBidi" w:hAnsiTheme="majorBidi" w:cstheme="majorBidi"/>
          <w:sz w:val="26"/>
          <w:szCs w:val="26"/>
          <w:cs/>
        </w:rPr>
        <w:t>ต่อไป</w:t>
      </w:r>
      <w:r w:rsidR="00C267DD" w:rsidRPr="00652469">
        <w:rPr>
          <w:rFonts w:asciiTheme="majorBidi" w:hAnsiTheme="majorBidi" w:cstheme="majorBidi"/>
          <w:sz w:val="26"/>
          <w:szCs w:val="26"/>
          <w:cs/>
        </w:rPr>
        <w:t>นี้</w:t>
      </w:r>
    </w:p>
    <w:p w14:paraId="0AB1038B" w14:textId="77777777" w:rsidR="00652469" w:rsidRPr="00A90D19" w:rsidRDefault="00652469" w:rsidP="00A90D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19"/>
          <w:szCs w:val="19"/>
        </w:rPr>
      </w:pPr>
    </w:p>
    <w:p w14:paraId="06863589" w14:textId="2EAEE42F" w:rsidR="001C18AD" w:rsidRPr="00652469" w:rsidRDefault="003D3C9F" w:rsidP="00A90D1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27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652469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="001C18AD" w:rsidRPr="00652469">
        <w:rPr>
          <w:rFonts w:asciiTheme="majorBidi" w:hAnsiTheme="majorBidi" w:cstheme="majorBidi"/>
          <w:color w:val="000000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65C08430" w14:textId="7524229C" w:rsidR="00F913F5" w:rsidRPr="00652469" w:rsidRDefault="001C18AD" w:rsidP="00A90D1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270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652469">
        <w:rPr>
          <w:rFonts w:asciiTheme="majorBidi" w:hAnsiTheme="majorBidi" w:cstheme="majorBidi"/>
          <w:sz w:val="26"/>
          <w:szCs w:val="26"/>
          <w:cs/>
        </w:rPr>
        <w:t>ข้อกำหนด</w:t>
      </w:r>
      <w:r w:rsidRPr="00652469">
        <w:rPr>
          <w:rFonts w:asciiTheme="majorBidi" w:hAnsiTheme="majorBidi" w:cstheme="majorBidi"/>
          <w:color w:val="000000"/>
          <w:sz w:val="26"/>
          <w:szCs w:val="26"/>
          <w:cs/>
        </w:rPr>
        <w:t>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B8B172F" w14:textId="02096370" w:rsidR="00047CC7" w:rsidRPr="00A44F5B" w:rsidRDefault="00047CC7" w:rsidP="00C96C8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lastRenderedPageBreak/>
        <w:t>การด้อยค่า</w:t>
      </w:r>
    </w:p>
    <w:p w14:paraId="020545E9" w14:textId="77777777" w:rsidR="00047CC7" w:rsidRPr="00A44F5B" w:rsidRDefault="00047CC7" w:rsidP="00047CC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6"/>
          <w:szCs w:val="26"/>
        </w:rPr>
      </w:pPr>
    </w:p>
    <w:p w14:paraId="1F57BB56" w14:textId="6236AB0A" w:rsidR="00047CC7" w:rsidRPr="00A44F5B" w:rsidRDefault="00047CC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 xml:space="preserve">TFRS 9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44F5B">
        <w:rPr>
          <w:rFonts w:asciiTheme="majorBidi" w:hAnsiTheme="majorBidi" w:cstheme="majorBidi"/>
          <w:sz w:val="26"/>
          <w:szCs w:val="26"/>
        </w:rPr>
        <w:t xml:space="preserve">TFRS 9 </w:t>
      </w:r>
      <w:r w:rsidRPr="00A44F5B">
        <w:rPr>
          <w:rFonts w:asciiTheme="majorBidi" w:hAnsiTheme="majorBidi" w:cstheme="majorBidi"/>
          <w:sz w:val="26"/>
          <w:szCs w:val="26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6C317AC4" w14:textId="77777777" w:rsidR="000678F0" w:rsidRPr="00A44F5B" w:rsidRDefault="000678F0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1830F842" w14:textId="4A925E1E" w:rsidR="00652C32" w:rsidRPr="00A44F5B" w:rsidRDefault="00652C32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การประมาณการและการใช้ดุลพินิจที่สำคัญ</w:t>
      </w:r>
    </w:p>
    <w:p w14:paraId="29B0AF27" w14:textId="77777777" w:rsidR="00652C32" w:rsidRPr="00A44F5B" w:rsidRDefault="00652C32" w:rsidP="00C96C84">
      <w:pPr>
        <w:ind w:left="900" w:firstLine="36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7A3C4754" w14:textId="46312E11" w:rsidR="00652C32" w:rsidRPr="00A44F5B" w:rsidRDefault="00652C32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การคำนวณผลขาดทุนด้านเครดิตที่คาดว่าจะเกิดขึ้นของ</w:t>
      </w:r>
      <w:r w:rsidR="003D3C9F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</w:t>
      </w:r>
      <w:r w:rsidR="00B34E02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ควรมี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มหภาคที่เป็นข้อมูลตัวแปรนำเข้าหลายตัวแปร</w:t>
      </w:r>
    </w:p>
    <w:p w14:paraId="6AA43BE4" w14:textId="77777777" w:rsidR="00481C77" w:rsidRPr="00A44F5B" w:rsidRDefault="00481C7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2F1E0822" w14:textId="01927522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การวัดมูลค่า</w:t>
      </w:r>
    </w:p>
    <w:p w14:paraId="2E2ABADF" w14:textId="77777777" w:rsidR="00652C32" w:rsidRPr="00A44F5B" w:rsidRDefault="00652C32" w:rsidP="00C96C84">
      <w:pPr>
        <w:ind w:left="900" w:hanging="36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84FD188" w14:textId="67C12C32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</w:t>
      </w:r>
      <w:r w:rsidRPr="00A44F5B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ตราสาร</w:t>
      </w:r>
    </w:p>
    <w:p w14:paraId="6926240C" w14:textId="77777777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7741D1CC" w14:textId="7F611C33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ผลขาดทุนด้านเครดิตที่คาดว่าจะเกิดขึ้นคำนวณ</w:t>
      </w:r>
      <w:r w:rsidR="008853DC" w:rsidRPr="00A44F5B">
        <w:rPr>
          <w:rFonts w:asciiTheme="majorBidi" w:hAnsiTheme="majorBidi" w:cstheme="majorBidi"/>
          <w:color w:val="000000"/>
          <w:sz w:val="26"/>
          <w:szCs w:val="26"/>
          <w:cs/>
        </w:rPr>
        <w:t>โดย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ปราศจากอคติ</w:t>
      </w:r>
      <w:r w:rsidR="008853DC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ด้วย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331A7F76" w14:textId="77777777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1A98B18E" w14:textId="017A618B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ประมาณการของจำนวนเงินสดที่คาดว่าจะไม่ได้รับคำนวณโดยคูณความน่าจะเป็นที</w:t>
      </w:r>
      <w:r w:rsidR="005A2CF1" w:rsidRPr="00A44F5B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่</w:t>
      </w:r>
      <w:r w:rsidRPr="00A44F5B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ลูกหนี้</w:t>
      </w:r>
      <w:r w:rsidRPr="00A44F5B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จะผิดนัดชำระหนี้</w:t>
      </w:r>
      <w:r w:rsidRPr="00A44F5B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 (PD</w:t>
      </w:r>
      <w:r w:rsidRPr="00A44F5B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– Probability of default) </w:t>
      </w:r>
      <w:r w:rsidRPr="00A44F5B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กับ ร้อยละของความเสียหายที่อาจจะเกิดขึ้นเมื่อลูกหนี้ผิดนัดชำระหนี้ต่อยอดหนี้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color w:val="000000"/>
          <w:spacing w:val="-1"/>
          <w:sz w:val="26"/>
          <w:szCs w:val="26"/>
        </w:rPr>
        <w:t xml:space="preserve">(LGD – Loss given default) </w:t>
      </w:r>
      <w:r w:rsidRPr="00A44F5B">
        <w:rPr>
          <w:rFonts w:asciiTheme="majorBidi" w:hAnsiTheme="majorBidi" w:cstheme="majorBidi"/>
          <w:color w:val="000000"/>
          <w:spacing w:val="-1"/>
          <w:sz w:val="26"/>
          <w:szCs w:val="26"/>
          <w:cs/>
        </w:rPr>
        <w:t xml:space="preserve">กับ </w:t>
      </w:r>
      <w:r w:rsidR="00EB4650" w:rsidRPr="00A44F5B">
        <w:rPr>
          <w:rFonts w:asciiTheme="majorBidi" w:hAnsiTheme="majorBidi" w:cstheme="majorBidi"/>
          <w:color w:val="000000"/>
          <w:spacing w:val="-1"/>
          <w:sz w:val="26"/>
          <w:szCs w:val="26"/>
          <w:cs/>
        </w:rPr>
        <w:t>ยอดหนี้หรือประมาณการยอดหนี้เมื่อลูกหนี้ผิดนัดชำระ</w:t>
      </w:r>
      <w:r w:rsidRPr="00A44F5B">
        <w:rPr>
          <w:rFonts w:asciiTheme="majorBidi" w:hAnsiTheme="majorBidi" w:cstheme="majorBidi"/>
          <w:color w:val="000000"/>
          <w:spacing w:val="-1"/>
          <w:sz w:val="26"/>
          <w:szCs w:val="26"/>
          <w:cs/>
        </w:rPr>
        <w:t xml:space="preserve"> (</w:t>
      </w:r>
      <w:r w:rsidRPr="00A44F5B">
        <w:rPr>
          <w:rFonts w:asciiTheme="majorBidi" w:hAnsiTheme="majorBidi" w:cstheme="majorBidi"/>
          <w:color w:val="000000"/>
          <w:spacing w:val="-1"/>
          <w:sz w:val="26"/>
          <w:szCs w:val="26"/>
        </w:rPr>
        <w:t>EAD – Exposure at the time of default</w:t>
      </w:r>
      <w:r w:rsidRPr="00A44F5B">
        <w:rPr>
          <w:rFonts w:asciiTheme="majorBidi" w:hAnsiTheme="majorBidi" w:cstheme="majorBidi"/>
          <w:color w:val="000000"/>
          <w:spacing w:val="-1"/>
          <w:sz w:val="26"/>
          <w:szCs w:val="26"/>
          <w:cs/>
        </w:rPr>
        <w:t>)</w:t>
      </w:r>
    </w:p>
    <w:p w14:paraId="2E12DC3D" w14:textId="77777777" w:rsidR="005E27EB" w:rsidRPr="00A44F5B" w:rsidRDefault="005E27EB" w:rsidP="005E27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44E6B92C" w14:textId="4F58990B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สถานการณ์ที่หลากหลายของสมมติฐานเศรษฐกิจมหาภาคถูกรวบรวมไว้เป็นช่วงของผลลัพธ์ที่มีความเป็นไปได้ ทั้งในแง่ของการพิจารณา </w:t>
      </w:r>
      <w:r w:rsidRPr="00A44F5B">
        <w:rPr>
          <w:rFonts w:asciiTheme="majorBidi" w:hAnsiTheme="majorBidi" w:cstheme="majorBidi"/>
          <w:color w:val="000000"/>
          <w:sz w:val="26"/>
          <w:szCs w:val="26"/>
        </w:rPr>
        <w:t xml:space="preserve">PD LGD 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 </w:t>
      </w:r>
      <w:r w:rsidRPr="00A44F5B">
        <w:rPr>
          <w:rFonts w:asciiTheme="majorBidi" w:hAnsiTheme="majorBidi" w:cstheme="majorBidi"/>
          <w:color w:val="000000"/>
          <w:sz w:val="26"/>
          <w:szCs w:val="26"/>
        </w:rPr>
        <w:t>EAD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หากมีความเกี่ยวข้อง </w:t>
      </w:r>
    </w:p>
    <w:p w14:paraId="436B527A" w14:textId="77777777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ab/>
      </w:r>
    </w:p>
    <w:p w14:paraId="6DD12BD7" w14:textId="1B9566DB" w:rsidR="00EE0768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 </w:t>
      </w:r>
    </w:p>
    <w:p w14:paraId="60776989" w14:textId="413F9130" w:rsidR="000678F0" w:rsidRPr="00A44F5B" w:rsidRDefault="00067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</w:rPr>
        <w:br w:type="page"/>
      </w:r>
    </w:p>
    <w:p w14:paraId="0C8BC062" w14:textId="055DE7BE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lastRenderedPageBreak/>
        <w:t>ลำดับ</w:t>
      </w:r>
      <w:r w:rsidR="002F6FCB"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ชั้น</w:t>
      </w: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ของการรับรู้ผลขาดทุนที่คาดว่าจะเกิดขึ้น</w:t>
      </w:r>
    </w:p>
    <w:p w14:paraId="68602B04" w14:textId="4D97B1C1" w:rsidR="005E27EB" w:rsidRPr="00A44F5B" w:rsidRDefault="005E27EB" w:rsidP="00D754C4">
      <w:pPr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</w:pPr>
    </w:p>
    <w:p w14:paraId="4C5F3A3A" w14:textId="006A1443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ชั้นที่</w:t>
      </w: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1</w:t>
      </w:r>
    </w:p>
    <w:p w14:paraId="0097F9A7" w14:textId="77777777" w:rsidR="005206B2" w:rsidRPr="00A44F5B" w:rsidRDefault="005206B2" w:rsidP="00C96C84">
      <w:pPr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7C49B3FC" w14:textId="171FDEF1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A44F5B">
        <w:rPr>
          <w:rFonts w:asciiTheme="majorBidi" w:hAnsiTheme="majorBidi" w:cstheme="majorBidi"/>
          <w:color w:val="000000"/>
          <w:sz w:val="26"/>
          <w:szCs w:val="26"/>
        </w:rPr>
        <w:t xml:space="preserve">12 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A44F5B">
        <w:rPr>
          <w:rFonts w:asciiTheme="majorBidi" w:hAnsiTheme="majorBidi" w:cstheme="majorBidi"/>
          <w:sz w:val="26"/>
          <w:szCs w:val="26"/>
        </w:rPr>
        <w:t xml:space="preserve">12 </w:t>
      </w:r>
      <w:r w:rsidRPr="00A44F5B">
        <w:rPr>
          <w:rFonts w:asciiTheme="majorBidi" w:hAnsiTheme="majorBidi" w:cstheme="majorBidi"/>
          <w:sz w:val="26"/>
          <w:szCs w:val="26"/>
          <w:cs/>
        </w:rPr>
        <w:t>เดือน</w:t>
      </w:r>
    </w:p>
    <w:p w14:paraId="328AC07C" w14:textId="77777777" w:rsidR="00652C32" w:rsidRPr="00A44F5B" w:rsidRDefault="00652C32" w:rsidP="00C96C84">
      <w:pPr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10072B4B" w14:textId="61512EB2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ชั้นที่</w:t>
      </w: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2</w:t>
      </w:r>
    </w:p>
    <w:p w14:paraId="02793C64" w14:textId="77777777" w:rsidR="005206B2" w:rsidRPr="00A44F5B" w:rsidRDefault="005206B2" w:rsidP="00C96C84">
      <w:pPr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7E149257" w14:textId="4F8B1CEB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A44F5B">
        <w:rPr>
          <w:rFonts w:asciiTheme="majorBidi" w:hAnsiTheme="majorBidi" w:cstheme="majorBidi"/>
          <w:color w:val="000000"/>
          <w:sz w:val="26"/>
          <w:szCs w:val="26"/>
        </w:rPr>
        <w:t>SICR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color w:val="000000"/>
          <w:sz w:val="26"/>
          <w:szCs w:val="26"/>
        </w:rPr>
        <w:t xml:space="preserve">– Significant increase in </w:t>
      </w:r>
      <w:r w:rsidR="00C3214F" w:rsidRPr="00A44F5B">
        <w:rPr>
          <w:rFonts w:asciiTheme="majorBidi" w:hAnsiTheme="majorBidi" w:cstheme="majorBidi"/>
          <w:color w:val="000000"/>
          <w:sz w:val="26"/>
          <w:szCs w:val="26"/>
        </w:rPr>
        <w:br/>
      </w:r>
      <w:proofErr w:type="spellStart"/>
      <w:r w:rsidRPr="00A44F5B">
        <w:rPr>
          <w:rFonts w:asciiTheme="majorBidi" w:hAnsiTheme="majorBidi" w:cstheme="majorBidi"/>
          <w:color w:val="000000"/>
          <w:sz w:val="26"/>
          <w:szCs w:val="26"/>
        </w:rPr>
        <w:t>creadit</w:t>
      </w:r>
      <w:proofErr w:type="spellEnd"/>
      <w:r w:rsidRPr="00A44F5B">
        <w:rPr>
          <w:rFonts w:asciiTheme="majorBidi" w:hAnsiTheme="majorBidi" w:cstheme="majorBidi"/>
          <w:color w:val="000000"/>
          <w:sz w:val="26"/>
          <w:szCs w:val="26"/>
        </w:rPr>
        <w:t xml:space="preserve"> risk) 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</w:t>
      </w:r>
      <w:r w:rsidR="000A1C47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จะรับรู้เหตุการณ์การผิดนัดชำระหนี้ที่อาจเกิดขึ้น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ตลอดอายุของสินทรัพย์ทางการเงิน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สินทรัพย์ทางการเงินที่ค้างชำระ </w:t>
      </w:r>
      <w:r w:rsidRPr="00A44F5B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วันหรือเกินกว่านั้น แต่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763F1959" w14:textId="77777777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0B388743" w14:textId="62F5DF25" w:rsidR="00652C32" w:rsidRPr="00A44F5B" w:rsidRDefault="00652C32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ชั้นที่</w:t>
      </w: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3</w:t>
      </w:r>
    </w:p>
    <w:p w14:paraId="12A9D555" w14:textId="77777777" w:rsidR="00652C32" w:rsidRPr="00A44F5B" w:rsidRDefault="00652C32" w:rsidP="00C96C84">
      <w:pPr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1869D601" w14:textId="14F40973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  <w:r w:rsidR="00E1137B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หมายถึงสินทรัพย์ทางการเงินที่</w:t>
      </w:r>
      <w:r w:rsidR="00B351B7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ค้างชำระเงินต้นหรือ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ดอกเบี้ยเกินกว่า </w:t>
      </w:r>
      <w:r w:rsidR="00751660" w:rsidRPr="00A44F5B">
        <w:rPr>
          <w:rFonts w:asciiTheme="majorBidi" w:hAnsiTheme="majorBidi" w:cstheme="majorBidi"/>
          <w:color w:val="000000"/>
          <w:sz w:val="26"/>
          <w:szCs w:val="26"/>
        </w:rPr>
        <w:t>9</w:t>
      </w:r>
      <w:r w:rsidR="009D6129" w:rsidRPr="00A44F5B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วัน </w:t>
      </w:r>
    </w:p>
    <w:p w14:paraId="455EDE1F" w14:textId="77777777" w:rsidR="00652C32" w:rsidRPr="00A44F5B" w:rsidRDefault="00652C32" w:rsidP="00C96C84">
      <w:pPr>
        <w:pStyle w:val="ListParagraph"/>
        <w:autoSpaceDE w:val="0"/>
        <w:autoSpaceDN w:val="0"/>
        <w:adjustRightInd w:val="0"/>
        <w:spacing w:after="69" w:line="200" w:lineRule="atLeast"/>
        <w:ind w:left="900" w:right="44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637C1BA8" w14:textId="77777777" w:rsidR="00652C32" w:rsidRPr="00A44F5B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A44F5B">
        <w:rPr>
          <w:rFonts w:asciiTheme="majorBidi" w:eastAsiaTheme="minorHAnsi" w:hAnsiTheme="majorBidi" w:cstheme="majorBidi"/>
          <w:sz w:val="26"/>
          <w:szCs w:val="26"/>
        </w:rPr>
        <w:t xml:space="preserve"> </w:t>
      </w:r>
    </w:p>
    <w:p w14:paraId="30EC7252" w14:textId="5BD4A555" w:rsidR="000678F0" w:rsidRPr="00A44F5B" w:rsidRDefault="00067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6"/>
          <w:szCs w:val="26"/>
        </w:rPr>
      </w:pPr>
      <w:r w:rsidRPr="00A44F5B">
        <w:rPr>
          <w:rFonts w:asciiTheme="majorBidi" w:eastAsiaTheme="minorHAnsi" w:hAnsiTheme="majorBidi" w:cstheme="majorBidi"/>
          <w:sz w:val="26"/>
          <w:szCs w:val="26"/>
        </w:rPr>
        <w:br w:type="page"/>
      </w:r>
    </w:p>
    <w:p w14:paraId="1C19B0EB" w14:textId="0A281F62" w:rsidR="00652C32" w:rsidRPr="00A44F5B" w:rsidRDefault="003D3C9F" w:rsidP="008D2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25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A44F5B">
        <w:rPr>
          <w:rFonts w:asciiTheme="majorBidi" w:eastAsiaTheme="minorHAnsi" w:hAnsiTheme="majorBidi" w:cstheme="majorBidi"/>
          <w:spacing w:val="-2"/>
          <w:sz w:val="26"/>
          <w:szCs w:val="26"/>
          <w:cs/>
        </w:rPr>
        <w:lastRenderedPageBreak/>
        <w:t>กลุ่มบริษัท</w:t>
      </w:r>
      <w:r w:rsidR="00652C32" w:rsidRPr="00A44F5B">
        <w:rPr>
          <w:rFonts w:asciiTheme="majorBidi" w:eastAsiaTheme="minorHAnsi" w:hAnsiTheme="majorBidi" w:cstheme="majorBidi"/>
          <w:spacing w:val="-2"/>
          <w:sz w:val="26"/>
          <w:szCs w:val="26"/>
          <w:cs/>
        </w:rPr>
        <w:t>ได้พิจารณาแล้วว่าการใช้ข้อกำหนดการด้อยค่าของมาตรฐานการรายงานทางการเงินฉบับที่ 9 ณ วันที่ 1 มกราคม 2563</w:t>
      </w:r>
      <w:r w:rsidR="00652C32" w:rsidRPr="00A44F5B">
        <w:rPr>
          <w:rFonts w:asciiTheme="majorBidi" w:eastAsiaTheme="minorHAnsi" w:hAnsiTheme="majorBidi" w:cstheme="majorBidi"/>
          <w:sz w:val="26"/>
          <w:szCs w:val="26"/>
          <w:cs/>
        </w:rPr>
        <w:t xml:space="preserve"> </w:t>
      </w:r>
      <w:r w:rsidR="00036CAC" w:rsidRPr="00A44F5B">
        <w:rPr>
          <w:rFonts w:asciiTheme="majorBidi" w:eastAsiaTheme="minorHAnsi" w:hAnsiTheme="majorBidi" w:cstheme="majorBidi"/>
          <w:sz w:val="26"/>
          <w:szCs w:val="26"/>
          <w:cs/>
        </w:rPr>
        <w:t xml:space="preserve">  </w:t>
      </w:r>
      <w:r w:rsidR="00652C32" w:rsidRPr="00A44F5B">
        <w:rPr>
          <w:rFonts w:asciiTheme="majorBidi" w:eastAsiaTheme="minorHAnsi" w:hAnsiTheme="majorBidi" w:cstheme="majorBidi"/>
          <w:sz w:val="26"/>
          <w:szCs w:val="26"/>
          <w:cs/>
        </w:rPr>
        <w:t>จะมีผลให้</w:t>
      </w:r>
      <w:r w:rsidR="00FA5671" w:rsidRPr="00A44F5B">
        <w:rPr>
          <w:rFonts w:asciiTheme="majorBidi" w:eastAsiaTheme="minorHAnsi" w:hAnsiTheme="majorBidi"/>
          <w:sz w:val="26"/>
          <w:szCs w:val="26"/>
          <w:cs/>
        </w:rPr>
        <w:t xml:space="preserve">ค่าเผื่อผลขาดทุนด้านเครดิตที่คาดว่าจะเกิดขึ้น </w:t>
      </w:r>
      <w:r w:rsidR="00652C32" w:rsidRPr="00A44F5B">
        <w:rPr>
          <w:rFonts w:asciiTheme="majorBidi" w:eastAsiaTheme="minorHAnsi" w:hAnsiTheme="majorBidi" w:cstheme="majorBidi"/>
          <w:sz w:val="26"/>
          <w:szCs w:val="26"/>
          <w:cs/>
        </w:rPr>
        <w:t>มีดังนี้</w:t>
      </w:r>
    </w:p>
    <w:tbl>
      <w:tblPr>
        <w:tblW w:w="9128" w:type="dxa"/>
        <w:tblInd w:w="540" w:type="dxa"/>
        <w:tblLook w:val="04A0" w:firstRow="1" w:lastRow="0" w:firstColumn="1" w:lastColumn="0" w:noHBand="0" w:noVBand="1"/>
      </w:tblPr>
      <w:tblGrid>
        <w:gridCol w:w="3510"/>
        <w:gridCol w:w="1719"/>
        <w:gridCol w:w="288"/>
        <w:gridCol w:w="1640"/>
        <w:gridCol w:w="288"/>
        <w:gridCol w:w="1683"/>
      </w:tblGrid>
      <w:tr w:rsidR="00652C32" w:rsidRPr="00A44F5B" w14:paraId="12882793" w14:textId="77777777" w:rsidTr="00D00138">
        <w:tc>
          <w:tcPr>
            <w:tcW w:w="3510" w:type="dxa"/>
            <w:shd w:val="clear" w:color="auto" w:fill="auto"/>
          </w:tcPr>
          <w:p w14:paraId="7426B20E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0B89BA3A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</w:tcPr>
          <w:p w14:paraId="3DB9EF5A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212036F3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6BE8C74A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5C3258DE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20BD8" w:rsidRPr="00A44F5B" w14:paraId="63DC8837" w14:textId="77777777" w:rsidTr="00870DB4">
        <w:tc>
          <w:tcPr>
            <w:tcW w:w="3510" w:type="dxa"/>
            <w:shd w:val="clear" w:color="auto" w:fill="auto"/>
          </w:tcPr>
          <w:p w14:paraId="0C62ED99" w14:textId="77777777" w:rsidR="00220BD8" w:rsidRPr="00A44F5B" w:rsidRDefault="00220BD8" w:rsidP="00220BD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  <w:vAlign w:val="bottom"/>
          </w:tcPr>
          <w:p w14:paraId="5965C245" w14:textId="6F179296" w:rsidR="00220BD8" w:rsidRPr="00A44F5B" w:rsidRDefault="00220BD8" w:rsidP="00870DB4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</w:t>
            </w:r>
            <w:r w:rsidR="00FA5671"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หนี้สงสัญจะสูญ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</w:t>
            </w:r>
            <w:r w:rsidR="00FA5671"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                 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2FDAC5E2" w14:textId="77777777" w:rsidR="00220BD8" w:rsidRPr="00A44F5B" w:rsidRDefault="00220BD8" w:rsidP="00220BD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-100" w:right="-1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2801069B" w14:textId="77777777" w:rsidR="00220BD8" w:rsidRPr="00A44F5B" w:rsidRDefault="00220BD8" w:rsidP="00220BD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A673376" w14:textId="77777777" w:rsidR="00220BD8" w:rsidRPr="00A44F5B" w:rsidRDefault="00220BD8" w:rsidP="00220BD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42E16D2" w14:textId="77777777" w:rsidR="00220BD8" w:rsidRPr="00A44F5B" w:rsidRDefault="00220BD8" w:rsidP="00220BD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B809B33" w14:textId="252BFBA9" w:rsidR="00220BD8" w:rsidRPr="00A44F5B" w:rsidRDefault="00220BD8" w:rsidP="00220BD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-100" w:right="-1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288" w:type="dxa"/>
            <w:shd w:val="clear" w:color="auto" w:fill="auto"/>
          </w:tcPr>
          <w:p w14:paraId="0FCEEAE4" w14:textId="77777777" w:rsidR="00220BD8" w:rsidRPr="00A44F5B" w:rsidRDefault="00220BD8" w:rsidP="00220BD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-100" w:right="-1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34560A79" w14:textId="113DEBFC" w:rsidR="00220BD8" w:rsidRPr="00A44F5B" w:rsidRDefault="00220BD8" w:rsidP="00870DB4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FA5671"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มกราคม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652C32" w:rsidRPr="00A44F5B" w14:paraId="0E0D7631" w14:textId="77777777" w:rsidTr="00D00138">
        <w:tc>
          <w:tcPr>
            <w:tcW w:w="3510" w:type="dxa"/>
            <w:shd w:val="clear" w:color="auto" w:fill="auto"/>
          </w:tcPr>
          <w:p w14:paraId="1E629208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18" w:type="dxa"/>
            <w:gridSpan w:val="5"/>
            <w:shd w:val="clear" w:color="auto" w:fill="auto"/>
          </w:tcPr>
          <w:p w14:paraId="4688ED89" w14:textId="49D754F4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="0073397C" w:rsidRPr="00A44F5B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</w:t>
            </w:r>
            <w:r w:rsidRPr="00A44F5B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C0674B" w:rsidRPr="00A44F5B" w14:paraId="5AFF5476" w14:textId="77777777" w:rsidTr="00D00138">
        <w:tc>
          <w:tcPr>
            <w:tcW w:w="3510" w:type="dxa"/>
            <w:shd w:val="clear" w:color="auto" w:fill="auto"/>
            <w:vAlign w:val="bottom"/>
          </w:tcPr>
          <w:p w14:paraId="258C260C" w14:textId="438C77AE" w:rsidR="00C0674B" w:rsidRPr="00A44F5B" w:rsidRDefault="00C0674B" w:rsidP="00C96C8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719" w:type="dxa"/>
            <w:shd w:val="clear" w:color="auto" w:fill="auto"/>
          </w:tcPr>
          <w:p w14:paraId="0C9C58C7" w14:textId="711B3B12" w:rsidR="00C0674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429,84</w:t>
            </w:r>
            <w:r w:rsidR="00296D3E"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288" w:type="dxa"/>
            <w:shd w:val="clear" w:color="auto" w:fill="auto"/>
          </w:tcPr>
          <w:p w14:paraId="65068988" w14:textId="77777777" w:rsidR="00C0674B" w:rsidRPr="00A44F5B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46D70BEF" w14:textId="3CB60784" w:rsidR="00C0674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110,41</w:t>
            </w:r>
            <w:r w:rsidR="00296D3E"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88" w:type="dxa"/>
            <w:shd w:val="clear" w:color="auto" w:fill="auto"/>
          </w:tcPr>
          <w:p w14:paraId="42F1AE62" w14:textId="77777777" w:rsidR="00C0674B" w:rsidRPr="00A44F5B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4CBBC848" w14:textId="02ADEB2A" w:rsidR="00C0674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540,255</w:t>
            </w:r>
          </w:p>
        </w:tc>
      </w:tr>
      <w:tr w:rsidR="00C0674B" w:rsidRPr="00A44F5B" w14:paraId="11C34E95" w14:textId="77777777" w:rsidTr="00D00138">
        <w:tc>
          <w:tcPr>
            <w:tcW w:w="3510" w:type="dxa"/>
            <w:shd w:val="clear" w:color="auto" w:fill="auto"/>
            <w:vAlign w:val="bottom"/>
          </w:tcPr>
          <w:p w14:paraId="105818B3" w14:textId="7ED81B62" w:rsidR="00C0674B" w:rsidRPr="00A44F5B" w:rsidRDefault="00C0674B" w:rsidP="00C96C8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1719" w:type="dxa"/>
            <w:shd w:val="clear" w:color="auto" w:fill="auto"/>
          </w:tcPr>
          <w:p w14:paraId="1EB838BC" w14:textId="2E4B3509" w:rsidR="00C0674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26,93</w:t>
            </w:r>
            <w:r w:rsidR="00296D3E"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288" w:type="dxa"/>
            <w:shd w:val="clear" w:color="auto" w:fill="auto"/>
          </w:tcPr>
          <w:p w14:paraId="1C65567F" w14:textId="77777777" w:rsidR="00C0674B" w:rsidRPr="00A44F5B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76B40393" w14:textId="12F0233F" w:rsidR="00C0674B" w:rsidRPr="00A44F5B" w:rsidRDefault="00C831BD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1515B"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10,294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72FA1C81" w14:textId="77777777" w:rsidR="00C0674B" w:rsidRPr="00A44F5B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002475AE" w14:textId="163E6B32" w:rsidR="00C0674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16,63</w:t>
            </w:r>
            <w:r w:rsidR="00296D3E"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C0674B" w:rsidRPr="00A44F5B" w14:paraId="6851B80F" w14:textId="77777777" w:rsidTr="00D00138">
        <w:tc>
          <w:tcPr>
            <w:tcW w:w="3510" w:type="dxa"/>
            <w:shd w:val="clear" w:color="auto" w:fill="auto"/>
            <w:vAlign w:val="bottom"/>
          </w:tcPr>
          <w:p w14:paraId="0CAA70B7" w14:textId="752278D7" w:rsidR="00C0674B" w:rsidRPr="00A44F5B" w:rsidRDefault="00C0674B" w:rsidP="00C96C8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1719" w:type="dxa"/>
            <w:shd w:val="clear" w:color="auto" w:fill="auto"/>
          </w:tcPr>
          <w:p w14:paraId="01B2E260" w14:textId="2A587B5F" w:rsidR="00C0674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12,491</w:t>
            </w:r>
          </w:p>
        </w:tc>
        <w:tc>
          <w:tcPr>
            <w:tcW w:w="288" w:type="dxa"/>
            <w:shd w:val="clear" w:color="auto" w:fill="auto"/>
          </w:tcPr>
          <w:p w14:paraId="46A323E5" w14:textId="77777777" w:rsidR="00C0674B" w:rsidRPr="00A44F5B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7BA4DBDE" w14:textId="7CF984E6" w:rsidR="00C0674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288" w:type="dxa"/>
            <w:shd w:val="clear" w:color="auto" w:fill="auto"/>
          </w:tcPr>
          <w:p w14:paraId="7E93C83C" w14:textId="77777777" w:rsidR="00C0674B" w:rsidRPr="00A44F5B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067597EB" w14:textId="6CDAA701" w:rsidR="00C0674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13,266</w:t>
            </w:r>
          </w:p>
        </w:tc>
      </w:tr>
      <w:tr w:rsidR="00870DB4" w:rsidRPr="00A44F5B" w14:paraId="155CB84B" w14:textId="77777777" w:rsidTr="008D2EBA">
        <w:tc>
          <w:tcPr>
            <w:tcW w:w="3510" w:type="dxa"/>
            <w:shd w:val="clear" w:color="auto" w:fill="auto"/>
            <w:vAlign w:val="bottom"/>
          </w:tcPr>
          <w:p w14:paraId="5BA2DCC7" w14:textId="034846C4" w:rsidR="00870DB4" w:rsidRPr="00A44F5B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ลูกหนี้สินเชื่อภาคธุรกิจ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1FCA433" w14:textId="00D685C9" w:rsidR="00870DB4" w:rsidRPr="00A44F5B" w:rsidRDefault="00870DB4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1,409,558</w:t>
            </w:r>
          </w:p>
        </w:tc>
        <w:tc>
          <w:tcPr>
            <w:tcW w:w="288" w:type="dxa"/>
            <w:shd w:val="clear" w:color="auto" w:fill="auto"/>
          </w:tcPr>
          <w:p w14:paraId="2433ED34" w14:textId="77777777" w:rsidR="00870DB4" w:rsidRPr="00A44F5B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771FB1F6" w14:textId="40D723B8" w:rsidR="00870DB4" w:rsidRPr="00A44F5B" w:rsidRDefault="00870DB4" w:rsidP="008D2E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15FB34EA" w14:textId="77777777" w:rsidR="00870DB4" w:rsidRPr="00A44F5B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6129A2F0" w14:textId="1882306D" w:rsidR="00870DB4" w:rsidRPr="00A44F5B" w:rsidRDefault="00870DB4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1,409,558</w:t>
            </w:r>
          </w:p>
        </w:tc>
      </w:tr>
      <w:tr w:rsidR="00870DB4" w:rsidRPr="00A44F5B" w14:paraId="633523C2" w14:textId="77777777" w:rsidTr="008D2EBA">
        <w:tc>
          <w:tcPr>
            <w:tcW w:w="3510" w:type="dxa"/>
            <w:shd w:val="clear" w:color="auto" w:fill="auto"/>
          </w:tcPr>
          <w:p w14:paraId="3C6E02FE" w14:textId="77777777" w:rsidR="00870DB4" w:rsidRPr="00A44F5B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75B100" w14:textId="52BF29DE" w:rsidR="00870DB4" w:rsidRPr="00A44F5B" w:rsidRDefault="00870DB4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1,878,8</w:t>
            </w:r>
            <w:r w:rsidR="00296D3E"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19</w:t>
            </w:r>
          </w:p>
        </w:tc>
        <w:tc>
          <w:tcPr>
            <w:tcW w:w="288" w:type="dxa"/>
            <w:shd w:val="clear" w:color="auto" w:fill="auto"/>
          </w:tcPr>
          <w:p w14:paraId="351427F7" w14:textId="77777777" w:rsidR="00870DB4" w:rsidRPr="00A44F5B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4DF5D6" w14:textId="0AB6182C" w:rsidR="00870DB4" w:rsidRPr="00A44F5B" w:rsidRDefault="00870DB4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100,896</w:t>
            </w:r>
          </w:p>
        </w:tc>
        <w:tc>
          <w:tcPr>
            <w:tcW w:w="288" w:type="dxa"/>
            <w:shd w:val="clear" w:color="auto" w:fill="auto"/>
          </w:tcPr>
          <w:p w14:paraId="06DCFB0C" w14:textId="77777777" w:rsidR="00870DB4" w:rsidRPr="00A44F5B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97A8D7" w14:textId="0E7DBCD8" w:rsidR="00870DB4" w:rsidRPr="00A44F5B" w:rsidRDefault="00870DB4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1,979,71</w:t>
            </w:r>
            <w:r w:rsidR="00296D3E"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</w:t>
            </w:r>
          </w:p>
        </w:tc>
      </w:tr>
    </w:tbl>
    <w:p w14:paraId="6DA03075" w14:textId="77777777" w:rsidR="00D97124" w:rsidRPr="00A44F5B" w:rsidRDefault="00D97124" w:rsidP="00652C32">
      <w:pPr>
        <w:rPr>
          <w:rFonts w:asciiTheme="majorBidi" w:hAnsiTheme="majorBidi" w:cstheme="majorBidi"/>
        </w:rPr>
      </w:pPr>
    </w:p>
    <w:tbl>
      <w:tblPr>
        <w:tblW w:w="9163" w:type="dxa"/>
        <w:tblInd w:w="540" w:type="dxa"/>
        <w:tblLook w:val="04A0" w:firstRow="1" w:lastRow="0" w:firstColumn="1" w:lastColumn="0" w:noHBand="0" w:noVBand="1"/>
      </w:tblPr>
      <w:tblGrid>
        <w:gridCol w:w="3510"/>
        <w:gridCol w:w="1746"/>
        <w:gridCol w:w="288"/>
        <w:gridCol w:w="1638"/>
        <w:gridCol w:w="288"/>
        <w:gridCol w:w="1693"/>
      </w:tblGrid>
      <w:tr w:rsidR="00652C32" w:rsidRPr="00A44F5B" w14:paraId="3DB5EF01" w14:textId="77777777" w:rsidTr="00D00138">
        <w:tc>
          <w:tcPr>
            <w:tcW w:w="3510" w:type="dxa"/>
            <w:shd w:val="clear" w:color="auto" w:fill="auto"/>
          </w:tcPr>
          <w:p w14:paraId="7243C58E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746" w:type="dxa"/>
            <w:shd w:val="clear" w:color="auto" w:fill="auto"/>
          </w:tcPr>
          <w:p w14:paraId="2CFED7E4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14" w:type="dxa"/>
            <w:gridSpan w:val="3"/>
            <w:shd w:val="clear" w:color="auto" w:fill="auto"/>
          </w:tcPr>
          <w:p w14:paraId="47AD10AE" w14:textId="49637138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</w:t>
            </w:r>
            <w:r w:rsidR="00D97124"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ะกิจการ</w:t>
            </w:r>
          </w:p>
        </w:tc>
        <w:tc>
          <w:tcPr>
            <w:tcW w:w="1693" w:type="dxa"/>
            <w:shd w:val="clear" w:color="auto" w:fill="auto"/>
          </w:tcPr>
          <w:p w14:paraId="5565CEA8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52C32" w:rsidRPr="00A44F5B" w14:paraId="58FB1535" w14:textId="77777777" w:rsidTr="00870DB4">
        <w:tc>
          <w:tcPr>
            <w:tcW w:w="3510" w:type="dxa"/>
            <w:shd w:val="clear" w:color="auto" w:fill="auto"/>
          </w:tcPr>
          <w:p w14:paraId="079EC964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D399507" w14:textId="40EDD9C5" w:rsidR="00652C32" w:rsidRPr="00A44F5B" w:rsidRDefault="00FA5671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ค่าเผื่อหนี้สงสัญจะสูญ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                                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6516F134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auto"/>
          </w:tcPr>
          <w:p w14:paraId="3C30328E" w14:textId="7501532D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EE0CBB3" w14:textId="77777777" w:rsidR="00220BD8" w:rsidRPr="00A44F5B" w:rsidRDefault="00220BD8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010432F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AEE347F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288" w:type="dxa"/>
            <w:shd w:val="clear" w:color="auto" w:fill="auto"/>
          </w:tcPr>
          <w:p w14:paraId="0F60BE7C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7862328F" w14:textId="77777777" w:rsidR="00220BD8" w:rsidRPr="00A44F5B" w:rsidRDefault="00220BD8" w:rsidP="00220BD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 </w:t>
            </w:r>
          </w:p>
          <w:p w14:paraId="5EFE3318" w14:textId="24B3CBDD" w:rsidR="00652C32" w:rsidRPr="00A44F5B" w:rsidRDefault="00220BD8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มกราคม</w:t>
            </w: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652C32" w:rsidRPr="00A44F5B" w14:paraId="4BE86E37" w14:textId="77777777" w:rsidTr="00D00138">
        <w:tc>
          <w:tcPr>
            <w:tcW w:w="3510" w:type="dxa"/>
            <w:shd w:val="clear" w:color="auto" w:fill="auto"/>
          </w:tcPr>
          <w:p w14:paraId="336964E7" w14:textId="77777777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3" w:type="dxa"/>
            <w:gridSpan w:val="5"/>
            <w:shd w:val="clear" w:color="auto" w:fill="auto"/>
          </w:tcPr>
          <w:p w14:paraId="6D50B2CE" w14:textId="06FB457E" w:rsidR="00652C32" w:rsidRPr="00A44F5B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="0058297B" w:rsidRPr="00A44F5B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</w:t>
            </w:r>
            <w:r w:rsidRPr="00A44F5B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52C32" w:rsidRPr="00A44F5B" w14:paraId="3D0F5BC9" w14:textId="77777777" w:rsidTr="00870DB4">
        <w:trPr>
          <w:trHeight w:val="70"/>
        </w:trPr>
        <w:tc>
          <w:tcPr>
            <w:tcW w:w="3510" w:type="dxa"/>
            <w:shd w:val="clear" w:color="auto" w:fill="auto"/>
          </w:tcPr>
          <w:p w14:paraId="60D01EE7" w14:textId="0445113E" w:rsidR="00652C32" w:rsidRPr="00A44F5B" w:rsidRDefault="00ED7441" w:rsidP="00C96C84">
            <w:pPr>
              <w:pStyle w:val="ListParagraph"/>
              <w:tabs>
                <w:tab w:val="clear" w:pos="227"/>
                <w:tab w:val="clear" w:pos="454"/>
              </w:tabs>
              <w:autoSpaceDE w:val="0"/>
              <w:autoSpaceDN w:val="0"/>
              <w:adjustRightInd w:val="0"/>
              <w:spacing w:line="240" w:lineRule="auto"/>
              <w:ind w:left="2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746" w:type="dxa"/>
            <w:shd w:val="clear" w:color="auto" w:fill="auto"/>
          </w:tcPr>
          <w:p w14:paraId="2B3E7270" w14:textId="5C77D79F" w:rsidR="00652C32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367,068</w:t>
            </w:r>
          </w:p>
        </w:tc>
        <w:tc>
          <w:tcPr>
            <w:tcW w:w="288" w:type="dxa"/>
            <w:shd w:val="clear" w:color="auto" w:fill="auto"/>
          </w:tcPr>
          <w:p w14:paraId="15B90975" w14:textId="77777777" w:rsidR="00652C32" w:rsidRPr="00A44F5B" w:rsidRDefault="00652C32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auto"/>
          </w:tcPr>
          <w:p w14:paraId="76AC8E04" w14:textId="4B0DB052" w:rsidR="00652C32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86,103</w:t>
            </w:r>
          </w:p>
        </w:tc>
        <w:tc>
          <w:tcPr>
            <w:tcW w:w="288" w:type="dxa"/>
            <w:shd w:val="clear" w:color="auto" w:fill="auto"/>
          </w:tcPr>
          <w:p w14:paraId="54D1185A" w14:textId="77777777" w:rsidR="00652C32" w:rsidRPr="00A44F5B" w:rsidRDefault="00652C32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74A019EC" w14:textId="28E8D7E1" w:rsidR="00652C32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453,171</w:t>
            </w:r>
          </w:p>
        </w:tc>
      </w:tr>
      <w:tr w:rsidR="0071515B" w:rsidRPr="00A44F5B" w14:paraId="1064529B" w14:textId="77777777" w:rsidTr="00870DB4">
        <w:trPr>
          <w:trHeight w:val="60"/>
        </w:trPr>
        <w:tc>
          <w:tcPr>
            <w:tcW w:w="3510" w:type="dxa"/>
            <w:shd w:val="clear" w:color="auto" w:fill="auto"/>
          </w:tcPr>
          <w:p w14:paraId="624BB001" w14:textId="77777777" w:rsidR="0071515B" w:rsidRPr="00A44F5B" w:rsidRDefault="0071515B" w:rsidP="0071515B">
            <w:pPr>
              <w:pStyle w:val="ListParagraph"/>
              <w:tabs>
                <w:tab w:val="clear" w:pos="227"/>
                <w:tab w:val="clear" w:pos="454"/>
              </w:tabs>
              <w:autoSpaceDE w:val="0"/>
              <w:autoSpaceDN w:val="0"/>
              <w:adjustRightInd w:val="0"/>
              <w:spacing w:line="240" w:lineRule="auto"/>
              <w:ind w:left="25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AC10CD" w14:textId="357289D5" w:rsidR="0071515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367,068</w:t>
            </w:r>
          </w:p>
        </w:tc>
        <w:tc>
          <w:tcPr>
            <w:tcW w:w="288" w:type="dxa"/>
            <w:shd w:val="clear" w:color="auto" w:fill="auto"/>
          </w:tcPr>
          <w:p w14:paraId="400D41F1" w14:textId="77777777" w:rsidR="0071515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7A09A" w14:textId="061E8520" w:rsidR="0071515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86,103</w:t>
            </w:r>
          </w:p>
        </w:tc>
        <w:tc>
          <w:tcPr>
            <w:tcW w:w="288" w:type="dxa"/>
            <w:shd w:val="clear" w:color="auto" w:fill="auto"/>
          </w:tcPr>
          <w:p w14:paraId="54C91CEB" w14:textId="77777777" w:rsidR="0071515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74F91" w14:textId="5BE5E0CF" w:rsidR="0071515B" w:rsidRPr="00A44F5B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453,171</w:t>
            </w:r>
          </w:p>
        </w:tc>
      </w:tr>
    </w:tbl>
    <w:p w14:paraId="73C1D17B" w14:textId="77777777" w:rsidR="00652C32" w:rsidRPr="00A44F5B" w:rsidRDefault="00652C32" w:rsidP="00652C32">
      <w:pPr>
        <w:pStyle w:val="ListParagraph"/>
        <w:autoSpaceDE w:val="0"/>
        <w:autoSpaceDN w:val="0"/>
        <w:adjustRightInd w:val="0"/>
        <w:spacing w:line="240" w:lineRule="auto"/>
        <w:ind w:left="900" w:hanging="360"/>
        <w:rPr>
          <w:rFonts w:asciiTheme="majorBidi" w:hAnsiTheme="majorBidi" w:cstheme="majorBidi"/>
          <w:color w:val="000000"/>
          <w:sz w:val="26"/>
          <w:szCs w:val="26"/>
        </w:rPr>
      </w:pPr>
    </w:p>
    <w:p w14:paraId="403592B6" w14:textId="77777777" w:rsidR="007C040E" w:rsidRPr="00A44F5B" w:rsidRDefault="00652C32" w:rsidP="008D2EBA">
      <w:pPr>
        <w:tabs>
          <w:tab w:val="clear" w:pos="454"/>
        </w:tabs>
        <w:ind w:left="900"/>
        <w:jc w:val="thaiDistribute"/>
        <w:rPr>
          <w:rFonts w:ascii="Angsana New" w:hAnsi="Angsana New" w:cs="Angsana New"/>
          <w:sz w:val="26"/>
          <w:szCs w:val="26"/>
        </w:rPr>
      </w:pP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t xml:space="preserve">ก่อนวันที่ </w:t>
      </w:r>
      <w:r w:rsidRPr="00A44F5B">
        <w:rPr>
          <w:rFonts w:asciiTheme="majorBidi" w:eastAsiaTheme="minorHAnsi" w:hAnsiTheme="majorBidi" w:cstheme="majorBidi"/>
          <w:sz w:val="26"/>
          <w:szCs w:val="26"/>
          <w:lang w:bidi="ar-SA"/>
        </w:rPr>
        <w:t xml:space="preserve">1 </w:t>
      </w: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t xml:space="preserve">มกราคม </w:t>
      </w:r>
      <w:r w:rsidRPr="00A44F5B">
        <w:rPr>
          <w:rFonts w:asciiTheme="majorBidi" w:eastAsiaTheme="minorHAnsi" w:hAnsiTheme="majorBidi" w:cstheme="majorBidi"/>
          <w:sz w:val="26"/>
          <w:szCs w:val="26"/>
          <w:lang w:bidi="ar-SA"/>
        </w:rPr>
        <w:t xml:space="preserve">2563 </w:t>
      </w:r>
      <w:r w:rsidR="007C040E" w:rsidRPr="00A44F5B">
        <w:rPr>
          <w:rFonts w:ascii="Angsana New" w:hAnsi="Angsana New" w:cs="Angsana New"/>
          <w:sz w:val="26"/>
          <w:szCs w:val="26"/>
          <w:cs/>
        </w:rPr>
        <w:t>กลุ่มบริษัทตั้งค่าเผื่อหนี้สงสัยจะสูญสำหรับลูกหนี้เช่าซื้อ ลูกหนี้สินเชื่อ และลูกหนี้สินเชื่อรายย่อย โดยประมาณที่อาจจะเก็บเงินจากลูกหนี้ไม่ได้ โดยพิจารณาจากสถานะปัจจุบันของลูกหนี้คงค้าง ความสามารถในการชำระหนี้ของลูกหนี้ ประสบการณ์และข้อมูลความเสียหายที่เกิดขึ้นจริงในอดีต</w:t>
      </w:r>
    </w:p>
    <w:p w14:paraId="03810D29" w14:textId="1FEDAE1C" w:rsidR="00696D1E" w:rsidRPr="00A44F5B" w:rsidRDefault="00696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6"/>
          <w:szCs w:val="26"/>
          <w:cs/>
        </w:rPr>
      </w:pP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br w:type="page"/>
      </w:r>
    </w:p>
    <w:p w14:paraId="6FA2B15E" w14:textId="6AABF96E" w:rsidR="00FD4562" w:rsidRPr="00A44F5B" w:rsidRDefault="00FD4562" w:rsidP="00C96C8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lastRenderedPageBreak/>
        <w:t>ดอกเบี้ย</w:t>
      </w:r>
    </w:p>
    <w:p w14:paraId="49FE7845" w14:textId="77777777" w:rsidR="00FD4562" w:rsidRPr="00A90D19" w:rsidRDefault="00FD4562" w:rsidP="008D2EBA">
      <w:pPr>
        <w:autoSpaceDE w:val="0"/>
        <w:autoSpaceDN w:val="0"/>
        <w:adjustRightInd w:val="0"/>
        <w:spacing w:after="69" w:line="240" w:lineRule="auto"/>
        <w:ind w:left="108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1143DA9C" w14:textId="7AA745B1" w:rsidR="00A235F3" w:rsidRPr="00A44F5B" w:rsidRDefault="00A235F3" w:rsidP="00A90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335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t xml:space="preserve">ตั้งแต่วันที่ 1 มกราคม 2563 ดอกเบี้ยรับและดอกเบี้ยจ่ายจะรับรู้ในกำไรหรือขาดทุนโดยใช้วิธีอัตราดอกเบี้ยที่แท้จริง </w:t>
      </w:r>
      <w:r w:rsidR="00973C24" w:rsidRPr="00A44F5B">
        <w:rPr>
          <w:rFonts w:asciiTheme="majorBidi" w:eastAsiaTheme="minorHAnsi" w:hAnsiTheme="majorBidi" w:cstheme="majorBidi"/>
          <w:sz w:val="26"/>
          <w:szCs w:val="26"/>
        </w:rPr>
        <w:br/>
      </w: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t>อัตราดอกเบี้ยที่แท้จริง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:</w:t>
      </w:r>
    </w:p>
    <w:p w14:paraId="7E299507" w14:textId="77777777" w:rsidR="00D00138" w:rsidRPr="00A90D19" w:rsidRDefault="00D00138" w:rsidP="0049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73263A75" w14:textId="7CE79C2E" w:rsidR="00A235F3" w:rsidRPr="00A44F5B" w:rsidRDefault="00A235F3" w:rsidP="0049270C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มูลค่าตามบัญชีขั้นต้นของสินทรัพย์ทางการเงิน หรือ</w:t>
      </w:r>
    </w:p>
    <w:p w14:paraId="1C9D85A7" w14:textId="51F02699" w:rsidR="00A235F3" w:rsidRPr="00A44F5B" w:rsidRDefault="00A235F3" w:rsidP="0049270C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ราคาทุนตัดจำหน่ายของหนี้สินทางการเงิน</w:t>
      </w:r>
    </w:p>
    <w:p w14:paraId="621D27EA" w14:textId="2ECB2D1A" w:rsidR="00220BD8" w:rsidRPr="00A90D19" w:rsidRDefault="0022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4"/>
          <w:szCs w:val="24"/>
          <w:cs/>
        </w:rPr>
      </w:pPr>
    </w:p>
    <w:p w14:paraId="13912A75" w14:textId="1021B785" w:rsidR="00A235F3" w:rsidRPr="00A44F5B" w:rsidRDefault="00A235F3" w:rsidP="0049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00" w:lineRule="atLeast"/>
        <w:ind w:left="900" w:right="296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</w:t>
      </w:r>
      <w:r w:rsidR="00036CAC" w:rsidRPr="00A44F5B">
        <w:rPr>
          <w:rFonts w:asciiTheme="majorBidi" w:eastAsiaTheme="minorHAnsi" w:hAnsiTheme="majorBidi" w:cstheme="majorBidi"/>
          <w:sz w:val="26"/>
          <w:szCs w:val="26"/>
        </w:rPr>
        <w:br/>
      </w:r>
      <w:r w:rsidR="003D3C9F" w:rsidRPr="00A44F5B">
        <w:rPr>
          <w:rFonts w:asciiTheme="majorBidi" w:eastAsiaTheme="minorHAnsi" w:hAnsiTheme="majorBidi" w:cstheme="majorBidi"/>
          <w:sz w:val="26"/>
          <w:szCs w:val="26"/>
          <w:cs/>
        </w:rPr>
        <w:t>กลุ่มบริษัท</w:t>
      </w: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t>ประมาณการกระแสเงินสดในอนาคตที่คาดว่าจะได้รับโดยพิจารณาเงื่อนไขของสัญญาทั้งหมดของเครื่องมือทางการเงินนั้น แต่ไม่พิจารณาผลขาดทุนด้านเครดิตที่คาดว่าจะเกิดข</w:t>
      </w:r>
      <w:r w:rsidR="007A231E" w:rsidRPr="00A44F5B">
        <w:rPr>
          <w:rFonts w:asciiTheme="majorBidi" w:eastAsiaTheme="minorHAnsi" w:hAnsiTheme="majorBidi" w:cstheme="majorBidi"/>
          <w:sz w:val="26"/>
          <w:szCs w:val="26"/>
          <w:cs/>
        </w:rPr>
        <w:t>ึ้</w:t>
      </w: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t>น สำหรับสินทรัพย์ทางการเงินที่มีการด้อยค่าด้านเครดิตจะคำนวณอัตราดอกเบี้ยที่แท้จริงที่ปรับด้วยความเสี่ยงด้านเครดิตโดยใช้ประมาณการกระแสเงินสดในอนาคตซึ่งรวมผลขาดทุนด้านเครดิตที่คาดว่าจะเกิดข</w:t>
      </w:r>
      <w:r w:rsidR="00973C24" w:rsidRPr="00A44F5B">
        <w:rPr>
          <w:rFonts w:asciiTheme="majorBidi" w:eastAsiaTheme="minorHAnsi" w:hAnsiTheme="majorBidi" w:cstheme="majorBidi"/>
          <w:sz w:val="26"/>
          <w:szCs w:val="26"/>
          <w:cs/>
        </w:rPr>
        <w:t>ึ้น</w:t>
      </w:r>
    </w:p>
    <w:p w14:paraId="6A9344C0" w14:textId="77777777" w:rsidR="00220BD8" w:rsidRPr="00A90D19" w:rsidRDefault="00220BD8" w:rsidP="0049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00" w:lineRule="atLeast"/>
        <w:ind w:left="90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4F6AA92F" w14:textId="45B5BA9F" w:rsidR="00A235F3" w:rsidRPr="00A44F5B" w:rsidRDefault="00A235F3" w:rsidP="0049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00" w:lineRule="atLeast"/>
        <w:ind w:left="900" w:right="296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t>การคำนวณอัตราดอกเบี้ยที่แท้จริงรวมถึงค่าธรรมเนียมและต้นทุนในการรับและจ่ายทั้งหมดซ</w:t>
      </w:r>
      <w:r w:rsidR="007A231E" w:rsidRPr="00A44F5B">
        <w:rPr>
          <w:rFonts w:asciiTheme="majorBidi" w:eastAsiaTheme="minorHAnsi" w:hAnsiTheme="majorBidi" w:cstheme="majorBidi"/>
          <w:sz w:val="26"/>
          <w:szCs w:val="26"/>
          <w:cs/>
        </w:rPr>
        <w:t>ึ่</w:t>
      </w: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t>เป็นส่วนหน</w:t>
      </w:r>
      <w:r w:rsidR="007A231E" w:rsidRPr="00A44F5B">
        <w:rPr>
          <w:rFonts w:asciiTheme="majorBidi" w:eastAsiaTheme="minorHAnsi" w:hAnsiTheme="majorBidi" w:cstheme="majorBidi"/>
          <w:sz w:val="26"/>
          <w:szCs w:val="26"/>
          <w:cs/>
        </w:rPr>
        <w:t>หนึ่</w:t>
      </w:r>
      <w:r w:rsidRPr="00A44F5B">
        <w:rPr>
          <w:rFonts w:asciiTheme="majorBidi" w:eastAsiaTheme="minorHAnsi" w:hAnsiTheme="majorBidi" w:cstheme="majorBidi"/>
          <w:sz w:val="26"/>
          <w:szCs w:val="26"/>
          <w:cs/>
        </w:rPr>
        <w:t>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49E95899" w14:textId="5813A084" w:rsidR="005B1006" w:rsidRPr="00A90D19" w:rsidRDefault="005B1006" w:rsidP="0049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4"/>
          <w:szCs w:val="24"/>
          <w:cs/>
          <w:lang w:bidi="ar-SA"/>
        </w:rPr>
      </w:pPr>
    </w:p>
    <w:p w14:paraId="17F8CE56" w14:textId="4553DE7A" w:rsidR="00A235F3" w:rsidRPr="00A44F5B" w:rsidRDefault="007A231E" w:rsidP="0049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00" w:lineRule="atLeast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</w:rPr>
        <w:t>‘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ราคาทุนตัดจำหน่าย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</w:rPr>
        <w:t xml:space="preserve">' 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ของสินทรัพย์ทางการเงินหรือหนี้สินทางการเงินคือ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ึ่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งเกิดจากผลต่างระหว่างมูลค่าท</w:t>
      </w:r>
      <w:r w:rsidR="00E87A8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ี่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รับร</w:t>
      </w:r>
      <w:r w:rsidR="00E87A8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ู้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รายการเม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ื่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อเร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ิ่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มแรกและมูลค่า ณ วันท</w:t>
      </w:r>
      <w:r w:rsidR="00E87A8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ี่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ครบกำหนดและปรับปรุงด้วยค่าเผื่อผลขาดทุนสำหรับกรณีของสินทรัพย์ทางการเงิน </w:t>
      </w:r>
      <w:r w:rsidR="00615435" w:rsidRPr="00A44F5B">
        <w:rPr>
          <w:rFonts w:asciiTheme="majorBidi" w:hAnsiTheme="majorBidi" w:cstheme="majorBidi"/>
          <w:color w:val="000000"/>
          <w:sz w:val="26"/>
          <w:szCs w:val="26"/>
        </w:rPr>
        <w:t>‘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มูลค่าตามบัญชีขั้นต้นของสินทรัพย์ทางการเงิน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</w:rPr>
        <w:t xml:space="preserve">' </w:t>
      </w:r>
      <w:r w:rsidR="00A235F3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คือราคาทุนตัดจำหน่ายของสินทรัพย์ทางการเงินก่อนที่จะมีการปรับปรุงค่าเผื่อผลขาดทุน</w:t>
      </w:r>
    </w:p>
    <w:p w14:paraId="3F106A2C" w14:textId="4526AB6B" w:rsidR="00A235F3" w:rsidRPr="00A90D19" w:rsidRDefault="00A235F3" w:rsidP="0049270C">
      <w:pPr>
        <w:autoSpaceDE w:val="0"/>
        <w:autoSpaceDN w:val="0"/>
        <w:adjustRightInd w:val="0"/>
        <w:spacing w:line="200" w:lineRule="atLeast"/>
        <w:ind w:left="90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73C5E4E9" w14:textId="52A13311" w:rsidR="00A235F3" w:rsidRPr="00A44F5B" w:rsidRDefault="00A235F3" w:rsidP="00492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00" w:lineRule="atLeast"/>
        <w:ind w:left="900" w:right="296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</w:pP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การคำนวณดอกเบ</w:t>
      </w:r>
      <w:r w:rsidR="00A470B9"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ี้</w:t>
      </w:r>
      <w:r w:rsidRPr="00A44F5B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 xml:space="preserve">ยรับและดอกเบี้ยจ่าย </w:t>
      </w:r>
    </w:p>
    <w:p w14:paraId="09EBB110" w14:textId="77777777" w:rsidR="00A235F3" w:rsidRPr="00A90D19" w:rsidRDefault="00A235F3" w:rsidP="0049270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0BC13335" w14:textId="36C48B03" w:rsidR="00E35F9A" w:rsidRPr="00A44F5B" w:rsidRDefault="00A235F3" w:rsidP="00F9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ในการคำนวณดอกเบี้ยรับและดอกเบี้ยจ่า</w:t>
      </w:r>
      <w:r w:rsidR="00B84623" w:rsidRPr="00A44F5B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ย</w:t>
      </w:r>
      <w:r w:rsidRPr="00A44F5B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ให้ใช้อัตราดอกเบ</w:t>
      </w:r>
      <w:r w:rsidR="00A470B9" w:rsidRPr="00A44F5B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ี้</w:t>
      </w:r>
      <w:r w:rsidRPr="00A44F5B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ยที่แท้จริงกับมูลค่าตามบัญชีขั้นต้นของสินทรัพย์ (เมื่อสินทรัพย์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ไม่ด้อยค่าด้านเครดิต) หรือราคาทุนตัดจำหน่ายของหนี้สิน อย่างไรก็ตามสำหรับสินทรัพย์ทางการเงินที่ไม่ใช่สินทรัพย์ทางการเงินที่มีการด้อยค่าด้านเครดิตเมื่อซ</w:t>
      </w:r>
      <w:r w:rsidR="00A470B9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ื้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อหรือเมื่อกําเนิด 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</w:t>
      </w:r>
      <w:r w:rsidR="00A470B9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ี้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ยท</w:t>
      </w:r>
      <w:r w:rsidR="00A470B9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ี่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แท้จริงกับ</w:t>
      </w:r>
      <w:r w:rsidR="00863702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ราคาทุนตัดจำหน่ายของสินทรัพย์ทางการเงิน หากสินทรัพย์ทางการเงินดังกล่าวไม่ด้อย</w:t>
      </w:r>
      <w:r w:rsidR="00BB1C28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ค่าอีกต่อไปให้คำนวณดอกเบี้ยรับโดยกลับไปใช้มูลค่าขั้นต้นสำหรับ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สินทรัพย์ทางการเงินที่มีการด้อยค่าด้านเครดิตเมื่อซ</w:t>
      </w:r>
      <w:r w:rsidR="00A470B9" w:rsidRPr="00A44F5B">
        <w:rPr>
          <w:rFonts w:asciiTheme="majorBidi" w:hAnsiTheme="majorBidi" w:cstheme="majorBidi"/>
          <w:color w:val="000000"/>
          <w:sz w:val="26"/>
          <w:szCs w:val="26"/>
          <w:cs/>
        </w:rPr>
        <w:t>ื้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อหรือเมื่อกําเนิด</w:t>
      </w:r>
      <w:r w:rsidR="002F7582" w:rsidRPr="00A44F5B">
        <w:rPr>
          <w:rFonts w:asciiTheme="majorBidi" w:hAnsiTheme="majorBidi" w:cstheme="majorBidi"/>
          <w:color w:val="000000"/>
          <w:sz w:val="26"/>
          <w:szCs w:val="26"/>
          <w:cs/>
        </w:rPr>
        <w:t>ในการรับรู้รายการเมื่อเริ่มแรกดอกเบี้ยจะคำนวณโดยใช้</w:t>
      </w: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อัตราดอกเบี้ยที่แท้จริงที่ปรับด้วยความเสี่ยงด้านเครดิตกับราคาทุนตัดจำหน่ายของสินทรัพย์ทางการเงิน การคำนวณดอกเบี้ยรับจะไม่กลับไป</w:t>
      </w:r>
      <w:r w:rsidRPr="00A44F5B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คำนวณกับมูลค่าตามบัญชีข</w:t>
      </w:r>
      <w:r w:rsidR="00A470B9" w:rsidRPr="00A44F5B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ั้</w:t>
      </w:r>
      <w:r w:rsidRPr="00A44F5B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นต้น ถึงแม้ความเส</w:t>
      </w:r>
      <w:r w:rsidR="00A470B9" w:rsidRPr="00A44F5B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ี่</w:t>
      </w:r>
      <w:r w:rsidRPr="00A44F5B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ยงด้านเครดิตของเคร</w:t>
      </w:r>
      <w:r w:rsidR="00A470B9" w:rsidRPr="00A44F5B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ื่</w:t>
      </w:r>
      <w:r w:rsidRPr="00A44F5B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องมือทางการเงินจะมีการเปล</w:t>
      </w:r>
      <w:r w:rsidR="00A470B9" w:rsidRPr="00A44F5B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ี่</w:t>
      </w:r>
      <w:r w:rsidRPr="00A44F5B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ยนแปลงดีข</w:t>
      </w:r>
      <w:r w:rsidR="00A470B9" w:rsidRPr="00A44F5B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ึ้</w:t>
      </w:r>
      <w:r w:rsidRPr="00A44F5B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น</w:t>
      </w:r>
    </w:p>
    <w:p w14:paraId="2D15C9E8" w14:textId="77777777" w:rsidR="00ED18F5" w:rsidRPr="00A90D19" w:rsidRDefault="00ED18F5" w:rsidP="00F9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296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C5A95BD" w14:textId="7DFAB728" w:rsidR="00B46F8D" w:rsidRPr="00A44F5B" w:rsidRDefault="00B46F8D" w:rsidP="00F9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color w:val="000000"/>
          <w:sz w:val="26"/>
          <w:szCs w:val="26"/>
          <w:cs/>
        </w:rPr>
        <w:t>สำหรับสินทรัพย์และหนี้สินทางการเงินที่มีอยู่ ณ วันที่วันถือปฏิบัติตามมาตรฐานและมีการเปลี่ยนแปลงจะใช้วิธีอัตราดอกเบี้ยที่แท้จริงโดยวิธีเปลี่ยนทันทีเป็นต้นไป</w:t>
      </w:r>
    </w:p>
    <w:p w14:paraId="28F48456" w14:textId="7EFFCC57" w:rsidR="00047CC7" w:rsidRPr="00A44F5B" w:rsidRDefault="007962AD" w:rsidP="00A90D19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right="-835" w:hanging="45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</w:rPr>
      </w:pPr>
      <w:r w:rsidRPr="00A44F5B"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</w:rPr>
        <w:lastRenderedPageBreak/>
        <w:t>T</w:t>
      </w:r>
      <w:r w:rsidR="00047CC7" w:rsidRPr="00A44F5B"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</w:rPr>
        <w:t xml:space="preserve">FRS 16 </w:t>
      </w:r>
      <w:r w:rsidR="00047CC7" w:rsidRPr="00A44F5B"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  <w:cs/>
        </w:rPr>
        <w:t>สัญญาเช่า</w:t>
      </w:r>
    </w:p>
    <w:p w14:paraId="4785A3F8" w14:textId="77777777" w:rsidR="00047CC7" w:rsidRPr="00A44F5B" w:rsidRDefault="00047CC7" w:rsidP="00D0622A">
      <w:pPr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6CF03AEE" w14:textId="364F2296" w:rsidR="00047CC7" w:rsidRDefault="00047CC7" w:rsidP="00F544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8"/>
          <w:sz w:val="26"/>
          <w:szCs w:val="26"/>
        </w:rPr>
      </w:pPr>
      <w:r w:rsidRPr="00A90D19">
        <w:rPr>
          <w:rFonts w:asciiTheme="majorBidi" w:hAnsiTheme="majorBidi" w:cstheme="majorBidi"/>
          <w:spacing w:val="-4"/>
          <w:sz w:val="26"/>
          <w:szCs w:val="26"/>
          <w:cs/>
        </w:rPr>
        <w:t xml:space="preserve">ตั้งแต่วันที่ </w:t>
      </w:r>
      <w:r w:rsidRPr="00A90D19">
        <w:rPr>
          <w:rFonts w:asciiTheme="majorBidi" w:hAnsiTheme="majorBidi" w:cstheme="majorBidi"/>
          <w:spacing w:val="-4"/>
          <w:sz w:val="26"/>
          <w:szCs w:val="26"/>
        </w:rPr>
        <w:t xml:space="preserve">1 </w:t>
      </w:r>
      <w:r w:rsidRPr="00A90D19">
        <w:rPr>
          <w:rFonts w:asciiTheme="majorBidi" w:hAnsiTheme="majorBidi" w:cstheme="majorBidi"/>
          <w:spacing w:val="-4"/>
          <w:sz w:val="26"/>
          <w:szCs w:val="26"/>
          <w:cs/>
        </w:rPr>
        <w:t xml:space="preserve">มกราคม </w:t>
      </w:r>
      <w:r w:rsidRPr="00A90D19">
        <w:rPr>
          <w:rFonts w:asciiTheme="majorBidi" w:hAnsiTheme="majorBidi" w:cstheme="majorBidi"/>
          <w:spacing w:val="-4"/>
          <w:sz w:val="26"/>
          <w:szCs w:val="26"/>
        </w:rPr>
        <w:t xml:space="preserve">2563 </w:t>
      </w:r>
      <w:r w:rsidRPr="00A90D19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</w:t>
      </w:r>
      <w:r w:rsidR="00736044" w:rsidRPr="00A90D19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A90D19">
        <w:rPr>
          <w:rFonts w:asciiTheme="majorBidi" w:hAnsiTheme="majorBidi" w:cstheme="majorBidi"/>
          <w:spacing w:val="-4"/>
          <w:sz w:val="26"/>
          <w:szCs w:val="26"/>
          <w:cs/>
        </w:rPr>
        <w:t xml:space="preserve">ถือปฏิบัติตาม </w:t>
      </w:r>
      <w:r w:rsidRPr="00A90D19">
        <w:rPr>
          <w:rFonts w:asciiTheme="majorBidi" w:hAnsiTheme="majorBidi" w:cstheme="majorBidi"/>
          <w:spacing w:val="-4"/>
          <w:sz w:val="26"/>
          <w:szCs w:val="26"/>
        </w:rPr>
        <w:t xml:space="preserve">TFRS 16 </w:t>
      </w:r>
      <w:r w:rsidRPr="00A90D19">
        <w:rPr>
          <w:rFonts w:asciiTheme="majorBidi" w:hAnsiTheme="majorBidi" w:cstheme="majorBidi"/>
          <w:spacing w:val="-4"/>
          <w:sz w:val="26"/>
          <w:szCs w:val="26"/>
          <w:cs/>
        </w:rPr>
        <w:t>เป็นครั้งแรกกับสัญญาที่เคยระบุว่าเป็นสัญญาเช่าตามมาตรฐานการบัญชี</w:t>
      </w:r>
      <w:r w:rsidRPr="00A90D19">
        <w:rPr>
          <w:rFonts w:asciiTheme="majorBidi" w:hAnsiTheme="majorBidi" w:cstheme="majorBidi"/>
          <w:spacing w:val="8"/>
          <w:sz w:val="26"/>
          <w:szCs w:val="26"/>
          <w:cs/>
        </w:rPr>
        <w:t xml:space="preserve">ฉบับที่ </w:t>
      </w:r>
      <w:r w:rsidRPr="00A90D19">
        <w:rPr>
          <w:rFonts w:asciiTheme="majorBidi" w:hAnsiTheme="majorBidi" w:cstheme="majorBidi"/>
          <w:spacing w:val="8"/>
          <w:sz w:val="26"/>
          <w:szCs w:val="26"/>
        </w:rPr>
        <w:t xml:space="preserve">17 </w:t>
      </w:r>
      <w:r w:rsidRPr="00A90D19">
        <w:rPr>
          <w:rFonts w:asciiTheme="majorBidi" w:hAnsiTheme="majorBidi" w:cstheme="majorBidi"/>
          <w:spacing w:val="8"/>
          <w:sz w:val="26"/>
          <w:szCs w:val="26"/>
          <w:cs/>
        </w:rPr>
        <w:t xml:space="preserve">เรื่อง สัญญาเช่า </w:t>
      </w:r>
      <w:r w:rsidRPr="00A90D19">
        <w:rPr>
          <w:rFonts w:asciiTheme="majorBidi" w:hAnsiTheme="majorBidi" w:cstheme="majorBidi"/>
          <w:spacing w:val="8"/>
          <w:sz w:val="26"/>
          <w:szCs w:val="26"/>
        </w:rPr>
        <w:t xml:space="preserve">(TAS 17) </w:t>
      </w:r>
      <w:r w:rsidRPr="00A90D19">
        <w:rPr>
          <w:rFonts w:asciiTheme="majorBidi" w:hAnsiTheme="majorBidi" w:cstheme="majorBidi"/>
          <w:spacing w:val="8"/>
          <w:sz w:val="26"/>
          <w:szCs w:val="26"/>
          <w:cs/>
        </w:rPr>
        <w:t xml:space="preserve">ด้วยวิธีปรับปรุงย้อนหลังโดยรับรู้ผลกระทบสะสม </w:t>
      </w:r>
      <w:r w:rsidRPr="00A90D19">
        <w:rPr>
          <w:rFonts w:asciiTheme="majorBidi" w:hAnsiTheme="majorBidi" w:cstheme="majorBidi"/>
          <w:spacing w:val="8"/>
          <w:sz w:val="26"/>
          <w:szCs w:val="26"/>
        </w:rPr>
        <w:t>(Modified retrospective approach)</w:t>
      </w:r>
    </w:p>
    <w:p w14:paraId="46BDD7A0" w14:textId="77777777" w:rsidR="00483E3C" w:rsidRPr="00A44F5B" w:rsidRDefault="00483E3C" w:rsidP="00F544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5D4645AD" w14:textId="4CEEE788" w:rsidR="00047CC7" w:rsidRPr="00A44F5B" w:rsidRDefault="00047CC7" w:rsidP="00F544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เดิมกลุ่มบริษัท</w:t>
      </w:r>
      <w:r w:rsidR="00736044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ตาม</w:t>
      </w:r>
      <w:r w:rsidRPr="00A44F5B">
        <w:rPr>
          <w:rFonts w:asciiTheme="majorBidi" w:hAnsiTheme="majorBidi" w:cstheme="majorBidi"/>
          <w:sz w:val="26"/>
          <w:szCs w:val="26"/>
        </w:rPr>
        <w:t xml:space="preserve"> TFRS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</w:rPr>
        <w:t xml:space="preserve">16 </w:t>
      </w:r>
      <w:r w:rsidRPr="00A44F5B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736044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ได้ประเมินว่าสัญญาเป็นสัญญาเช่าหรือประกอบด้วยสัญญาเช่าหรือไม่ ณ วันที่</w:t>
      </w:r>
      <w:r w:rsidRPr="00A44F5B">
        <w:rPr>
          <w:rFonts w:asciiTheme="majorBidi" w:hAnsiTheme="majorBidi" w:cstheme="majorBidi"/>
          <w:sz w:val="26"/>
          <w:szCs w:val="26"/>
        </w:rPr>
        <w:t xml:space="preserve"> 1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44F5B">
        <w:rPr>
          <w:rFonts w:asciiTheme="majorBidi" w:hAnsiTheme="majorBidi" w:cstheme="majorBidi"/>
          <w:sz w:val="26"/>
          <w:szCs w:val="26"/>
        </w:rPr>
        <w:t xml:space="preserve">2563 </w:t>
      </w:r>
      <w:r w:rsidRPr="00A44F5B">
        <w:rPr>
          <w:rFonts w:asciiTheme="majorBidi" w:hAnsiTheme="majorBidi" w:cstheme="majorBidi"/>
          <w:sz w:val="26"/>
          <w:szCs w:val="26"/>
          <w:cs/>
        </w:rPr>
        <w:t>กลุ่มบริษัทรับรู้สินทรัพย์สิทธิการใช้และหนี้สินตามสัญญาเช่า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714A8BF" w14:textId="77777777" w:rsidR="00047CC7" w:rsidRPr="00A44F5B" w:rsidRDefault="00047CC7" w:rsidP="00047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047CC7" w:rsidRPr="00A44F5B" w14:paraId="1B7A7E78" w14:textId="77777777" w:rsidTr="00F5445A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362F7F03" w14:textId="616071E3" w:rsidR="00047CC7" w:rsidRPr="00A44F5B" w:rsidRDefault="00047CC7" w:rsidP="00047CC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  <w:lang w:val="en-US" w:bidi="th-TH"/>
              </w:rPr>
            </w:pPr>
            <w:r w:rsidRPr="00A44F5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 xml:space="preserve">ผลกระทบจากการถือปฏิบัติตาม </w:t>
            </w:r>
            <w:r w:rsidRPr="00A44F5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TFRS 16</w:t>
            </w:r>
          </w:p>
        </w:tc>
        <w:tc>
          <w:tcPr>
            <w:tcW w:w="1350" w:type="dxa"/>
            <w:vAlign w:val="bottom"/>
          </w:tcPr>
          <w:p w14:paraId="57287519" w14:textId="3EB0BB39" w:rsidR="00047CC7" w:rsidRPr="00A44F5B" w:rsidRDefault="00047CC7" w:rsidP="00047CC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6212636" w14:textId="77777777" w:rsidR="00047CC7" w:rsidRPr="00A44F5B" w:rsidRDefault="00047CC7" w:rsidP="00047C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C3AF33" w14:textId="77777777" w:rsidR="00047CC7" w:rsidRPr="00A44F5B" w:rsidRDefault="00047CC7" w:rsidP="00047CC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A44F5B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</w:t>
            </w:r>
          </w:p>
          <w:p w14:paraId="6E24F93D" w14:textId="222AA845" w:rsidR="00047CC7" w:rsidRPr="00A44F5B" w:rsidRDefault="00047CC7" w:rsidP="00047CC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47CC7" w:rsidRPr="00A44F5B" w14:paraId="21611CCA" w14:textId="77777777" w:rsidTr="00F5445A">
        <w:trPr>
          <w:cantSplit/>
          <w:trHeight w:val="20"/>
          <w:tblHeader/>
        </w:trPr>
        <w:tc>
          <w:tcPr>
            <w:tcW w:w="6210" w:type="dxa"/>
          </w:tcPr>
          <w:p w14:paraId="4552706D" w14:textId="77777777" w:rsidR="00047CC7" w:rsidRPr="00A44F5B" w:rsidRDefault="00047CC7" w:rsidP="0004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06AFCD3C" w14:textId="77777777" w:rsidR="00047CC7" w:rsidRPr="00A44F5B" w:rsidRDefault="00047CC7" w:rsidP="00047C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47CC7" w:rsidRPr="00A44F5B" w14:paraId="34235A78" w14:textId="77777777" w:rsidTr="00F5445A">
        <w:trPr>
          <w:cantSplit/>
          <w:trHeight w:val="20"/>
        </w:trPr>
        <w:tc>
          <w:tcPr>
            <w:tcW w:w="6210" w:type="dxa"/>
          </w:tcPr>
          <w:p w14:paraId="259A2862" w14:textId="77777777" w:rsidR="00047CC7" w:rsidRPr="00A44F5B" w:rsidRDefault="00047CC7" w:rsidP="0004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มกราคม </w:t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880" w:type="dxa"/>
            <w:gridSpan w:val="3"/>
          </w:tcPr>
          <w:p w14:paraId="260BF784" w14:textId="77777777" w:rsidR="00047CC7" w:rsidRPr="00A44F5B" w:rsidRDefault="00047CC7" w:rsidP="00047C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47CC7" w:rsidRPr="00A44F5B" w14:paraId="72D5D6D6" w14:textId="77777777" w:rsidTr="00F5445A">
        <w:trPr>
          <w:cantSplit/>
          <w:trHeight w:val="20"/>
        </w:trPr>
        <w:tc>
          <w:tcPr>
            <w:tcW w:w="6210" w:type="dxa"/>
            <w:vAlign w:val="bottom"/>
          </w:tcPr>
          <w:p w14:paraId="4B528D6D" w14:textId="22DA06F8" w:rsidR="00047CC7" w:rsidRPr="00A44F5B" w:rsidRDefault="00C90E3C" w:rsidP="00047CC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สินทรัพย์สิทธิการใช้</w:t>
            </w:r>
            <w:r w:rsidR="00047CC7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90874A7" w14:textId="0CCF886D" w:rsidR="00047CC7" w:rsidRPr="00A44F5B" w:rsidRDefault="00751660" w:rsidP="008D2E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32,098</w:t>
            </w:r>
          </w:p>
        </w:tc>
        <w:tc>
          <w:tcPr>
            <w:tcW w:w="180" w:type="dxa"/>
            <w:vAlign w:val="bottom"/>
          </w:tcPr>
          <w:p w14:paraId="146FED48" w14:textId="77777777" w:rsidR="00047CC7" w:rsidRPr="00A44F5B" w:rsidRDefault="00047CC7" w:rsidP="00047C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EEA8FE" w14:textId="3101BEC1" w:rsidR="00047CC7" w:rsidRPr="00A44F5B" w:rsidRDefault="004F3FD0" w:rsidP="008D2EB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3,489</w:t>
            </w:r>
          </w:p>
        </w:tc>
      </w:tr>
      <w:tr w:rsidR="00047CC7" w:rsidRPr="00A44F5B" w14:paraId="3BB8F85C" w14:textId="77777777" w:rsidTr="00F5445A">
        <w:trPr>
          <w:cantSplit/>
          <w:trHeight w:val="20"/>
        </w:trPr>
        <w:tc>
          <w:tcPr>
            <w:tcW w:w="6210" w:type="dxa"/>
          </w:tcPr>
          <w:p w14:paraId="008F2513" w14:textId="5E05D5BB" w:rsidR="00047CC7" w:rsidRPr="00A44F5B" w:rsidRDefault="00047CC7" w:rsidP="00047CC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="004F3FD0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E8DE7CD" w14:textId="23A46143" w:rsidR="00047CC7" w:rsidRPr="00A44F5B" w:rsidRDefault="004F3FD0" w:rsidP="008D2E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20,617</w:t>
            </w:r>
          </w:p>
        </w:tc>
        <w:tc>
          <w:tcPr>
            <w:tcW w:w="180" w:type="dxa"/>
          </w:tcPr>
          <w:p w14:paraId="75026927" w14:textId="77777777" w:rsidR="00047CC7" w:rsidRPr="00A44F5B" w:rsidRDefault="00047CC7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890605" w14:textId="68A27DC8" w:rsidR="00047CC7" w:rsidRPr="00A44F5B" w:rsidRDefault="004F3FD0" w:rsidP="008D2EB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3,342</w:t>
            </w:r>
          </w:p>
        </w:tc>
      </w:tr>
      <w:tr w:rsidR="00751660" w:rsidRPr="00A44F5B" w14:paraId="5BD4D4B2" w14:textId="77777777" w:rsidTr="00F5445A">
        <w:trPr>
          <w:cantSplit/>
          <w:trHeight w:val="20"/>
        </w:trPr>
        <w:tc>
          <w:tcPr>
            <w:tcW w:w="6210" w:type="dxa"/>
          </w:tcPr>
          <w:p w14:paraId="6E7097BC" w14:textId="404C6617" w:rsidR="00751660" w:rsidRPr="00A44F5B" w:rsidRDefault="00751660" w:rsidP="00047CC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="004F3FD0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079F5BD" w14:textId="372F3893" w:rsidR="00751660" w:rsidRPr="00A44F5B" w:rsidRDefault="004F3FD0" w:rsidP="008D2E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11,481</w:t>
            </w:r>
          </w:p>
        </w:tc>
        <w:tc>
          <w:tcPr>
            <w:tcW w:w="180" w:type="dxa"/>
          </w:tcPr>
          <w:p w14:paraId="11D549FA" w14:textId="77777777" w:rsidR="00751660" w:rsidRPr="00A44F5B" w:rsidRDefault="00751660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83A81A" w14:textId="75EB49F3" w:rsidR="00751660" w:rsidRPr="00A44F5B" w:rsidRDefault="004F3FD0" w:rsidP="008D2EB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</w:tr>
    </w:tbl>
    <w:p w14:paraId="6D24BA10" w14:textId="77777777" w:rsidR="00DB5F86" w:rsidRPr="00A44F5B" w:rsidRDefault="00DB5F86" w:rsidP="00F544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047CC7" w:rsidRPr="00A44F5B" w14:paraId="0E8B515D" w14:textId="77777777" w:rsidTr="00F5445A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4E0D3A97" w14:textId="3B243083" w:rsidR="00047CC7" w:rsidRPr="00A44F5B" w:rsidRDefault="00047CC7" w:rsidP="00047CC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6C8DA485" w14:textId="6279030B" w:rsidR="00047CC7" w:rsidRPr="00A44F5B" w:rsidRDefault="00047CC7" w:rsidP="00047CC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ED7137" w14:textId="77777777" w:rsidR="00047CC7" w:rsidRPr="00A44F5B" w:rsidRDefault="00047CC7" w:rsidP="00047C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1CF7DE" w14:textId="77777777" w:rsidR="00047CC7" w:rsidRPr="00A44F5B" w:rsidRDefault="00047CC7" w:rsidP="00047CC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A44F5B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</w:t>
            </w:r>
          </w:p>
          <w:p w14:paraId="725DAB8E" w14:textId="684506D6" w:rsidR="00047CC7" w:rsidRPr="00A44F5B" w:rsidRDefault="00047CC7" w:rsidP="00047CC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47CC7" w:rsidRPr="00A44F5B" w14:paraId="2B864874" w14:textId="77777777" w:rsidTr="007F12C3">
        <w:trPr>
          <w:cantSplit/>
          <w:trHeight w:val="20"/>
          <w:tblHeader/>
        </w:trPr>
        <w:tc>
          <w:tcPr>
            <w:tcW w:w="6210" w:type="dxa"/>
          </w:tcPr>
          <w:p w14:paraId="11BD1882" w14:textId="77777777" w:rsidR="00047CC7" w:rsidRPr="00A44F5B" w:rsidRDefault="00047CC7" w:rsidP="00047CC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1E61DDCA" w14:textId="77777777" w:rsidR="00047CC7" w:rsidRPr="00A44F5B" w:rsidRDefault="00047CC7" w:rsidP="00047C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47CC7" w:rsidRPr="00A44F5B" w14:paraId="43B37D72" w14:textId="77777777" w:rsidTr="007F12C3">
        <w:trPr>
          <w:cantSplit/>
          <w:trHeight w:val="20"/>
        </w:trPr>
        <w:tc>
          <w:tcPr>
            <w:tcW w:w="6210" w:type="dxa"/>
            <w:vAlign w:val="bottom"/>
          </w:tcPr>
          <w:p w14:paraId="59965B36" w14:textId="77777777" w:rsidR="00047CC7" w:rsidRPr="00A44F5B" w:rsidRDefault="00047CC7" w:rsidP="00047CC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783614FC" w14:textId="53097F26" w:rsidR="00047CC7" w:rsidRPr="00A44F5B" w:rsidRDefault="00870DB4" w:rsidP="008D2EBA">
            <w:pPr>
              <w:pStyle w:val="acctfourfigures"/>
              <w:tabs>
                <w:tab w:val="clear" w:pos="765"/>
                <w:tab w:val="decimal" w:pos="1096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7F12C3"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38,511</w:t>
            </w:r>
          </w:p>
        </w:tc>
        <w:tc>
          <w:tcPr>
            <w:tcW w:w="180" w:type="dxa"/>
            <w:vAlign w:val="bottom"/>
          </w:tcPr>
          <w:p w14:paraId="4DCFF6BD" w14:textId="77777777" w:rsidR="00047CC7" w:rsidRPr="00A44F5B" w:rsidRDefault="00047CC7" w:rsidP="00047C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399FC7" w14:textId="0900AAD2" w:rsidR="00047CC7" w:rsidRPr="00A44F5B" w:rsidRDefault="007F12C3" w:rsidP="008D2EB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4,326</w:t>
            </w:r>
          </w:p>
        </w:tc>
      </w:tr>
      <w:tr w:rsidR="007F12C3" w:rsidRPr="00A44F5B" w14:paraId="5B10CF45" w14:textId="77777777" w:rsidTr="004223C7">
        <w:trPr>
          <w:cantSplit/>
          <w:trHeight w:val="20"/>
        </w:trPr>
        <w:tc>
          <w:tcPr>
            <w:tcW w:w="6210" w:type="dxa"/>
          </w:tcPr>
          <w:p w14:paraId="1C5127D1" w14:textId="372E55CD" w:rsidR="007F12C3" w:rsidRPr="00A44F5B" w:rsidRDefault="007F12C3" w:rsidP="007F12C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ข้อยกเว้นในการรับรู้รายการสำหรับสัญญาเช่าซึ่ง</w:t>
            </w:r>
            <w:r w:rsidR="00102262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7145C1" w14:textId="6877B28B" w:rsidR="007F12C3" w:rsidRPr="00A44F5B" w:rsidRDefault="00870DB4" w:rsidP="008D2EBA">
            <w:pPr>
              <w:pStyle w:val="acctfourfigures"/>
              <w:tabs>
                <w:tab w:val="clear" w:pos="765"/>
                <w:tab w:val="decimal" w:pos="1096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7F12C3"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(4,334)</w:t>
            </w:r>
          </w:p>
        </w:tc>
        <w:tc>
          <w:tcPr>
            <w:tcW w:w="180" w:type="dxa"/>
            <w:vAlign w:val="bottom"/>
          </w:tcPr>
          <w:p w14:paraId="448DEC3B" w14:textId="77777777" w:rsidR="007F12C3" w:rsidRPr="00A44F5B" w:rsidRDefault="007F12C3" w:rsidP="007F12C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AC7BA9" w14:textId="350BB70A" w:rsidR="007F12C3" w:rsidRPr="00A44F5B" w:rsidRDefault="007F12C3" w:rsidP="008D2EBA">
            <w:pPr>
              <w:pStyle w:val="acctfourfigures"/>
              <w:tabs>
                <w:tab w:val="clear" w:pos="765"/>
                <w:tab w:val="left" w:pos="1093"/>
              </w:tabs>
              <w:spacing w:line="240" w:lineRule="auto"/>
              <w:ind w:right="-7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(756)</w:t>
            </w:r>
          </w:p>
        </w:tc>
      </w:tr>
      <w:tr w:rsidR="007F12C3" w:rsidRPr="00A44F5B" w14:paraId="539AFE93" w14:textId="77777777" w:rsidTr="007F12C3">
        <w:trPr>
          <w:cantSplit/>
          <w:trHeight w:val="20"/>
        </w:trPr>
        <w:tc>
          <w:tcPr>
            <w:tcW w:w="6210" w:type="dxa"/>
            <w:vAlign w:val="bottom"/>
          </w:tcPr>
          <w:p w14:paraId="75ACD3BE" w14:textId="3D8B5B3D" w:rsidR="007F12C3" w:rsidRPr="00A44F5B" w:rsidRDefault="007F12C3" w:rsidP="007F12C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หนี้สินตามสัญญาเช่าการเงินที่รับรู้ ณ วันที่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02440ED9" w14:textId="4641E194" w:rsidR="007F12C3" w:rsidRPr="00A44F5B" w:rsidRDefault="00870DB4" w:rsidP="008D2EBA">
            <w:pPr>
              <w:pStyle w:val="acctfourfigures"/>
              <w:tabs>
                <w:tab w:val="clear" w:pos="765"/>
                <w:tab w:val="decimal" w:pos="1096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7F12C3"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34,177</w:t>
            </w:r>
          </w:p>
        </w:tc>
        <w:tc>
          <w:tcPr>
            <w:tcW w:w="180" w:type="dxa"/>
            <w:vAlign w:val="bottom"/>
          </w:tcPr>
          <w:p w14:paraId="07FA40D3" w14:textId="77777777" w:rsidR="007F12C3" w:rsidRPr="00A44F5B" w:rsidRDefault="007F12C3" w:rsidP="007F12C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9595A7" w14:textId="0BBA366E" w:rsidR="007F12C3" w:rsidRPr="00A44F5B" w:rsidRDefault="007F12C3" w:rsidP="008D2EB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3,570</w:t>
            </w:r>
          </w:p>
        </w:tc>
      </w:tr>
      <w:tr w:rsidR="007F12C3" w:rsidRPr="00A44F5B" w14:paraId="7F7EBAC2" w14:textId="77777777" w:rsidTr="007F12C3">
        <w:trPr>
          <w:cantSplit/>
          <w:trHeight w:val="20"/>
        </w:trPr>
        <w:tc>
          <w:tcPr>
            <w:tcW w:w="6210" w:type="dxa"/>
          </w:tcPr>
          <w:p w14:paraId="57E04452" w14:textId="3B653668" w:rsidR="007F12C3" w:rsidRPr="00A44F5B" w:rsidRDefault="007F12C3" w:rsidP="007F12C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51A9E9AF" w14:textId="13EB55A9" w:rsidR="007F12C3" w:rsidRPr="00A44F5B" w:rsidRDefault="00870DB4" w:rsidP="008D2EBA">
            <w:pPr>
              <w:pStyle w:val="acctfourfigures"/>
              <w:tabs>
                <w:tab w:val="clear" w:pos="765"/>
                <w:tab w:val="decimal" w:pos="1096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7F12C3"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(2,079)</w:t>
            </w:r>
          </w:p>
        </w:tc>
        <w:tc>
          <w:tcPr>
            <w:tcW w:w="180" w:type="dxa"/>
            <w:vAlign w:val="bottom"/>
          </w:tcPr>
          <w:p w14:paraId="7E76CDFD" w14:textId="77777777" w:rsidR="007F12C3" w:rsidRPr="00A44F5B" w:rsidRDefault="007F12C3" w:rsidP="007F12C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C966EF" w14:textId="71AB7089" w:rsidR="007F12C3" w:rsidRPr="00A44F5B" w:rsidRDefault="007F12C3" w:rsidP="008D2EBA">
            <w:pPr>
              <w:pStyle w:val="acctfourfigures"/>
              <w:tabs>
                <w:tab w:val="clear" w:pos="765"/>
                <w:tab w:val="left" w:pos="823"/>
              </w:tabs>
              <w:spacing w:line="240" w:lineRule="auto"/>
              <w:ind w:left="273" w:right="-5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</w:tr>
      <w:tr w:rsidR="007F12C3" w:rsidRPr="00A44F5B" w14:paraId="27F9513F" w14:textId="77777777" w:rsidTr="00F5445A">
        <w:trPr>
          <w:cantSplit/>
          <w:trHeight w:val="20"/>
        </w:trPr>
        <w:tc>
          <w:tcPr>
            <w:tcW w:w="6210" w:type="dxa"/>
            <w:vAlign w:val="bottom"/>
          </w:tcPr>
          <w:p w14:paraId="537CDD96" w14:textId="77777777" w:rsidR="007F12C3" w:rsidRPr="00A44F5B" w:rsidRDefault="007F12C3" w:rsidP="007F12C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หนี้สินตามสัญญาเช่าที่รับรู้ ณ วันที่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D959C" w14:textId="1D325FB6" w:rsidR="007F12C3" w:rsidRPr="00A44F5B" w:rsidRDefault="00870DB4" w:rsidP="008D2EBA">
            <w:pPr>
              <w:pStyle w:val="acctfourfigures"/>
              <w:tabs>
                <w:tab w:val="clear" w:pos="765"/>
                <w:tab w:val="decimal" w:pos="1096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ab/>
            </w:r>
            <w:r w:rsidR="007F12C3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32,098</w:t>
            </w:r>
          </w:p>
        </w:tc>
        <w:tc>
          <w:tcPr>
            <w:tcW w:w="180" w:type="dxa"/>
          </w:tcPr>
          <w:p w14:paraId="537184DF" w14:textId="77777777" w:rsidR="007F12C3" w:rsidRPr="00A44F5B" w:rsidRDefault="007F12C3" w:rsidP="007F12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33AF3" w14:textId="46BB561D" w:rsidR="007F12C3" w:rsidRPr="00A44F5B" w:rsidRDefault="007F12C3" w:rsidP="008D2EB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3,489</w:t>
            </w:r>
          </w:p>
        </w:tc>
      </w:tr>
      <w:tr w:rsidR="007F12C3" w:rsidRPr="00A44F5B" w14:paraId="3EDBBA02" w14:textId="77777777" w:rsidTr="00F5445A">
        <w:trPr>
          <w:cantSplit/>
          <w:trHeight w:val="20"/>
        </w:trPr>
        <w:tc>
          <w:tcPr>
            <w:tcW w:w="6210" w:type="dxa"/>
            <w:vAlign w:val="bottom"/>
          </w:tcPr>
          <w:p w14:paraId="22AEB6FB" w14:textId="11E6295E" w:rsidR="007F12C3" w:rsidRPr="00A44F5B" w:rsidRDefault="007F12C3" w:rsidP="007F12C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AE6D8A" w14:textId="20AEE77A" w:rsidR="007F12C3" w:rsidRPr="00A44F5B" w:rsidRDefault="007F12C3" w:rsidP="008D2E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4223C7"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.99</w:t>
            </w:r>
          </w:p>
        </w:tc>
        <w:tc>
          <w:tcPr>
            <w:tcW w:w="180" w:type="dxa"/>
          </w:tcPr>
          <w:p w14:paraId="75ACFD01" w14:textId="77777777" w:rsidR="007F12C3" w:rsidRPr="00A44F5B" w:rsidRDefault="007F12C3" w:rsidP="007F12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730036" w14:textId="368EFEA6" w:rsidR="007F12C3" w:rsidRPr="00A44F5B" w:rsidRDefault="00A5541F" w:rsidP="008D2EB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5.00</w:t>
            </w:r>
          </w:p>
        </w:tc>
      </w:tr>
    </w:tbl>
    <w:p w14:paraId="1D4A1B4B" w14:textId="6D66A9BB" w:rsidR="004501E8" w:rsidRPr="00A44F5B" w:rsidRDefault="00450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168A6BF7" w14:textId="77777777" w:rsidR="004501E8" w:rsidRPr="00A44F5B" w:rsidRDefault="00450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br w:type="page"/>
      </w:r>
    </w:p>
    <w:p w14:paraId="462F7BC4" w14:textId="77777777" w:rsidR="00093B30" w:rsidRPr="00A44F5B" w:rsidRDefault="00804175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</w:rPr>
      </w:pPr>
      <w:bookmarkStart w:id="4" w:name="_Toc40348049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>บุคคลหรือกิจการที่เกี่ยวข้องกัน</w:t>
      </w:r>
      <w:bookmarkEnd w:id="4"/>
    </w:p>
    <w:p w14:paraId="26ABDC48" w14:textId="77777777" w:rsidR="009347B1" w:rsidRPr="00A44F5B" w:rsidRDefault="009347B1" w:rsidP="00FE3D84">
      <w:pPr>
        <w:pStyle w:val="BodyText2"/>
        <w:tabs>
          <w:tab w:val="left" w:pos="540"/>
        </w:tabs>
        <w:ind w:left="518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9B3E8FF" w14:textId="7CB439F0" w:rsidR="00FF1B0C" w:rsidRPr="00A44F5B" w:rsidRDefault="00802769" w:rsidP="006D1A71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ความสัมพันธ์ที่มีกับบริษัท</w:t>
      </w:r>
      <w:r w:rsidR="00201603" w:rsidRPr="00A44F5B">
        <w:rPr>
          <w:rFonts w:asciiTheme="majorBidi" w:hAnsiTheme="majorBidi" w:cstheme="majorBidi"/>
          <w:sz w:val="26"/>
          <w:szCs w:val="26"/>
          <w:cs/>
        </w:rPr>
        <w:t>ร่วม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BF1C63" w:rsidRPr="00A44F5B">
        <w:rPr>
          <w:rFonts w:asciiTheme="majorBidi" w:hAnsiTheme="majorBidi" w:cstheme="majorBidi"/>
          <w:sz w:val="26"/>
          <w:szCs w:val="26"/>
          <w:cs/>
        </w:rPr>
        <w:t>และ</w:t>
      </w:r>
      <w:r w:rsidRPr="00A44F5B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201603" w:rsidRPr="00A44F5B">
        <w:rPr>
          <w:rFonts w:asciiTheme="majorBidi" w:hAnsiTheme="majorBidi" w:cstheme="majorBidi"/>
          <w:sz w:val="26"/>
          <w:szCs w:val="26"/>
          <w:cs/>
        </w:rPr>
        <w:t>ย่อย</w:t>
      </w:r>
      <w:r w:rsidR="00754FD8"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ได้เปิดเผยในหมายเหตุ</w:t>
      </w:r>
      <w:r w:rsidR="00E9270F" w:rsidRPr="00A44F5B">
        <w:rPr>
          <w:rFonts w:asciiTheme="majorBidi" w:hAnsiTheme="majorBidi" w:cstheme="majorBidi"/>
          <w:sz w:val="26"/>
          <w:szCs w:val="26"/>
          <w:cs/>
        </w:rPr>
        <w:t>ประกอบงบการเงิน</w:t>
      </w:r>
      <w:r w:rsidR="002D4A98" w:rsidRPr="00A44F5B">
        <w:rPr>
          <w:rFonts w:asciiTheme="majorBidi" w:hAnsiTheme="majorBidi" w:cstheme="majorBidi"/>
          <w:sz w:val="26"/>
          <w:szCs w:val="26"/>
          <w:cs/>
        </w:rPr>
        <w:t>ข้อ</w:t>
      </w:r>
      <w:r w:rsidR="001E10AC"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A5541F" w:rsidRPr="00A44F5B">
        <w:rPr>
          <w:rFonts w:asciiTheme="majorBidi" w:hAnsiTheme="majorBidi" w:cstheme="majorBidi"/>
          <w:sz w:val="26"/>
          <w:szCs w:val="26"/>
        </w:rPr>
        <w:t>9</w:t>
      </w:r>
      <w:r w:rsidR="003A10CE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07C65" w:rsidRPr="00A44F5B">
        <w:rPr>
          <w:rFonts w:asciiTheme="majorBidi" w:hAnsiTheme="majorBidi" w:cstheme="majorBidi"/>
          <w:sz w:val="26"/>
          <w:szCs w:val="26"/>
          <w:cs/>
        </w:rPr>
        <w:t>และ</w:t>
      </w:r>
      <w:r w:rsidR="004F50A8"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201603" w:rsidRPr="00A44F5B">
        <w:rPr>
          <w:rFonts w:asciiTheme="majorBidi" w:hAnsiTheme="majorBidi" w:cstheme="majorBidi"/>
          <w:sz w:val="26"/>
          <w:szCs w:val="26"/>
        </w:rPr>
        <w:t>1</w:t>
      </w:r>
      <w:r w:rsidR="00A5541F" w:rsidRPr="00A44F5B">
        <w:rPr>
          <w:rFonts w:asciiTheme="majorBidi" w:hAnsiTheme="majorBidi" w:cstheme="majorBidi"/>
          <w:sz w:val="26"/>
          <w:szCs w:val="26"/>
        </w:rPr>
        <w:t>0</w:t>
      </w:r>
    </w:p>
    <w:p w14:paraId="165E61FA" w14:textId="77777777" w:rsidR="005D1C8B" w:rsidRPr="00A44F5B" w:rsidRDefault="005D1C8B" w:rsidP="006D1A71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BA1DD13" w14:textId="4D18A3A6" w:rsidR="005D1C8B" w:rsidRPr="00A44F5B" w:rsidRDefault="005D1C8B" w:rsidP="005D1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bookmarkStart w:id="5" w:name="_Hlk21521866"/>
      <w:r w:rsidRPr="00A44F5B">
        <w:rPr>
          <w:rFonts w:asciiTheme="majorBidi" w:hAnsiTheme="majorBidi" w:cstheme="majorBidi"/>
          <w:sz w:val="26"/>
          <w:szCs w:val="26"/>
          <w:cs/>
        </w:rPr>
        <w:t>รายการที่สำคัญกับบุคคลหรือกิจการที่เกี่ยวข้องกันสำหรับงวด</w:t>
      </w:r>
      <w:r w:rsidR="004501E8" w:rsidRPr="00A44F5B">
        <w:rPr>
          <w:rFonts w:asciiTheme="majorBidi" w:hAnsiTheme="majorBidi" w:cstheme="majorBidi"/>
          <w:sz w:val="26"/>
          <w:szCs w:val="26"/>
          <w:cs/>
        </w:rPr>
        <w:t>สามเดือนและ</w:t>
      </w:r>
      <w:r w:rsidR="00F9513F" w:rsidRPr="00A44F5B">
        <w:rPr>
          <w:rFonts w:asciiTheme="majorBidi" w:hAnsiTheme="majorBidi" w:cstheme="majorBidi"/>
          <w:sz w:val="26"/>
          <w:szCs w:val="26"/>
          <w:cs/>
        </w:rPr>
        <w:t>หก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F9513F" w:rsidRPr="00A44F5B">
        <w:rPr>
          <w:rFonts w:asciiTheme="majorBidi" w:hAnsiTheme="majorBidi" w:cstheme="majorBidi"/>
          <w:sz w:val="26"/>
          <w:szCs w:val="26"/>
        </w:rPr>
        <w:t xml:space="preserve">30 </w:t>
      </w:r>
      <w:r w:rsidR="00F9513F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สรุปได้ดังนี้  </w:t>
      </w:r>
    </w:p>
    <w:p w14:paraId="02DE8A51" w14:textId="047E93B9" w:rsidR="001864CA" w:rsidRPr="00A44F5B" w:rsidRDefault="001864C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7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1948"/>
        <w:gridCol w:w="950"/>
        <w:gridCol w:w="178"/>
        <w:gridCol w:w="865"/>
        <w:gridCol w:w="178"/>
        <w:gridCol w:w="831"/>
        <w:gridCol w:w="180"/>
        <w:gridCol w:w="898"/>
      </w:tblGrid>
      <w:tr w:rsidR="00F9513F" w:rsidRPr="00A44F5B" w14:paraId="6EF00884" w14:textId="77777777" w:rsidTr="00FE5159">
        <w:trPr>
          <w:cantSplit/>
        </w:trPr>
        <w:tc>
          <w:tcPr>
            <w:tcW w:w="3251" w:type="dxa"/>
          </w:tcPr>
          <w:p w14:paraId="4713D244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right="-170" w:hanging="28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  <w:p w14:paraId="65E4B094" w14:textId="0B5B4286" w:rsidR="00F9513F" w:rsidRPr="00A44F5B" w:rsidRDefault="00F9513F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right="-170" w:hanging="285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948" w:type="dxa"/>
          </w:tcPr>
          <w:p w14:paraId="7BAA74C5" w14:textId="77777777" w:rsidR="00FE5159" w:rsidRPr="00A44F5B" w:rsidRDefault="00FE5159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  <w:p w14:paraId="1157082B" w14:textId="5E764E66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993" w:type="dxa"/>
            <w:gridSpan w:val="3"/>
          </w:tcPr>
          <w:p w14:paraId="52E10A66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  <w:p w14:paraId="1E58CE69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4FF36670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09" w:type="dxa"/>
            <w:gridSpan w:val="3"/>
          </w:tcPr>
          <w:p w14:paraId="47ADBDCA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6F56C5D2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9513F" w:rsidRPr="00A44F5B" w14:paraId="15C90618" w14:textId="77777777" w:rsidTr="00FE5159">
        <w:trPr>
          <w:cantSplit/>
        </w:trPr>
        <w:tc>
          <w:tcPr>
            <w:tcW w:w="3251" w:type="dxa"/>
          </w:tcPr>
          <w:p w14:paraId="09839A48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948" w:type="dxa"/>
          </w:tcPr>
          <w:p w14:paraId="18C2660B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74D17C13" w14:textId="402B349C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78" w:type="dxa"/>
          </w:tcPr>
          <w:p w14:paraId="2391DB11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2D8DDFE3" w14:textId="68415B46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36D2D099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</w:tcPr>
          <w:p w14:paraId="50993BD9" w14:textId="6B5CC6D4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2199CB80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420B4E9" w14:textId="2251ABE4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F9513F" w:rsidRPr="00A44F5B" w14:paraId="63F61990" w14:textId="77777777" w:rsidTr="00FE5159">
        <w:trPr>
          <w:cantSplit/>
        </w:trPr>
        <w:tc>
          <w:tcPr>
            <w:tcW w:w="3251" w:type="dxa"/>
          </w:tcPr>
          <w:p w14:paraId="5BFB8A14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948" w:type="dxa"/>
          </w:tcPr>
          <w:p w14:paraId="5BED066B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080" w:type="dxa"/>
            <w:gridSpan w:val="7"/>
          </w:tcPr>
          <w:p w14:paraId="2F1C18F4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i/>
                <w:iCs/>
                <w:sz w:val="26"/>
                <w:szCs w:val="26"/>
                <w:lang w:val="en-GB" w:bidi="ar-SA"/>
              </w:rPr>
              <w:t>(</w:t>
            </w:r>
            <w:r w:rsidRPr="00A44F5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A44F5B">
              <w:rPr>
                <w:rFonts w:ascii="Angsana New" w:hAnsi="Angsana New" w:cs="Angsana New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F9513F" w:rsidRPr="00A44F5B" w14:paraId="429B2A67" w14:textId="77777777" w:rsidTr="00FE5159">
        <w:trPr>
          <w:cantSplit/>
        </w:trPr>
        <w:tc>
          <w:tcPr>
            <w:tcW w:w="3251" w:type="dxa"/>
          </w:tcPr>
          <w:p w14:paraId="733F89BE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948" w:type="dxa"/>
          </w:tcPr>
          <w:p w14:paraId="67943575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3BD3B806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444794F2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0929EECB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28BAA449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</w:tcPr>
          <w:p w14:paraId="1B3D4363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84EEFA7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74CA679" w14:textId="77777777" w:rsidR="00F9513F" w:rsidRPr="00A44F5B" w:rsidRDefault="00F9513F" w:rsidP="00F95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</w:tr>
      <w:tr w:rsidR="00A45C5E" w:rsidRPr="00A44F5B" w14:paraId="117685F0" w14:textId="77777777" w:rsidTr="00FE5159">
        <w:trPr>
          <w:cantSplit/>
        </w:trPr>
        <w:tc>
          <w:tcPr>
            <w:tcW w:w="3251" w:type="dxa"/>
            <w:shd w:val="clear" w:color="auto" w:fill="auto"/>
          </w:tcPr>
          <w:p w14:paraId="55B67EF8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948" w:type="dxa"/>
          </w:tcPr>
          <w:p w14:paraId="5531C9DB" w14:textId="3454A2D2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A44F5B">
              <w:rPr>
                <w:rFonts w:ascii="Angsana New" w:hAnsi="Angsana New" w:cs="Angsana New"/>
                <w:sz w:val="26"/>
                <w:szCs w:val="26"/>
              </w:rPr>
              <w:t>1.30</w:t>
            </w: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-7.00 </w:t>
            </w: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50" w:type="dxa"/>
          </w:tcPr>
          <w:p w14:paraId="7219C79F" w14:textId="52A4B28A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11"/>
              <w:rPr>
                <w:rFonts w:ascii="Times New Roman" w:hAnsi="Times New Roman" w:cstheme="minorBidi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14:paraId="620C22A2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14:paraId="06999512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14:paraId="4CF87C73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73CB285B" w14:textId="205A984E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72,949</w:t>
            </w:r>
          </w:p>
        </w:tc>
        <w:tc>
          <w:tcPr>
            <w:tcW w:w="180" w:type="dxa"/>
          </w:tcPr>
          <w:p w14:paraId="53D8306E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7C6D217" w14:textId="631175B6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89,418</w:t>
            </w:r>
          </w:p>
        </w:tc>
      </w:tr>
      <w:tr w:rsidR="00A45C5E" w:rsidRPr="00A44F5B" w14:paraId="4801E903" w14:textId="77777777" w:rsidTr="00FE5159">
        <w:trPr>
          <w:cantSplit/>
        </w:trPr>
        <w:tc>
          <w:tcPr>
            <w:tcW w:w="3251" w:type="dxa"/>
            <w:shd w:val="clear" w:color="auto" w:fill="auto"/>
          </w:tcPr>
          <w:p w14:paraId="0AFD09E7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รายได้การจัดการ</w:t>
            </w:r>
          </w:p>
        </w:tc>
        <w:tc>
          <w:tcPr>
            <w:tcW w:w="1948" w:type="dxa"/>
          </w:tcPr>
          <w:p w14:paraId="2871A1DC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2A5B3E94" w14:textId="1362283C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14:paraId="097C7C73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14:paraId="07BF029A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45D3719C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5BBA5931" w14:textId="03B79078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25,500</w:t>
            </w:r>
          </w:p>
        </w:tc>
        <w:tc>
          <w:tcPr>
            <w:tcW w:w="180" w:type="dxa"/>
            <w:vAlign w:val="bottom"/>
          </w:tcPr>
          <w:p w14:paraId="16FC9FBE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48907EC" w14:textId="65C219AC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21,000</w:t>
            </w:r>
          </w:p>
        </w:tc>
      </w:tr>
      <w:tr w:rsidR="00A45C5E" w:rsidRPr="00A44F5B" w14:paraId="438CDAF2" w14:textId="77777777" w:rsidTr="00FE5159">
        <w:trPr>
          <w:cantSplit/>
        </w:trPr>
        <w:tc>
          <w:tcPr>
            <w:tcW w:w="3251" w:type="dxa"/>
            <w:shd w:val="clear" w:color="auto" w:fill="auto"/>
          </w:tcPr>
          <w:p w14:paraId="0C54F0BC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31A40B34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7D4E987D" w14:textId="37AE3FF1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14:paraId="4B3CE201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14:paraId="79B71E18" w14:textId="6814E7D8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010A87D7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0C0A062B" w14:textId="61B13342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778</w:t>
            </w:r>
          </w:p>
        </w:tc>
        <w:tc>
          <w:tcPr>
            <w:tcW w:w="180" w:type="dxa"/>
            <w:vAlign w:val="bottom"/>
          </w:tcPr>
          <w:p w14:paraId="779B68E6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0143DA0" w14:textId="1EB592D5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882</w:t>
            </w:r>
          </w:p>
        </w:tc>
      </w:tr>
      <w:tr w:rsidR="00A45C5E" w:rsidRPr="00A44F5B" w14:paraId="549AAFBA" w14:textId="77777777" w:rsidTr="00FE5159">
        <w:trPr>
          <w:cantSplit/>
        </w:trPr>
        <w:tc>
          <w:tcPr>
            <w:tcW w:w="3251" w:type="dxa"/>
            <w:shd w:val="clear" w:color="auto" w:fill="auto"/>
          </w:tcPr>
          <w:p w14:paraId="0DB85C1F" w14:textId="2DF71CB2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48" w:type="dxa"/>
          </w:tcPr>
          <w:p w14:paraId="74B2BB72" w14:textId="1A45568D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07CDE85F" w14:textId="32D7D898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015843FB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14:paraId="3234A1E4" w14:textId="71162E7E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8337A07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59DD277C" w14:textId="690517E9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55</w:t>
            </w:r>
          </w:p>
        </w:tc>
        <w:tc>
          <w:tcPr>
            <w:tcW w:w="180" w:type="dxa"/>
            <w:vAlign w:val="bottom"/>
          </w:tcPr>
          <w:p w14:paraId="1440A670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F3DE584" w14:textId="7B029EB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159      </w:t>
            </w:r>
          </w:p>
        </w:tc>
      </w:tr>
      <w:tr w:rsidR="00A45C5E" w:rsidRPr="00A44F5B" w14:paraId="21E3BA3A" w14:textId="77777777" w:rsidTr="00A90D19">
        <w:trPr>
          <w:cantSplit/>
        </w:trPr>
        <w:tc>
          <w:tcPr>
            <w:tcW w:w="3251" w:type="dxa"/>
            <w:shd w:val="clear" w:color="auto" w:fill="auto"/>
          </w:tcPr>
          <w:p w14:paraId="4D5443F1" w14:textId="2E8FD7EE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14:paraId="34BF586E" w14:textId="5F5B8C44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50" w:type="dxa"/>
          </w:tcPr>
          <w:p w14:paraId="2BB052AC" w14:textId="62FA454B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26605ABD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</w:tcPr>
          <w:p w14:paraId="5985DEB9" w14:textId="5620FF7E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BE45C8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4187FD0C" w14:textId="2E65B8C6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90384B6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706FB4E" w14:textId="4AF6691A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A45C5E" w:rsidRPr="00A44F5B" w14:paraId="6711A912" w14:textId="77777777" w:rsidTr="00FE5159">
        <w:trPr>
          <w:cantSplit/>
        </w:trPr>
        <w:tc>
          <w:tcPr>
            <w:tcW w:w="3251" w:type="dxa"/>
            <w:shd w:val="clear" w:color="auto" w:fill="auto"/>
          </w:tcPr>
          <w:p w14:paraId="407C6D1C" w14:textId="449C22BC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44F5B"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948" w:type="dxa"/>
          </w:tcPr>
          <w:p w14:paraId="00729DE6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4820220C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13C7079F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557C14DC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4391B4F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6DD961F0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78F35E3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C132F7D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A45C5E" w:rsidRPr="00A44F5B" w14:paraId="2E56D362" w14:textId="77777777" w:rsidTr="00A90D19">
        <w:trPr>
          <w:cantSplit/>
        </w:trPr>
        <w:tc>
          <w:tcPr>
            <w:tcW w:w="3251" w:type="dxa"/>
            <w:shd w:val="clear" w:color="auto" w:fill="auto"/>
          </w:tcPr>
          <w:p w14:paraId="386C0336" w14:textId="6A2AEC99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948" w:type="dxa"/>
          </w:tcPr>
          <w:p w14:paraId="22C3F4AD" w14:textId="5D958F01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6.50 </w:t>
            </w: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528E6451" w14:textId="74D59349" w:rsidR="00A45C5E" w:rsidRPr="00A90D19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90D19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2,951</w:t>
            </w:r>
          </w:p>
        </w:tc>
        <w:tc>
          <w:tcPr>
            <w:tcW w:w="178" w:type="dxa"/>
            <w:shd w:val="clear" w:color="auto" w:fill="auto"/>
          </w:tcPr>
          <w:p w14:paraId="3BAB5E9A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3859185B" w14:textId="4D9BF526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2,918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082FCD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4E1EB605" w14:textId="2481C855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B39C2E6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41F6A64E" w14:textId="7318A032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A45C5E" w:rsidRPr="00A44F5B" w14:paraId="06594BC6" w14:textId="77777777" w:rsidTr="00FE5159">
        <w:trPr>
          <w:cantSplit/>
        </w:trPr>
        <w:tc>
          <w:tcPr>
            <w:tcW w:w="3251" w:type="dxa"/>
            <w:shd w:val="clear" w:color="auto" w:fill="auto"/>
          </w:tcPr>
          <w:p w14:paraId="53F8104C" w14:textId="0BC3A7D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6E960833" w14:textId="748F6F53" w:rsidR="00A45C5E" w:rsidRPr="00A44F5B" w:rsidRDefault="00A45C5E" w:rsidP="00A45C5E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0CC58F81" w14:textId="40805E51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21F0ED3" w14:textId="77777777" w:rsidR="00A45C5E" w:rsidRPr="00A90D19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4C8868A7" w14:textId="3DAECB26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31</w:t>
            </w:r>
            <w:r w:rsidRPr="00A90D19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23AAC2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7B5A9104" w14:textId="21EF3A26" w:rsidR="00A45C5E" w:rsidRPr="00A44F5B" w:rsidRDefault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C7A3DAA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589C7C4C" w14:textId="75B43E5A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A45C5E" w:rsidRPr="00A44F5B" w14:paraId="487A5B32" w14:textId="77777777" w:rsidTr="00FE5159">
        <w:trPr>
          <w:cantSplit/>
        </w:trPr>
        <w:tc>
          <w:tcPr>
            <w:tcW w:w="3251" w:type="dxa"/>
            <w:shd w:val="clear" w:color="auto" w:fill="auto"/>
          </w:tcPr>
          <w:p w14:paraId="2ABCAE71" w14:textId="1EC902D3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948" w:type="dxa"/>
          </w:tcPr>
          <w:p w14:paraId="237CF1C8" w14:textId="207E2382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A44F5B">
              <w:rPr>
                <w:rFonts w:ascii="Angsana New" w:hAnsi="Angsana New" w:cs="Angsana New"/>
                <w:sz w:val="26"/>
                <w:szCs w:val="26"/>
              </w:rPr>
              <w:t xml:space="preserve">5.00 </w:t>
            </w: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0B543923" w14:textId="564739CF" w:rsidR="00A45C5E" w:rsidRPr="00A90D19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90D19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51,799</w:t>
            </w:r>
          </w:p>
        </w:tc>
        <w:tc>
          <w:tcPr>
            <w:tcW w:w="178" w:type="dxa"/>
            <w:shd w:val="clear" w:color="auto" w:fill="auto"/>
          </w:tcPr>
          <w:p w14:paraId="39209F06" w14:textId="77777777" w:rsidR="00A45C5E" w:rsidRPr="00A90D19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33818292" w14:textId="7F307DAB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71,202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7AE945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2853A175" w14:textId="40D19E9C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51,799</w:t>
            </w:r>
          </w:p>
        </w:tc>
        <w:tc>
          <w:tcPr>
            <w:tcW w:w="180" w:type="dxa"/>
            <w:vAlign w:val="bottom"/>
          </w:tcPr>
          <w:p w14:paraId="2B65D17C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7C223C90" w14:textId="0251FF83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71,202</w:t>
            </w:r>
          </w:p>
        </w:tc>
      </w:tr>
      <w:tr w:rsidR="00A45C5E" w:rsidRPr="00A44F5B" w14:paraId="0B947D8B" w14:textId="77777777" w:rsidTr="00FE5159">
        <w:trPr>
          <w:cantSplit/>
        </w:trPr>
        <w:tc>
          <w:tcPr>
            <w:tcW w:w="3251" w:type="dxa"/>
            <w:shd w:val="clear" w:color="auto" w:fill="auto"/>
          </w:tcPr>
          <w:p w14:paraId="190962CF" w14:textId="1EC3F7C5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48" w:type="dxa"/>
          </w:tcPr>
          <w:p w14:paraId="18206A48" w14:textId="4212936B" w:rsidR="00A45C5E" w:rsidRPr="00A44F5B" w:rsidRDefault="00A45C5E" w:rsidP="00A45C5E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2E99FFC9" w14:textId="0581A7F9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4F67B43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5EE3B0D9" w14:textId="5DAE4A88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741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046A2B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2469DEB2" w14:textId="44BE99D8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C911BCC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35E41F60" w14:textId="026E3B5F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A45C5E" w:rsidRPr="00A44F5B" w14:paraId="41B20CDF" w14:textId="77777777" w:rsidTr="00A90D19">
        <w:trPr>
          <w:cantSplit/>
        </w:trPr>
        <w:tc>
          <w:tcPr>
            <w:tcW w:w="3251" w:type="dxa"/>
            <w:shd w:val="clear" w:color="auto" w:fill="auto"/>
          </w:tcPr>
          <w:p w14:paraId="5AA104E7" w14:textId="59E85791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48" w:type="dxa"/>
          </w:tcPr>
          <w:p w14:paraId="6E45EFBA" w14:textId="41744E63" w:rsidR="00A45C5E" w:rsidRPr="00A44F5B" w:rsidRDefault="00A45C5E" w:rsidP="00A45C5E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0" w:type="dxa"/>
            <w:shd w:val="clear" w:color="auto" w:fill="auto"/>
          </w:tcPr>
          <w:p w14:paraId="0C0A9C4C" w14:textId="5AA33A98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0E1ACE7A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356FE102" w14:textId="25F00E59" w:rsidR="00A45C5E" w:rsidRPr="00A44F5B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97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17D688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4D8DD9DA" w14:textId="25831DA6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5EB4DBF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3F127227" w14:textId="056332C5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A45C5E" w:rsidRPr="00A44F5B" w14:paraId="7FF2726A" w14:textId="77777777" w:rsidTr="00A90D19">
        <w:trPr>
          <w:cantSplit/>
        </w:trPr>
        <w:tc>
          <w:tcPr>
            <w:tcW w:w="3251" w:type="dxa"/>
            <w:shd w:val="clear" w:color="auto" w:fill="auto"/>
          </w:tcPr>
          <w:p w14:paraId="66A4A485" w14:textId="66203F69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4F5B"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948" w:type="dxa"/>
          </w:tcPr>
          <w:p w14:paraId="55487687" w14:textId="77777777" w:rsidR="00A45C5E" w:rsidRPr="00A44F5B" w:rsidRDefault="00A45C5E" w:rsidP="00A45C5E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0" w:type="dxa"/>
          </w:tcPr>
          <w:p w14:paraId="57F80EAE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625809CB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667C8FC1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3A3C53D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4CD2A51A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14BE85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EDDD99E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A45C5E" w:rsidRPr="00A44F5B" w14:paraId="24769034" w14:textId="77777777" w:rsidTr="00A90D19">
        <w:trPr>
          <w:cantSplit/>
        </w:trPr>
        <w:tc>
          <w:tcPr>
            <w:tcW w:w="3251" w:type="dxa"/>
            <w:shd w:val="clear" w:color="auto" w:fill="auto"/>
          </w:tcPr>
          <w:p w14:paraId="131C3B8E" w14:textId="499F592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A44F5B">
              <w:rPr>
                <w:rFonts w:cs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948" w:type="dxa"/>
          </w:tcPr>
          <w:p w14:paraId="3D25718E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0822C8D" w14:textId="012BFFBE" w:rsidR="00A45C5E" w:rsidRPr="00A90D19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90D19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16,61</w:t>
            </w:r>
            <w:r w:rsidR="007F0624"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7CF40080" w14:textId="77777777" w:rsidR="00A45C5E" w:rsidRPr="00A90D19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7C42231" w14:textId="201EB066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16,486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6076A8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61B50876" w14:textId="3E549E04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4,541</w:t>
            </w:r>
          </w:p>
        </w:tc>
        <w:tc>
          <w:tcPr>
            <w:tcW w:w="180" w:type="dxa"/>
            <w:vAlign w:val="bottom"/>
          </w:tcPr>
          <w:p w14:paraId="79127367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53E21CC5" w14:textId="546204BB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5,321</w:t>
            </w:r>
          </w:p>
        </w:tc>
      </w:tr>
      <w:tr w:rsidR="00A45C5E" w:rsidRPr="00A44F5B" w14:paraId="3C93CF6E" w14:textId="77777777" w:rsidTr="00A90D19">
        <w:trPr>
          <w:cantSplit/>
        </w:trPr>
        <w:tc>
          <w:tcPr>
            <w:tcW w:w="3251" w:type="dxa"/>
            <w:shd w:val="clear" w:color="auto" w:fill="auto"/>
          </w:tcPr>
          <w:p w14:paraId="56506B7C" w14:textId="0FFED5F2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hanging="356"/>
              <w:rPr>
                <w:rFonts w:ascii="Times New Roman" w:hAnsi="Times New Roman"/>
                <w:sz w:val="26"/>
                <w:szCs w:val="26"/>
              </w:rPr>
            </w:pPr>
            <w:r w:rsidRPr="00A44F5B" w:rsidDel="00393924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948" w:type="dxa"/>
          </w:tcPr>
          <w:p w14:paraId="6638535B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2A5B3" w14:textId="3E62680D" w:rsidR="00A45C5E" w:rsidRPr="00A90D19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A90D19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16,61</w:t>
            </w:r>
            <w:r w:rsidR="007F0624" w:rsidRPr="00A44F5B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26FB7D20" w14:textId="77777777" w:rsidR="00A45C5E" w:rsidRPr="00A90D19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BF7D7" w14:textId="603E9679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 w:rsidDel="00393924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16,486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5FA3F6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1D855" w14:textId="43CD5C90" w:rsidR="00A45C5E" w:rsidRPr="00A90D19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A90D19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4,541</w:t>
            </w:r>
          </w:p>
        </w:tc>
        <w:tc>
          <w:tcPr>
            <w:tcW w:w="180" w:type="dxa"/>
            <w:vAlign w:val="bottom"/>
          </w:tcPr>
          <w:p w14:paraId="5A74DEB0" w14:textId="77777777" w:rsidR="00A45C5E" w:rsidRPr="00A90D19" w:rsidRDefault="00A45C5E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08FED6A" w14:textId="5C1F76B9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 w:rsidDel="00393924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5,321</w:t>
            </w:r>
          </w:p>
        </w:tc>
      </w:tr>
      <w:tr w:rsidR="00A45C5E" w:rsidRPr="00A44F5B" w14:paraId="36DD9003" w14:textId="77777777" w:rsidTr="00A90D19">
        <w:trPr>
          <w:cantSplit/>
        </w:trPr>
        <w:tc>
          <w:tcPr>
            <w:tcW w:w="3251" w:type="dxa"/>
            <w:shd w:val="clear" w:color="auto" w:fill="auto"/>
          </w:tcPr>
          <w:p w14:paraId="0D897339" w14:textId="3E1A7E16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="Times New Roman" w:hAnsi="Times New Roman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</w:tcPr>
          <w:p w14:paraId="6D161763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  <w:tcBorders>
              <w:top w:val="double" w:sz="4" w:space="0" w:color="auto"/>
            </w:tcBorders>
            <w:shd w:val="clear" w:color="auto" w:fill="auto"/>
          </w:tcPr>
          <w:p w14:paraId="038C2E53" w14:textId="7C7A516A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3D9D549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shd w:val="clear" w:color="auto" w:fill="auto"/>
          </w:tcPr>
          <w:p w14:paraId="46D80EA9" w14:textId="1963D488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9B74BA0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tcBorders>
              <w:top w:val="double" w:sz="4" w:space="0" w:color="auto"/>
            </w:tcBorders>
            <w:shd w:val="clear" w:color="auto" w:fill="auto"/>
          </w:tcPr>
          <w:p w14:paraId="37DD17FC" w14:textId="1FA193B2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7EDF6BD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F1F827B" w14:textId="25DD2446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</w:tr>
    </w:tbl>
    <w:p w14:paraId="6CEA8912" w14:textId="3E43B62D" w:rsidR="004501E8" w:rsidRPr="00A44F5B" w:rsidRDefault="004501E8" w:rsidP="00F9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46B0B2BD" w14:textId="77777777" w:rsidR="004501E8" w:rsidRPr="00A44F5B" w:rsidRDefault="00450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44F5B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1980"/>
        <w:gridCol w:w="907"/>
        <w:gridCol w:w="187"/>
        <w:gridCol w:w="886"/>
        <w:gridCol w:w="187"/>
        <w:gridCol w:w="803"/>
        <w:gridCol w:w="189"/>
        <w:gridCol w:w="891"/>
      </w:tblGrid>
      <w:tr w:rsidR="00F9513F" w:rsidRPr="00A44F5B" w14:paraId="403207FB" w14:textId="77777777" w:rsidTr="00FE5159">
        <w:trPr>
          <w:cantSplit/>
          <w:trHeight w:val="517"/>
        </w:trPr>
        <w:tc>
          <w:tcPr>
            <w:tcW w:w="3251" w:type="dxa"/>
          </w:tcPr>
          <w:p w14:paraId="206D1F77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right="-260" w:hanging="28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  <w:p w14:paraId="2493DCCB" w14:textId="2D152D07" w:rsidR="00F9513F" w:rsidRPr="00A44F5B" w:rsidRDefault="00F9513F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right="-260" w:hanging="285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30 </w:t>
            </w:r>
            <w:r w:rsidR="00FE5159" w:rsidRPr="00A44F5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มิ</w:t>
            </w: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ถุนายน</w:t>
            </w:r>
          </w:p>
        </w:tc>
        <w:tc>
          <w:tcPr>
            <w:tcW w:w="1980" w:type="dxa"/>
          </w:tcPr>
          <w:p w14:paraId="26587566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90" w:firstLine="16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  <w:p w14:paraId="578A1676" w14:textId="155CDB5F" w:rsidR="00F9513F" w:rsidRPr="00A44F5B" w:rsidRDefault="00F9513F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90" w:firstLine="16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980" w:type="dxa"/>
            <w:gridSpan w:val="3"/>
          </w:tcPr>
          <w:p w14:paraId="678C87FA" w14:textId="77777777" w:rsidR="00F9513F" w:rsidRPr="00A44F5B" w:rsidRDefault="00F9513F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  <w:p w14:paraId="15497D3B" w14:textId="77777777" w:rsidR="00F9513F" w:rsidRPr="00A44F5B" w:rsidRDefault="00F9513F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7" w:type="dxa"/>
          </w:tcPr>
          <w:p w14:paraId="3F55FA21" w14:textId="77777777" w:rsidR="00F9513F" w:rsidRPr="00A44F5B" w:rsidRDefault="00F9513F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83" w:type="dxa"/>
            <w:gridSpan w:val="3"/>
          </w:tcPr>
          <w:p w14:paraId="60699895" w14:textId="77777777" w:rsidR="00F9513F" w:rsidRPr="00A44F5B" w:rsidRDefault="00F9513F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4E0F68BD" w14:textId="77777777" w:rsidR="00F9513F" w:rsidRPr="00A44F5B" w:rsidRDefault="00F9513F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E5159" w:rsidRPr="00A44F5B" w14:paraId="60C2BBD7" w14:textId="77777777" w:rsidTr="00FE5159">
        <w:trPr>
          <w:cantSplit/>
          <w:trHeight w:val="258"/>
        </w:trPr>
        <w:tc>
          <w:tcPr>
            <w:tcW w:w="3251" w:type="dxa"/>
          </w:tcPr>
          <w:p w14:paraId="5A69028C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980" w:type="dxa"/>
          </w:tcPr>
          <w:p w14:paraId="099390F3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7D2C76D1" w14:textId="52A4C8FC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87" w:type="dxa"/>
          </w:tcPr>
          <w:p w14:paraId="2DD72723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</w:tcPr>
          <w:p w14:paraId="32054341" w14:textId="43BBAE4A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87" w:type="dxa"/>
          </w:tcPr>
          <w:p w14:paraId="0EF1F0C7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</w:tcPr>
          <w:p w14:paraId="72AEC5CD" w14:textId="1290FEC2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89" w:type="dxa"/>
          </w:tcPr>
          <w:p w14:paraId="35E73C90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</w:tcPr>
          <w:p w14:paraId="030B3A28" w14:textId="4FA2CE2C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FE5159" w:rsidRPr="00A44F5B" w14:paraId="19686BB2" w14:textId="77777777" w:rsidTr="00FE5159">
        <w:trPr>
          <w:cantSplit/>
          <w:trHeight w:val="242"/>
        </w:trPr>
        <w:tc>
          <w:tcPr>
            <w:tcW w:w="3251" w:type="dxa"/>
          </w:tcPr>
          <w:p w14:paraId="29AD0080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980" w:type="dxa"/>
          </w:tcPr>
          <w:p w14:paraId="6CF8ED5D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050" w:type="dxa"/>
            <w:gridSpan w:val="7"/>
          </w:tcPr>
          <w:p w14:paraId="24B6F1D6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i/>
                <w:iCs/>
                <w:sz w:val="26"/>
                <w:szCs w:val="26"/>
                <w:lang w:val="en-GB" w:bidi="ar-SA"/>
              </w:rPr>
              <w:t>(</w:t>
            </w:r>
            <w:r w:rsidRPr="00A44F5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A44F5B">
              <w:rPr>
                <w:rFonts w:ascii="Angsana New" w:hAnsi="Angsana New" w:cs="Angsana New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FE5159" w:rsidRPr="00A44F5B" w14:paraId="37EA61E5" w14:textId="77777777" w:rsidTr="00FE5159">
        <w:trPr>
          <w:cantSplit/>
          <w:trHeight w:val="258"/>
        </w:trPr>
        <w:tc>
          <w:tcPr>
            <w:tcW w:w="3251" w:type="dxa"/>
          </w:tcPr>
          <w:p w14:paraId="55F8540B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980" w:type="dxa"/>
          </w:tcPr>
          <w:p w14:paraId="32BD15AB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AF51BA3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7" w:type="dxa"/>
          </w:tcPr>
          <w:p w14:paraId="4831FFE0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</w:tcPr>
          <w:p w14:paraId="41320F0A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7" w:type="dxa"/>
          </w:tcPr>
          <w:p w14:paraId="3877C43B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</w:tcPr>
          <w:p w14:paraId="65AFDDDA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</w:tcPr>
          <w:p w14:paraId="26DEECE8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</w:tcPr>
          <w:p w14:paraId="51334BA9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</w:tr>
      <w:tr w:rsidR="00A45C5E" w:rsidRPr="00A44F5B" w14:paraId="5678A899" w14:textId="77777777" w:rsidTr="00FE5159">
        <w:trPr>
          <w:cantSplit/>
          <w:trHeight w:val="19"/>
        </w:trPr>
        <w:tc>
          <w:tcPr>
            <w:tcW w:w="3251" w:type="dxa"/>
            <w:shd w:val="clear" w:color="auto" w:fill="auto"/>
          </w:tcPr>
          <w:p w14:paraId="35BA5D51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980" w:type="dxa"/>
          </w:tcPr>
          <w:p w14:paraId="499ABF12" w14:textId="2FC5541E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A44F5B">
              <w:rPr>
                <w:rFonts w:ascii="Angsana New" w:hAnsi="Angsana New" w:cs="Angsana New"/>
                <w:sz w:val="26"/>
                <w:szCs w:val="26"/>
              </w:rPr>
              <w:t>1.00</w:t>
            </w: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-7.00</w:t>
            </w: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  <w:tc>
          <w:tcPr>
            <w:tcW w:w="907" w:type="dxa"/>
          </w:tcPr>
          <w:p w14:paraId="50A0FCCA" w14:textId="7F3640C4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11"/>
              <w:rPr>
                <w:rFonts w:ascii="Times New Roman" w:hAnsi="Times New Roman" w:cstheme="minorBidi"/>
                <w:sz w:val="26"/>
                <w:szCs w:val="26"/>
              </w:rPr>
            </w:pPr>
            <w:r w:rsidRPr="00A44F5B">
              <w:rPr>
                <w:rFonts w:ascii="Times New Roman" w:hAnsi="Times New Roman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87" w:type="dxa"/>
          </w:tcPr>
          <w:p w14:paraId="4B0EB6C3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6" w:type="dxa"/>
          </w:tcPr>
          <w:p w14:paraId="0E862777" w14:textId="59148C33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Times New Roman" w:hAnsi="Times New Roman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87" w:type="dxa"/>
          </w:tcPr>
          <w:p w14:paraId="4BA4C4CA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</w:tcPr>
          <w:p w14:paraId="0B1E5AF1" w14:textId="7BE9100B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158,610</w:t>
            </w:r>
          </w:p>
        </w:tc>
        <w:tc>
          <w:tcPr>
            <w:tcW w:w="189" w:type="dxa"/>
          </w:tcPr>
          <w:p w14:paraId="2693960F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6F0945F" w14:textId="425EFE4E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181,141</w:t>
            </w:r>
          </w:p>
        </w:tc>
      </w:tr>
      <w:tr w:rsidR="00A45C5E" w:rsidRPr="00A44F5B" w14:paraId="24C91899" w14:textId="77777777" w:rsidTr="00FE5159">
        <w:trPr>
          <w:cantSplit/>
          <w:trHeight w:val="19"/>
        </w:trPr>
        <w:tc>
          <w:tcPr>
            <w:tcW w:w="3251" w:type="dxa"/>
            <w:shd w:val="clear" w:color="auto" w:fill="auto"/>
          </w:tcPr>
          <w:p w14:paraId="6DE8D63D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รายได้การจัดการ</w:t>
            </w:r>
          </w:p>
        </w:tc>
        <w:tc>
          <w:tcPr>
            <w:tcW w:w="1980" w:type="dxa"/>
          </w:tcPr>
          <w:p w14:paraId="186FC824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07" w:type="dxa"/>
          </w:tcPr>
          <w:p w14:paraId="135DC8CD" w14:textId="5F5FA82C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7" w:type="dxa"/>
          </w:tcPr>
          <w:p w14:paraId="0FED0B09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6" w:type="dxa"/>
          </w:tcPr>
          <w:p w14:paraId="13CD1258" w14:textId="1108A86C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7" w:type="dxa"/>
            <w:vAlign w:val="bottom"/>
          </w:tcPr>
          <w:p w14:paraId="3D4564AE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</w:tcPr>
          <w:p w14:paraId="2A342F38" w14:textId="64E24818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51,000</w:t>
            </w:r>
          </w:p>
        </w:tc>
        <w:tc>
          <w:tcPr>
            <w:tcW w:w="189" w:type="dxa"/>
            <w:vAlign w:val="bottom"/>
          </w:tcPr>
          <w:p w14:paraId="2F04402D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11EC71A" w14:textId="5644CF26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42,000</w:t>
            </w:r>
          </w:p>
        </w:tc>
      </w:tr>
      <w:tr w:rsidR="00A45C5E" w:rsidRPr="00A44F5B" w14:paraId="509625A7" w14:textId="77777777" w:rsidTr="00FE5159">
        <w:trPr>
          <w:cantSplit/>
          <w:trHeight w:val="19"/>
        </w:trPr>
        <w:tc>
          <w:tcPr>
            <w:tcW w:w="3251" w:type="dxa"/>
            <w:shd w:val="clear" w:color="auto" w:fill="auto"/>
          </w:tcPr>
          <w:p w14:paraId="51C16B7D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0" w:type="dxa"/>
          </w:tcPr>
          <w:p w14:paraId="04458650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07" w:type="dxa"/>
          </w:tcPr>
          <w:p w14:paraId="7A3E4DC0" w14:textId="73C37B52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7" w:type="dxa"/>
          </w:tcPr>
          <w:p w14:paraId="4339C2C6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6" w:type="dxa"/>
          </w:tcPr>
          <w:p w14:paraId="19F201DF" w14:textId="59C11CE4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743E769D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</w:tcPr>
          <w:p w14:paraId="1B59647E" w14:textId="6BAAE6C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1,545</w:t>
            </w:r>
          </w:p>
        </w:tc>
        <w:tc>
          <w:tcPr>
            <w:tcW w:w="189" w:type="dxa"/>
            <w:vAlign w:val="bottom"/>
          </w:tcPr>
          <w:p w14:paraId="4F70E833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988CFBC" w14:textId="2E90CCC2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1,851</w:t>
            </w:r>
          </w:p>
        </w:tc>
      </w:tr>
      <w:tr w:rsidR="00A45C5E" w:rsidRPr="00A44F5B" w14:paraId="04799AD4" w14:textId="77777777" w:rsidTr="00FE5159">
        <w:trPr>
          <w:cantSplit/>
          <w:trHeight w:val="345"/>
        </w:trPr>
        <w:tc>
          <w:tcPr>
            <w:tcW w:w="3251" w:type="dxa"/>
            <w:shd w:val="clear" w:color="auto" w:fill="auto"/>
          </w:tcPr>
          <w:p w14:paraId="49CBBF4A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80" w:type="dxa"/>
          </w:tcPr>
          <w:p w14:paraId="28764E1B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07" w:type="dxa"/>
          </w:tcPr>
          <w:p w14:paraId="5D9F1B94" w14:textId="2C2D4082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7" w:type="dxa"/>
          </w:tcPr>
          <w:p w14:paraId="3BF1D854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6" w:type="dxa"/>
          </w:tcPr>
          <w:p w14:paraId="4804E701" w14:textId="2C0DA1BE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97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7" w:type="dxa"/>
            <w:vAlign w:val="bottom"/>
          </w:tcPr>
          <w:p w14:paraId="7F1EFF0E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</w:tcPr>
          <w:p w14:paraId="632BB94A" w14:textId="45601679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216</w:t>
            </w:r>
          </w:p>
        </w:tc>
        <w:tc>
          <w:tcPr>
            <w:tcW w:w="189" w:type="dxa"/>
            <w:vAlign w:val="bottom"/>
          </w:tcPr>
          <w:p w14:paraId="1F7039CE" w14:textId="77777777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F665939" w14:textId="54FB1C18" w:rsidR="00A45C5E" w:rsidRPr="00A44F5B" w:rsidRDefault="00A45C5E" w:rsidP="00A45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319      </w:t>
            </w:r>
          </w:p>
        </w:tc>
      </w:tr>
      <w:tr w:rsidR="00FE5159" w:rsidRPr="00A44F5B" w14:paraId="3493BCBE" w14:textId="77777777" w:rsidTr="00FE5159">
        <w:trPr>
          <w:cantSplit/>
          <w:trHeight w:val="345"/>
        </w:trPr>
        <w:tc>
          <w:tcPr>
            <w:tcW w:w="3251" w:type="dxa"/>
            <w:shd w:val="clear" w:color="auto" w:fill="auto"/>
          </w:tcPr>
          <w:p w14:paraId="4835768E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461200A0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7" w:type="dxa"/>
          </w:tcPr>
          <w:p w14:paraId="3BAEC833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7" w:type="dxa"/>
          </w:tcPr>
          <w:p w14:paraId="3B4330B5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6" w:type="dxa"/>
          </w:tcPr>
          <w:p w14:paraId="1BB063FA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7" w:type="dxa"/>
            <w:vAlign w:val="bottom"/>
          </w:tcPr>
          <w:p w14:paraId="58F82797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4313A76B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640A8C5C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3B7931F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5159" w:rsidRPr="00A44F5B" w14:paraId="7F6F6E1B" w14:textId="77777777" w:rsidTr="000E3067">
        <w:trPr>
          <w:cantSplit/>
          <w:trHeight w:val="345"/>
        </w:trPr>
        <w:tc>
          <w:tcPr>
            <w:tcW w:w="3251" w:type="dxa"/>
            <w:shd w:val="clear" w:color="auto" w:fill="auto"/>
          </w:tcPr>
          <w:p w14:paraId="22BC8C82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44F5B"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980" w:type="dxa"/>
          </w:tcPr>
          <w:p w14:paraId="366715A5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2BB61A2F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7" w:type="dxa"/>
          </w:tcPr>
          <w:p w14:paraId="04173C3E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</w:tcPr>
          <w:p w14:paraId="0A6ECEB9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7" w:type="dxa"/>
            <w:vAlign w:val="bottom"/>
          </w:tcPr>
          <w:p w14:paraId="57FD4B86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B4735FD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65EEEA5F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vAlign w:val="bottom"/>
          </w:tcPr>
          <w:p w14:paraId="19A238F2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E5159" w:rsidRPr="00A44F5B" w14:paraId="7C53004B" w14:textId="77777777" w:rsidTr="00FE5159">
        <w:trPr>
          <w:cantSplit/>
          <w:trHeight w:val="345"/>
        </w:trPr>
        <w:tc>
          <w:tcPr>
            <w:tcW w:w="3251" w:type="dxa"/>
            <w:shd w:val="clear" w:color="auto" w:fill="auto"/>
          </w:tcPr>
          <w:p w14:paraId="70E00BF9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980" w:type="dxa"/>
          </w:tcPr>
          <w:p w14:paraId="5E384D8F" w14:textId="77777777" w:rsidR="00FE5159" w:rsidRPr="00A44F5B" w:rsidRDefault="00FE5159" w:rsidP="00FE515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6.50 </w:t>
            </w: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07" w:type="dxa"/>
            <w:shd w:val="clear" w:color="auto" w:fill="auto"/>
          </w:tcPr>
          <w:p w14:paraId="31045BC3" w14:textId="2733940C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5,841</w:t>
            </w:r>
          </w:p>
        </w:tc>
        <w:tc>
          <w:tcPr>
            <w:tcW w:w="187" w:type="dxa"/>
          </w:tcPr>
          <w:p w14:paraId="0F412880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</w:tcPr>
          <w:p w14:paraId="51BB761D" w14:textId="60FE622E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5,807</w:t>
            </w:r>
          </w:p>
        </w:tc>
        <w:tc>
          <w:tcPr>
            <w:tcW w:w="187" w:type="dxa"/>
            <w:vAlign w:val="bottom"/>
          </w:tcPr>
          <w:p w14:paraId="1FAF188B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B4D5674" w14:textId="199C2A45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00FA5E56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vAlign w:val="bottom"/>
          </w:tcPr>
          <w:p w14:paraId="2001B394" w14:textId="626F3F06" w:rsidR="00FE5159" w:rsidRPr="00A44F5B" w:rsidRDefault="00FE5159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E5159" w:rsidRPr="00A44F5B" w14:paraId="4996456C" w14:textId="77777777" w:rsidTr="00FE5159">
        <w:trPr>
          <w:cantSplit/>
          <w:trHeight w:val="345"/>
        </w:trPr>
        <w:tc>
          <w:tcPr>
            <w:tcW w:w="3251" w:type="dxa"/>
            <w:shd w:val="clear" w:color="auto" w:fill="auto"/>
          </w:tcPr>
          <w:p w14:paraId="173F2630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0" w:type="dxa"/>
          </w:tcPr>
          <w:p w14:paraId="6CA8AEB7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07" w:type="dxa"/>
            <w:shd w:val="clear" w:color="auto" w:fill="auto"/>
          </w:tcPr>
          <w:p w14:paraId="1E4393ED" w14:textId="336BB7C3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251</w:t>
            </w:r>
          </w:p>
        </w:tc>
        <w:tc>
          <w:tcPr>
            <w:tcW w:w="187" w:type="dxa"/>
          </w:tcPr>
          <w:p w14:paraId="218E9EE0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</w:tcPr>
          <w:p w14:paraId="7771BE8E" w14:textId="7590D421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603</w:t>
            </w:r>
          </w:p>
        </w:tc>
        <w:tc>
          <w:tcPr>
            <w:tcW w:w="187" w:type="dxa"/>
            <w:vAlign w:val="bottom"/>
          </w:tcPr>
          <w:p w14:paraId="61A83CDA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E336D5C" w14:textId="170E68F1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65F7270E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vAlign w:val="bottom"/>
          </w:tcPr>
          <w:p w14:paraId="55A22C9C" w14:textId="685606BB" w:rsidR="00FE5159" w:rsidRPr="00A44F5B" w:rsidRDefault="00FE5159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E5159" w:rsidRPr="00A44F5B" w14:paraId="17C4EFF2" w14:textId="77777777" w:rsidTr="00FE5159">
        <w:trPr>
          <w:cantSplit/>
          <w:trHeight w:val="345"/>
        </w:trPr>
        <w:tc>
          <w:tcPr>
            <w:tcW w:w="3251" w:type="dxa"/>
            <w:shd w:val="clear" w:color="auto" w:fill="auto"/>
          </w:tcPr>
          <w:p w14:paraId="24F21787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980" w:type="dxa"/>
          </w:tcPr>
          <w:p w14:paraId="767D60F8" w14:textId="77777777" w:rsidR="00FE5159" w:rsidRPr="00A44F5B" w:rsidRDefault="00FE5159" w:rsidP="00FE515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A44F5B">
              <w:rPr>
                <w:rFonts w:ascii="Angsana New" w:hAnsi="Angsana New" w:cs="Angsana New"/>
                <w:sz w:val="26"/>
                <w:szCs w:val="26"/>
              </w:rPr>
              <w:t xml:space="preserve">5.00 </w:t>
            </w: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907" w:type="dxa"/>
            <w:shd w:val="clear" w:color="auto" w:fill="auto"/>
          </w:tcPr>
          <w:p w14:paraId="42FDFC82" w14:textId="0A241B94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123,729</w:t>
            </w:r>
          </w:p>
        </w:tc>
        <w:tc>
          <w:tcPr>
            <w:tcW w:w="187" w:type="dxa"/>
          </w:tcPr>
          <w:p w14:paraId="24CCEF27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</w:tcPr>
          <w:p w14:paraId="64FF8288" w14:textId="0238421F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142,477</w:t>
            </w:r>
          </w:p>
        </w:tc>
        <w:tc>
          <w:tcPr>
            <w:tcW w:w="187" w:type="dxa"/>
            <w:vAlign w:val="bottom"/>
          </w:tcPr>
          <w:p w14:paraId="393F93AB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710CF0D" w14:textId="2CFD2F72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123,729</w:t>
            </w:r>
          </w:p>
        </w:tc>
        <w:tc>
          <w:tcPr>
            <w:tcW w:w="189" w:type="dxa"/>
            <w:vAlign w:val="bottom"/>
          </w:tcPr>
          <w:p w14:paraId="3AE40DF3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vAlign w:val="bottom"/>
          </w:tcPr>
          <w:p w14:paraId="59F7F027" w14:textId="778E179E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142,477</w:t>
            </w:r>
          </w:p>
        </w:tc>
      </w:tr>
      <w:tr w:rsidR="00FE5159" w:rsidRPr="00A44F5B" w14:paraId="55E54788" w14:textId="77777777" w:rsidTr="00FE5159">
        <w:trPr>
          <w:cantSplit/>
          <w:trHeight w:val="345"/>
        </w:trPr>
        <w:tc>
          <w:tcPr>
            <w:tcW w:w="3251" w:type="dxa"/>
            <w:shd w:val="clear" w:color="auto" w:fill="auto"/>
          </w:tcPr>
          <w:p w14:paraId="7935E057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80" w:type="dxa"/>
          </w:tcPr>
          <w:p w14:paraId="22EC6A1C" w14:textId="77777777" w:rsidR="00FE5159" w:rsidRPr="00A44F5B" w:rsidRDefault="00FE5159" w:rsidP="00FE515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07" w:type="dxa"/>
          </w:tcPr>
          <w:p w14:paraId="62AF7B6D" w14:textId="2642A8E6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7" w:type="dxa"/>
          </w:tcPr>
          <w:p w14:paraId="011EFAD7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</w:tcPr>
          <w:p w14:paraId="1C89AF59" w14:textId="0674E4F8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7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87" w:type="dxa"/>
            <w:vAlign w:val="bottom"/>
          </w:tcPr>
          <w:p w14:paraId="6918A75F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</w:tcPr>
          <w:p w14:paraId="71D9DC23" w14:textId="665658DE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9" w:type="dxa"/>
            <w:vAlign w:val="bottom"/>
          </w:tcPr>
          <w:p w14:paraId="4DDF0D2C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</w:tcPr>
          <w:p w14:paraId="01091E8A" w14:textId="55CFC337" w:rsidR="00FE5159" w:rsidRPr="00A44F5B" w:rsidRDefault="00FE5159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FE5159" w:rsidRPr="00A44F5B" w14:paraId="3A7BE7CF" w14:textId="77777777" w:rsidTr="000E3067">
        <w:trPr>
          <w:cantSplit/>
          <w:trHeight w:val="258"/>
        </w:trPr>
        <w:tc>
          <w:tcPr>
            <w:tcW w:w="3251" w:type="dxa"/>
            <w:shd w:val="clear" w:color="auto" w:fill="auto"/>
          </w:tcPr>
          <w:p w14:paraId="21AB8CAA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</w:tcPr>
          <w:p w14:paraId="4D40281B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Times New Roman" w:hAnsi="Times New Roman" w:cstheme="min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314F5F30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7" w:type="dxa"/>
          </w:tcPr>
          <w:p w14:paraId="4D0383F0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</w:tcPr>
          <w:p w14:paraId="1AE95D50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87" w:type="dxa"/>
            <w:vAlign w:val="bottom"/>
          </w:tcPr>
          <w:p w14:paraId="05AD98B6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6FC83F01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7025EEBD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vAlign w:val="bottom"/>
          </w:tcPr>
          <w:p w14:paraId="7A44BFB8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E5159" w:rsidRPr="00A44F5B" w14:paraId="0C4A3360" w14:textId="77777777" w:rsidTr="000E3067">
        <w:trPr>
          <w:cantSplit/>
          <w:trHeight w:val="258"/>
        </w:trPr>
        <w:tc>
          <w:tcPr>
            <w:tcW w:w="3251" w:type="dxa"/>
            <w:shd w:val="clear" w:color="auto" w:fill="auto"/>
          </w:tcPr>
          <w:p w14:paraId="12D3D65A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A44F5B">
              <w:rPr>
                <w:rFonts w:ascii="Times New Roman" w:hAnsi="Times New Roman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980" w:type="dxa"/>
          </w:tcPr>
          <w:p w14:paraId="63D2F0B7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Times New Roman" w:hAnsi="Times New Roman" w:cstheme="min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2E699B43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7" w:type="dxa"/>
          </w:tcPr>
          <w:p w14:paraId="247619B5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</w:tcPr>
          <w:p w14:paraId="61C4E95A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87" w:type="dxa"/>
            <w:vAlign w:val="bottom"/>
          </w:tcPr>
          <w:p w14:paraId="5A390F2A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A07A68F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728D8FCB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vAlign w:val="bottom"/>
          </w:tcPr>
          <w:p w14:paraId="3BD24267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FE5159" w:rsidRPr="00A44F5B" w14:paraId="0B9AD19C" w14:textId="77777777" w:rsidTr="00FE5159">
        <w:trPr>
          <w:cantSplit/>
          <w:trHeight w:val="258"/>
        </w:trPr>
        <w:tc>
          <w:tcPr>
            <w:tcW w:w="3251" w:type="dxa"/>
            <w:shd w:val="clear" w:color="auto" w:fill="auto"/>
          </w:tcPr>
          <w:p w14:paraId="15A1A812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"/>
              <w:rPr>
                <w:rFonts w:ascii="Times New Roman" w:hAnsi="Times New Roman" w:cs="Angsana New"/>
                <w:sz w:val="26"/>
                <w:szCs w:val="26"/>
              </w:rPr>
            </w:pPr>
            <w:r w:rsidRPr="00A44F5B">
              <w:rPr>
                <w:rFonts w:cs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980" w:type="dxa"/>
          </w:tcPr>
          <w:p w14:paraId="75B964DF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45FB0E7" w14:textId="5C656AE2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32,689</w:t>
            </w:r>
          </w:p>
        </w:tc>
        <w:tc>
          <w:tcPr>
            <w:tcW w:w="187" w:type="dxa"/>
            <w:shd w:val="clear" w:color="auto" w:fill="auto"/>
          </w:tcPr>
          <w:p w14:paraId="46126B5A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BAD48F1" w14:textId="5F62261A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32,542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1D418F2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0CDDC1F" w14:textId="761F0775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9,773</w:t>
            </w:r>
          </w:p>
        </w:tc>
        <w:tc>
          <w:tcPr>
            <w:tcW w:w="189" w:type="dxa"/>
            <w:vAlign w:val="bottom"/>
          </w:tcPr>
          <w:p w14:paraId="048273CC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vAlign w:val="bottom"/>
          </w:tcPr>
          <w:p w14:paraId="1BA1071E" w14:textId="52EC64BF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10,532</w:t>
            </w:r>
          </w:p>
        </w:tc>
      </w:tr>
      <w:tr w:rsidR="00FE5159" w:rsidRPr="00A44F5B" w14:paraId="070CB4D8" w14:textId="77777777" w:rsidTr="000E3067">
        <w:trPr>
          <w:cantSplit/>
          <w:trHeight w:val="64"/>
        </w:trPr>
        <w:tc>
          <w:tcPr>
            <w:tcW w:w="3251" w:type="dxa"/>
            <w:shd w:val="clear" w:color="auto" w:fill="auto"/>
          </w:tcPr>
          <w:p w14:paraId="5B7F95E3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="Times New Roman" w:hAnsi="Times New Roman" w:cs="Angsana New"/>
                <w:b/>
                <w:bCs/>
                <w:sz w:val="26"/>
                <w:szCs w:val="26"/>
              </w:rPr>
            </w:pPr>
            <w:r w:rsidRPr="00A44F5B">
              <w:rPr>
                <w:rFonts w:ascii="Times New Roman" w:hAnsi="Times New Roman" w:cs="Angsana New"/>
                <w:b/>
                <w:bCs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980" w:type="dxa"/>
          </w:tcPr>
          <w:p w14:paraId="48A60D3E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6CCF5" w14:textId="4E1B0E0A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32,689</w:t>
            </w:r>
          </w:p>
        </w:tc>
        <w:tc>
          <w:tcPr>
            <w:tcW w:w="187" w:type="dxa"/>
            <w:shd w:val="clear" w:color="auto" w:fill="auto"/>
          </w:tcPr>
          <w:p w14:paraId="0E0186C8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C6DD6" w14:textId="623B50A4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32,542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B2E9A02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734E3" w14:textId="01F540B2" w:rsidR="00FE5159" w:rsidRPr="00A44F5B" w:rsidRDefault="00A45C5E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9,773</w:t>
            </w:r>
          </w:p>
        </w:tc>
        <w:tc>
          <w:tcPr>
            <w:tcW w:w="189" w:type="dxa"/>
            <w:vAlign w:val="bottom"/>
          </w:tcPr>
          <w:p w14:paraId="5C14D389" w14:textId="77777777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41E57" w14:textId="780F99E1" w:rsidR="00FE5159" w:rsidRPr="00A44F5B" w:rsidRDefault="00FE5159" w:rsidP="00FE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10,532</w:t>
            </w:r>
          </w:p>
        </w:tc>
      </w:tr>
    </w:tbl>
    <w:p w14:paraId="359E9262" w14:textId="77777777" w:rsidR="004501E8" w:rsidRPr="00A44F5B" w:rsidRDefault="004501E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bookmarkStart w:id="6" w:name="_Hlk21521900"/>
      <w:bookmarkEnd w:id="5"/>
    </w:p>
    <w:p w14:paraId="25F5EF93" w14:textId="70317D3D" w:rsidR="00382F61" w:rsidRPr="00A44F5B" w:rsidRDefault="00382F6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ยอดคงเหลือกับบุคคลหรือกิจการที่เกี่ยวข้องกัน ณ วันที่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C81AB5" w:rsidRPr="00A44F5B">
        <w:rPr>
          <w:rFonts w:asciiTheme="majorBidi" w:hAnsiTheme="majorBidi" w:cstheme="majorBidi"/>
          <w:sz w:val="26"/>
          <w:szCs w:val="26"/>
          <w:cs/>
        </w:rPr>
        <w:t>3</w:t>
      </w:r>
      <w:r w:rsidR="00AC52AD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AC52AD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A44F5B">
        <w:rPr>
          <w:rFonts w:asciiTheme="majorBidi" w:hAnsiTheme="majorBidi" w:cstheme="majorBidi"/>
          <w:sz w:val="26"/>
          <w:szCs w:val="26"/>
        </w:rPr>
        <w:t>256</w:t>
      </w:r>
      <w:r w:rsidR="00D37C0E" w:rsidRPr="00A44F5B">
        <w:rPr>
          <w:rFonts w:asciiTheme="majorBidi" w:hAnsiTheme="majorBidi" w:cstheme="majorBidi"/>
          <w:sz w:val="26"/>
          <w:szCs w:val="26"/>
          <w:cs/>
        </w:rPr>
        <w:t>3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และ</w:t>
      </w:r>
      <w:r w:rsidRPr="00A44F5B">
        <w:rPr>
          <w:rFonts w:asciiTheme="majorBidi" w:hAnsiTheme="majorBidi" w:cstheme="majorBidi"/>
          <w:sz w:val="26"/>
          <w:szCs w:val="26"/>
        </w:rPr>
        <w:t xml:space="preserve"> 31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44F5B">
        <w:rPr>
          <w:rFonts w:asciiTheme="majorBidi" w:hAnsiTheme="majorBidi" w:cstheme="majorBidi"/>
          <w:sz w:val="26"/>
          <w:szCs w:val="26"/>
        </w:rPr>
        <w:t>256</w:t>
      </w:r>
      <w:r w:rsidR="00D37C0E" w:rsidRPr="00A44F5B">
        <w:rPr>
          <w:rFonts w:asciiTheme="majorBidi" w:hAnsiTheme="majorBidi" w:cstheme="majorBidi"/>
          <w:sz w:val="26"/>
          <w:szCs w:val="26"/>
          <w:cs/>
        </w:rPr>
        <w:t>2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bookmarkEnd w:id="6"/>
    <w:p w14:paraId="66F4A242" w14:textId="77777777" w:rsidR="00382F61" w:rsidRPr="00A44F5B" w:rsidRDefault="00382F6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771"/>
        <w:gridCol w:w="236"/>
        <w:gridCol w:w="705"/>
        <w:gridCol w:w="271"/>
        <w:gridCol w:w="989"/>
        <w:gridCol w:w="272"/>
        <w:gridCol w:w="963"/>
        <w:gridCol w:w="22"/>
        <w:gridCol w:w="224"/>
        <w:gridCol w:w="17"/>
        <w:gridCol w:w="963"/>
        <w:gridCol w:w="241"/>
        <w:gridCol w:w="957"/>
      </w:tblGrid>
      <w:tr w:rsidR="00D37C0E" w:rsidRPr="00A44F5B" w14:paraId="5BB974ED" w14:textId="77777777" w:rsidTr="00F5445A">
        <w:trPr>
          <w:trHeight w:val="66"/>
          <w:tblHeader/>
        </w:trPr>
        <w:tc>
          <w:tcPr>
            <w:tcW w:w="1447" w:type="pct"/>
            <w:vMerge w:val="restart"/>
          </w:tcPr>
          <w:p w14:paraId="36654DA2" w14:textId="77777777" w:rsidR="00F5445A" w:rsidRPr="00A44F5B" w:rsidRDefault="00F5445A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234691CC" w14:textId="60339844" w:rsidR="00D37C0E" w:rsidRPr="00A44F5B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เงินให้กู้ยืมแก่บุคคลหรือ</w:t>
            </w:r>
          </w:p>
          <w:p w14:paraId="65540025" w14:textId="77777777" w:rsidR="00D37C0E" w:rsidRPr="00A44F5B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17" w:type="pct"/>
            <w:gridSpan w:val="3"/>
          </w:tcPr>
          <w:p w14:paraId="62967EC1" w14:textId="77777777" w:rsidR="00D37C0E" w:rsidRPr="00A44F5B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5" w:type="pct"/>
          </w:tcPr>
          <w:p w14:paraId="4289A0DC" w14:textId="77777777" w:rsidR="00D37C0E" w:rsidRPr="00A44F5B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pct"/>
            <w:gridSpan w:val="4"/>
          </w:tcPr>
          <w:p w14:paraId="34ECDD3B" w14:textId="4E74A980" w:rsidR="00D37C0E" w:rsidRPr="00A44F5B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7DEFFAF2" w14:textId="77777777" w:rsidR="00D37C0E" w:rsidRPr="00A44F5B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pct"/>
            <w:gridSpan w:val="3"/>
          </w:tcPr>
          <w:p w14:paraId="7A7AFFEF" w14:textId="07841D34" w:rsidR="00D37C0E" w:rsidRPr="00A44F5B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AC52AD" w:rsidRPr="00A44F5B" w14:paraId="16D2A1C6" w14:textId="77777777" w:rsidTr="00F5445A">
        <w:trPr>
          <w:trHeight w:val="66"/>
          <w:tblHeader/>
        </w:trPr>
        <w:tc>
          <w:tcPr>
            <w:tcW w:w="1447" w:type="pct"/>
            <w:vMerge/>
          </w:tcPr>
          <w:p w14:paraId="74C780BC" w14:textId="77777777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7" w:type="pct"/>
            <w:gridSpan w:val="3"/>
          </w:tcPr>
          <w:p w14:paraId="24A2A7EE" w14:textId="77777777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5" w:type="pct"/>
          </w:tcPr>
          <w:p w14:paraId="0F112437" w14:textId="77777777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</w:tcPr>
          <w:p w14:paraId="1FA701C9" w14:textId="6988992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6" w:type="pct"/>
          </w:tcPr>
          <w:p w14:paraId="64FC5183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8" w:type="pct"/>
            <w:gridSpan w:val="2"/>
          </w:tcPr>
          <w:p w14:paraId="3ECFF218" w14:textId="01B65A36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14:paraId="4A8764F3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47389D23" w14:textId="226E1EAB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" w:type="pct"/>
          </w:tcPr>
          <w:p w14:paraId="61F11FE7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7A61D91A" w14:textId="543B6892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C52AD" w:rsidRPr="00A44F5B" w14:paraId="031D683F" w14:textId="77777777" w:rsidTr="00AC52AD">
        <w:trPr>
          <w:trHeight w:val="66"/>
          <w:tblHeader/>
        </w:trPr>
        <w:tc>
          <w:tcPr>
            <w:tcW w:w="1447" w:type="pct"/>
            <w:vMerge/>
          </w:tcPr>
          <w:p w14:paraId="2994EEFD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</w:tcPr>
          <w:p w14:paraId="51A13361" w14:textId="38CE55A1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  <w:tc>
          <w:tcPr>
            <w:tcW w:w="126" w:type="pct"/>
          </w:tcPr>
          <w:p w14:paraId="303CF76A" w14:textId="77777777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</w:tcPr>
          <w:p w14:paraId="2DEC7BEB" w14:textId="4E2C79C6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145" w:type="pct"/>
          </w:tcPr>
          <w:p w14:paraId="645ABB1D" w14:textId="77777777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</w:tcPr>
          <w:p w14:paraId="07C93216" w14:textId="4763E02F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  <w:tc>
          <w:tcPr>
            <w:tcW w:w="146" w:type="pct"/>
          </w:tcPr>
          <w:p w14:paraId="4C9334B5" w14:textId="77777777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8" w:type="pct"/>
            <w:gridSpan w:val="2"/>
          </w:tcPr>
          <w:p w14:paraId="4659DEDE" w14:textId="51BE77A4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129" w:type="pct"/>
            <w:gridSpan w:val="2"/>
          </w:tcPr>
          <w:p w14:paraId="00C7BFB2" w14:textId="77777777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0A11C95D" w14:textId="1C7A94D6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  <w:tc>
          <w:tcPr>
            <w:tcW w:w="129" w:type="pct"/>
          </w:tcPr>
          <w:p w14:paraId="6766A304" w14:textId="77777777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6788B890" w14:textId="6A8E532E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</w:tr>
      <w:tr w:rsidR="00AC52AD" w:rsidRPr="00A44F5B" w14:paraId="40B431B7" w14:textId="77777777" w:rsidTr="00544D32">
        <w:trPr>
          <w:trHeight w:val="407"/>
          <w:tblHeader/>
        </w:trPr>
        <w:tc>
          <w:tcPr>
            <w:tcW w:w="1447" w:type="pct"/>
          </w:tcPr>
          <w:p w14:paraId="1A34FD00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7" w:type="pct"/>
            <w:gridSpan w:val="3"/>
          </w:tcPr>
          <w:p w14:paraId="7DDAA0BF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5" w:type="pct"/>
          </w:tcPr>
          <w:p w14:paraId="4755B5A0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1" w:type="pct"/>
            <w:gridSpan w:val="9"/>
          </w:tcPr>
          <w:p w14:paraId="3E2586E1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C52AD" w:rsidRPr="00A44F5B" w14:paraId="5AC2087F" w14:textId="77777777" w:rsidTr="00047E0B">
        <w:trPr>
          <w:trHeight w:val="423"/>
        </w:trPr>
        <w:tc>
          <w:tcPr>
            <w:tcW w:w="2364" w:type="pct"/>
            <w:gridSpan w:val="4"/>
          </w:tcPr>
          <w:p w14:paraId="242AC337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ดอกเบี้ยค้างรับจากบุคคลหรือ</w:t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>กิจการที่เกี่ยวข้องกัน</w:t>
            </w:r>
          </w:p>
        </w:tc>
        <w:tc>
          <w:tcPr>
            <w:tcW w:w="145" w:type="pct"/>
          </w:tcPr>
          <w:p w14:paraId="178FCF21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</w:tcPr>
          <w:p w14:paraId="0309D6AB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2B7D2202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7A8E6FEE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" w:type="pct"/>
            <w:gridSpan w:val="2"/>
          </w:tcPr>
          <w:p w14:paraId="45690010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6834305D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" w:type="pct"/>
          </w:tcPr>
          <w:p w14:paraId="353055B9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1A55704D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C52AD" w:rsidRPr="00A44F5B" w14:paraId="5C946ED9" w14:textId="77777777" w:rsidTr="00AC52AD">
        <w:trPr>
          <w:trHeight w:val="66"/>
        </w:trPr>
        <w:tc>
          <w:tcPr>
            <w:tcW w:w="1447" w:type="pct"/>
          </w:tcPr>
          <w:p w14:paraId="60CCD7C3" w14:textId="77777777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13" w:type="pct"/>
          </w:tcPr>
          <w:p w14:paraId="2D7E35B3" w14:textId="0F006060" w:rsidR="00AC52AD" w:rsidRPr="00A44F5B" w:rsidRDefault="00A45C5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126" w:type="pct"/>
          </w:tcPr>
          <w:p w14:paraId="5DDED00B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</w:tcPr>
          <w:p w14:paraId="47E022CB" w14:textId="2B986D4B" w:rsidR="00AC52AD" w:rsidRPr="00A44F5B" w:rsidRDefault="002B2CD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145" w:type="pct"/>
          </w:tcPr>
          <w:p w14:paraId="7CA395B1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AB2A03D" w14:textId="6B5D7B32" w:rsidR="00AC52AD" w:rsidRPr="00A44F5B" w:rsidRDefault="00A45C5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21B9FE3B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75AEE81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767CB93B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AFBB4" w14:textId="14353836" w:rsidR="00AC52AD" w:rsidRPr="00A44F5B" w:rsidRDefault="00A45C5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273,269</w:t>
            </w:r>
          </w:p>
        </w:tc>
        <w:tc>
          <w:tcPr>
            <w:tcW w:w="129" w:type="pct"/>
          </w:tcPr>
          <w:p w14:paraId="50F6F830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D9C3470" w14:textId="502B1559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144,127</w:t>
            </w:r>
          </w:p>
        </w:tc>
      </w:tr>
      <w:tr w:rsidR="00AC52AD" w:rsidRPr="00A44F5B" w14:paraId="64D3D9C3" w14:textId="77777777" w:rsidTr="00F5445A">
        <w:trPr>
          <w:trHeight w:val="56"/>
        </w:trPr>
        <w:tc>
          <w:tcPr>
            <w:tcW w:w="2509" w:type="pct"/>
            <w:gridSpan w:val="5"/>
          </w:tcPr>
          <w:p w14:paraId="456D6395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รวมเงินให้กู้ยืมระยะสั้นแก่</w:t>
            </w:r>
          </w:p>
          <w:p w14:paraId="1092226C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0E261A86" w14:textId="77777777" w:rsidR="00A45C5E" w:rsidRPr="00A44F5B" w:rsidRDefault="00A45C5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58C9B50" w14:textId="57345823" w:rsidR="00AC52AD" w:rsidRPr="00A44F5B" w:rsidRDefault="00A45C5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E2F0D8C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</w:tcPr>
          <w:p w14:paraId="6E27AA9E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2C96BDC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043B7F2A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3D986" w14:textId="77777777" w:rsidR="00A45C5E" w:rsidRPr="00A44F5B" w:rsidRDefault="00A45C5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98A1020" w14:textId="677FF481" w:rsidR="00AC52AD" w:rsidRPr="00A44F5B" w:rsidRDefault="00A45C5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273,269</w:t>
            </w:r>
          </w:p>
        </w:tc>
        <w:tc>
          <w:tcPr>
            <w:tcW w:w="129" w:type="pct"/>
          </w:tcPr>
          <w:p w14:paraId="4099905B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5E43BD9C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7CDFF9B" w14:textId="40C04D09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144,127</w:t>
            </w:r>
          </w:p>
        </w:tc>
      </w:tr>
      <w:tr w:rsidR="00696D1E" w:rsidRPr="00A44F5B" w14:paraId="0446D630" w14:textId="77777777" w:rsidTr="00A90D19">
        <w:trPr>
          <w:trHeight w:val="56"/>
        </w:trPr>
        <w:tc>
          <w:tcPr>
            <w:tcW w:w="2509" w:type="pct"/>
            <w:gridSpan w:val="5"/>
          </w:tcPr>
          <w:p w14:paraId="1FE7245C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016AB218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753EFFEF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0CED5D07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09169576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708105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71127CA6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6D44D25B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96D1E" w:rsidRPr="00A44F5B" w14:paraId="7A9A9E93" w14:textId="77777777" w:rsidTr="00A90D19">
        <w:trPr>
          <w:trHeight w:val="56"/>
        </w:trPr>
        <w:tc>
          <w:tcPr>
            <w:tcW w:w="2509" w:type="pct"/>
            <w:gridSpan w:val="5"/>
          </w:tcPr>
          <w:p w14:paraId="442513A5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0" w:type="pct"/>
          </w:tcPr>
          <w:p w14:paraId="5D6F6F51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170E501E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1B2452A3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5B82F27B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499D4C86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328D837A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79F9AE24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96D1E" w:rsidRPr="00A44F5B" w14:paraId="64FD3F9C" w14:textId="77777777" w:rsidTr="00A90D19">
        <w:trPr>
          <w:trHeight w:val="56"/>
        </w:trPr>
        <w:tc>
          <w:tcPr>
            <w:tcW w:w="2509" w:type="pct"/>
            <w:gridSpan w:val="5"/>
          </w:tcPr>
          <w:p w14:paraId="73661E84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0" w:type="pct"/>
          </w:tcPr>
          <w:p w14:paraId="2FADB07B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35582258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112A64A3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22636C73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5B444A32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65DF58DF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446154C1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96D1E" w:rsidRPr="00A44F5B" w14:paraId="4B8BDFD4" w14:textId="77777777" w:rsidTr="00A90D19">
        <w:trPr>
          <w:trHeight w:val="56"/>
        </w:trPr>
        <w:tc>
          <w:tcPr>
            <w:tcW w:w="2509" w:type="pct"/>
            <w:gridSpan w:val="5"/>
          </w:tcPr>
          <w:p w14:paraId="37BA0E7A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0" w:type="pct"/>
          </w:tcPr>
          <w:p w14:paraId="77CA26C6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213E6C92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72D7F394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61A86D19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156E4D7F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439FCCD0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648132EF" w14:textId="77777777" w:rsidR="00696D1E" w:rsidRPr="00A44F5B" w:rsidRDefault="00696D1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C52AD" w:rsidRPr="00A44F5B" w14:paraId="7450BFC2" w14:textId="77777777" w:rsidTr="00A90D19">
        <w:trPr>
          <w:trHeight w:val="56"/>
        </w:trPr>
        <w:tc>
          <w:tcPr>
            <w:tcW w:w="2509" w:type="pct"/>
            <w:gridSpan w:val="5"/>
          </w:tcPr>
          <w:p w14:paraId="2E5602BB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0" w:type="pct"/>
          </w:tcPr>
          <w:p w14:paraId="34B38132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65703D05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1DE1CB33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7A3D29F5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177F9252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141D0013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</w:tcPr>
          <w:p w14:paraId="379899CB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C52AD" w:rsidRPr="00A44F5B" w14:paraId="4DFEE3DA" w14:textId="77777777" w:rsidTr="00AC52AD">
        <w:trPr>
          <w:trHeight w:val="66"/>
        </w:trPr>
        <w:tc>
          <w:tcPr>
            <w:tcW w:w="1447" w:type="pct"/>
          </w:tcPr>
          <w:p w14:paraId="58D96C76" w14:textId="77777777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413" w:type="pct"/>
          </w:tcPr>
          <w:p w14:paraId="2822D5CB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pct"/>
          </w:tcPr>
          <w:p w14:paraId="5B7087F0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</w:tcPr>
          <w:p w14:paraId="071BEF10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5AEE95D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</w:tcPr>
          <w:p w14:paraId="323B8999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311A933E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638F7123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" w:type="pct"/>
            <w:gridSpan w:val="2"/>
          </w:tcPr>
          <w:p w14:paraId="10F42DB9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028ADC2A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" w:type="pct"/>
          </w:tcPr>
          <w:p w14:paraId="242CF573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6BD10D7A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C52AD" w:rsidRPr="00A44F5B" w14:paraId="4B28C3E5" w14:textId="77777777" w:rsidTr="00AC52AD">
        <w:trPr>
          <w:trHeight w:val="66"/>
        </w:trPr>
        <w:tc>
          <w:tcPr>
            <w:tcW w:w="1447" w:type="pct"/>
          </w:tcPr>
          <w:p w14:paraId="4677F6A4" w14:textId="77777777" w:rsidR="00AC52AD" w:rsidRPr="00A44F5B" w:rsidRDefault="00AC52AD" w:rsidP="00AC5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13" w:type="pct"/>
          </w:tcPr>
          <w:p w14:paraId="033DC042" w14:textId="343A24E4" w:rsidR="00AC52AD" w:rsidRPr="00A44F5B" w:rsidRDefault="00431F74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126" w:type="pct"/>
          </w:tcPr>
          <w:p w14:paraId="73054CCF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</w:tcPr>
          <w:p w14:paraId="2D60A12E" w14:textId="3EAC0EB2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145" w:type="pct"/>
          </w:tcPr>
          <w:p w14:paraId="6F14358E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5576C3D" w14:textId="0C453CA6" w:rsidR="00AC52AD" w:rsidRPr="00A44F5B" w:rsidRDefault="00A45C5E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35E0507B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97C3CF2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2E3B0DF2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2C479" w14:textId="2C901729" w:rsidR="00AC52AD" w:rsidRPr="00A44F5B" w:rsidRDefault="00431F74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4,759,554</w:t>
            </w:r>
          </w:p>
        </w:tc>
        <w:tc>
          <w:tcPr>
            <w:tcW w:w="129" w:type="pct"/>
          </w:tcPr>
          <w:p w14:paraId="5B881B57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0F8DBA17" w14:textId="2C83EED3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4,646,075</w:t>
            </w:r>
          </w:p>
        </w:tc>
      </w:tr>
      <w:tr w:rsidR="00AC52AD" w:rsidRPr="00A44F5B" w14:paraId="02BC0A8B" w14:textId="77777777" w:rsidTr="00047E0B">
        <w:trPr>
          <w:trHeight w:val="407"/>
        </w:trPr>
        <w:tc>
          <w:tcPr>
            <w:tcW w:w="2509" w:type="pct"/>
            <w:gridSpan w:val="5"/>
          </w:tcPr>
          <w:p w14:paraId="75F0033A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รวมเงินให้กู้ยืมระยะยาวแก่บุคคล</w:t>
            </w:r>
          </w:p>
          <w:p w14:paraId="13B8BC83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3" w:right="-65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หรือ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72121BD0" w14:textId="77777777" w:rsidR="00431F74" w:rsidRPr="00A44F5B" w:rsidRDefault="00431F74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6D648BD" w14:textId="65651637" w:rsidR="00AC52AD" w:rsidRPr="00A44F5B" w:rsidRDefault="00431F74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45B178EA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5" w:right="-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44788552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9F6C3C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250824A6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607158" w14:textId="77777777" w:rsidR="00431F74" w:rsidRPr="00A44F5B" w:rsidRDefault="00431F74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472A888" w14:textId="6DBC85A8" w:rsidR="00AC52AD" w:rsidRPr="00A44F5B" w:rsidRDefault="00431F74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4,759,554</w:t>
            </w:r>
          </w:p>
        </w:tc>
        <w:tc>
          <w:tcPr>
            <w:tcW w:w="129" w:type="pct"/>
          </w:tcPr>
          <w:p w14:paraId="7DB83408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1EB113D0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51E49D" w14:textId="4A04E1E8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4,646,075</w:t>
            </w:r>
          </w:p>
        </w:tc>
      </w:tr>
      <w:tr w:rsidR="00AC52AD" w:rsidRPr="00A44F5B" w14:paraId="41D6D7F0" w14:textId="77777777" w:rsidTr="00047E0B">
        <w:trPr>
          <w:trHeight w:val="423"/>
        </w:trPr>
        <w:tc>
          <w:tcPr>
            <w:tcW w:w="2509" w:type="pct"/>
            <w:gridSpan w:val="5"/>
          </w:tcPr>
          <w:p w14:paraId="02ED301F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  <w:p w14:paraId="605BBC86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8E7884E" w14:textId="77777777" w:rsidR="00431F74" w:rsidRPr="00A44F5B" w:rsidRDefault="00431F74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B89063" w14:textId="1125F9A9" w:rsidR="00AC52AD" w:rsidRPr="00A44F5B" w:rsidRDefault="00431F74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A87CA14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2660503C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F2E802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1CBB893E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2D02A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18CD44E" w14:textId="5752731C" w:rsidR="00431F74" w:rsidRPr="00A44F5B" w:rsidRDefault="00431F74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5,032,823</w:t>
            </w:r>
          </w:p>
        </w:tc>
        <w:tc>
          <w:tcPr>
            <w:tcW w:w="129" w:type="pct"/>
          </w:tcPr>
          <w:p w14:paraId="72B9AACB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57DA349E" w14:textId="77777777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9216970" w14:textId="69B7E932" w:rsidR="00AC52AD" w:rsidRPr="00A44F5B" w:rsidRDefault="00AC52AD" w:rsidP="00AC5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4,790,202</w:t>
            </w:r>
          </w:p>
        </w:tc>
      </w:tr>
    </w:tbl>
    <w:p w14:paraId="17FDD9E3" w14:textId="77777777" w:rsidR="002E6DAB" w:rsidRPr="00A44F5B" w:rsidRDefault="002E6DAB" w:rsidP="002E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  <w:bookmarkStart w:id="7" w:name="_Hlk21522437"/>
    </w:p>
    <w:p w14:paraId="6FBB76EC" w14:textId="110120C3" w:rsidR="00AD177E" w:rsidRPr="00A44F5B" w:rsidRDefault="00AD177E" w:rsidP="002E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  <w:r w:rsidRPr="00A44F5B">
        <w:rPr>
          <w:rFonts w:asciiTheme="majorBidi" w:hAnsiTheme="majorBidi" w:cstheme="majorBidi"/>
          <w:spacing w:val="-6"/>
          <w:sz w:val="26"/>
          <w:szCs w:val="26"/>
          <w:cs/>
        </w:rPr>
        <w:t>รายการเคลื่อนไหวของเงินให้กู้ยืม</w:t>
      </w:r>
      <w:r w:rsidR="007236D5" w:rsidRPr="00A44F5B">
        <w:rPr>
          <w:rFonts w:asciiTheme="majorBidi" w:hAnsiTheme="majorBidi" w:cstheme="majorBidi"/>
          <w:spacing w:val="-6"/>
          <w:sz w:val="26"/>
          <w:szCs w:val="26"/>
          <w:cs/>
        </w:rPr>
        <w:t>และดอกเบี้ยค้างรับ</w:t>
      </w:r>
      <w:r w:rsidRPr="00A44F5B">
        <w:rPr>
          <w:rFonts w:asciiTheme="majorBidi" w:hAnsiTheme="majorBidi" w:cstheme="majorBidi"/>
          <w:spacing w:val="-6"/>
          <w:sz w:val="26"/>
          <w:szCs w:val="26"/>
          <w:cs/>
        </w:rPr>
        <w:t>แก่บุคคลหรือกิจการที่เกี่ยวข้องกันสำหรับ</w:t>
      </w:r>
      <w:r w:rsidR="00AD6C0C" w:rsidRPr="00A44F5B">
        <w:rPr>
          <w:rFonts w:asciiTheme="majorBidi" w:hAnsiTheme="majorBidi" w:cstheme="majorBidi"/>
          <w:spacing w:val="-6"/>
          <w:sz w:val="26"/>
          <w:szCs w:val="26"/>
          <w:cs/>
        </w:rPr>
        <w:t>งวด</w:t>
      </w:r>
      <w:r w:rsidR="00AC52AD" w:rsidRPr="00A44F5B">
        <w:rPr>
          <w:rFonts w:asciiTheme="majorBidi" w:hAnsiTheme="majorBidi" w:cstheme="majorBidi"/>
          <w:spacing w:val="-6"/>
          <w:sz w:val="26"/>
          <w:szCs w:val="26"/>
          <w:cs/>
        </w:rPr>
        <w:t>หก</w:t>
      </w:r>
      <w:r w:rsidR="00E90110" w:rsidRPr="00A44F5B">
        <w:rPr>
          <w:rFonts w:asciiTheme="majorBidi" w:hAnsiTheme="majorBidi" w:cstheme="majorBidi"/>
          <w:spacing w:val="-6"/>
          <w:sz w:val="26"/>
          <w:szCs w:val="26"/>
          <w:cs/>
        </w:rPr>
        <w:t>เดือน</w:t>
      </w:r>
      <w:r w:rsidRPr="00A44F5B">
        <w:rPr>
          <w:rFonts w:asciiTheme="majorBidi" w:hAnsiTheme="majorBidi" w:cstheme="majorBidi"/>
          <w:spacing w:val="-6"/>
          <w:sz w:val="26"/>
          <w:szCs w:val="26"/>
          <w:cs/>
        </w:rPr>
        <w:t xml:space="preserve">สิ้นสุดวันที่ </w:t>
      </w:r>
      <w:r w:rsidR="00E90110" w:rsidRPr="00A44F5B">
        <w:rPr>
          <w:rFonts w:asciiTheme="majorBidi" w:hAnsiTheme="majorBidi" w:cstheme="majorBidi"/>
          <w:spacing w:val="-6"/>
          <w:sz w:val="26"/>
          <w:szCs w:val="26"/>
          <w:cs/>
        </w:rPr>
        <w:t>3</w:t>
      </w:r>
      <w:r w:rsidR="00AC52AD" w:rsidRPr="00A44F5B">
        <w:rPr>
          <w:rFonts w:asciiTheme="majorBidi" w:hAnsiTheme="majorBidi" w:cstheme="majorBidi"/>
          <w:spacing w:val="-6"/>
          <w:sz w:val="26"/>
          <w:szCs w:val="26"/>
        </w:rPr>
        <w:t xml:space="preserve">0 </w:t>
      </w:r>
      <w:r w:rsidR="00AC52AD" w:rsidRPr="00A44F5B">
        <w:rPr>
          <w:rFonts w:asciiTheme="majorBidi" w:hAnsiTheme="majorBidi" w:cstheme="majorBidi"/>
          <w:spacing w:val="-6"/>
          <w:sz w:val="26"/>
          <w:szCs w:val="26"/>
          <w:cs/>
        </w:rPr>
        <w:t xml:space="preserve">มิถุนายน </w:t>
      </w:r>
      <w:r w:rsidRPr="00A44F5B">
        <w:rPr>
          <w:rFonts w:asciiTheme="majorBidi" w:hAnsiTheme="majorBidi" w:cstheme="majorBidi"/>
          <w:spacing w:val="-6"/>
          <w:sz w:val="26"/>
          <w:szCs w:val="26"/>
          <w:cs/>
        </w:rPr>
        <w:t>มีดังนี้</w:t>
      </w:r>
    </w:p>
    <w:p w14:paraId="22428F4F" w14:textId="18EEB165" w:rsidR="002E6DAB" w:rsidRPr="00A44F5B" w:rsidRDefault="002E6DAB" w:rsidP="002E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4"/>
        <w:gridCol w:w="19"/>
        <w:gridCol w:w="1122"/>
        <w:gridCol w:w="11"/>
        <w:gridCol w:w="241"/>
        <w:gridCol w:w="19"/>
        <w:gridCol w:w="13"/>
        <w:gridCol w:w="1114"/>
        <w:gridCol w:w="275"/>
        <w:gridCol w:w="1079"/>
        <w:gridCol w:w="18"/>
        <w:gridCol w:w="270"/>
        <w:gridCol w:w="1195"/>
      </w:tblGrid>
      <w:tr w:rsidR="00AC52AD" w:rsidRPr="00A44F5B" w14:paraId="3CF92F3E" w14:textId="77777777" w:rsidTr="00A90D19">
        <w:trPr>
          <w:cantSplit/>
        </w:trPr>
        <w:tc>
          <w:tcPr>
            <w:tcW w:w="3894" w:type="dxa"/>
          </w:tcPr>
          <w:p w14:paraId="3918C392" w14:textId="02CCFF8D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สำหรับงวดหกเดือนสิ้นสุดวันที่ 30 มิถุนายน</w:t>
            </w:r>
          </w:p>
        </w:tc>
        <w:tc>
          <w:tcPr>
            <w:tcW w:w="2539" w:type="dxa"/>
            <w:gridSpan w:val="7"/>
          </w:tcPr>
          <w:p w14:paraId="06137BB2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5" w:type="dxa"/>
          </w:tcPr>
          <w:p w14:paraId="347D00AE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62" w:type="dxa"/>
            <w:gridSpan w:val="4"/>
          </w:tcPr>
          <w:p w14:paraId="3A8FE2B6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52AD" w:rsidRPr="00A44F5B" w14:paraId="4545B51A" w14:textId="77777777" w:rsidTr="00A90D19">
        <w:trPr>
          <w:cantSplit/>
        </w:trPr>
        <w:tc>
          <w:tcPr>
            <w:tcW w:w="3894" w:type="dxa"/>
          </w:tcPr>
          <w:p w14:paraId="3E96302B" w14:textId="63F32B32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hanging="194"/>
              <w:rPr>
                <w:rFonts w:ascii="Times New Roman" w:hAnsi="Times New Roman"/>
                <w:i/>
                <w:iCs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1141" w:type="dxa"/>
            <w:gridSpan w:val="2"/>
          </w:tcPr>
          <w:p w14:paraId="22C2C8E0" w14:textId="45386132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52" w:type="dxa"/>
            <w:gridSpan w:val="2"/>
          </w:tcPr>
          <w:p w14:paraId="25A0F864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46" w:type="dxa"/>
            <w:gridSpan w:val="3"/>
          </w:tcPr>
          <w:p w14:paraId="2B65E4F4" w14:textId="50BDBDE0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5" w:type="dxa"/>
          </w:tcPr>
          <w:p w14:paraId="7F0D2932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</w:tcPr>
          <w:p w14:paraId="36F26B16" w14:textId="5DCEB733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88" w:type="dxa"/>
            <w:gridSpan w:val="2"/>
          </w:tcPr>
          <w:p w14:paraId="0D02F1A7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95" w:type="dxa"/>
          </w:tcPr>
          <w:p w14:paraId="44FD5228" w14:textId="4BB48548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AC52AD" w:rsidRPr="00A44F5B" w14:paraId="1836F226" w14:textId="77777777" w:rsidTr="00A90D19">
        <w:trPr>
          <w:cantSplit/>
        </w:trPr>
        <w:tc>
          <w:tcPr>
            <w:tcW w:w="3894" w:type="dxa"/>
          </w:tcPr>
          <w:p w14:paraId="1E4187DB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376" w:type="dxa"/>
            <w:gridSpan w:val="12"/>
          </w:tcPr>
          <w:p w14:paraId="53059521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Times New Roman" w:hAnsi="Times New Roman" w:cstheme="minorBidi"/>
                <w:i/>
                <w:iCs/>
                <w:sz w:val="26"/>
                <w:szCs w:val="26"/>
                <w:lang w:val="en-GB"/>
              </w:rPr>
            </w:pPr>
            <w:r w:rsidRPr="00A44F5B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C52AD" w:rsidRPr="00A44F5B" w14:paraId="0F9F8E19" w14:textId="77777777" w:rsidTr="00A90D19">
        <w:trPr>
          <w:cantSplit/>
        </w:trPr>
        <w:tc>
          <w:tcPr>
            <w:tcW w:w="3894" w:type="dxa"/>
          </w:tcPr>
          <w:p w14:paraId="0EF46982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41" w:type="dxa"/>
            <w:gridSpan w:val="2"/>
          </w:tcPr>
          <w:p w14:paraId="51806190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52" w:type="dxa"/>
            <w:gridSpan w:val="2"/>
          </w:tcPr>
          <w:p w14:paraId="452BBA23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6" w:type="dxa"/>
            <w:gridSpan w:val="3"/>
          </w:tcPr>
          <w:p w14:paraId="3990AEFA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5" w:type="dxa"/>
          </w:tcPr>
          <w:p w14:paraId="7E9573A0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</w:tcPr>
          <w:p w14:paraId="4681B3EA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  <w:gridSpan w:val="2"/>
          </w:tcPr>
          <w:p w14:paraId="78DFFC55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95" w:type="dxa"/>
          </w:tcPr>
          <w:p w14:paraId="43E05166" w14:textId="77777777" w:rsidR="00AC52AD" w:rsidRPr="00A44F5B" w:rsidRDefault="00AC52AD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1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431F74" w:rsidRPr="00A44F5B" w14:paraId="4288243D" w14:textId="77777777" w:rsidTr="00A90D19">
        <w:trPr>
          <w:cantSplit/>
        </w:trPr>
        <w:tc>
          <w:tcPr>
            <w:tcW w:w="3894" w:type="dxa"/>
          </w:tcPr>
          <w:p w14:paraId="771B18F7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A44F5B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141" w:type="dxa"/>
            <w:gridSpan w:val="2"/>
          </w:tcPr>
          <w:p w14:paraId="6599AB4C" w14:textId="3A29D8E3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2" w:type="dxa"/>
            <w:gridSpan w:val="2"/>
          </w:tcPr>
          <w:p w14:paraId="534D6E48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6" w:type="dxa"/>
            <w:gridSpan w:val="3"/>
          </w:tcPr>
          <w:p w14:paraId="5C8C9AAB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5" w:type="dxa"/>
          </w:tcPr>
          <w:p w14:paraId="19167C26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EA5721C" w14:textId="149DD050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4,790,202</w:t>
            </w:r>
          </w:p>
        </w:tc>
        <w:tc>
          <w:tcPr>
            <w:tcW w:w="288" w:type="dxa"/>
            <w:gridSpan w:val="2"/>
          </w:tcPr>
          <w:p w14:paraId="7C174767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95" w:type="dxa"/>
          </w:tcPr>
          <w:p w14:paraId="241B3334" w14:textId="4663E954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5,517,775</w:t>
            </w:r>
          </w:p>
        </w:tc>
      </w:tr>
      <w:tr w:rsidR="00431F74" w:rsidRPr="00A44F5B" w14:paraId="362FA09D" w14:textId="77777777" w:rsidTr="00A90D19">
        <w:trPr>
          <w:cantSplit/>
        </w:trPr>
        <w:tc>
          <w:tcPr>
            <w:tcW w:w="3894" w:type="dxa"/>
          </w:tcPr>
          <w:p w14:paraId="7BE30389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1" w:type="dxa"/>
            <w:gridSpan w:val="2"/>
          </w:tcPr>
          <w:p w14:paraId="4F0B94A2" w14:textId="72723F09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2" w:type="dxa"/>
            <w:gridSpan w:val="2"/>
          </w:tcPr>
          <w:p w14:paraId="0A51DA0E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6" w:type="dxa"/>
            <w:gridSpan w:val="3"/>
          </w:tcPr>
          <w:p w14:paraId="0126FE57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5" w:type="dxa"/>
          </w:tcPr>
          <w:p w14:paraId="4FF80C5F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79FF7E43" w14:textId="2D7D6F1D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bidi="ar-SA"/>
              </w:rPr>
            </w:pPr>
            <w:r w:rsidRPr="00A44F5B">
              <w:rPr>
                <w:rFonts w:ascii="Angsana New" w:eastAsia="Arial Unicode MS" w:hAnsi="Angsana New" w:cs="Angsana New"/>
                <w:sz w:val="26"/>
                <w:szCs w:val="26"/>
                <w:lang w:bidi="ar-SA"/>
              </w:rPr>
              <w:t>354,</w:t>
            </w:r>
            <w:r w:rsidR="00A53FD8" w:rsidRPr="00A44F5B">
              <w:rPr>
                <w:rFonts w:ascii="Angsana New" w:eastAsia="Arial Unicode MS" w:hAnsi="Angsana New" w:cs="Angsana New"/>
                <w:sz w:val="26"/>
                <w:szCs w:val="26"/>
                <w:lang w:bidi="ar-SA"/>
              </w:rPr>
              <w:t>932</w:t>
            </w:r>
          </w:p>
        </w:tc>
        <w:tc>
          <w:tcPr>
            <w:tcW w:w="288" w:type="dxa"/>
            <w:gridSpan w:val="2"/>
          </w:tcPr>
          <w:p w14:paraId="599BCF44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95" w:type="dxa"/>
          </w:tcPr>
          <w:p w14:paraId="496B5884" w14:textId="1912EE5D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611,201</w:t>
            </w:r>
          </w:p>
        </w:tc>
      </w:tr>
      <w:tr w:rsidR="00431F74" w:rsidRPr="00A44F5B" w14:paraId="4DD15BDF" w14:textId="77777777" w:rsidTr="00A90D19">
        <w:trPr>
          <w:cantSplit/>
        </w:trPr>
        <w:tc>
          <w:tcPr>
            <w:tcW w:w="3894" w:type="dxa"/>
          </w:tcPr>
          <w:p w14:paraId="70BA0D90" w14:textId="5F88EEDA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41" w:type="dxa"/>
            <w:gridSpan w:val="2"/>
          </w:tcPr>
          <w:p w14:paraId="2CA74400" w14:textId="233FFF3B" w:rsidR="00431F74" w:rsidRPr="00A90D19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52" w:type="dxa"/>
            <w:gridSpan w:val="2"/>
          </w:tcPr>
          <w:p w14:paraId="27E8830D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6" w:type="dxa"/>
            <w:gridSpan w:val="3"/>
          </w:tcPr>
          <w:p w14:paraId="1DF85567" w14:textId="692F52B2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5" w:type="dxa"/>
          </w:tcPr>
          <w:p w14:paraId="5AF1156D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6DCFDB99" w14:textId="3408DEBA" w:rsidR="00431F74" w:rsidRPr="00A44F5B" w:rsidRDefault="00431F74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8"/>
              <w:rPr>
                <w:rFonts w:ascii="Angsana New" w:eastAsia="Arial Unicode MS" w:hAnsi="Angsana New" w:cs="Angsana New"/>
                <w:sz w:val="26"/>
                <w:szCs w:val="26"/>
                <w:lang w:bidi="ar-SA"/>
              </w:rPr>
            </w:pPr>
            <w:r w:rsidRPr="00A44F5B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(22</w:t>
            </w:r>
            <w:r w:rsidR="00A53FD8" w:rsidRPr="00A44F5B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6</w:t>
            </w:r>
            <w:r w:rsidRPr="00A44F5B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,</w:t>
            </w:r>
            <w:r w:rsidR="00A53FD8" w:rsidRPr="00A44F5B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088</w:t>
            </w:r>
            <w:r w:rsidRPr="00A44F5B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88" w:type="dxa"/>
            <w:gridSpan w:val="2"/>
          </w:tcPr>
          <w:p w14:paraId="5A287717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95" w:type="dxa"/>
          </w:tcPr>
          <w:p w14:paraId="5D6D8698" w14:textId="578475D1" w:rsidR="00431F74" w:rsidRPr="00A44F5B" w:rsidRDefault="00431F74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</w:tr>
      <w:tr w:rsidR="00431F74" w:rsidRPr="00A44F5B" w14:paraId="152DE6F8" w14:textId="77777777" w:rsidTr="00A90D19">
        <w:trPr>
          <w:cantSplit/>
        </w:trPr>
        <w:tc>
          <w:tcPr>
            <w:tcW w:w="3894" w:type="dxa"/>
          </w:tcPr>
          <w:p w14:paraId="5C3166A6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</w:tcPr>
          <w:p w14:paraId="6E3BD04F" w14:textId="23E93834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2" w:type="dxa"/>
            <w:gridSpan w:val="2"/>
          </w:tcPr>
          <w:p w14:paraId="07B35705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46" w:type="dxa"/>
            <w:gridSpan w:val="3"/>
            <w:tcBorders>
              <w:bottom w:val="single" w:sz="4" w:space="0" w:color="auto"/>
            </w:tcBorders>
          </w:tcPr>
          <w:p w14:paraId="061E1916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5" w:type="dxa"/>
          </w:tcPr>
          <w:p w14:paraId="4BB5124B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C8BB503" w14:textId="4D5A0C56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113,777</w:t>
            </w:r>
          </w:p>
        </w:tc>
        <w:tc>
          <w:tcPr>
            <w:tcW w:w="288" w:type="dxa"/>
            <w:gridSpan w:val="2"/>
          </w:tcPr>
          <w:p w14:paraId="16AC3844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7F74C10" w14:textId="22C2B0F1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eastAsia="Arial Unicode MS" w:hAnsi="Angsana New" w:cs="Angsana New"/>
                <w:sz w:val="26"/>
                <w:szCs w:val="26"/>
                <w:lang w:val="en-GB" w:bidi="ar-SA"/>
              </w:rPr>
              <w:t>(290,159)</w:t>
            </w:r>
          </w:p>
        </w:tc>
      </w:tr>
      <w:tr w:rsidR="00431F74" w:rsidRPr="00A44F5B" w14:paraId="35E29F4A" w14:textId="77777777" w:rsidTr="00A90D19">
        <w:trPr>
          <w:cantSplit/>
          <w:trHeight w:val="112"/>
        </w:trPr>
        <w:tc>
          <w:tcPr>
            <w:tcW w:w="3894" w:type="dxa"/>
          </w:tcPr>
          <w:p w14:paraId="1D0273D0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 30 มิถุนายน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21C37D" w14:textId="451DE726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2" w:type="dxa"/>
            <w:gridSpan w:val="2"/>
          </w:tcPr>
          <w:p w14:paraId="64554C7A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763DBC2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5" w:type="dxa"/>
          </w:tcPr>
          <w:p w14:paraId="0CF2807D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7FB2C" w14:textId="525E42EF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 w:bidi="ar-SA"/>
              </w:rPr>
              <w:t>5,032,823</w:t>
            </w:r>
          </w:p>
        </w:tc>
        <w:tc>
          <w:tcPr>
            <w:tcW w:w="288" w:type="dxa"/>
            <w:gridSpan w:val="2"/>
          </w:tcPr>
          <w:p w14:paraId="54ABB6ED" w14:textId="77777777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5A958A2C" w14:textId="128D705B" w:rsidR="00431F74" w:rsidRPr="00A44F5B" w:rsidRDefault="00431F74" w:rsidP="0043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="Angsana New" w:eastAsia="Arial Unicode MS" w:hAnsi="Angsana New" w:cs="Angsana New"/>
                <w:b/>
                <w:bCs/>
                <w:sz w:val="26"/>
                <w:szCs w:val="26"/>
                <w:lang w:val="en-GB" w:bidi="ar-SA"/>
              </w:rPr>
              <w:t>5,838,817</w:t>
            </w:r>
          </w:p>
        </w:tc>
      </w:tr>
      <w:tr w:rsidR="00277EE3" w:rsidRPr="00A44F5B" w14:paraId="060E4C85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29F247AB" w14:textId="77777777" w:rsidR="00277EE3" w:rsidRPr="00A44F5B" w:rsidRDefault="00277EE3" w:rsidP="00F63D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20" w:type="dxa"/>
            <w:gridSpan w:val="6"/>
          </w:tcPr>
          <w:p w14:paraId="4EB43048" w14:textId="77777777" w:rsidR="00277EE3" w:rsidRPr="00A44F5B" w:rsidRDefault="00277EE3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5" w:type="dxa"/>
          </w:tcPr>
          <w:p w14:paraId="71AD06BB" w14:textId="77777777" w:rsidR="00277EE3" w:rsidRPr="00A44F5B" w:rsidRDefault="00277EE3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62" w:type="dxa"/>
            <w:gridSpan w:val="4"/>
          </w:tcPr>
          <w:p w14:paraId="15E82634" w14:textId="77777777" w:rsidR="00277EE3" w:rsidRPr="00A44F5B" w:rsidRDefault="00277EE3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</w:tr>
      <w:bookmarkEnd w:id="7"/>
      <w:tr w:rsidR="00933F86" w:rsidRPr="00A44F5B" w14:paraId="3D5162A5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7A09963B" w14:textId="77777777" w:rsidR="00933F86" w:rsidRPr="00A44F5B" w:rsidRDefault="00933F86" w:rsidP="00F63D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20" w:type="dxa"/>
            <w:gridSpan w:val="6"/>
          </w:tcPr>
          <w:p w14:paraId="5CD55C9A" w14:textId="77777777" w:rsidR="00933F86" w:rsidRPr="00CE4AF0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4A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004E73DD" w14:textId="77777777" w:rsidR="00933F86" w:rsidRPr="00CE4AF0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2" w:type="dxa"/>
            <w:gridSpan w:val="4"/>
          </w:tcPr>
          <w:p w14:paraId="5CBF98AF" w14:textId="77777777" w:rsidR="00933F86" w:rsidRPr="00CE4AF0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4A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3F86" w:rsidRPr="00A44F5B" w14:paraId="7ADC1C59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76421979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14:paraId="60D8266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0" w:type="dxa"/>
            <w:gridSpan w:val="2"/>
          </w:tcPr>
          <w:p w14:paraId="5F450E9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774E596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5" w:type="dxa"/>
          </w:tcPr>
          <w:p w14:paraId="13C993E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373AB3CB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62104E28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6934573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33F86" w:rsidRPr="00A44F5B" w14:paraId="4A443F9E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69387EC9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14:paraId="3764D9F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2563</w:t>
            </w:r>
          </w:p>
        </w:tc>
        <w:tc>
          <w:tcPr>
            <w:tcW w:w="260" w:type="dxa"/>
            <w:gridSpan w:val="2"/>
          </w:tcPr>
          <w:p w14:paraId="330B60C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568C900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5" w:type="dxa"/>
          </w:tcPr>
          <w:p w14:paraId="697E3F4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2B4F2FE3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17ECD2D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36023A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33F86" w:rsidRPr="00A44F5B" w14:paraId="17E91714" w14:textId="77777777" w:rsidTr="00A90D19">
        <w:tblPrEx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3913" w:type="dxa"/>
            <w:gridSpan w:val="2"/>
          </w:tcPr>
          <w:p w14:paraId="37495FC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7" w:type="dxa"/>
            <w:gridSpan w:val="11"/>
          </w:tcPr>
          <w:p w14:paraId="14EB09F1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3F86" w:rsidRPr="00A44F5B" w14:paraId="10E18494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64271A6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5357" w:type="dxa"/>
            <w:gridSpan w:val="11"/>
          </w:tcPr>
          <w:p w14:paraId="4B2CCDD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33F86" w:rsidRPr="00A44F5B" w14:paraId="703CB285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36A7E294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  <w:gridSpan w:val="2"/>
          </w:tcPr>
          <w:p w14:paraId="61AC262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24416118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7B3699E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8BB17FE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3C946CD3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10,166</w:t>
            </w:r>
          </w:p>
        </w:tc>
        <w:tc>
          <w:tcPr>
            <w:tcW w:w="270" w:type="dxa"/>
          </w:tcPr>
          <w:p w14:paraId="251FB6BE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CB25391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65,169</w:t>
            </w:r>
          </w:p>
        </w:tc>
      </w:tr>
      <w:tr w:rsidR="00933F86" w:rsidRPr="00A44F5B" w:rsidDel="004C3E0C" w14:paraId="56290EB0" w14:textId="77777777" w:rsidTr="00A90D19">
        <w:trPr>
          <w:cantSplit/>
          <w:trHeight w:val="66"/>
        </w:trPr>
        <w:tc>
          <w:tcPr>
            <w:tcW w:w="3913" w:type="dxa"/>
            <w:gridSpan w:val="2"/>
            <w:shd w:val="clear" w:color="auto" w:fill="FFFFFF"/>
          </w:tcPr>
          <w:p w14:paraId="63999824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133" w:type="dxa"/>
            <w:gridSpan w:val="2"/>
            <w:shd w:val="clear" w:color="auto" w:fill="FFFFFF"/>
          </w:tcPr>
          <w:p w14:paraId="166E98CA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260" w:type="dxa"/>
            <w:gridSpan w:val="2"/>
            <w:shd w:val="clear" w:color="auto" w:fill="FFFFFF"/>
          </w:tcPr>
          <w:p w14:paraId="2BE82C9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FFFFFF"/>
          </w:tcPr>
          <w:p w14:paraId="050360F8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275" w:type="dxa"/>
            <w:shd w:val="clear" w:color="auto" w:fill="FFFFFF"/>
          </w:tcPr>
          <w:p w14:paraId="6DABC1D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14:paraId="7138345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143CC25A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FFFFF"/>
          </w:tcPr>
          <w:p w14:paraId="79F8BAF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3F86" w:rsidRPr="00A44F5B" w14:paraId="35A2B5E4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00254D15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33" w:type="dxa"/>
            <w:gridSpan w:val="2"/>
          </w:tcPr>
          <w:p w14:paraId="320ADB9F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179,222</w:t>
            </w:r>
          </w:p>
        </w:tc>
        <w:tc>
          <w:tcPr>
            <w:tcW w:w="260" w:type="dxa"/>
            <w:gridSpan w:val="2"/>
          </w:tcPr>
          <w:p w14:paraId="6598370E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1B850993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173,262</w:t>
            </w:r>
          </w:p>
        </w:tc>
        <w:tc>
          <w:tcPr>
            <w:tcW w:w="275" w:type="dxa"/>
          </w:tcPr>
          <w:p w14:paraId="59CD1F0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2D2CF69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 w:hanging="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FDA40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D8B5759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3F86" w:rsidRPr="00A44F5B" w14:paraId="2DEBA984" w14:textId="77777777" w:rsidTr="00A90D19">
        <w:tblPrEx>
          <w:tblCellMar>
            <w:left w:w="108" w:type="dxa"/>
            <w:right w:w="108" w:type="dxa"/>
          </w:tblCellMar>
        </w:tblPrEx>
        <w:trPr>
          <w:trHeight w:val="56"/>
        </w:trPr>
        <w:tc>
          <w:tcPr>
            <w:tcW w:w="3913" w:type="dxa"/>
            <w:gridSpan w:val="2"/>
          </w:tcPr>
          <w:p w14:paraId="3E28CD63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3E5C1579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179,716</w:t>
            </w:r>
          </w:p>
        </w:tc>
        <w:tc>
          <w:tcPr>
            <w:tcW w:w="260" w:type="dxa"/>
            <w:gridSpan w:val="2"/>
          </w:tcPr>
          <w:p w14:paraId="6DB099DF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</w:tcPr>
          <w:p w14:paraId="2B0BF4D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173,820</w:t>
            </w:r>
          </w:p>
        </w:tc>
        <w:tc>
          <w:tcPr>
            <w:tcW w:w="275" w:type="dxa"/>
          </w:tcPr>
          <w:p w14:paraId="04BC236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</w:tcPr>
          <w:p w14:paraId="40A6538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10,166</w:t>
            </w:r>
          </w:p>
        </w:tc>
        <w:tc>
          <w:tcPr>
            <w:tcW w:w="270" w:type="dxa"/>
          </w:tcPr>
          <w:p w14:paraId="47DFFFBF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7630CB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65,169</w:t>
            </w:r>
          </w:p>
        </w:tc>
      </w:tr>
      <w:tr w:rsidR="00933F86" w:rsidRPr="00A44F5B" w14:paraId="16C87F28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44D2E91F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  <w:p w14:paraId="6A461EA1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5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1F11F48F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DFE54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(158,087)</w:t>
            </w:r>
          </w:p>
        </w:tc>
        <w:tc>
          <w:tcPr>
            <w:tcW w:w="260" w:type="dxa"/>
            <w:gridSpan w:val="2"/>
          </w:tcPr>
          <w:p w14:paraId="3E6B614E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14:paraId="3880D3F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5164E8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(157,718)</w:t>
            </w:r>
          </w:p>
        </w:tc>
        <w:tc>
          <w:tcPr>
            <w:tcW w:w="275" w:type="dxa"/>
          </w:tcPr>
          <w:p w14:paraId="6A98E382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</w:tcPr>
          <w:p w14:paraId="065CDA28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29E189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16AA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F78660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EFE8F3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3F86" w:rsidRPr="00A44F5B" w14:paraId="6F7D6113" w14:textId="77777777" w:rsidTr="00A90D19">
        <w:tblPrEx>
          <w:tblCellMar>
            <w:left w:w="108" w:type="dxa"/>
            <w:right w:w="108" w:type="dxa"/>
          </w:tblCellMar>
        </w:tblPrEx>
        <w:trPr>
          <w:trHeight w:val="56"/>
        </w:trPr>
        <w:tc>
          <w:tcPr>
            <w:tcW w:w="3913" w:type="dxa"/>
            <w:gridSpan w:val="2"/>
          </w:tcPr>
          <w:p w14:paraId="24C2E2F2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892758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21,629</w:t>
            </w:r>
          </w:p>
        </w:tc>
        <w:tc>
          <w:tcPr>
            <w:tcW w:w="260" w:type="dxa"/>
            <w:gridSpan w:val="2"/>
          </w:tcPr>
          <w:p w14:paraId="1FB7351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7D3A5A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16,102</w:t>
            </w:r>
          </w:p>
        </w:tc>
        <w:tc>
          <w:tcPr>
            <w:tcW w:w="275" w:type="dxa"/>
          </w:tcPr>
          <w:p w14:paraId="29347DF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D13C7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10,166</w:t>
            </w:r>
          </w:p>
        </w:tc>
        <w:tc>
          <w:tcPr>
            <w:tcW w:w="270" w:type="dxa"/>
          </w:tcPr>
          <w:p w14:paraId="3F09122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5A0AE84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65,169</w:t>
            </w:r>
          </w:p>
        </w:tc>
      </w:tr>
      <w:tr w:rsidR="00933F86" w:rsidRPr="00A44F5B" w14:paraId="788237A6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3802171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57" w:type="dxa"/>
            <w:gridSpan w:val="11"/>
          </w:tcPr>
          <w:p w14:paraId="433C39C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A262B" w:rsidRPr="00A44F5B" w14:paraId="15547C06" w14:textId="77777777" w:rsidTr="008A262B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35A73F62" w14:textId="77777777" w:rsidR="008A262B" w:rsidRPr="00A44F5B" w:rsidRDefault="008A262B" w:rsidP="008A262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20" w:type="dxa"/>
            <w:gridSpan w:val="6"/>
          </w:tcPr>
          <w:p w14:paraId="6C377042" w14:textId="77777777" w:rsidR="008A262B" w:rsidRPr="00CE4AF0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4A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25DA9621" w14:textId="77777777" w:rsidR="008A262B" w:rsidRPr="00CE4AF0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2" w:type="dxa"/>
            <w:gridSpan w:val="4"/>
          </w:tcPr>
          <w:p w14:paraId="4DBE3718" w14:textId="77777777" w:rsidR="008A262B" w:rsidRPr="00CE4AF0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4AF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262B" w:rsidRPr="00A44F5B" w14:paraId="560BB72F" w14:textId="77777777" w:rsidTr="008A262B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65269FA9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14:paraId="15C7FA0D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0" w:type="dxa"/>
            <w:gridSpan w:val="2"/>
          </w:tcPr>
          <w:p w14:paraId="33D08E87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62F8A7A9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5" w:type="dxa"/>
          </w:tcPr>
          <w:p w14:paraId="7844D755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0405C906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6CFDA971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A5A5214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A262B" w:rsidRPr="00A44F5B" w14:paraId="04C0B0C1" w14:textId="77777777" w:rsidTr="008A262B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1A7F71D3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14:paraId="263E66C6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2563</w:t>
            </w:r>
          </w:p>
        </w:tc>
        <w:tc>
          <w:tcPr>
            <w:tcW w:w="260" w:type="dxa"/>
            <w:gridSpan w:val="2"/>
          </w:tcPr>
          <w:p w14:paraId="42F97978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</w:tcPr>
          <w:p w14:paraId="77B5CBA1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5" w:type="dxa"/>
          </w:tcPr>
          <w:p w14:paraId="1451D3EE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223C0F6E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528AAC0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42B8601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8A262B" w:rsidRPr="00A44F5B" w14:paraId="6B07E995" w14:textId="77777777" w:rsidTr="008A262B">
        <w:tblPrEx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3913" w:type="dxa"/>
            <w:gridSpan w:val="2"/>
          </w:tcPr>
          <w:p w14:paraId="6F498E2A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57" w:type="dxa"/>
            <w:gridSpan w:val="11"/>
          </w:tcPr>
          <w:p w14:paraId="73DFC7FB" w14:textId="77777777" w:rsidR="008A262B" w:rsidRPr="00A44F5B" w:rsidRDefault="008A262B" w:rsidP="008A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3F86" w:rsidRPr="00A44F5B" w14:paraId="4120644D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693BCCF2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5357" w:type="dxa"/>
            <w:gridSpan w:val="11"/>
          </w:tcPr>
          <w:p w14:paraId="36324225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33F86" w:rsidRPr="00A44F5B" w14:paraId="2C20FE8F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12B4B62B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33" w:type="dxa"/>
            <w:gridSpan w:val="2"/>
          </w:tcPr>
          <w:p w14:paraId="39BD3B15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214,907</w:t>
            </w:r>
          </w:p>
        </w:tc>
        <w:tc>
          <w:tcPr>
            <w:tcW w:w="273" w:type="dxa"/>
            <w:gridSpan w:val="3"/>
          </w:tcPr>
          <w:p w14:paraId="2B905598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B306E33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171,520</w:t>
            </w:r>
          </w:p>
        </w:tc>
        <w:tc>
          <w:tcPr>
            <w:tcW w:w="275" w:type="dxa"/>
          </w:tcPr>
          <w:p w14:paraId="6C008D6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6C3D20A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19782A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C23953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3F86" w:rsidRPr="00A44F5B" w14:paraId="4E934AAF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08D27A7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57" w:type="dxa"/>
            <w:gridSpan w:val="11"/>
          </w:tcPr>
          <w:p w14:paraId="0DB0B16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33F86" w:rsidRPr="00A44F5B" w14:paraId="5AA62326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03A4FC3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5357" w:type="dxa"/>
            <w:gridSpan w:val="11"/>
          </w:tcPr>
          <w:p w14:paraId="6B6D4969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33F86" w:rsidRPr="00A44F5B" w14:paraId="34360553" w14:textId="77777777" w:rsidTr="00A90D19">
        <w:tblPrEx>
          <w:tblCellMar>
            <w:left w:w="108" w:type="dxa"/>
            <w:right w:w="108" w:type="dxa"/>
          </w:tblCellMar>
        </w:tblPrEx>
        <w:trPr>
          <w:trHeight w:val="128"/>
        </w:trPr>
        <w:tc>
          <w:tcPr>
            <w:tcW w:w="3913" w:type="dxa"/>
            <w:gridSpan w:val="2"/>
          </w:tcPr>
          <w:p w14:paraId="329F5920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1133" w:type="dxa"/>
            <w:gridSpan w:val="2"/>
          </w:tcPr>
          <w:p w14:paraId="262ADED1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471,733</w:t>
            </w:r>
          </w:p>
        </w:tc>
        <w:tc>
          <w:tcPr>
            <w:tcW w:w="273" w:type="dxa"/>
            <w:gridSpan w:val="3"/>
          </w:tcPr>
          <w:p w14:paraId="55B2C89F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C76DA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471,733</w:t>
            </w:r>
          </w:p>
        </w:tc>
        <w:tc>
          <w:tcPr>
            <w:tcW w:w="275" w:type="dxa"/>
          </w:tcPr>
          <w:p w14:paraId="6BC67D1A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38BA3BB1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90C8D8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C75F49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3F86" w:rsidRPr="00A44F5B" w14:paraId="27743532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1777164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57" w:type="dxa"/>
            <w:gridSpan w:val="11"/>
          </w:tcPr>
          <w:p w14:paraId="4E9E3C18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33F86" w:rsidRPr="00A44F5B" w14:paraId="13EC030D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302975CA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5357" w:type="dxa"/>
            <w:gridSpan w:val="11"/>
          </w:tcPr>
          <w:p w14:paraId="419889D2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33F86" w:rsidRPr="00A44F5B" w14:paraId="311132AD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603DC151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33" w:type="dxa"/>
            <w:gridSpan w:val="2"/>
          </w:tcPr>
          <w:p w14:paraId="3C2E381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3"/>
          </w:tcPr>
          <w:p w14:paraId="542A80E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DA000BF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E498FA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6717F139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391</w:t>
            </w:r>
          </w:p>
        </w:tc>
        <w:tc>
          <w:tcPr>
            <w:tcW w:w="270" w:type="dxa"/>
          </w:tcPr>
          <w:p w14:paraId="1C8DFA8A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DD14A0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</w:tr>
      <w:tr w:rsidR="00933F86" w:rsidRPr="00A44F5B" w14:paraId="081C3EF7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7BD1EBAA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3F4ACA4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781,608</w:t>
            </w:r>
          </w:p>
        </w:tc>
        <w:tc>
          <w:tcPr>
            <w:tcW w:w="273" w:type="dxa"/>
            <w:gridSpan w:val="3"/>
          </w:tcPr>
          <w:p w14:paraId="333EC07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96A515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646,136</w:t>
            </w:r>
          </w:p>
        </w:tc>
        <w:tc>
          <w:tcPr>
            <w:tcW w:w="275" w:type="dxa"/>
          </w:tcPr>
          <w:p w14:paraId="4EBEAA8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</w:tcPr>
          <w:p w14:paraId="03A1D56B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781,608</w:t>
            </w:r>
          </w:p>
        </w:tc>
        <w:tc>
          <w:tcPr>
            <w:tcW w:w="270" w:type="dxa"/>
          </w:tcPr>
          <w:p w14:paraId="72851673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6BB3CE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646,136</w:t>
            </w:r>
          </w:p>
        </w:tc>
      </w:tr>
      <w:tr w:rsidR="00933F86" w:rsidRPr="00A44F5B" w14:paraId="38D75E35" w14:textId="77777777" w:rsidTr="00A90D19">
        <w:tblPrEx>
          <w:tblCellMar>
            <w:left w:w="108" w:type="dxa"/>
            <w:right w:w="108" w:type="dxa"/>
          </w:tblCellMar>
        </w:tblPrEx>
        <w:trPr>
          <w:trHeight w:val="56"/>
        </w:trPr>
        <w:tc>
          <w:tcPr>
            <w:tcW w:w="3913" w:type="dxa"/>
            <w:gridSpan w:val="2"/>
          </w:tcPr>
          <w:p w14:paraId="3EA84380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32611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781,608</w:t>
            </w:r>
          </w:p>
        </w:tc>
        <w:tc>
          <w:tcPr>
            <w:tcW w:w="273" w:type="dxa"/>
            <w:gridSpan w:val="3"/>
          </w:tcPr>
          <w:p w14:paraId="1FC27B4E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30126A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646,136</w:t>
            </w:r>
          </w:p>
        </w:tc>
        <w:tc>
          <w:tcPr>
            <w:tcW w:w="275" w:type="dxa"/>
          </w:tcPr>
          <w:p w14:paraId="5E3544F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A37F3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781,999</w:t>
            </w:r>
          </w:p>
        </w:tc>
        <w:tc>
          <w:tcPr>
            <w:tcW w:w="270" w:type="dxa"/>
          </w:tcPr>
          <w:p w14:paraId="6754366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4B7C398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646,537</w:t>
            </w:r>
          </w:p>
        </w:tc>
      </w:tr>
      <w:tr w:rsidR="00933F86" w:rsidRPr="00A44F5B" w14:paraId="7EB335EF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3945F5B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57" w:type="dxa"/>
            <w:gridSpan w:val="11"/>
          </w:tcPr>
          <w:p w14:paraId="4BF12F5F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33F86" w:rsidRPr="00A44F5B" w14:paraId="3F43BC2A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3C291DA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5357" w:type="dxa"/>
            <w:gridSpan w:val="11"/>
          </w:tcPr>
          <w:p w14:paraId="1062F453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33F86" w:rsidRPr="00A44F5B" w14:paraId="0D104DF8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249670F3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  <w:gridSpan w:val="2"/>
          </w:tcPr>
          <w:p w14:paraId="3A77DE03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3"/>
          </w:tcPr>
          <w:p w14:paraId="238CFAB9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27B58AE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0106046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5EE27F69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270" w:type="dxa"/>
          </w:tcPr>
          <w:p w14:paraId="323EC34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CD546F7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</w:tr>
      <w:tr w:rsidR="00933F86" w:rsidRPr="00A44F5B" w14:paraId="26317A2E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458BED93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133" w:type="dxa"/>
            <w:gridSpan w:val="2"/>
          </w:tcPr>
          <w:p w14:paraId="2425E903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273" w:type="dxa"/>
            <w:gridSpan w:val="3"/>
          </w:tcPr>
          <w:p w14:paraId="5D68CBF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864AAB4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75" w:type="dxa"/>
          </w:tcPr>
          <w:p w14:paraId="68F5802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2D430E73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8E0BE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46C34C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3F86" w:rsidRPr="00A44F5B" w14:paraId="23D03520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53290B61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68A66BD1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7,886</w:t>
            </w:r>
          </w:p>
        </w:tc>
        <w:tc>
          <w:tcPr>
            <w:tcW w:w="273" w:type="dxa"/>
            <w:gridSpan w:val="3"/>
          </w:tcPr>
          <w:p w14:paraId="53831A2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78E185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6,310</w:t>
            </w:r>
          </w:p>
        </w:tc>
        <w:tc>
          <w:tcPr>
            <w:tcW w:w="275" w:type="dxa"/>
          </w:tcPr>
          <w:p w14:paraId="5149805A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</w:tcPr>
          <w:p w14:paraId="0BCDCB0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0F16B5B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8B0704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3F86" w:rsidRPr="00A44F5B" w14:paraId="69F1D505" w14:textId="77777777" w:rsidTr="00A90D19">
        <w:tblPrEx>
          <w:tblCellMar>
            <w:left w:w="108" w:type="dxa"/>
            <w:right w:w="108" w:type="dxa"/>
          </w:tblCellMar>
        </w:tblPrEx>
        <w:trPr>
          <w:trHeight w:val="56"/>
        </w:trPr>
        <w:tc>
          <w:tcPr>
            <w:tcW w:w="3913" w:type="dxa"/>
            <w:gridSpan w:val="2"/>
          </w:tcPr>
          <w:p w14:paraId="0592E4AB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5B3801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7,972</w:t>
            </w:r>
          </w:p>
        </w:tc>
        <w:tc>
          <w:tcPr>
            <w:tcW w:w="273" w:type="dxa"/>
            <w:gridSpan w:val="3"/>
          </w:tcPr>
          <w:p w14:paraId="19806DEF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F062F21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6,394</w:t>
            </w:r>
          </w:p>
        </w:tc>
        <w:tc>
          <w:tcPr>
            <w:tcW w:w="275" w:type="dxa"/>
          </w:tcPr>
          <w:p w14:paraId="5B4B05D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2CD94E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70" w:type="dxa"/>
          </w:tcPr>
          <w:p w14:paraId="1B99865D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6BC46F61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289</w:t>
            </w:r>
          </w:p>
        </w:tc>
      </w:tr>
      <w:tr w:rsidR="00933F86" w:rsidRPr="00A44F5B" w14:paraId="12BECDE3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7D86198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57" w:type="dxa"/>
            <w:gridSpan w:val="11"/>
          </w:tcPr>
          <w:p w14:paraId="1C8E1B6C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33F86" w:rsidRPr="00A44F5B" w14:paraId="07D4B066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3CED342A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หุ้นกู้แปลงสภาพ </w:t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- </w:t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ก่อนต้นทุนทางตรง</w:t>
            </w:r>
          </w:p>
        </w:tc>
        <w:tc>
          <w:tcPr>
            <w:tcW w:w="5357" w:type="dxa"/>
            <w:gridSpan w:val="11"/>
          </w:tcPr>
          <w:p w14:paraId="72F6F9A9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33F86" w:rsidRPr="00A44F5B" w14:paraId="3F6B7207" w14:textId="77777777" w:rsidTr="00A90D19">
        <w:tblPrEx>
          <w:tblCellMar>
            <w:left w:w="108" w:type="dxa"/>
            <w:right w:w="108" w:type="dxa"/>
          </w:tblCellMar>
        </w:tblPrEx>
        <w:trPr>
          <w:trHeight w:val="66"/>
        </w:trPr>
        <w:tc>
          <w:tcPr>
            <w:tcW w:w="3913" w:type="dxa"/>
            <w:gridSpan w:val="2"/>
          </w:tcPr>
          <w:p w14:paraId="057FF108" w14:textId="77777777" w:rsidR="00933F86" w:rsidRPr="00A44F5B" w:rsidRDefault="00933F86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33" w:type="dxa"/>
            <w:gridSpan w:val="2"/>
          </w:tcPr>
          <w:p w14:paraId="184E6752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5,565,410</w:t>
            </w:r>
          </w:p>
        </w:tc>
        <w:tc>
          <w:tcPr>
            <w:tcW w:w="273" w:type="dxa"/>
            <w:gridSpan w:val="3"/>
          </w:tcPr>
          <w:p w14:paraId="12DE7D19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C71E66B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5,433,801</w:t>
            </w:r>
          </w:p>
        </w:tc>
        <w:tc>
          <w:tcPr>
            <w:tcW w:w="275" w:type="dxa"/>
          </w:tcPr>
          <w:p w14:paraId="38A19BDF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2AE57D60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5,565,410</w:t>
            </w:r>
          </w:p>
        </w:tc>
        <w:tc>
          <w:tcPr>
            <w:tcW w:w="270" w:type="dxa"/>
          </w:tcPr>
          <w:p w14:paraId="41078AAA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5F7DD6" w14:textId="77777777" w:rsidR="00933F86" w:rsidRPr="00A44F5B" w:rsidRDefault="00933F86" w:rsidP="00F63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5,433,801</w:t>
            </w:r>
          </w:p>
        </w:tc>
      </w:tr>
    </w:tbl>
    <w:p w14:paraId="2D779FFE" w14:textId="77777777" w:rsidR="00FF6DE3" w:rsidRPr="00A44F5B" w:rsidRDefault="00FF6DE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413C2EC8" w14:textId="77777777" w:rsidR="00745DC9" w:rsidRPr="00A44F5B" w:rsidRDefault="00745DC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44F5B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3CDB9502" w14:textId="77777777" w:rsidR="00804175" w:rsidRPr="00A44F5B" w:rsidRDefault="00352F95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8" w:name="_Toc40348050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>ลูกหนี้ตามสัญญาเช่าซื้อ</w:t>
      </w:r>
      <w:bookmarkEnd w:id="8"/>
    </w:p>
    <w:p w14:paraId="4EF04C36" w14:textId="77777777" w:rsidR="00E63FF3" w:rsidRPr="00A44F5B" w:rsidRDefault="00E63FF3" w:rsidP="00FE3D84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73A88F54" w14:textId="0EFA8342" w:rsidR="00352F95" w:rsidRPr="00A44F5B" w:rsidRDefault="0080620C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2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5</w:t>
      </w:r>
      <w:r w:rsidR="003A607D" w:rsidRPr="00A44F5B">
        <w:rPr>
          <w:rFonts w:asciiTheme="majorBidi" w:hAnsiTheme="majorBidi" w:cstheme="majorBidi"/>
          <w:sz w:val="26"/>
          <w:szCs w:val="26"/>
        </w:rPr>
        <w:t xml:space="preserve">.1    </w:t>
      </w:r>
      <w:r w:rsidR="00D62E37" w:rsidRPr="00A44F5B">
        <w:rPr>
          <w:rFonts w:asciiTheme="majorBidi" w:hAnsiTheme="majorBidi" w:cstheme="majorBidi"/>
          <w:sz w:val="26"/>
          <w:szCs w:val="26"/>
        </w:rPr>
        <w:tab/>
      </w:r>
      <w:r w:rsidR="008215BB" w:rsidRPr="00A44F5B">
        <w:rPr>
          <w:rFonts w:asciiTheme="majorBidi" w:hAnsiTheme="majorBidi" w:cstheme="majorBidi"/>
          <w:sz w:val="26"/>
          <w:szCs w:val="26"/>
          <w:cs/>
        </w:rPr>
        <w:t xml:space="preserve">ยอดคงเหลือลูกหนี้ตามสัญญาเช่าซื้อ ณ วันที่ </w:t>
      </w:r>
      <w:r w:rsidR="00E63425" w:rsidRPr="00A44F5B">
        <w:rPr>
          <w:rFonts w:asciiTheme="majorBidi" w:hAnsiTheme="majorBidi" w:cstheme="majorBidi"/>
          <w:sz w:val="26"/>
          <w:szCs w:val="26"/>
        </w:rPr>
        <w:t>3</w:t>
      </w:r>
      <w:r w:rsidR="00D0544B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D0544B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E63425" w:rsidRPr="00A44F5B">
        <w:rPr>
          <w:rFonts w:asciiTheme="majorBidi" w:hAnsiTheme="majorBidi" w:cstheme="majorBidi"/>
          <w:sz w:val="26"/>
          <w:szCs w:val="26"/>
        </w:rPr>
        <w:t>2563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A44F5B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63425" w:rsidRPr="00A44F5B">
        <w:rPr>
          <w:rFonts w:asciiTheme="majorBidi" w:hAnsiTheme="majorBidi" w:cstheme="majorBidi"/>
          <w:sz w:val="26"/>
          <w:szCs w:val="26"/>
        </w:rPr>
        <w:t>31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A44F5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 w:rsidRPr="00A44F5B">
        <w:rPr>
          <w:rFonts w:asciiTheme="majorBidi" w:hAnsiTheme="majorBidi" w:cstheme="majorBidi"/>
          <w:sz w:val="26"/>
          <w:szCs w:val="26"/>
        </w:rPr>
        <w:t>2562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A44F5B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248F6FF2" w14:textId="77777777" w:rsidR="00E63FF3" w:rsidRPr="00A44F5B" w:rsidRDefault="00E63FF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"/>
        <w:rPr>
          <w:rFonts w:asciiTheme="majorBidi" w:hAnsiTheme="majorBidi" w:cstheme="majorBidi"/>
          <w:sz w:val="26"/>
          <w:szCs w:val="26"/>
        </w:rPr>
      </w:pPr>
    </w:p>
    <w:tbl>
      <w:tblPr>
        <w:tblW w:w="968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27"/>
        <w:gridCol w:w="241"/>
        <w:gridCol w:w="929"/>
        <w:gridCol w:w="239"/>
        <w:gridCol w:w="1111"/>
        <w:gridCol w:w="236"/>
        <w:gridCol w:w="934"/>
        <w:gridCol w:w="245"/>
        <w:gridCol w:w="936"/>
      </w:tblGrid>
      <w:tr w:rsidR="00183CE5" w:rsidRPr="00A44F5B" w14:paraId="52F55055" w14:textId="77777777" w:rsidTr="0017198F">
        <w:trPr>
          <w:trHeight w:val="380"/>
          <w:tblHeader/>
        </w:trPr>
        <w:tc>
          <w:tcPr>
            <w:tcW w:w="2563" w:type="dxa"/>
          </w:tcPr>
          <w:p w14:paraId="2DC65614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2CE11BD4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83CE5" w:rsidRPr="00A44F5B" w14:paraId="4D9F0B8F" w14:textId="77777777" w:rsidTr="0017198F">
        <w:trPr>
          <w:trHeight w:val="272"/>
          <w:tblHeader/>
        </w:trPr>
        <w:tc>
          <w:tcPr>
            <w:tcW w:w="2563" w:type="dxa"/>
          </w:tcPr>
          <w:p w14:paraId="2817AF30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2FA883E7" w14:textId="77777777" w:rsidR="00352F95" w:rsidRPr="00A44F5B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  <w:r w:rsidR="008C72CD"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</w:t>
            </w:r>
          </w:p>
        </w:tc>
        <w:tc>
          <w:tcPr>
            <w:tcW w:w="241" w:type="dxa"/>
          </w:tcPr>
          <w:p w14:paraId="6ED908FC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173AA41C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  <w:r w:rsidR="008C72CD"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</w:t>
            </w:r>
          </w:p>
        </w:tc>
        <w:tc>
          <w:tcPr>
            <w:tcW w:w="236" w:type="dxa"/>
          </w:tcPr>
          <w:p w14:paraId="3FB683B0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57E6D5A5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83CE5" w:rsidRPr="00A44F5B" w14:paraId="5421526F" w14:textId="77777777" w:rsidTr="0017198F">
        <w:trPr>
          <w:trHeight w:val="254"/>
          <w:tblHeader/>
        </w:trPr>
        <w:tc>
          <w:tcPr>
            <w:tcW w:w="2563" w:type="dxa"/>
          </w:tcPr>
          <w:p w14:paraId="698B4703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1F3024AB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41" w:type="dxa"/>
          </w:tcPr>
          <w:p w14:paraId="14FB8126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0F965E28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16A6E5B9" w14:textId="77777777" w:rsidR="00352F95" w:rsidRPr="00A44F5B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1BC79EBC" w14:textId="77777777" w:rsidR="00352F95" w:rsidRPr="00A44F5B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544B" w:rsidRPr="00A44F5B" w14:paraId="12D770C0" w14:textId="77777777" w:rsidTr="0017198F">
        <w:trPr>
          <w:tblHeader/>
        </w:trPr>
        <w:tc>
          <w:tcPr>
            <w:tcW w:w="2563" w:type="dxa"/>
          </w:tcPr>
          <w:p w14:paraId="1D6458B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2DAD6ADC" w14:textId="5FE86004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</w:tcPr>
          <w:p w14:paraId="70E93ABB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</w:tcPr>
          <w:p w14:paraId="078B7902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D7D2080" w14:textId="58B9CFDA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41" w:type="dxa"/>
            <w:vAlign w:val="bottom"/>
          </w:tcPr>
          <w:p w14:paraId="345492B0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</w:tcPr>
          <w:p w14:paraId="2B8C28A7" w14:textId="54643430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39" w:type="dxa"/>
          </w:tcPr>
          <w:p w14:paraId="3B0069C8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</w:tcPr>
          <w:p w14:paraId="13C1D112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BF99D16" w14:textId="0D7E6CF2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</w:tcPr>
          <w:p w14:paraId="420C2996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67A43C1A" w14:textId="30F32116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45" w:type="dxa"/>
          </w:tcPr>
          <w:p w14:paraId="22A29EC5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</w:tcPr>
          <w:p w14:paraId="639C0403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604359C3" w14:textId="7352BFCD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D0544B" w:rsidRPr="00A44F5B" w14:paraId="28DE1AAF" w14:textId="77777777" w:rsidTr="0017198F">
        <w:trPr>
          <w:tblHeader/>
        </w:trPr>
        <w:tc>
          <w:tcPr>
            <w:tcW w:w="2563" w:type="dxa"/>
          </w:tcPr>
          <w:p w14:paraId="6E0D203B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089A7744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0544B" w:rsidRPr="00A44F5B" w14:paraId="5207DAA0" w14:textId="77777777" w:rsidTr="0017198F">
        <w:tc>
          <w:tcPr>
            <w:tcW w:w="2563" w:type="dxa"/>
          </w:tcPr>
          <w:p w14:paraId="6BB28124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ลูกหนี้ปกติ</w:t>
            </w:r>
          </w:p>
        </w:tc>
        <w:tc>
          <w:tcPr>
            <w:tcW w:w="989" w:type="dxa"/>
          </w:tcPr>
          <w:p w14:paraId="3A112C8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E6FB68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27" w:type="dxa"/>
          </w:tcPr>
          <w:p w14:paraId="1B47AAFC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777561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29" w:type="dxa"/>
          </w:tcPr>
          <w:p w14:paraId="282EBAA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3BC3E2A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07A99765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21B1C5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7AD8F4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585DB5C2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</w:tcPr>
          <w:p w14:paraId="1E12CB24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0544B" w:rsidRPr="00A44F5B" w14:paraId="193A8FFE" w14:textId="77777777" w:rsidTr="00870DB4">
        <w:tc>
          <w:tcPr>
            <w:tcW w:w="2563" w:type="dxa"/>
            <w:vAlign w:val="bottom"/>
          </w:tcPr>
          <w:p w14:paraId="125B0EF5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4A5996E2" w14:textId="22FB401A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3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435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103</w:t>
            </w:r>
          </w:p>
        </w:tc>
        <w:tc>
          <w:tcPr>
            <w:tcW w:w="236" w:type="dxa"/>
            <w:vAlign w:val="bottom"/>
          </w:tcPr>
          <w:p w14:paraId="69FE39A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58F7E9C1" w14:textId="40A5F793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3,889,734</w:t>
            </w:r>
          </w:p>
        </w:tc>
        <w:tc>
          <w:tcPr>
            <w:tcW w:w="241" w:type="dxa"/>
            <w:vAlign w:val="bottom"/>
          </w:tcPr>
          <w:p w14:paraId="39CF82A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68D33B71" w14:textId="3FD7103D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2,401,835</w:t>
            </w:r>
          </w:p>
        </w:tc>
        <w:tc>
          <w:tcPr>
            <w:tcW w:w="239" w:type="dxa"/>
            <w:vAlign w:val="bottom"/>
          </w:tcPr>
          <w:p w14:paraId="0A9C5FE8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C17F271" w14:textId="3DAB68A1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762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69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2DBCA48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FFBF55" w14:textId="58EA34ED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5,836,938</w:t>
            </w:r>
          </w:p>
        </w:tc>
        <w:tc>
          <w:tcPr>
            <w:tcW w:w="245" w:type="dxa"/>
            <w:vAlign w:val="bottom"/>
          </w:tcPr>
          <w:p w14:paraId="465BEAE2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4F4EB31F" w14:textId="73D9B1D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6,652,432</w:t>
            </w:r>
          </w:p>
        </w:tc>
      </w:tr>
      <w:tr w:rsidR="00D0544B" w:rsidRPr="00A44F5B" w14:paraId="192B4D6F" w14:textId="77777777" w:rsidTr="00870DB4">
        <w:tc>
          <w:tcPr>
            <w:tcW w:w="2563" w:type="dxa"/>
            <w:vAlign w:val="bottom"/>
          </w:tcPr>
          <w:p w14:paraId="76B2D40B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457DA2DB" w14:textId="0DF583DB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144,386</w:t>
            </w:r>
          </w:p>
        </w:tc>
        <w:tc>
          <w:tcPr>
            <w:tcW w:w="236" w:type="dxa"/>
            <w:vAlign w:val="bottom"/>
          </w:tcPr>
          <w:p w14:paraId="7FDD84F2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70422C80" w14:textId="511F8B6B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433</w:t>
            </w:r>
          </w:p>
        </w:tc>
        <w:tc>
          <w:tcPr>
            <w:tcW w:w="241" w:type="dxa"/>
            <w:vAlign w:val="bottom"/>
          </w:tcPr>
          <w:p w14:paraId="35B21C9E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0D00A574" w14:textId="10AC1617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CD814A0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  <w:tab w:val="left" w:pos="458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89C34E3" w14:textId="423459EB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BA5BE8E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08C427A" w14:textId="27DA31DD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144,386</w:t>
            </w:r>
          </w:p>
        </w:tc>
        <w:tc>
          <w:tcPr>
            <w:tcW w:w="245" w:type="dxa"/>
            <w:vAlign w:val="bottom"/>
          </w:tcPr>
          <w:p w14:paraId="1FDF0396" w14:textId="7032404F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49994CFC" w14:textId="6D6A623D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154,433</w:t>
            </w:r>
          </w:p>
        </w:tc>
      </w:tr>
      <w:tr w:rsidR="00D0544B" w:rsidRPr="00A44F5B" w14:paraId="51D63D6F" w14:textId="77777777" w:rsidTr="00870DB4">
        <w:trPr>
          <w:trHeight w:val="70"/>
        </w:trPr>
        <w:tc>
          <w:tcPr>
            <w:tcW w:w="2563" w:type="dxa"/>
            <w:vAlign w:val="bottom"/>
          </w:tcPr>
          <w:p w14:paraId="2D464A15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</w:t>
            </w:r>
          </w:p>
          <w:p w14:paraId="7C94C84A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ยังไม่ถือเป็นรายได้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72D4B5B7" w14:textId="12F1B999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(993,549)</w:t>
            </w:r>
          </w:p>
        </w:tc>
        <w:tc>
          <w:tcPr>
            <w:tcW w:w="236" w:type="dxa"/>
            <w:vAlign w:val="bottom"/>
          </w:tcPr>
          <w:p w14:paraId="654C30FA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117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vAlign w:val="bottom"/>
          </w:tcPr>
          <w:p w14:paraId="36FFDEA2" w14:textId="25479E25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150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574)</w:t>
            </w:r>
            <w:r w:rsidRPr="00A44F5B" w:rsidDel="00F345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110CB157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EFC0AD5" w14:textId="2967DD93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(456,970)</w:t>
            </w:r>
          </w:p>
        </w:tc>
        <w:tc>
          <w:tcPr>
            <w:tcW w:w="239" w:type="dxa"/>
            <w:vAlign w:val="bottom"/>
          </w:tcPr>
          <w:p w14:paraId="16385803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42F76E6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951B46" w14:textId="00C0B32A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(542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102)</w:t>
            </w:r>
          </w:p>
        </w:tc>
        <w:tc>
          <w:tcPr>
            <w:tcW w:w="236" w:type="dxa"/>
            <w:vAlign w:val="bottom"/>
          </w:tcPr>
          <w:p w14:paraId="1543F80A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B8F6688" w14:textId="153ED18F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(1,450,519)</w:t>
            </w:r>
          </w:p>
        </w:tc>
        <w:tc>
          <w:tcPr>
            <w:tcW w:w="245" w:type="dxa"/>
            <w:vAlign w:val="bottom"/>
          </w:tcPr>
          <w:p w14:paraId="775D5382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25995D7" w14:textId="7BA5F2B3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692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676)</w:t>
            </w:r>
          </w:p>
        </w:tc>
      </w:tr>
      <w:tr w:rsidR="00D0544B" w:rsidRPr="00A44F5B" w14:paraId="6DCD62C8" w14:textId="77777777" w:rsidTr="00870DB4">
        <w:tc>
          <w:tcPr>
            <w:tcW w:w="2563" w:type="dxa"/>
          </w:tcPr>
          <w:p w14:paraId="22FFAD7B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1F93" w14:textId="3AA442E5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2,585,940</w:t>
            </w:r>
          </w:p>
        </w:tc>
        <w:tc>
          <w:tcPr>
            <w:tcW w:w="236" w:type="dxa"/>
            <w:vAlign w:val="bottom"/>
          </w:tcPr>
          <w:p w14:paraId="6A5B26B6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90BED" w14:textId="4C893F33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2,893,593</w:t>
            </w:r>
          </w:p>
        </w:tc>
        <w:tc>
          <w:tcPr>
            <w:tcW w:w="241" w:type="dxa"/>
            <w:vAlign w:val="bottom"/>
          </w:tcPr>
          <w:p w14:paraId="187B6DF3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5B780" w14:textId="37B997CD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1,944,865</w:t>
            </w:r>
          </w:p>
        </w:tc>
        <w:tc>
          <w:tcPr>
            <w:tcW w:w="239" w:type="dxa"/>
            <w:vAlign w:val="bottom"/>
          </w:tcPr>
          <w:p w14:paraId="71CD9A7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CAA50" w14:textId="23A5AE2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2,220,596</w:t>
            </w:r>
          </w:p>
        </w:tc>
        <w:tc>
          <w:tcPr>
            <w:tcW w:w="236" w:type="dxa"/>
            <w:vAlign w:val="bottom"/>
          </w:tcPr>
          <w:p w14:paraId="360EB77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172E6" w14:textId="4AF0E763" w:rsidR="00D0544B" w:rsidRPr="00A44F5B" w:rsidRDefault="00D02B98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4,530,805</w:t>
            </w:r>
          </w:p>
        </w:tc>
        <w:tc>
          <w:tcPr>
            <w:tcW w:w="245" w:type="dxa"/>
            <w:vAlign w:val="bottom"/>
          </w:tcPr>
          <w:p w14:paraId="65C1C88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ECE1" w14:textId="2616CD09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/>
                <w:b/>
                <w:bCs/>
                <w:sz w:val="26"/>
                <w:szCs w:val="26"/>
                <w:rtl/>
                <w:lang w:bidi="ar-SA"/>
              </w:rPr>
              <w:t>5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,114,189</w:t>
            </w:r>
          </w:p>
        </w:tc>
      </w:tr>
      <w:tr w:rsidR="00D0544B" w:rsidRPr="00A44F5B" w14:paraId="2A36AD00" w14:textId="77777777" w:rsidTr="00870DB4">
        <w:tc>
          <w:tcPr>
            <w:tcW w:w="2563" w:type="dxa"/>
          </w:tcPr>
          <w:p w14:paraId="7B5373D6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B8FC936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26E8D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7DBE8FB6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29C27A4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0BA96F0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E1659E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A84E43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34DDD7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22F473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ACCC99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5ED5A4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544B" w:rsidRPr="00A44F5B" w14:paraId="329A87EE" w14:textId="77777777" w:rsidTr="00870DB4">
        <w:tc>
          <w:tcPr>
            <w:tcW w:w="2563" w:type="dxa"/>
          </w:tcPr>
          <w:p w14:paraId="0E97AA3A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6B6A22A6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C0214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2C8AAA2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746D18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42E12F97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3EB7DE2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0C4932A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27F0B3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A49F54A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254183C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5F329567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2B98" w:rsidRPr="00A44F5B" w14:paraId="382CD390" w14:textId="77777777" w:rsidTr="00A90D19">
        <w:tc>
          <w:tcPr>
            <w:tcW w:w="2563" w:type="dxa"/>
            <w:vAlign w:val="bottom"/>
          </w:tcPr>
          <w:p w14:paraId="6D5D846F" w14:textId="77777777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37AE8166" w14:textId="26A2851B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497,476</w:t>
            </w:r>
          </w:p>
        </w:tc>
        <w:tc>
          <w:tcPr>
            <w:tcW w:w="236" w:type="dxa"/>
            <w:vAlign w:val="bottom"/>
          </w:tcPr>
          <w:p w14:paraId="3CA6EF43" w14:textId="77777777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6B35A292" w14:textId="4F71A97E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561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916</w:t>
            </w:r>
          </w:p>
        </w:tc>
        <w:tc>
          <w:tcPr>
            <w:tcW w:w="241" w:type="dxa"/>
            <w:vAlign w:val="bottom"/>
          </w:tcPr>
          <w:p w14:paraId="03AAB4F4" w14:textId="77777777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</w:tcPr>
          <w:p w14:paraId="46EC9622" w14:textId="2DE41E95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D48779B" w14:textId="77777777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0216CAB" w14:textId="56802089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D52C398" w14:textId="77777777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B269880" w14:textId="14250576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497,476</w:t>
            </w:r>
          </w:p>
        </w:tc>
        <w:tc>
          <w:tcPr>
            <w:tcW w:w="245" w:type="dxa"/>
            <w:vAlign w:val="bottom"/>
          </w:tcPr>
          <w:p w14:paraId="42B55120" w14:textId="77777777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40F5FE62" w14:textId="0C6D18D7" w:rsidR="00D02B98" w:rsidRPr="00A44F5B" w:rsidRDefault="00D02B98" w:rsidP="00D02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561,916</w:t>
            </w:r>
          </w:p>
        </w:tc>
      </w:tr>
      <w:tr w:rsidR="001E47B3" w:rsidRPr="00A44F5B" w14:paraId="60BD2EE3" w14:textId="77777777" w:rsidTr="00A90D19">
        <w:tc>
          <w:tcPr>
            <w:tcW w:w="2563" w:type="dxa"/>
            <w:vAlign w:val="bottom"/>
          </w:tcPr>
          <w:p w14:paraId="2ABD0C9C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31999996" w14:textId="5D159068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60,503</w:t>
            </w:r>
          </w:p>
        </w:tc>
        <w:tc>
          <w:tcPr>
            <w:tcW w:w="236" w:type="dxa"/>
            <w:vAlign w:val="bottom"/>
          </w:tcPr>
          <w:p w14:paraId="6CA5CBF5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2F8E663F" w14:textId="493D2F72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36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054</w:t>
            </w:r>
          </w:p>
        </w:tc>
        <w:tc>
          <w:tcPr>
            <w:tcW w:w="241" w:type="dxa"/>
            <w:vAlign w:val="bottom"/>
          </w:tcPr>
          <w:p w14:paraId="04F55CA0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</w:tcPr>
          <w:p w14:paraId="53EF2284" w14:textId="2375F925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180C0B3B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11791C7" w14:textId="4B52076C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04053BD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ED94855" w14:textId="08D03B5B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60,503</w:t>
            </w:r>
          </w:p>
        </w:tc>
        <w:tc>
          <w:tcPr>
            <w:tcW w:w="245" w:type="dxa"/>
            <w:vAlign w:val="bottom"/>
          </w:tcPr>
          <w:p w14:paraId="50B8DA71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5EA0FAAA" w14:textId="24F3A05D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36,054</w:t>
            </w:r>
          </w:p>
        </w:tc>
      </w:tr>
      <w:tr w:rsidR="001E47B3" w:rsidRPr="00A44F5B" w14:paraId="62FD8E09" w14:textId="77777777" w:rsidTr="00A90D19">
        <w:tc>
          <w:tcPr>
            <w:tcW w:w="2563" w:type="dxa"/>
            <w:vAlign w:val="bottom"/>
          </w:tcPr>
          <w:p w14:paraId="54BCA037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</w:t>
            </w:r>
          </w:p>
          <w:p w14:paraId="635B5171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105" w:firstLine="6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ยังไม่ถือเป็นรายได้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15058BB" w14:textId="6D0A6965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(154,279)</w:t>
            </w:r>
          </w:p>
        </w:tc>
        <w:tc>
          <w:tcPr>
            <w:tcW w:w="236" w:type="dxa"/>
            <w:vAlign w:val="bottom"/>
          </w:tcPr>
          <w:p w14:paraId="4268E15D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11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4C9A880C" w14:textId="672A5939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(177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634)</w:t>
            </w:r>
          </w:p>
        </w:tc>
        <w:tc>
          <w:tcPr>
            <w:tcW w:w="241" w:type="dxa"/>
            <w:vAlign w:val="bottom"/>
          </w:tcPr>
          <w:p w14:paraId="5F621757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7FE3D110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263C6C" w14:textId="61D83DBC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42E8D094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3F0A51E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969355" w14:textId="4D06DB40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9F0E5A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7F670E1" w14:textId="3781C72F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(154,279)</w:t>
            </w:r>
          </w:p>
        </w:tc>
        <w:tc>
          <w:tcPr>
            <w:tcW w:w="245" w:type="dxa"/>
            <w:vAlign w:val="bottom"/>
          </w:tcPr>
          <w:p w14:paraId="54554DF1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9BE719" w14:textId="1B16076F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(177,634)</w:t>
            </w:r>
          </w:p>
        </w:tc>
      </w:tr>
      <w:tr w:rsidR="001E47B3" w:rsidRPr="00A44F5B" w14:paraId="64854F3F" w14:textId="77777777" w:rsidTr="00A90D19">
        <w:trPr>
          <w:trHeight w:val="60"/>
        </w:trPr>
        <w:tc>
          <w:tcPr>
            <w:tcW w:w="2563" w:type="dxa"/>
          </w:tcPr>
          <w:p w14:paraId="343ED4F3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C3468" w14:textId="06BE3B96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403,700</w:t>
            </w:r>
          </w:p>
        </w:tc>
        <w:tc>
          <w:tcPr>
            <w:tcW w:w="236" w:type="dxa"/>
            <w:vAlign w:val="bottom"/>
          </w:tcPr>
          <w:p w14:paraId="5CF37A95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8930" w14:textId="574614A3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420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336</w:t>
            </w:r>
          </w:p>
        </w:tc>
        <w:tc>
          <w:tcPr>
            <w:tcW w:w="241" w:type="dxa"/>
            <w:vAlign w:val="bottom"/>
          </w:tcPr>
          <w:p w14:paraId="7345AEDB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5351FF25" w14:textId="3FC536EE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0BB60463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0D30A8D" w14:textId="36928B34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B48B318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B5A76" w14:textId="08C3279A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403,700</w:t>
            </w:r>
          </w:p>
        </w:tc>
        <w:tc>
          <w:tcPr>
            <w:tcW w:w="245" w:type="dxa"/>
            <w:vAlign w:val="bottom"/>
          </w:tcPr>
          <w:p w14:paraId="019A4A4C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E887" w14:textId="2EF32980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420,336</w:t>
            </w:r>
          </w:p>
        </w:tc>
      </w:tr>
      <w:tr w:rsidR="001E47B3" w:rsidRPr="00A44F5B" w14:paraId="4822A83B" w14:textId="77777777" w:rsidTr="00870DB4">
        <w:tc>
          <w:tcPr>
            <w:tcW w:w="2563" w:type="dxa"/>
          </w:tcPr>
          <w:p w14:paraId="693DFECF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A654855" w14:textId="2E81CE35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2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989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640</w:t>
            </w:r>
          </w:p>
        </w:tc>
        <w:tc>
          <w:tcPr>
            <w:tcW w:w="236" w:type="dxa"/>
            <w:vAlign w:val="bottom"/>
          </w:tcPr>
          <w:p w14:paraId="6A94A564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6399D63A" w14:textId="67FE4166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313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929</w:t>
            </w:r>
          </w:p>
        </w:tc>
        <w:tc>
          <w:tcPr>
            <w:tcW w:w="241" w:type="dxa"/>
            <w:vAlign w:val="bottom"/>
          </w:tcPr>
          <w:p w14:paraId="1FBC544D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16FAD0A9" w14:textId="2C621986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1,944,865</w:t>
            </w:r>
          </w:p>
        </w:tc>
        <w:tc>
          <w:tcPr>
            <w:tcW w:w="239" w:type="dxa"/>
            <w:vAlign w:val="bottom"/>
          </w:tcPr>
          <w:p w14:paraId="2F23B033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072B4EFA" w14:textId="77F6A033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220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59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23817403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84C4A7E" w14:textId="66200129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4,934,505</w:t>
            </w:r>
          </w:p>
        </w:tc>
        <w:tc>
          <w:tcPr>
            <w:tcW w:w="245" w:type="dxa"/>
            <w:vAlign w:val="bottom"/>
          </w:tcPr>
          <w:p w14:paraId="61D28E7A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B0BBD4" w14:textId="4B6CB359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5,534,525</w:t>
            </w:r>
          </w:p>
        </w:tc>
      </w:tr>
      <w:tr w:rsidR="001E47B3" w:rsidRPr="00A44F5B" w14:paraId="64C8BFA9" w14:textId="77777777" w:rsidTr="00870DB4">
        <w:tc>
          <w:tcPr>
            <w:tcW w:w="2563" w:type="dxa"/>
          </w:tcPr>
          <w:p w14:paraId="0E733504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3A2DDF3E" w14:textId="74C5A4B4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  <w:p w14:paraId="749CAEB4" w14:textId="6765D183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3" w:right="-558" w:hanging="47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9E73656" w14:textId="26232E46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(433,291)</w:t>
            </w:r>
          </w:p>
        </w:tc>
        <w:tc>
          <w:tcPr>
            <w:tcW w:w="236" w:type="dxa"/>
            <w:vAlign w:val="bottom"/>
          </w:tcPr>
          <w:p w14:paraId="761C6053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11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9A83D40" w14:textId="60094DA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(371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379)</w:t>
            </w:r>
          </w:p>
        </w:tc>
        <w:tc>
          <w:tcPr>
            <w:tcW w:w="241" w:type="dxa"/>
            <w:vAlign w:val="bottom"/>
          </w:tcPr>
          <w:p w14:paraId="064285B6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41105934" w14:textId="6A84C92C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(141,548)</w:t>
            </w:r>
          </w:p>
        </w:tc>
        <w:tc>
          <w:tcPr>
            <w:tcW w:w="239" w:type="dxa"/>
            <w:vAlign w:val="bottom"/>
          </w:tcPr>
          <w:p w14:paraId="2B3B01AC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1BBFEE6" w14:textId="56CA53B0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(58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461)</w:t>
            </w:r>
          </w:p>
        </w:tc>
        <w:tc>
          <w:tcPr>
            <w:tcW w:w="236" w:type="dxa"/>
            <w:vAlign w:val="bottom"/>
          </w:tcPr>
          <w:p w14:paraId="742E881B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82869BF" w14:textId="051FEB11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(574,839)</w:t>
            </w:r>
          </w:p>
        </w:tc>
        <w:tc>
          <w:tcPr>
            <w:tcW w:w="245" w:type="dxa"/>
            <w:vAlign w:val="bottom"/>
          </w:tcPr>
          <w:p w14:paraId="016D9AA2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D1EEF3" w14:textId="2AF976F5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(429,840)</w:t>
            </w:r>
          </w:p>
        </w:tc>
      </w:tr>
      <w:tr w:rsidR="001E47B3" w:rsidRPr="00A44F5B" w14:paraId="66D684F8" w14:textId="77777777" w:rsidTr="00870DB4">
        <w:tc>
          <w:tcPr>
            <w:tcW w:w="2563" w:type="dxa"/>
          </w:tcPr>
          <w:p w14:paraId="046DA478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ลูกหนี้ตามสัญญาเช่าซื้อ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3C8C" w14:textId="47EED781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2,556,349</w:t>
            </w:r>
          </w:p>
        </w:tc>
        <w:tc>
          <w:tcPr>
            <w:tcW w:w="236" w:type="dxa"/>
            <w:vAlign w:val="bottom"/>
          </w:tcPr>
          <w:p w14:paraId="4A5EC676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08398" w14:textId="28305966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942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550</w:t>
            </w:r>
          </w:p>
        </w:tc>
        <w:tc>
          <w:tcPr>
            <w:tcW w:w="241" w:type="dxa"/>
            <w:vAlign w:val="bottom"/>
          </w:tcPr>
          <w:p w14:paraId="15F5392F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F872E" w14:textId="2A12B6A2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1,803,317</w:t>
            </w:r>
          </w:p>
        </w:tc>
        <w:tc>
          <w:tcPr>
            <w:tcW w:w="239" w:type="dxa"/>
            <w:vAlign w:val="bottom"/>
          </w:tcPr>
          <w:p w14:paraId="3211D803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8BEEF" w14:textId="16362B0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162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13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BE1BA7B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BCAA3" w14:textId="69218F1E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4,359,666</w:t>
            </w:r>
          </w:p>
        </w:tc>
        <w:tc>
          <w:tcPr>
            <w:tcW w:w="245" w:type="dxa"/>
            <w:vAlign w:val="bottom"/>
          </w:tcPr>
          <w:p w14:paraId="5859B3C4" w14:textId="77777777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25D6B" w14:textId="371D62EA" w:rsidR="001E47B3" w:rsidRPr="00A44F5B" w:rsidRDefault="001E47B3" w:rsidP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5,104,685</w:t>
            </w:r>
          </w:p>
        </w:tc>
      </w:tr>
    </w:tbl>
    <w:p w14:paraId="4EB819A6" w14:textId="77777777" w:rsidR="00745DC9" w:rsidRPr="00A44F5B" w:rsidRDefault="00745DC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1405510E" w14:textId="77777777" w:rsidR="00AD7691" w:rsidRPr="00A44F5B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36063803" w14:textId="77777777" w:rsidR="00AD7691" w:rsidRPr="00A44F5B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2FC11014" w14:textId="77777777" w:rsidR="00AD7691" w:rsidRPr="00A44F5B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3EAE022A" w14:textId="77777777" w:rsidR="00AD7691" w:rsidRPr="00A44F5B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65FDF72" w14:textId="77777777" w:rsidR="00AD7691" w:rsidRPr="00A44F5B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8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27"/>
        <w:gridCol w:w="241"/>
        <w:gridCol w:w="929"/>
        <w:gridCol w:w="239"/>
        <w:gridCol w:w="1111"/>
        <w:gridCol w:w="236"/>
        <w:gridCol w:w="934"/>
        <w:gridCol w:w="245"/>
        <w:gridCol w:w="936"/>
      </w:tblGrid>
      <w:tr w:rsidR="00183CE5" w:rsidRPr="00A44F5B" w14:paraId="33BC55C8" w14:textId="77777777" w:rsidTr="0017198F">
        <w:trPr>
          <w:trHeight w:val="380"/>
          <w:tblHeader/>
        </w:trPr>
        <w:tc>
          <w:tcPr>
            <w:tcW w:w="2563" w:type="dxa"/>
          </w:tcPr>
          <w:p w14:paraId="570C1D56" w14:textId="77777777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06CE4F14" w14:textId="2AD1BCBD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83CE5" w:rsidRPr="00A44F5B" w14:paraId="14BF4760" w14:textId="77777777" w:rsidTr="0017198F">
        <w:trPr>
          <w:trHeight w:val="272"/>
          <w:tblHeader/>
        </w:trPr>
        <w:tc>
          <w:tcPr>
            <w:tcW w:w="2563" w:type="dxa"/>
          </w:tcPr>
          <w:p w14:paraId="5B33B73E" w14:textId="77777777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6A099A57" w14:textId="69BB18F2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41" w:type="dxa"/>
          </w:tcPr>
          <w:p w14:paraId="0D72ED20" w14:textId="77777777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0CFF9F39" w14:textId="5108F300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36" w:type="dxa"/>
          </w:tcPr>
          <w:p w14:paraId="458C02D5" w14:textId="77777777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275576E7" w14:textId="307714A8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83CE5" w:rsidRPr="00A44F5B" w14:paraId="40576316" w14:textId="77777777" w:rsidTr="0017198F">
        <w:trPr>
          <w:trHeight w:val="254"/>
          <w:tblHeader/>
        </w:trPr>
        <w:tc>
          <w:tcPr>
            <w:tcW w:w="2563" w:type="dxa"/>
          </w:tcPr>
          <w:p w14:paraId="0921DDFC" w14:textId="77777777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734DB12F" w14:textId="55F25BFF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41" w:type="dxa"/>
          </w:tcPr>
          <w:p w14:paraId="06935176" w14:textId="77777777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5CA8D93B" w14:textId="5FA3E7F7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54A2A392" w14:textId="77777777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7E69EA88" w14:textId="00B7B818" w:rsidR="00AD7691" w:rsidRPr="00A44F5B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544B" w:rsidRPr="00A44F5B" w14:paraId="2D933CE2" w14:textId="77777777" w:rsidTr="0017198F">
        <w:trPr>
          <w:tblHeader/>
        </w:trPr>
        <w:tc>
          <w:tcPr>
            <w:tcW w:w="2563" w:type="dxa"/>
          </w:tcPr>
          <w:p w14:paraId="73810A3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38730920" w14:textId="44656A5D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</w:tcPr>
          <w:p w14:paraId="3031DC6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</w:tcPr>
          <w:p w14:paraId="7903D47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D32BBDD" w14:textId="22FC0273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41" w:type="dxa"/>
            <w:vAlign w:val="bottom"/>
          </w:tcPr>
          <w:p w14:paraId="2E5DE1CE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</w:tcPr>
          <w:p w14:paraId="62AC717A" w14:textId="2C26896F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39" w:type="dxa"/>
          </w:tcPr>
          <w:p w14:paraId="0C8A46C4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</w:tcPr>
          <w:p w14:paraId="05CE7D24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6060249F" w14:textId="5DA38526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</w:tcPr>
          <w:p w14:paraId="6369DF45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6FA74F67" w14:textId="1CB34FB3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45" w:type="dxa"/>
          </w:tcPr>
          <w:p w14:paraId="009E0D7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</w:tcPr>
          <w:p w14:paraId="508FB90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07A0596C" w14:textId="34BAF666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D0544B" w:rsidRPr="00A44F5B" w14:paraId="14272026" w14:textId="77777777" w:rsidTr="0017198F">
        <w:trPr>
          <w:tblHeader/>
        </w:trPr>
        <w:tc>
          <w:tcPr>
            <w:tcW w:w="2563" w:type="dxa"/>
          </w:tcPr>
          <w:p w14:paraId="049369D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2651333B" w14:textId="0183588B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0544B" w:rsidRPr="00A44F5B" w14:paraId="50668892" w14:textId="77777777" w:rsidTr="0017198F">
        <w:tc>
          <w:tcPr>
            <w:tcW w:w="2563" w:type="dxa"/>
          </w:tcPr>
          <w:p w14:paraId="3C0910BF" w14:textId="6D75216C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ลูกหนี้ปกติ</w:t>
            </w:r>
          </w:p>
        </w:tc>
        <w:tc>
          <w:tcPr>
            <w:tcW w:w="989" w:type="dxa"/>
          </w:tcPr>
          <w:p w14:paraId="42D4390B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9D23A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27" w:type="dxa"/>
          </w:tcPr>
          <w:p w14:paraId="416E8508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7F24DE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29" w:type="dxa"/>
          </w:tcPr>
          <w:p w14:paraId="35A4B55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ACDE3EA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7AD2D8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B92DC5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01DDD93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14C9FF4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</w:tcPr>
          <w:p w14:paraId="2454484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0544B" w:rsidRPr="00A44F5B" w14:paraId="239F6CFA" w14:textId="77777777" w:rsidTr="008215BB">
        <w:tc>
          <w:tcPr>
            <w:tcW w:w="2563" w:type="dxa"/>
            <w:vAlign w:val="bottom"/>
          </w:tcPr>
          <w:p w14:paraId="089229DA" w14:textId="50F78E06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6A5C3761" w14:textId="640FA241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2,348,51</w:t>
            </w:r>
            <w:r w:rsidR="0090550D" w:rsidRPr="00A44F5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6EC5845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2A73D4DB" w14:textId="4801B7F8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666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874</w:t>
            </w:r>
          </w:p>
        </w:tc>
        <w:tc>
          <w:tcPr>
            <w:tcW w:w="241" w:type="dxa"/>
            <w:vAlign w:val="bottom"/>
          </w:tcPr>
          <w:p w14:paraId="38B98CC8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415AA97A" w14:textId="1FB78DA8" w:rsidR="00D0544B" w:rsidRPr="00A44F5B" w:rsidRDefault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729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912</w:t>
            </w:r>
          </w:p>
        </w:tc>
        <w:tc>
          <w:tcPr>
            <w:tcW w:w="239" w:type="dxa"/>
            <w:vAlign w:val="bottom"/>
          </w:tcPr>
          <w:p w14:paraId="4E24787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682E9AEA" w14:textId="0DAD70C3" w:rsidR="00D0544B" w:rsidRPr="00A44F5B" w:rsidRDefault="00D0544B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200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974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139</w:t>
            </w:r>
          </w:p>
        </w:tc>
        <w:tc>
          <w:tcPr>
            <w:tcW w:w="236" w:type="dxa"/>
            <w:vAlign w:val="bottom"/>
          </w:tcPr>
          <w:p w14:paraId="5EF9DE7E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2D97FA9" w14:textId="46D08BD4" w:rsidR="00D0544B" w:rsidRPr="00A44F5B" w:rsidRDefault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4,078,42</w:t>
            </w:r>
            <w:r w:rsidR="0090550D" w:rsidRPr="00A44F5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5" w:type="dxa"/>
            <w:vAlign w:val="bottom"/>
          </w:tcPr>
          <w:p w14:paraId="5D0341D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6101F84C" w14:textId="3CF3B9AA" w:rsidR="00D0544B" w:rsidRPr="00A44F5B" w:rsidRDefault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4,641,013</w:t>
            </w:r>
          </w:p>
        </w:tc>
      </w:tr>
      <w:tr w:rsidR="00D0544B" w:rsidRPr="00A44F5B" w14:paraId="6414A45C" w14:textId="77777777" w:rsidTr="008215BB">
        <w:tc>
          <w:tcPr>
            <w:tcW w:w="2563" w:type="dxa"/>
            <w:vAlign w:val="bottom"/>
          </w:tcPr>
          <w:p w14:paraId="362485D7" w14:textId="31EFB19C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322F6CD6" w14:textId="4991134A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101,26</w:t>
            </w:r>
            <w:r w:rsidR="0090550D" w:rsidRPr="00A44F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606F1E83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21F28074" w14:textId="7B5B9B5A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110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215</w:t>
            </w:r>
          </w:p>
        </w:tc>
        <w:tc>
          <w:tcPr>
            <w:tcW w:w="241" w:type="dxa"/>
            <w:vAlign w:val="bottom"/>
          </w:tcPr>
          <w:p w14:paraId="6F369517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1C0280FA" w14:textId="42E87801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  <w:tab w:val="decimal" w:pos="556"/>
              </w:tabs>
              <w:spacing w:line="240" w:lineRule="auto"/>
              <w:ind w:left="-622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71AC6C5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  <w:tab w:val="decimal" w:pos="643"/>
              </w:tabs>
              <w:spacing w:line="240" w:lineRule="auto"/>
              <w:ind w:left="-622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9484623" w14:textId="04330110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  <w:tab w:val="decimal" w:pos="641"/>
              </w:tabs>
              <w:spacing w:line="240" w:lineRule="auto"/>
              <w:ind w:left="-622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4B78CF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A8FC23" w14:textId="5D9DDE77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101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26</w:t>
            </w:r>
            <w:r w:rsidR="0090550D" w:rsidRPr="00A44F5B">
              <w:rPr>
                <w:rFonts w:asciiTheme="majorBidi" w:hAnsiTheme="majorBidi" w:cs="Angsana New"/>
                <w:sz w:val="26"/>
                <w:szCs w:val="26"/>
              </w:rPr>
              <w:t>2</w:t>
            </w:r>
          </w:p>
        </w:tc>
        <w:tc>
          <w:tcPr>
            <w:tcW w:w="245" w:type="dxa"/>
            <w:vAlign w:val="bottom"/>
          </w:tcPr>
          <w:p w14:paraId="2DDD9AF7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298EBDD0" w14:textId="10D01B11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110,215</w:t>
            </w:r>
          </w:p>
        </w:tc>
      </w:tr>
      <w:tr w:rsidR="00D0544B" w:rsidRPr="00A44F5B" w14:paraId="29D22591" w14:textId="77777777" w:rsidTr="00D0622A">
        <w:trPr>
          <w:trHeight w:val="70"/>
        </w:trPr>
        <w:tc>
          <w:tcPr>
            <w:tcW w:w="2563" w:type="dxa"/>
            <w:vAlign w:val="bottom"/>
          </w:tcPr>
          <w:p w14:paraId="1E5966EC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ดอกเบี้ยเช่าซื้อที่ยัง</w:t>
            </w:r>
          </w:p>
          <w:p w14:paraId="17D11966" w14:textId="66CE3516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ไม่ถือป็นรายได้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4BC82071" w14:textId="68FDC545" w:rsidR="00D0544B" w:rsidRPr="00A44F5B" w:rsidRDefault="0078702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(752,882)</w:t>
            </w:r>
          </w:p>
        </w:tc>
        <w:tc>
          <w:tcPr>
            <w:tcW w:w="236" w:type="dxa"/>
            <w:vAlign w:val="bottom"/>
          </w:tcPr>
          <w:p w14:paraId="57916657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vAlign w:val="bottom"/>
          </w:tcPr>
          <w:p w14:paraId="5F51691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1008E7" w14:textId="413001AD" w:rsidR="00D0544B" w:rsidRPr="00A44F5B" w:rsidRDefault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(864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486)</w:t>
            </w:r>
          </w:p>
        </w:tc>
        <w:tc>
          <w:tcPr>
            <w:tcW w:w="241" w:type="dxa"/>
            <w:vAlign w:val="bottom"/>
          </w:tcPr>
          <w:p w14:paraId="02322B9C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9BFC129" w14:textId="1F70BBFC" w:rsidR="00D0544B" w:rsidRPr="00A44F5B" w:rsidRDefault="0078702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0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(335,068)</w:t>
            </w:r>
          </w:p>
        </w:tc>
        <w:tc>
          <w:tcPr>
            <w:tcW w:w="239" w:type="dxa"/>
            <w:vAlign w:val="bottom"/>
          </w:tcPr>
          <w:p w14:paraId="2C621FF3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B707DAD" w14:textId="12EEA21D" w:rsidR="00D0544B" w:rsidRPr="00A44F5B" w:rsidRDefault="00D0544B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(390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965)</w:t>
            </w:r>
          </w:p>
        </w:tc>
        <w:tc>
          <w:tcPr>
            <w:tcW w:w="236" w:type="dxa"/>
            <w:vAlign w:val="bottom"/>
          </w:tcPr>
          <w:p w14:paraId="35922BDE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3A9AB34" w14:textId="25F0CAE4" w:rsidR="00D0544B" w:rsidRPr="00A44F5B" w:rsidRDefault="0078702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200" w:right="-1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(1,087,950)</w:t>
            </w:r>
          </w:p>
        </w:tc>
        <w:tc>
          <w:tcPr>
            <w:tcW w:w="245" w:type="dxa"/>
            <w:vAlign w:val="bottom"/>
          </w:tcPr>
          <w:p w14:paraId="5F19D5A3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4D3CB17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25AFB1" w14:textId="6F0C3F10" w:rsidR="00D0544B" w:rsidRPr="00A44F5B" w:rsidRDefault="00D0544B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200" w:right="-1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(1,255,451)</w:t>
            </w:r>
          </w:p>
        </w:tc>
      </w:tr>
      <w:tr w:rsidR="00D0544B" w:rsidRPr="00A44F5B" w14:paraId="7BDC5571" w14:textId="77777777" w:rsidTr="00C96C84">
        <w:tc>
          <w:tcPr>
            <w:tcW w:w="2563" w:type="dxa"/>
          </w:tcPr>
          <w:p w14:paraId="7DF806B6" w14:textId="5A50B458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F26688F" w14:textId="22560C8C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bidi="ar-SA"/>
              </w:rPr>
              <w:t>1,696,895</w:t>
            </w:r>
          </w:p>
        </w:tc>
        <w:tc>
          <w:tcPr>
            <w:tcW w:w="236" w:type="dxa"/>
            <w:vAlign w:val="bottom"/>
          </w:tcPr>
          <w:p w14:paraId="6F85F3EA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B3A2B" w14:textId="2A7BC2E2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912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603</w:t>
            </w:r>
          </w:p>
        </w:tc>
        <w:tc>
          <w:tcPr>
            <w:tcW w:w="241" w:type="dxa"/>
            <w:vAlign w:val="bottom"/>
          </w:tcPr>
          <w:p w14:paraId="5B23354C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70C08EDB" w14:textId="65F83E64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1,394,844</w:t>
            </w:r>
          </w:p>
        </w:tc>
        <w:tc>
          <w:tcPr>
            <w:tcW w:w="239" w:type="dxa"/>
            <w:vAlign w:val="bottom"/>
          </w:tcPr>
          <w:p w14:paraId="26356298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643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41E95" w14:textId="04FD5C8F" w:rsidR="00D0544B" w:rsidRPr="00A44F5B" w:rsidRDefault="00D0544B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583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174</w:t>
            </w:r>
          </w:p>
        </w:tc>
        <w:tc>
          <w:tcPr>
            <w:tcW w:w="236" w:type="dxa"/>
            <w:vAlign w:val="bottom"/>
          </w:tcPr>
          <w:p w14:paraId="43E63144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0FCD032" w14:textId="5B3D431A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3,091,739</w:t>
            </w:r>
          </w:p>
        </w:tc>
        <w:tc>
          <w:tcPr>
            <w:tcW w:w="245" w:type="dxa"/>
            <w:vAlign w:val="bottom"/>
          </w:tcPr>
          <w:p w14:paraId="2DCC0DD8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BDEBB" w14:textId="578B2394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495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777</w:t>
            </w:r>
          </w:p>
        </w:tc>
      </w:tr>
      <w:tr w:rsidR="00D0544B" w:rsidRPr="00A44F5B" w14:paraId="76EB3BA5" w14:textId="77777777" w:rsidTr="0017198F">
        <w:tc>
          <w:tcPr>
            <w:tcW w:w="2563" w:type="dxa"/>
          </w:tcPr>
          <w:p w14:paraId="4EC6C204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A0DF7E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71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ED558E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FF7F83C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6FAF2DC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2443AC54" w14:textId="77777777" w:rsidR="00D0544B" w:rsidRPr="00A44F5B" w:rsidRDefault="00D0544B" w:rsidP="00D0544B">
            <w:pPr>
              <w:pStyle w:val="a2"/>
              <w:tabs>
                <w:tab w:val="decimal" w:pos="700"/>
                <w:tab w:val="decimal" w:pos="730"/>
              </w:tabs>
              <w:ind w:left="-200" w:right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5336D427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975BA80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6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480B4A4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9EC00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D39E58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128024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0544B" w:rsidRPr="00A44F5B" w14:paraId="06376471" w14:textId="77777777" w:rsidTr="0017198F">
        <w:tc>
          <w:tcPr>
            <w:tcW w:w="2563" w:type="dxa"/>
          </w:tcPr>
          <w:p w14:paraId="395C2673" w14:textId="1E602B88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1F3BD263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71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02D3D0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6884C713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8D60F0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570C35D2" w14:textId="77777777" w:rsidR="00D0544B" w:rsidRPr="00A44F5B" w:rsidRDefault="00D0544B" w:rsidP="00D0544B">
            <w:pPr>
              <w:pStyle w:val="a2"/>
              <w:tabs>
                <w:tab w:val="decimal" w:pos="700"/>
                <w:tab w:val="decimal" w:pos="730"/>
              </w:tabs>
              <w:ind w:left="-200" w:right="0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0A7999C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760DFF26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6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2023F0E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7B39C570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72585338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17D7D2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87023" w:rsidRPr="00A44F5B" w14:paraId="7618247F" w14:textId="77777777" w:rsidTr="008215BB">
        <w:tc>
          <w:tcPr>
            <w:tcW w:w="2563" w:type="dxa"/>
            <w:vAlign w:val="bottom"/>
          </w:tcPr>
          <w:p w14:paraId="1614EEA9" w14:textId="5209219F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3C14984B" w14:textId="34EEBE71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467,597</w:t>
            </w:r>
          </w:p>
        </w:tc>
        <w:tc>
          <w:tcPr>
            <w:tcW w:w="236" w:type="dxa"/>
            <w:vAlign w:val="bottom"/>
          </w:tcPr>
          <w:p w14:paraId="7D235959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50279EF2" w14:textId="5AEA20D8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527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873</w:t>
            </w:r>
          </w:p>
        </w:tc>
        <w:tc>
          <w:tcPr>
            <w:tcW w:w="241" w:type="dxa"/>
            <w:vAlign w:val="bottom"/>
          </w:tcPr>
          <w:p w14:paraId="1B098E3F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58A2C2AE" w14:textId="2BDE90BA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7136519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  <w:tab w:val="decimal" w:pos="643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E1A72C2" w14:textId="4BC7C631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  <w:tab w:val="decimal" w:pos="641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7B14DED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8074196" w14:textId="78ACE36B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467,597</w:t>
            </w:r>
          </w:p>
        </w:tc>
        <w:tc>
          <w:tcPr>
            <w:tcW w:w="245" w:type="dxa"/>
            <w:vAlign w:val="bottom"/>
          </w:tcPr>
          <w:p w14:paraId="196BCBB8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57731C79" w14:textId="1128775B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527,873</w:t>
            </w:r>
          </w:p>
        </w:tc>
      </w:tr>
      <w:tr w:rsidR="00787023" w:rsidRPr="00A44F5B" w14:paraId="088937F7" w14:textId="77777777" w:rsidTr="008215BB">
        <w:tc>
          <w:tcPr>
            <w:tcW w:w="2563" w:type="dxa"/>
            <w:vAlign w:val="bottom"/>
          </w:tcPr>
          <w:p w14:paraId="173D1479" w14:textId="6FD2DCDC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1D473502" w14:textId="56A72B8A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58,028</w:t>
            </w:r>
          </w:p>
        </w:tc>
        <w:tc>
          <w:tcPr>
            <w:tcW w:w="236" w:type="dxa"/>
            <w:vAlign w:val="bottom"/>
          </w:tcPr>
          <w:p w14:paraId="4FC95967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7A77AFC9" w14:textId="14C01AB5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213</w:t>
            </w:r>
          </w:p>
        </w:tc>
        <w:tc>
          <w:tcPr>
            <w:tcW w:w="241" w:type="dxa"/>
            <w:vAlign w:val="bottom"/>
          </w:tcPr>
          <w:p w14:paraId="5C9FBD62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7731531B" w14:textId="14630105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3A4E3256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  <w:tab w:val="decimal" w:pos="643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64EDED13" w14:textId="66F3EDF2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  <w:tab w:val="decimal" w:pos="641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6ACD7F5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E5949D" w14:textId="1B9D8AA4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58,028</w:t>
            </w:r>
          </w:p>
        </w:tc>
        <w:tc>
          <w:tcPr>
            <w:tcW w:w="245" w:type="dxa"/>
            <w:vAlign w:val="bottom"/>
          </w:tcPr>
          <w:p w14:paraId="2583373C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35EAB75D" w14:textId="09EC20D1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33,213</w:t>
            </w:r>
          </w:p>
        </w:tc>
      </w:tr>
      <w:tr w:rsidR="00787023" w:rsidRPr="00A44F5B" w14:paraId="017D1C8D" w14:textId="77777777" w:rsidTr="00D0622A">
        <w:trPr>
          <w:trHeight w:val="70"/>
        </w:trPr>
        <w:tc>
          <w:tcPr>
            <w:tcW w:w="2563" w:type="dxa"/>
            <w:vAlign w:val="bottom"/>
          </w:tcPr>
          <w:p w14:paraId="6829A6FA" w14:textId="10F244EE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ดอกเบี้ยเช่าซื้อที่ยัง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ไม่ถือเป็นรายได้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0F7A076" w14:textId="643C280F" w:rsidR="00787023" w:rsidRPr="00A44F5B" w:rsidRDefault="0078702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0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(144,741)</w:t>
            </w:r>
          </w:p>
        </w:tc>
        <w:tc>
          <w:tcPr>
            <w:tcW w:w="236" w:type="dxa"/>
            <w:vAlign w:val="bottom"/>
          </w:tcPr>
          <w:p w14:paraId="56D387F6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F658EA2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13D1F2" w14:textId="30AB7B53" w:rsidR="00787023" w:rsidRPr="00A44F5B" w:rsidRDefault="0078702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0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(166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298)</w:t>
            </w:r>
          </w:p>
        </w:tc>
        <w:tc>
          <w:tcPr>
            <w:tcW w:w="241" w:type="dxa"/>
            <w:vAlign w:val="bottom"/>
          </w:tcPr>
          <w:p w14:paraId="6F69E1C4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52AE14D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070687" w14:textId="49122190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4492394B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E70BDF4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ACBA54" w14:textId="74671F28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574F850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3670010" w14:textId="05DC7858" w:rsidR="00787023" w:rsidRPr="00A44F5B" w:rsidRDefault="0078702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(144,741)</w:t>
            </w:r>
          </w:p>
        </w:tc>
        <w:tc>
          <w:tcPr>
            <w:tcW w:w="245" w:type="dxa"/>
            <w:vAlign w:val="bottom"/>
          </w:tcPr>
          <w:p w14:paraId="217A27FA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200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5C6434" w14:textId="1410E103" w:rsidR="00787023" w:rsidRPr="00A44F5B" w:rsidRDefault="0078702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(166,298)</w:t>
            </w:r>
          </w:p>
        </w:tc>
      </w:tr>
      <w:tr w:rsidR="00787023" w:rsidRPr="00A44F5B" w14:paraId="30D79AAC" w14:textId="77777777" w:rsidTr="008D2EBA">
        <w:trPr>
          <w:trHeight w:val="343"/>
        </w:trPr>
        <w:tc>
          <w:tcPr>
            <w:tcW w:w="2563" w:type="dxa"/>
          </w:tcPr>
          <w:p w14:paraId="37BCF1CA" w14:textId="3D244A86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49E6F" w14:textId="4FF4B52A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380,884</w:t>
            </w:r>
          </w:p>
        </w:tc>
        <w:tc>
          <w:tcPr>
            <w:tcW w:w="236" w:type="dxa"/>
            <w:vAlign w:val="bottom"/>
          </w:tcPr>
          <w:p w14:paraId="6E8EFBA3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88AF5" w14:textId="5BEBED3C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394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788</w:t>
            </w:r>
          </w:p>
        </w:tc>
        <w:tc>
          <w:tcPr>
            <w:tcW w:w="241" w:type="dxa"/>
            <w:vAlign w:val="bottom"/>
          </w:tcPr>
          <w:p w14:paraId="25D7C4D4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6BB2D" w14:textId="579E5BF1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54679619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1460" w14:textId="5F005A31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F7871CE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2B7E4" w14:textId="7601755F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380,884</w:t>
            </w:r>
          </w:p>
        </w:tc>
        <w:tc>
          <w:tcPr>
            <w:tcW w:w="245" w:type="dxa"/>
            <w:vAlign w:val="bottom"/>
          </w:tcPr>
          <w:p w14:paraId="55456751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5ED2" w14:textId="75146739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394,788</w:t>
            </w:r>
          </w:p>
        </w:tc>
      </w:tr>
      <w:tr w:rsidR="00D0544B" w:rsidRPr="00A44F5B" w14:paraId="2D57379D" w14:textId="77777777" w:rsidTr="008215BB">
        <w:tc>
          <w:tcPr>
            <w:tcW w:w="2563" w:type="dxa"/>
          </w:tcPr>
          <w:p w14:paraId="5A55800A" w14:textId="5D967873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D1DEB62" w14:textId="660D45C1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2,077,779</w:t>
            </w:r>
          </w:p>
        </w:tc>
        <w:tc>
          <w:tcPr>
            <w:tcW w:w="236" w:type="dxa"/>
            <w:vAlign w:val="bottom"/>
          </w:tcPr>
          <w:p w14:paraId="1FDBC9B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4DD67DBF" w14:textId="535B137B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307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391</w:t>
            </w:r>
          </w:p>
        </w:tc>
        <w:tc>
          <w:tcPr>
            <w:tcW w:w="241" w:type="dxa"/>
            <w:vAlign w:val="bottom"/>
          </w:tcPr>
          <w:p w14:paraId="38A2E36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5BFB9AAC" w14:textId="32995184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1,394,844</w:t>
            </w:r>
          </w:p>
        </w:tc>
        <w:tc>
          <w:tcPr>
            <w:tcW w:w="239" w:type="dxa"/>
            <w:vAlign w:val="bottom"/>
          </w:tcPr>
          <w:p w14:paraId="5E699CA9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643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4ABF9FB" w14:textId="27A0CE27" w:rsidR="00D0544B" w:rsidRPr="00A44F5B" w:rsidRDefault="00D0544B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645"/>
              </w:tabs>
              <w:spacing w:line="240" w:lineRule="auto"/>
              <w:ind w:left="-200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583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174</w:t>
            </w:r>
          </w:p>
        </w:tc>
        <w:tc>
          <w:tcPr>
            <w:tcW w:w="236" w:type="dxa"/>
            <w:vAlign w:val="bottom"/>
          </w:tcPr>
          <w:p w14:paraId="24A1CBF5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E1A2B33" w14:textId="665035BB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3,472,623</w:t>
            </w:r>
          </w:p>
        </w:tc>
        <w:tc>
          <w:tcPr>
            <w:tcW w:w="245" w:type="dxa"/>
            <w:vAlign w:val="bottom"/>
          </w:tcPr>
          <w:p w14:paraId="7CF8426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177102" w14:textId="3E64E8DB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3,890,565</w:t>
            </w:r>
          </w:p>
        </w:tc>
      </w:tr>
      <w:tr w:rsidR="00D0544B" w:rsidRPr="00A44F5B" w14:paraId="05F3E1F0" w14:textId="77777777" w:rsidTr="008215BB">
        <w:tc>
          <w:tcPr>
            <w:tcW w:w="2563" w:type="dxa"/>
          </w:tcPr>
          <w:p w14:paraId="308031F4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41091EC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  <w:p w14:paraId="05FD4C5E" w14:textId="4BC37FAD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right="-558" w:hanging="47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1676CD1" w14:textId="341B7B28" w:rsidR="00D0544B" w:rsidRPr="00A44F5B" w:rsidRDefault="0078702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(358,872)</w:t>
            </w:r>
          </w:p>
        </w:tc>
        <w:tc>
          <w:tcPr>
            <w:tcW w:w="236" w:type="dxa"/>
            <w:vAlign w:val="bottom"/>
          </w:tcPr>
          <w:p w14:paraId="57C6706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2D22D00" w14:textId="280110D3" w:rsidR="00D0544B" w:rsidRPr="00A44F5B" w:rsidRDefault="00D0544B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10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(328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294)</w:t>
            </w:r>
          </w:p>
        </w:tc>
        <w:tc>
          <w:tcPr>
            <w:tcW w:w="241" w:type="dxa"/>
            <w:vAlign w:val="bottom"/>
          </w:tcPr>
          <w:p w14:paraId="04154B32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FF269BF" w14:textId="26840904" w:rsidR="00D0544B" w:rsidRPr="00A44F5B" w:rsidRDefault="0078702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10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(106,554)</w:t>
            </w:r>
          </w:p>
        </w:tc>
        <w:tc>
          <w:tcPr>
            <w:tcW w:w="239" w:type="dxa"/>
            <w:vAlign w:val="bottom"/>
          </w:tcPr>
          <w:p w14:paraId="51CFA126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56603B3" w14:textId="21C07CD0" w:rsidR="00D0544B" w:rsidRPr="00A44F5B" w:rsidRDefault="00D0544B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(38,774)</w:t>
            </w:r>
          </w:p>
        </w:tc>
        <w:tc>
          <w:tcPr>
            <w:tcW w:w="236" w:type="dxa"/>
            <w:vAlign w:val="bottom"/>
          </w:tcPr>
          <w:p w14:paraId="55A8BC26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546DAA4" w14:textId="383FDEDC" w:rsidR="00D0544B" w:rsidRPr="00A44F5B" w:rsidRDefault="0078702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(465,426)</w:t>
            </w:r>
          </w:p>
        </w:tc>
        <w:tc>
          <w:tcPr>
            <w:tcW w:w="245" w:type="dxa"/>
            <w:vAlign w:val="bottom"/>
          </w:tcPr>
          <w:p w14:paraId="4A3EA171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C43A0D" w14:textId="6BE6C09E" w:rsidR="00D0544B" w:rsidRPr="00A44F5B" w:rsidRDefault="00D0544B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(367,068)</w:t>
            </w:r>
          </w:p>
        </w:tc>
      </w:tr>
      <w:tr w:rsidR="00D0544B" w:rsidRPr="00A44F5B" w14:paraId="3AB54DF3" w14:textId="77777777" w:rsidTr="00870DB4">
        <w:tc>
          <w:tcPr>
            <w:tcW w:w="2563" w:type="dxa"/>
          </w:tcPr>
          <w:p w14:paraId="782F6629" w14:textId="00992805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ลูกหนี้ตามสัญญาเช่าซื้อ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D6F3904" w14:textId="197B8D44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1,718,907</w:t>
            </w:r>
          </w:p>
        </w:tc>
        <w:tc>
          <w:tcPr>
            <w:tcW w:w="236" w:type="dxa"/>
            <w:vAlign w:val="bottom"/>
          </w:tcPr>
          <w:p w14:paraId="3EEB2DB0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48D9B" w14:textId="1ABF914B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979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097</w:t>
            </w:r>
          </w:p>
        </w:tc>
        <w:tc>
          <w:tcPr>
            <w:tcW w:w="241" w:type="dxa"/>
            <w:vAlign w:val="bottom"/>
          </w:tcPr>
          <w:p w14:paraId="63F956E3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72BA9" w14:textId="0250CDF0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1,288,290</w:t>
            </w:r>
          </w:p>
        </w:tc>
        <w:tc>
          <w:tcPr>
            <w:tcW w:w="239" w:type="dxa"/>
            <w:vAlign w:val="bottom"/>
          </w:tcPr>
          <w:p w14:paraId="2FA2F37F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643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427C8" w14:textId="4ACEA541" w:rsidR="00D0544B" w:rsidRPr="00A44F5B" w:rsidRDefault="00D0544B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decimal" w:pos="555"/>
              </w:tabs>
              <w:spacing w:line="240" w:lineRule="auto"/>
              <w:ind w:left="-200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544</w:t>
            </w: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,400</w:t>
            </w:r>
          </w:p>
        </w:tc>
        <w:tc>
          <w:tcPr>
            <w:tcW w:w="236" w:type="dxa"/>
            <w:vAlign w:val="bottom"/>
          </w:tcPr>
          <w:p w14:paraId="3256D290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8ACEA" w14:textId="010161B6" w:rsidR="00D0544B" w:rsidRPr="00A44F5B" w:rsidRDefault="00787023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3,007,197</w:t>
            </w:r>
          </w:p>
        </w:tc>
        <w:tc>
          <w:tcPr>
            <w:tcW w:w="245" w:type="dxa"/>
            <w:vAlign w:val="bottom"/>
          </w:tcPr>
          <w:p w14:paraId="5E6E553D" w14:textId="77777777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8E2E5" w14:textId="33A55DA0" w:rsidR="00D0544B" w:rsidRPr="00A44F5B" w:rsidRDefault="00D0544B" w:rsidP="00D05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3,523,497</w:t>
            </w:r>
          </w:p>
        </w:tc>
      </w:tr>
    </w:tbl>
    <w:p w14:paraId="07BCE34E" w14:textId="3495EADD" w:rsidR="00745DC9" w:rsidRPr="00A44F5B" w:rsidRDefault="00745DC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br w:type="page"/>
      </w:r>
    </w:p>
    <w:p w14:paraId="2CB3C661" w14:textId="6F9EE2F1" w:rsidR="00D0622A" w:rsidRPr="00A44F5B" w:rsidRDefault="0080620C" w:rsidP="00821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lastRenderedPageBreak/>
        <w:t>5</w:t>
      </w:r>
      <w:r w:rsidR="003A607D" w:rsidRPr="00A44F5B">
        <w:rPr>
          <w:rFonts w:asciiTheme="majorBidi" w:hAnsiTheme="majorBidi" w:cstheme="majorBidi"/>
          <w:sz w:val="26"/>
          <w:szCs w:val="26"/>
        </w:rPr>
        <w:t>.2</w:t>
      </w:r>
      <w:r w:rsidR="00C828A3" w:rsidRPr="00A44F5B">
        <w:rPr>
          <w:rFonts w:asciiTheme="majorBidi" w:hAnsiTheme="majorBidi" w:cstheme="majorBidi"/>
          <w:sz w:val="26"/>
          <w:szCs w:val="26"/>
          <w:cs/>
        </w:rPr>
        <w:tab/>
      </w:r>
      <w:r w:rsidR="008215BB" w:rsidRPr="00A44F5B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 w:rsidRPr="00A44F5B">
        <w:rPr>
          <w:rFonts w:asciiTheme="majorBidi" w:hAnsiTheme="majorBidi" w:cstheme="majorBidi"/>
          <w:sz w:val="26"/>
          <w:szCs w:val="26"/>
        </w:rPr>
        <w:t>3</w:t>
      </w:r>
      <w:r w:rsidR="000E3067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0E3067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E63425" w:rsidRPr="00A44F5B">
        <w:rPr>
          <w:rFonts w:asciiTheme="majorBidi" w:hAnsiTheme="majorBidi" w:cstheme="majorBidi"/>
          <w:sz w:val="26"/>
          <w:szCs w:val="26"/>
        </w:rPr>
        <w:t>2563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0622A" w:rsidRPr="00A44F5B">
        <w:rPr>
          <w:rFonts w:asciiTheme="majorBidi" w:hAnsiTheme="majorBidi" w:cstheme="majorBidi"/>
          <w:sz w:val="26"/>
          <w:szCs w:val="26"/>
          <w:cs/>
        </w:rPr>
        <w:t>ลูกหนี้ตามสัญญาเช่าซื้อ (สุทธิจากดอกเบี้ยเช่าซื้อที่ยังไม่ถือเป็นรายได้) และค่าเผื่อ</w:t>
      </w:r>
      <w:r w:rsidR="00A03839" w:rsidRPr="00A44F5B">
        <w:rPr>
          <w:rFonts w:asciiTheme="majorBidi" w:hAnsiTheme="majorBidi" w:cstheme="majorBidi"/>
          <w:sz w:val="26"/>
          <w:szCs w:val="26"/>
          <w:cs/>
        </w:rPr>
        <w:t>ผลขาดทุนด้านเครดิตที่คาดว่าจะเกิดขึ้น</w:t>
      </w:r>
      <w:r w:rsidR="00D0622A" w:rsidRPr="00A44F5B">
        <w:rPr>
          <w:rFonts w:asciiTheme="majorBidi" w:hAnsiTheme="majorBidi" w:cstheme="majorBidi"/>
          <w:sz w:val="26"/>
          <w:szCs w:val="26"/>
          <w:cs/>
        </w:rPr>
        <w:t>จำแนกตามสถานะได้ดังนี้</w:t>
      </w:r>
    </w:p>
    <w:p w14:paraId="6FA45D2F" w14:textId="77777777" w:rsidR="00D0622A" w:rsidRPr="00A44F5B" w:rsidRDefault="00D0622A" w:rsidP="00D0622A">
      <w:pPr>
        <w:pStyle w:val="BodyText"/>
        <w:tabs>
          <w:tab w:val="left" w:pos="540"/>
        </w:tabs>
        <w:spacing w:after="0"/>
        <w:ind w:left="540"/>
        <w:rPr>
          <w:rFonts w:asciiTheme="majorBidi" w:hAnsiTheme="majorBidi" w:cstheme="majorBidi"/>
          <w:b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D0622A" w:rsidRPr="00A44F5B" w14:paraId="61F1D29D" w14:textId="77777777" w:rsidTr="00DA3705">
        <w:trPr>
          <w:trHeight w:val="209"/>
          <w:tblHeader/>
        </w:trPr>
        <w:tc>
          <w:tcPr>
            <w:tcW w:w="3195" w:type="dxa"/>
          </w:tcPr>
          <w:p w14:paraId="0F97D4E1" w14:textId="77777777" w:rsidR="00D0622A" w:rsidRPr="00A44F5B" w:rsidRDefault="00D0622A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4ECE7881" w14:textId="66648363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622A" w:rsidRPr="00A44F5B" w14:paraId="4F1FBD26" w14:textId="77777777" w:rsidTr="00D0622A">
        <w:trPr>
          <w:trHeight w:val="70"/>
          <w:tblHeader/>
        </w:trPr>
        <w:tc>
          <w:tcPr>
            <w:tcW w:w="3195" w:type="dxa"/>
          </w:tcPr>
          <w:p w14:paraId="1529C481" w14:textId="77777777" w:rsidR="00D0622A" w:rsidRPr="00A44F5B" w:rsidRDefault="00D0622A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7841352" w14:textId="722E7B89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7C4625CF" w14:textId="77777777" w:rsidR="00C90E3C" w:rsidRPr="00A44F5B" w:rsidRDefault="00C90E3C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7E6438D0" w14:textId="56CB7CEA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65E48D5B" w14:textId="77777777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53B13C2B" w14:textId="77777777" w:rsidR="00C90E3C" w:rsidRPr="00A44F5B" w:rsidRDefault="00C90E3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0CC1506C" w14:textId="7A1A07FC" w:rsidR="00C90E3C" w:rsidRPr="00A44F5B" w:rsidRDefault="00C90E3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0C0FB766" w14:textId="6A05897B" w:rsidR="00D0622A" w:rsidRPr="00A44F5B" w:rsidRDefault="00C90E3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238" w:type="dxa"/>
          </w:tcPr>
          <w:p w14:paraId="51FB87A4" w14:textId="77777777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7B5B923B" w14:textId="77777777" w:rsidR="00C90E3C" w:rsidRPr="00A44F5B" w:rsidRDefault="00C90E3C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98F7246" w14:textId="103BB628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</w:t>
            </w:r>
            <w:r w:rsidR="00870DF9"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  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เช่าซื้อ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0E3067" w:rsidRPr="00A44F5B" w14:paraId="0FF03616" w14:textId="77777777" w:rsidTr="00DA3705">
        <w:trPr>
          <w:trHeight w:val="80"/>
          <w:tblHeader/>
        </w:trPr>
        <w:tc>
          <w:tcPr>
            <w:tcW w:w="3195" w:type="dxa"/>
          </w:tcPr>
          <w:p w14:paraId="0A8E2660" w14:textId="77777777" w:rsidR="000E3067" w:rsidRPr="00A44F5B" w:rsidRDefault="000E3067" w:rsidP="000E3067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A62EB79" w14:textId="7DEFEFC6" w:rsidR="000E3067" w:rsidRPr="00A44F5B" w:rsidRDefault="000E3067" w:rsidP="000E3067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E3067" w:rsidRPr="00A44F5B" w14:paraId="02E0DE3C" w14:textId="77777777" w:rsidTr="00DA3705">
        <w:trPr>
          <w:trHeight w:val="209"/>
          <w:tblHeader/>
        </w:trPr>
        <w:tc>
          <w:tcPr>
            <w:tcW w:w="3195" w:type="dxa"/>
          </w:tcPr>
          <w:p w14:paraId="0D579528" w14:textId="77777777" w:rsidR="000E3067" w:rsidRPr="00A44F5B" w:rsidRDefault="000E3067" w:rsidP="000E3067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7401C49E" w14:textId="00C53914" w:rsidR="000E3067" w:rsidRPr="00A44F5B" w:rsidRDefault="000E3067" w:rsidP="000E3067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E3067" w:rsidRPr="00A44F5B" w14:paraId="19E27522" w14:textId="77777777" w:rsidTr="00DA3705">
        <w:trPr>
          <w:trHeight w:val="209"/>
        </w:trPr>
        <w:tc>
          <w:tcPr>
            <w:tcW w:w="3195" w:type="dxa"/>
          </w:tcPr>
          <w:p w14:paraId="07BA4897" w14:textId="47D53287" w:rsidR="000E3067" w:rsidRPr="00A44F5B" w:rsidRDefault="000E3067" w:rsidP="000E3067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2070" w:type="dxa"/>
          </w:tcPr>
          <w:p w14:paraId="107F8374" w14:textId="6B5045D7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E2C543" w14:textId="77777777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44B6548C" w14:textId="107B7550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1D65FB5" w14:textId="77777777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382260A5" w14:textId="1DCB0494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3067" w:rsidRPr="00A44F5B" w14:paraId="0E588D6E" w14:textId="77777777" w:rsidTr="00870DB4">
        <w:trPr>
          <w:trHeight w:val="70"/>
        </w:trPr>
        <w:tc>
          <w:tcPr>
            <w:tcW w:w="3195" w:type="dxa"/>
            <w:vAlign w:val="bottom"/>
          </w:tcPr>
          <w:p w14:paraId="1FB44F01" w14:textId="714128D0" w:rsidR="000E3067" w:rsidRPr="00A44F5B" w:rsidRDefault="000E3067" w:rsidP="000E3067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70" w:type="dxa"/>
            <w:vAlign w:val="bottom"/>
          </w:tcPr>
          <w:p w14:paraId="63478EEF" w14:textId="6D145596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3,843,273</w:t>
            </w:r>
          </w:p>
        </w:tc>
        <w:tc>
          <w:tcPr>
            <w:tcW w:w="236" w:type="dxa"/>
            <w:vAlign w:val="bottom"/>
          </w:tcPr>
          <w:p w14:paraId="4B436228" w14:textId="77777777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7319719E" w14:textId="2291790C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200,861</w:t>
            </w:r>
          </w:p>
        </w:tc>
        <w:tc>
          <w:tcPr>
            <w:tcW w:w="238" w:type="dxa"/>
            <w:vAlign w:val="bottom"/>
          </w:tcPr>
          <w:p w14:paraId="3228B97A" w14:textId="77777777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F60598E" w14:textId="071F525B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3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3,642,412</w:t>
            </w:r>
          </w:p>
        </w:tc>
      </w:tr>
      <w:tr w:rsidR="000E3067" w:rsidRPr="00A44F5B" w14:paraId="0309E6BE" w14:textId="77777777" w:rsidTr="00870DB4">
        <w:trPr>
          <w:trHeight w:val="221"/>
        </w:trPr>
        <w:tc>
          <w:tcPr>
            <w:tcW w:w="3195" w:type="dxa"/>
            <w:vAlign w:val="bottom"/>
          </w:tcPr>
          <w:p w14:paraId="76367D90" w14:textId="09D2E3B2" w:rsidR="000E3067" w:rsidRPr="00A44F5B" w:rsidRDefault="000E3067" w:rsidP="000E3067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bottom"/>
          </w:tcPr>
          <w:p w14:paraId="237BFDE4" w14:textId="45444248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448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929</w:t>
            </w:r>
          </w:p>
        </w:tc>
        <w:tc>
          <w:tcPr>
            <w:tcW w:w="236" w:type="dxa"/>
            <w:vAlign w:val="bottom"/>
          </w:tcPr>
          <w:p w14:paraId="66C7E1FA" w14:textId="77777777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1D351EF8" w14:textId="2D3B48A0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67,019</w:t>
            </w:r>
          </w:p>
        </w:tc>
        <w:tc>
          <w:tcPr>
            <w:tcW w:w="238" w:type="dxa"/>
            <w:vAlign w:val="bottom"/>
          </w:tcPr>
          <w:p w14:paraId="19F1E032" w14:textId="77777777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F32984E" w14:textId="12397073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381,910</w:t>
            </w:r>
          </w:p>
        </w:tc>
      </w:tr>
      <w:tr w:rsidR="000E3067" w:rsidRPr="00A44F5B" w14:paraId="6C01A701" w14:textId="77777777" w:rsidTr="00870DB4">
        <w:trPr>
          <w:trHeight w:val="70"/>
        </w:trPr>
        <w:tc>
          <w:tcPr>
            <w:tcW w:w="3195" w:type="dxa"/>
            <w:vAlign w:val="bottom"/>
          </w:tcPr>
          <w:p w14:paraId="2DE5CAFC" w14:textId="18D36ED6" w:rsidR="000E3067" w:rsidRPr="00A44F5B" w:rsidRDefault="000E3067" w:rsidP="000E3067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3A8F5B8" w14:textId="5654D2AC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642,303</w:t>
            </w:r>
          </w:p>
        </w:tc>
        <w:tc>
          <w:tcPr>
            <w:tcW w:w="236" w:type="dxa"/>
            <w:vAlign w:val="bottom"/>
          </w:tcPr>
          <w:p w14:paraId="63E79252" w14:textId="77777777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45E54501" w14:textId="42841310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306,959</w:t>
            </w:r>
          </w:p>
        </w:tc>
        <w:tc>
          <w:tcPr>
            <w:tcW w:w="238" w:type="dxa"/>
            <w:vAlign w:val="bottom"/>
          </w:tcPr>
          <w:p w14:paraId="079522D0" w14:textId="77777777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F654B2B" w14:textId="01004587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335,344</w:t>
            </w:r>
          </w:p>
        </w:tc>
      </w:tr>
      <w:tr w:rsidR="000E3067" w:rsidRPr="00A44F5B" w14:paraId="379ADAF7" w14:textId="77777777" w:rsidTr="00870DB4">
        <w:trPr>
          <w:trHeight w:val="198"/>
        </w:trPr>
        <w:tc>
          <w:tcPr>
            <w:tcW w:w="3195" w:type="dxa"/>
            <w:vAlign w:val="bottom"/>
          </w:tcPr>
          <w:p w14:paraId="1670D145" w14:textId="48119AEF" w:rsidR="000E3067" w:rsidRPr="00A44F5B" w:rsidRDefault="000E3067" w:rsidP="000E3067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8F9F2" w14:textId="0BDFDFED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83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4,934,505</w:t>
            </w:r>
          </w:p>
        </w:tc>
        <w:tc>
          <w:tcPr>
            <w:tcW w:w="236" w:type="dxa"/>
            <w:vAlign w:val="bottom"/>
          </w:tcPr>
          <w:p w14:paraId="36395D08" w14:textId="77777777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83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2C483" w14:textId="5E08A60E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83"/>
              </w:tabs>
              <w:spacing w:line="240" w:lineRule="auto"/>
              <w:ind w:right="-8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574,839</w:t>
            </w:r>
          </w:p>
        </w:tc>
        <w:tc>
          <w:tcPr>
            <w:tcW w:w="238" w:type="dxa"/>
            <w:vAlign w:val="bottom"/>
          </w:tcPr>
          <w:p w14:paraId="5229BB44" w14:textId="77777777" w:rsidR="000E3067" w:rsidRPr="00A44F5B" w:rsidRDefault="000E3067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83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20C34" w14:textId="635A247D" w:rsidR="000E3067" w:rsidRPr="00A44F5B" w:rsidRDefault="001E47B3" w:rsidP="000E3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645"/>
                <w:tab w:val="left" w:pos="915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4,359,666</w:t>
            </w:r>
          </w:p>
        </w:tc>
      </w:tr>
    </w:tbl>
    <w:p w14:paraId="4ACF18C9" w14:textId="77777777" w:rsidR="00D0622A" w:rsidRPr="00A44F5B" w:rsidRDefault="00D0622A" w:rsidP="00D0622A">
      <w:pPr>
        <w:pStyle w:val="BodyText"/>
        <w:tabs>
          <w:tab w:val="left" w:pos="540"/>
        </w:tabs>
        <w:spacing w:after="0"/>
        <w:ind w:left="540"/>
        <w:rPr>
          <w:rFonts w:asciiTheme="majorBidi" w:hAnsiTheme="majorBidi" w:cstheme="majorBidi"/>
          <w:b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D0622A" w:rsidRPr="00A44F5B" w14:paraId="1FC0061D" w14:textId="77777777" w:rsidTr="00DA3705">
        <w:trPr>
          <w:trHeight w:val="209"/>
          <w:tblHeader/>
        </w:trPr>
        <w:tc>
          <w:tcPr>
            <w:tcW w:w="3195" w:type="dxa"/>
          </w:tcPr>
          <w:p w14:paraId="0F507468" w14:textId="77777777" w:rsidR="00D0622A" w:rsidRPr="00A44F5B" w:rsidRDefault="00D0622A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C8E7234" w14:textId="1FD16DF9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0622A" w:rsidRPr="00A44F5B" w14:paraId="6D30B34F" w14:textId="77777777" w:rsidTr="00DA3705">
        <w:trPr>
          <w:trHeight w:val="70"/>
          <w:tblHeader/>
        </w:trPr>
        <w:tc>
          <w:tcPr>
            <w:tcW w:w="3195" w:type="dxa"/>
          </w:tcPr>
          <w:p w14:paraId="24B75C7B" w14:textId="77777777" w:rsidR="00D0622A" w:rsidRPr="00A44F5B" w:rsidRDefault="00D0622A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9639B46" w14:textId="1D4293FD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1E342189" w14:textId="77777777" w:rsidR="00C90E3C" w:rsidRPr="00A44F5B" w:rsidRDefault="00C90E3C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6D4895EF" w14:textId="77777777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14ACD2EF" w14:textId="77777777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02FA47F9" w14:textId="77777777" w:rsidR="00C90E3C" w:rsidRPr="00A44F5B" w:rsidRDefault="00C90E3C" w:rsidP="00C9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56A7D8E6" w14:textId="77777777" w:rsidR="00C90E3C" w:rsidRPr="00A44F5B" w:rsidRDefault="00C90E3C" w:rsidP="00C9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326116BF" w14:textId="28E49A3D" w:rsidR="00D0622A" w:rsidRPr="00A44F5B" w:rsidRDefault="00C90E3C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238" w:type="dxa"/>
          </w:tcPr>
          <w:p w14:paraId="51B26997" w14:textId="77777777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3BECE43E" w14:textId="77777777" w:rsidR="00C90E3C" w:rsidRPr="00A44F5B" w:rsidRDefault="00C90E3C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4899548" w14:textId="77A228F8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</w:t>
            </w:r>
            <w:r w:rsidR="00870DF9"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 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เช่าซื้อ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D0622A" w:rsidRPr="00A44F5B" w14:paraId="59E11C78" w14:textId="77777777" w:rsidTr="00DA3705">
        <w:trPr>
          <w:trHeight w:val="80"/>
          <w:tblHeader/>
        </w:trPr>
        <w:tc>
          <w:tcPr>
            <w:tcW w:w="3195" w:type="dxa"/>
          </w:tcPr>
          <w:p w14:paraId="005BDAD5" w14:textId="77777777" w:rsidR="00D0622A" w:rsidRPr="00A44F5B" w:rsidRDefault="00D0622A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5EE6DE0A" w14:textId="0531D591" w:rsidR="00D0622A" w:rsidRPr="00A44F5B" w:rsidRDefault="00D0622A" w:rsidP="00DA3705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E3067"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0E3067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0622A" w:rsidRPr="00A44F5B" w14:paraId="4D106A71" w14:textId="77777777" w:rsidTr="00DA3705">
        <w:trPr>
          <w:trHeight w:val="209"/>
          <w:tblHeader/>
        </w:trPr>
        <w:tc>
          <w:tcPr>
            <w:tcW w:w="3195" w:type="dxa"/>
          </w:tcPr>
          <w:p w14:paraId="2C0E12F8" w14:textId="77777777" w:rsidR="00D0622A" w:rsidRPr="00A44F5B" w:rsidRDefault="00D0622A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32FA72BC" w14:textId="77777777" w:rsidR="00D0622A" w:rsidRPr="00A44F5B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0622A" w:rsidRPr="00A44F5B" w14:paraId="22BCD720" w14:textId="77777777" w:rsidTr="00DA3705">
        <w:trPr>
          <w:trHeight w:val="209"/>
        </w:trPr>
        <w:tc>
          <w:tcPr>
            <w:tcW w:w="3195" w:type="dxa"/>
          </w:tcPr>
          <w:p w14:paraId="09D04A38" w14:textId="77777777" w:rsidR="00D0622A" w:rsidRPr="00A44F5B" w:rsidRDefault="00D0622A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2070" w:type="dxa"/>
          </w:tcPr>
          <w:p w14:paraId="16BBFFAB" w14:textId="77777777" w:rsidR="00D0622A" w:rsidRPr="00A44F5B" w:rsidRDefault="00D0622A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4BF4E0" w14:textId="77777777" w:rsidR="00D0622A" w:rsidRPr="00A44F5B" w:rsidRDefault="00D0622A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0DFE003B" w14:textId="77777777" w:rsidR="00D0622A" w:rsidRPr="00A44F5B" w:rsidRDefault="00D0622A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45B9C84" w14:textId="77777777" w:rsidR="00D0622A" w:rsidRPr="00A44F5B" w:rsidRDefault="00D0622A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9905FED" w14:textId="77777777" w:rsidR="00D0622A" w:rsidRPr="00A44F5B" w:rsidRDefault="00D0622A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7023" w:rsidRPr="00A44F5B" w14:paraId="7BD3342A" w14:textId="77777777" w:rsidTr="00A90D19">
        <w:trPr>
          <w:trHeight w:val="70"/>
        </w:trPr>
        <w:tc>
          <w:tcPr>
            <w:tcW w:w="3195" w:type="dxa"/>
            <w:vAlign w:val="bottom"/>
          </w:tcPr>
          <w:p w14:paraId="419599CD" w14:textId="77777777" w:rsidR="00787023" w:rsidRPr="00A44F5B" w:rsidRDefault="00787023" w:rsidP="00787023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70" w:type="dxa"/>
            <w:vAlign w:val="bottom"/>
          </w:tcPr>
          <w:p w14:paraId="233A29A3" w14:textId="3E8976E9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36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608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600</w:t>
            </w:r>
          </w:p>
        </w:tc>
        <w:tc>
          <w:tcPr>
            <w:tcW w:w="236" w:type="dxa"/>
            <w:vAlign w:val="bottom"/>
          </w:tcPr>
          <w:p w14:paraId="095C15BB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A4D4C" w14:textId="3AA390E0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146,520</w:t>
            </w:r>
          </w:p>
        </w:tc>
        <w:tc>
          <w:tcPr>
            <w:tcW w:w="238" w:type="dxa"/>
            <w:vAlign w:val="bottom"/>
          </w:tcPr>
          <w:p w14:paraId="02343674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9AB73" w14:textId="2FF9BF1D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08" w:right="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2,462,080</w:t>
            </w:r>
          </w:p>
        </w:tc>
      </w:tr>
      <w:tr w:rsidR="00787023" w:rsidRPr="00A44F5B" w14:paraId="730BBC85" w14:textId="77777777" w:rsidTr="00A90D19">
        <w:trPr>
          <w:trHeight w:val="221"/>
        </w:trPr>
        <w:tc>
          <w:tcPr>
            <w:tcW w:w="3195" w:type="dxa"/>
            <w:vAlign w:val="bottom"/>
          </w:tcPr>
          <w:p w14:paraId="70853AD9" w14:textId="77777777" w:rsidR="00787023" w:rsidRPr="00A44F5B" w:rsidRDefault="00787023" w:rsidP="00787023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bottom"/>
          </w:tcPr>
          <w:p w14:paraId="422F7FF5" w14:textId="1B2577EE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36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332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536</w:t>
            </w:r>
          </w:p>
        </w:tc>
        <w:tc>
          <w:tcPr>
            <w:tcW w:w="236" w:type="dxa"/>
            <w:vAlign w:val="bottom"/>
          </w:tcPr>
          <w:p w14:paraId="334CADDA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6417D" w14:textId="0776A860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58,290</w:t>
            </w:r>
          </w:p>
        </w:tc>
        <w:tc>
          <w:tcPr>
            <w:tcW w:w="238" w:type="dxa"/>
            <w:vAlign w:val="bottom"/>
          </w:tcPr>
          <w:p w14:paraId="2DFB2237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C6E9A" w14:textId="6E26263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08" w:right="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274,246</w:t>
            </w:r>
          </w:p>
        </w:tc>
      </w:tr>
      <w:tr w:rsidR="00787023" w:rsidRPr="00A44F5B" w14:paraId="776B75FF" w14:textId="77777777" w:rsidTr="00A90D19">
        <w:trPr>
          <w:trHeight w:val="70"/>
        </w:trPr>
        <w:tc>
          <w:tcPr>
            <w:tcW w:w="3195" w:type="dxa"/>
            <w:vAlign w:val="bottom"/>
          </w:tcPr>
          <w:p w14:paraId="244C2B76" w14:textId="77777777" w:rsidR="00787023" w:rsidRPr="00A44F5B" w:rsidRDefault="00787023" w:rsidP="00787023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92C0C23" w14:textId="489506CA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36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531,487</w:t>
            </w:r>
          </w:p>
        </w:tc>
        <w:tc>
          <w:tcPr>
            <w:tcW w:w="236" w:type="dxa"/>
            <w:vAlign w:val="bottom"/>
          </w:tcPr>
          <w:p w14:paraId="49DA4C04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32339" w14:textId="18324223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260,616</w:t>
            </w:r>
          </w:p>
        </w:tc>
        <w:tc>
          <w:tcPr>
            <w:tcW w:w="238" w:type="dxa"/>
            <w:vAlign w:val="bottom"/>
          </w:tcPr>
          <w:p w14:paraId="4B8B1F84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4F4AE" w14:textId="5B1FE885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08" w:right="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270,871</w:t>
            </w:r>
          </w:p>
        </w:tc>
      </w:tr>
      <w:tr w:rsidR="00787023" w:rsidRPr="00A44F5B" w14:paraId="6C3EA7B5" w14:textId="77777777" w:rsidTr="00B6693F">
        <w:trPr>
          <w:trHeight w:val="198"/>
        </w:trPr>
        <w:tc>
          <w:tcPr>
            <w:tcW w:w="3195" w:type="dxa"/>
            <w:vAlign w:val="bottom"/>
          </w:tcPr>
          <w:p w14:paraId="709AC014" w14:textId="77777777" w:rsidR="00787023" w:rsidRPr="00A44F5B" w:rsidRDefault="00787023" w:rsidP="00787023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7B6A0" w14:textId="72280BCF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725"/>
              </w:tabs>
              <w:spacing w:line="240" w:lineRule="auto"/>
              <w:ind w:right="-6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3,472,623</w:t>
            </w:r>
          </w:p>
        </w:tc>
        <w:tc>
          <w:tcPr>
            <w:tcW w:w="236" w:type="dxa"/>
            <w:vAlign w:val="bottom"/>
          </w:tcPr>
          <w:p w14:paraId="37B5FF9A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83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1B8AF0" w14:textId="0559E7B5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725"/>
              </w:tabs>
              <w:spacing w:line="240" w:lineRule="auto"/>
              <w:ind w:right="-6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465,426</w:t>
            </w:r>
          </w:p>
        </w:tc>
        <w:tc>
          <w:tcPr>
            <w:tcW w:w="238" w:type="dxa"/>
            <w:vAlign w:val="bottom"/>
          </w:tcPr>
          <w:p w14:paraId="27AE0AC8" w14:textId="77777777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725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E05C38" w14:textId="651AC69F" w:rsidR="00787023" w:rsidRPr="00A44F5B" w:rsidRDefault="00787023" w:rsidP="0078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915"/>
                <w:tab w:val="decimal" w:pos="1271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3,007,197</w:t>
            </w:r>
          </w:p>
        </w:tc>
      </w:tr>
    </w:tbl>
    <w:p w14:paraId="2E3D9854" w14:textId="41DEA469" w:rsidR="00DA3705" w:rsidRPr="00A44F5B" w:rsidRDefault="00DA3705" w:rsidP="00D06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55623B1" w14:textId="77777777" w:rsidR="00DA3705" w:rsidRPr="00A44F5B" w:rsidRDefault="00DA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br w:type="page"/>
      </w:r>
    </w:p>
    <w:p w14:paraId="5BE66A1D" w14:textId="5C0C121F" w:rsidR="001A3090" w:rsidRPr="00A44F5B" w:rsidRDefault="00D0622A" w:rsidP="00D06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E63425" w:rsidRPr="00A44F5B">
        <w:rPr>
          <w:rFonts w:asciiTheme="majorBidi" w:hAnsiTheme="majorBidi" w:cstheme="majorBidi"/>
          <w:sz w:val="26"/>
          <w:szCs w:val="26"/>
        </w:rPr>
        <w:t>31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A44F5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 w:rsidRPr="00A44F5B">
        <w:rPr>
          <w:rFonts w:asciiTheme="majorBidi" w:hAnsiTheme="majorBidi" w:cstheme="majorBidi"/>
          <w:sz w:val="26"/>
          <w:szCs w:val="26"/>
        </w:rPr>
        <w:t>2562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A44F5B">
        <w:rPr>
          <w:rFonts w:asciiTheme="majorBidi" w:hAnsiTheme="majorBidi" w:cstheme="majorBidi"/>
          <w:sz w:val="26"/>
          <w:szCs w:val="26"/>
          <w:cs/>
        </w:rPr>
        <w:t>ลูกหนี้ตามสัญญาเช่าซื้อ (สุทธิจากดอกเบี้ยเช่าซื้อที่ยังไม่ถือเป็นรายได้)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14:paraId="3181C71C" w14:textId="721B7AEA" w:rsidR="00F40AEE" w:rsidRPr="00A44F5B" w:rsidRDefault="00F40AE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DA3705" w:rsidRPr="00A44F5B" w14:paraId="0B4F4B6D" w14:textId="77777777" w:rsidTr="00DA3705">
        <w:trPr>
          <w:trHeight w:val="209"/>
          <w:tblHeader/>
        </w:trPr>
        <w:tc>
          <w:tcPr>
            <w:tcW w:w="3195" w:type="dxa"/>
          </w:tcPr>
          <w:p w14:paraId="6E0A0560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17D3462" w14:textId="255E99B5" w:rsidR="00DA3705" w:rsidRPr="00A44F5B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="00EF7BF6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DA3705" w:rsidRPr="00A44F5B" w14:paraId="31C7DD0B" w14:textId="77777777" w:rsidTr="00870DB4">
        <w:trPr>
          <w:trHeight w:val="70"/>
          <w:tblHeader/>
        </w:trPr>
        <w:tc>
          <w:tcPr>
            <w:tcW w:w="3195" w:type="dxa"/>
          </w:tcPr>
          <w:p w14:paraId="7C0D546F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4875F74D" w14:textId="77777777" w:rsidR="00C90E3C" w:rsidRPr="00A44F5B" w:rsidRDefault="00C90E3C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3076AD4" w14:textId="77777777" w:rsidR="00DA3705" w:rsidRPr="00A44F5B" w:rsidRDefault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  <w:vAlign w:val="center"/>
          </w:tcPr>
          <w:p w14:paraId="0E9A0D4D" w14:textId="77777777" w:rsidR="00DA3705" w:rsidRPr="00A44F5B" w:rsidRDefault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0E3E8159" w14:textId="77777777" w:rsidR="00475BED" w:rsidRPr="00A44F5B" w:rsidRDefault="00475BED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B5125B" w14:textId="2386EAAE" w:rsidR="00DA3705" w:rsidRPr="00A44F5B" w:rsidRDefault="00475BED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38" w:type="dxa"/>
            <w:vAlign w:val="center"/>
          </w:tcPr>
          <w:p w14:paraId="048E32F6" w14:textId="77777777" w:rsidR="00DA3705" w:rsidRPr="00A44F5B" w:rsidRDefault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  <w:vAlign w:val="center"/>
          </w:tcPr>
          <w:p w14:paraId="37B9DD85" w14:textId="77777777" w:rsidR="00974ADF" w:rsidRPr="00A44F5B" w:rsidRDefault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</w:t>
            </w:r>
          </w:p>
          <w:p w14:paraId="5E45AB42" w14:textId="220F1589" w:rsidR="00DA3705" w:rsidRPr="00A44F5B" w:rsidRDefault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เช่าซื้อ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DA3705" w:rsidRPr="00A44F5B" w14:paraId="49BFC44A" w14:textId="77777777" w:rsidTr="00DA3705">
        <w:trPr>
          <w:trHeight w:val="80"/>
          <w:tblHeader/>
        </w:trPr>
        <w:tc>
          <w:tcPr>
            <w:tcW w:w="3195" w:type="dxa"/>
          </w:tcPr>
          <w:p w14:paraId="5B77AF35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198977A5" w14:textId="5455BFCD" w:rsidR="00DA3705" w:rsidRPr="00A44F5B" w:rsidRDefault="00DA3705" w:rsidP="00DA3705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F48E8"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20BD8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220BD8"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DA3705" w:rsidRPr="00A44F5B" w14:paraId="2194A91F" w14:textId="77777777" w:rsidTr="00DA3705">
        <w:trPr>
          <w:trHeight w:val="209"/>
          <w:tblHeader/>
        </w:trPr>
        <w:tc>
          <w:tcPr>
            <w:tcW w:w="3195" w:type="dxa"/>
          </w:tcPr>
          <w:p w14:paraId="5CDA326F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39CDA737" w14:textId="77777777" w:rsidR="00DA3705" w:rsidRPr="00A44F5B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A3705" w:rsidRPr="00A44F5B" w14:paraId="7C4525F3" w14:textId="77777777" w:rsidTr="00DA3705">
        <w:trPr>
          <w:trHeight w:val="209"/>
        </w:trPr>
        <w:tc>
          <w:tcPr>
            <w:tcW w:w="3195" w:type="dxa"/>
          </w:tcPr>
          <w:p w14:paraId="5F28D051" w14:textId="3DC10413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3BCCAD42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1FA427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76E94A93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DEE482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7F139D9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3705" w:rsidRPr="00A44F5B" w14:paraId="0D18B2D1" w14:textId="77777777" w:rsidTr="00DA3705">
        <w:trPr>
          <w:trHeight w:val="70"/>
        </w:trPr>
        <w:tc>
          <w:tcPr>
            <w:tcW w:w="3195" w:type="dxa"/>
          </w:tcPr>
          <w:p w14:paraId="03CDDFAE" w14:textId="3D924FA5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  <w:vAlign w:val="bottom"/>
          </w:tcPr>
          <w:p w14:paraId="0C0AC831" w14:textId="5B955B56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417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742</w:t>
            </w:r>
          </w:p>
        </w:tc>
        <w:tc>
          <w:tcPr>
            <w:tcW w:w="236" w:type="dxa"/>
            <w:vAlign w:val="bottom"/>
          </w:tcPr>
          <w:p w14:paraId="14AEB933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0E039240" w14:textId="00DACC83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35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413</w:t>
            </w:r>
          </w:p>
        </w:tc>
        <w:tc>
          <w:tcPr>
            <w:tcW w:w="238" w:type="dxa"/>
            <w:vAlign w:val="bottom"/>
          </w:tcPr>
          <w:p w14:paraId="3A0E67FC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5B7F401" w14:textId="7B231E74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4,382,329</w:t>
            </w:r>
          </w:p>
        </w:tc>
      </w:tr>
      <w:tr w:rsidR="00DA3705" w:rsidRPr="00A44F5B" w14:paraId="229269AE" w14:textId="77777777" w:rsidTr="00DA3705">
        <w:trPr>
          <w:trHeight w:val="221"/>
        </w:trPr>
        <w:tc>
          <w:tcPr>
            <w:tcW w:w="3195" w:type="dxa"/>
          </w:tcPr>
          <w:p w14:paraId="0790B759" w14:textId="55C85B81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  <w:vAlign w:val="bottom"/>
          </w:tcPr>
          <w:p w14:paraId="55D68661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EE2828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4887561B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AFF1FE8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877AF71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3705" w:rsidRPr="00A44F5B" w14:paraId="3EA61D1D" w14:textId="77777777" w:rsidTr="00DA3705">
        <w:trPr>
          <w:trHeight w:val="70"/>
        </w:trPr>
        <w:tc>
          <w:tcPr>
            <w:tcW w:w="3195" w:type="dxa"/>
          </w:tcPr>
          <w:p w14:paraId="65ECF3C7" w14:textId="685BA65A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4E5102A4" w14:textId="0BDDC81D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410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002</w:t>
            </w:r>
          </w:p>
        </w:tc>
        <w:tc>
          <w:tcPr>
            <w:tcW w:w="236" w:type="dxa"/>
            <w:vAlign w:val="bottom"/>
          </w:tcPr>
          <w:p w14:paraId="14DF3642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52312BF0" w14:textId="64E46659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361</w:t>
            </w:r>
          </w:p>
        </w:tc>
        <w:tc>
          <w:tcPr>
            <w:tcW w:w="238" w:type="dxa"/>
            <w:vAlign w:val="bottom"/>
          </w:tcPr>
          <w:p w14:paraId="436F653D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38BA0D7" w14:textId="0D544ECB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376,641</w:t>
            </w:r>
          </w:p>
        </w:tc>
      </w:tr>
      <w:tr w:rsidR="00DA3705" w:rsidRPr="00A44F5B" w14:paraId="036C071C" w14:textId="77777777" w:rsidTr="00DA3705">
        <w:trPr>
          <w:trHeight w:val="70"/>
        </w:trPr>
        <w:tc>
          <w:tcPr>
            <w:tcW w:w="3195" w:type="dxa"/>
          </w:tcPr>
          <w:p w14:paraId="3CDEA32F" w14:textId="1F09BB9E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4427285A" w14:textId="5652BA2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296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966</w:t>
            </w:r>
          </w:p>
        </w:tc>
        <w:tc>
          <w:tcPr>
            <w:tcW w:w="236" w:type="dxa"/>
            <w:vAlign w:val="bottom"/>
          </w:tcPr>
          <w:p w14:paraId="2D43DC37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1F63E374" w14:textId="29375D58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017</w:t>
            </w:r>
          </w:p>
        </w:tc>
        <w:tc>
          <w:tcPr>
            <w:tcW w:w="238" w:type="dxa"/>
            <w:vAlign w:val="bottom"/>
          </w:tcPr>
          <w:p w14:paraId="561998D4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F08E5FE" w14:textId="765F6CFA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215,949</w:t>
            </w:r>
          </w:p>
        </w:tc>
      </w:tr>
      <w:tr w:rsidR="00DA3705" w:rsidRPr="00A44F5B" w14:paraId="6C43DC5C" w14:textId="77777777" w:rsidTr="00DA3705">
        <w:trPr>
          <w:trHeight w:val="70"/>
        </w:trPr>
        <w:tc>
          <w:tcPr>
            <w:tcW w:w="3195" w:type="dxa"/>
          </w:tcPr>
          <w:p w14:paraId="58A64F61" w14:textId="536F5C9C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7F4027FB" w14:textId="3EBC5E28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158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963</w:t>
            </w:r>
          </w:p>
        </w:tc>
        <w:tc>
          <w:tcPr>
            <w:tcW w:w="236" w:type="dxa"/>
            <w:vAlign w:val="bottom"/>
          </w:tcPr>
          <w:p w14:paraId="5B4AD007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601B8285" w14:textId="4C04C552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80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069</w:t>
            </w:r>
          </w:p>
        </w:tc>
        <w:tc>
          <w:tcPr>
            <w:tcW w:w="238" w:type="dxa"/>
            <w:vAlign w:val="bottom"/>
          </w:tcPr>
          <w:p w14:paraId="1A6B0A53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1777DC1C" w14:textId="45E4AB9B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78,894</w:t>
            </w:r>
          </w:p>
        </w:tc>
      </w:tr>
      <w:tr w:rsidR="00DA3705" w:rsidRPr="00A44F5B" w14:paraId="03086109" w14:textId="77777777" w:rsidTr="00DA3705">
        <w:trPr>
          <w:trHeight w:val="70"/>
        </w:trPr>
        <w:tc>
          <w:tcPr>
            <w:tcW w:w="3195" w:type="dxa"/>
          </w:tcPr>
          <w:p w14:paraId="03182916" w14:textId="7240C00F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50ECD64E" w14:textId="5B750543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105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917</w:t>
            </w:r>
          </w:p>
        </w:tc>
        <w:tc>
          <w:tcPr>
            <w:tcW w:w="236" w:type="dxa"/>
            <w:vAlign w:val="bottom"/>
          </w:tcPr>
          <w:p w14:paraId="28E659B6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280C70C3" w14:textId="6E12B826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76,226</w:t>
            </w:r>
          </w:p>
        </w:tc>
        <w:tc>
          <w:tcPr>
            <w:tcW w:w="238" w:type="dxa"/>
            <w:vAlign w:val="bottom"/>
          </w:tcPr>
          <w:p w14:paraId="004EB3EC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659185C" w14:textId="70982BA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29,691</w:t>
            </w:r>
          </w:p>
        </w:tc>
      </w:tr>
      <w:tr w:rsidR="00DA3705" w:rsidRPr="00A44F5B" w14:paraId="6CA9A53D" w14:textId="77777777" w:rsidTr="00DA3705">
        <w:trPr>
          <w:trHeight w:val="70"/>
        </w:trPr>
        <w:tc>
          <w:tcPr>
            <w:tcW w:w="3195" w:type="dxa"/>
          </w:tcPr>
          <w:p w14:paraId="0E72E7ED" w14:textId="3914F52A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69381FF3" w14:textId="3357C849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529</w:t>
            </w:r>
          </w:p>
        </w:tc>
        <w:tc>
          <w:tcPr>
            <w:tcW w:w="236" w:type="dxa"/>
            <w:vAlign w:val="bottom"/>
          </w:tcPr>
          <w:p w14:paraId="292E979A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7B7ABF1E" w14:textId="5F2F7015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84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805</w:t>
            </w:r>
          </w:p>
        </w:tc>
        <w:tc>
          <w:tcPr>
            <w:tcW w:w="238" w:type="dxa"/>
            <w:vAlign w:val="bottom"/>
          </w:tcPr>
          <w:p w14:paraId="2F02C960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18F43BDF" w14:textId="18CF9769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19,724</w:t>
            </w:r>
          </w:p>
        </w:tc>
      </w:tr>
      <w:tr w:rsidR="00DA3705" w:rsidRPr="00A44F5B" w14:paraId="058ECC0B" w14:textId="77777777" w:rsidTr="00DA3705">
        <w:trPr>
          <w:trHeight w:val="198"/>
        </w:trPr>
        <w:tc>
          <w:tcPr>
            <w:tcW w:w="3195" w:type="dxa"/>
          </w:tcPr>
          <w:p w14:paraId="05B7C68B" w14:textId="5A29892C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6487046" w14:textId="49AB7668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406</w:t>
            </w:r>
          </w:p>
        </w:tc>
        <w:tc>
          <w:tcPr>
            <w:tcW w:w="236" w:type="dxa"/>
            <w:vAlign w:val="bottom"/>
          </w:tcPr>
          <w:p w14:paraId="54082CF5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bottom"/>
          </w:tcPr>
          <w:p w14:paraId="58B192D6" w14:textId="39EBAD39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38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949</w:t>
            </w:r>
          </w:p>
        </w:tc>
        <w:tc>
          <w:tcPr>
            <w:tcW w:w="238" w:type="dxa"/>
            <w:vAlign w:val="bottom"/>
          </w:tcPr>
          <w:p w14:paraId="2F5B01CC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5160B1B8" w14:textId="6EF066CA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1,457</w:t>
            </w:r>
          </w:p>
        </w:tc>
      </w:tr>
      <w:tr w:rsidR="00DA3705" w:rsidRPr="00A44F5B" w14:paraId="368D2B2F" w14:textId="77777777" w:rsidTr="00DA3705">
        <w:trPr>
          <w:trHeight w:val="198"/>
        </w:trPr>
        <w:tc>
          <w:tcPr>
            <w:tcW w:w="3195" w:type="dxa"/>
          </w:tcPr>
          <w:p w14:paraId="7F2262FB" w14:textId="60BE6BB6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C3BEB" w14:textId="51EA3E1C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534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525</w:t>
            </w:r>
          </w:p>
        </w:tc>
        <w:tc>
          <w:tcPr>
            <w:tcW w:w="236" w:type="dxa"/>
            <w:vAlign w:val="bottom"/>
          </w:tcPr>
          <w:p w14:paraId="52D38AD9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296ED" w14:textId="21612426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429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840</w:t>
            </w:r>
          </w:p>
        </w:tc>
        <w:tc>
          <w:tcPr>
            <w:tcW w:w="238" w:type="dxa"/>
            <w:vAlign w:val="bottom"/>
          </w:tcPr>
          <w:p w14:paraId="64E4D1BF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F6973" w14:textId="17A456CF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5,104,685</w:t>
            </w:r>
          </w:p>
        </w:tc>
      </w:tr>
    </w:tbl>
    <w:p w14:paraId="23475ECB" w14:textId="126CFF71" w:rsidR="00DA3705" w:rsidRPr="00A44F5B" w:rsidRDefault="00DA370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DA3705" w:rsidRPr="00A44F5B" w14:paraId="56A64A2F" w14:textId="77777777" w:rsidTr="00DA3705">
        <w:trPr>
          <w:trHeight w:val="209"/>
          <w:tblHeader/>
        </w:trPr>
        <w:tc>
          <w:tcPr>
            <w:tcW w:w="3195" w:type="dxa"/>
          </w:tcPr>
          <w:p w14:paraId="0F0F77F4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5F799718" w14:textId="45D28E28" w:rsidR="00DA3705" w:rsidRPr="00A44F5B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3705" w:rsidRPr="00A44F5B" w14:paraId="0CE2248A" w14:textId="77777777" w:rsidTr="00DA3705">
        <w:trPr>
          <w:trHeight w:val="70"/>
          <w:tblHeader/>
        </w:trPr>
        <w:tc>
          <w:tcPr>
            <w:tcW w:w="3195" w:type="dxa"/>
          </w:tcPr>
          <w:p w14:paraId="4478DE71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A6E53F9" w14:textId="77777777" w:rsidR="00475BED" w:rsidRPr="00A44F5B" w:rsidRDefault="00475BED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0775E46" w14:textId="77777777" w:rsidR="00DA3705" w:rsidRPr="00A44F5B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7E684DE9" w14:textId="77777777" w:rsidR="00DA3705" w:rsidRPr="00A44F5B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60EF1135" w14:textId="77777777" w:rsidR="00475BED" w:rsidRPr="00A44F5B" w:rsidRDefault="00475BED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0079B0" w14:textId="77C3B1AC" w:rsidR="00DA3705" w:rsidRPr="00A44F5B" w:rsidRDefault="00475BED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38" w:type="dxa"/>
          </w:tcPr>
          <w:p w14:paraId="494941E3" w14:textId="77777777" w:rsidR="00DA3705" w:rsidRPr="00A44F5B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2F0B057B" w14:textId="77777777" w:rsidR="00974ADF" w:rsidRPr="00A44F5B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</w:t>
            </w:r>
          </w:p>
          <w:p w14:paraId="1A716FFE" w14:textId="70740C5B" w:rsidR="00DA3705" w:rsidRPr="00A44F5B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เช่าซื้อ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DA3705" w:rsidRPr="00A44F5B" w14:paraId="577752A8" w14:textId="77777777" w:rsidTr="00DA3705">
        <w:trPr>
          <w:trHeight w:val="80"/>
          <w:tblHeader/>
        </w:trPr>
        <w:tc>
          <w:tcPr>
            <w:tcW w:w="3195" w:type="dxa"/>
          </w:tcPr>
          <w:p w14:paraId="5AA07DA0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5A004581" w14:textId="1F93145C" w:rsidR="00DA3705" w:rsidRPr="00A44F5B" w:rsidRDefault="00BF48E8" w:rsidP="00DA3705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A3705" w:rsidRPr="00A44F5B" w14:paraId="690D5D6A" w14:textId="77777777" w:rsidTr="00DA3705">
        <w:trPr>
          <w:trHeight w:val="209"/>
          <w:tblHeader/>
        </w:trPr>
        <w:tc>
          <w:tcPr>
            <w:tcW w:w="3195" w:type="dxa"/>
          </w:tcPr>
          <w:p w14:paraId="17AAED59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3601B8B" w14:textId="77777777" w:rsidR="00DA3705" w:rsidRPr="00A44F5B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A3705" w:rsidRPr="00A44F5B" w14:paraId="313BDEA0" w14:textId="77777777" w:rsidTr="00DA3705">
        <w:trPr>
          <w:trHeight w:val="209"/>
        </w:trPr>
        <w:tc>
          <w:tcPr>
            <w:tcW w:w="3195" w:type="dxa"/>
          </w:tcPr>
          <w:p w14:paraId="40C59502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76F23DF9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4067E7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2FDED8DE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3328F39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15AD37A1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3705" w:rsidRPr="00A44F5B" w14:paraId="2B028D99" w14:textId="77777777" w:rsidTr="00DA3705">
        <w:trPr>
          <w:trHeight w:val="70"/>
        </w:trPr>
        <w:tc>
          <w:tcPr>
            <w:tcW w:w="3195" w:type="dxa"/>
          </w:tcPr>
          <w:p w14:paraId="60D8705F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  <w:vAlign w:val="bottom"/>
          </w:tcPr>
          <w:p w14:paraId="6A5BDAF4" w14:textId="1B895A8E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3,059,061</w:t>
            </w:r>
          </w:p>
        </w:tc>
        <w:tc>
          <w:tcPr>
            <w:tcW w:w="236" w:type="dxa"/>
            <w:vAlign w:val="bottom"/>
          </w:tcPr>
          <w:p w14:paraId="60EBB8CD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4E1D7B78" w14:textId="039E941B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29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751</w:t>
            </w:r>
          </w:p>
        </w:tc>
        <w:tc>
          <w:tcPr>
            <w:tcW w:w="238" w:type="dxa"/>
            <w:vAlign w:val="bottom"/>
          </w:tcPr>
          <w:p w14:paraId="5C16931E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916CEA5" w14:textId="20AE5770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3,029,310</w:t>
            </w:r>
          </w:p>
        </w:tc>
      </w:tr>
      <w:tr w:rsidR="00DA3705" w:rsidRPr="00A44F5B" w14:paraId="330C740E" w14:textId="77777777" w:rsidTr="00DA3705">
        <w:trPr>
          <w:trHeight w:val="221"/>
        </w:trPr>
        <w:tc>
          <w:tcPr>
            <w:tcW w:w="3195" w:type="dxa"/>
          </w:tcPr>
          <w:p w14:paraId="1BFEF183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  <w:vAlign w:val="bottom"/>
          </w:tcPr>
          <w:p w14:paraId="1E83FAA5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334D6E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732E455B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127B070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AA8A69B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3705" w:rsidRPr="00A44F5B" w14:paraId="1F97E466" w14:textId="77777777" w:rsidTr="00DA3705">
        <w:trPr>
          <w:trHeight w:val="70"/>
        </w:trPr>
        <w:tc>
          <w:tcPr>
            <w:tcW w:w="3195" w:type="dxa"/>
          </w:tcPr>
          <w:p w14:paraId="7FCD1EB7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7B204651" w14:textId="3100ED4F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289,525</w:t>
            </w:r>
          </w:p>
        </w:tc>
        <w:tc>
          <w:tcPr>
            <w:tcW w:w="236" w:type="dxa"/>
            <w:vAlign w:val="bottom"/>
          </w:tcPr>
          <w:p w14:paraId="20368ABD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67752B22" w14:textId="4147F078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308</w:t>
            </w:r>
          </w:p>
        </w:tc>
        <w:tc>
          <w:tcPr>
            <w:tcW w:w="238" w:type="dxa"/>
            <w:vAlign w:val="bottom"/>
          </w:tcPr>
          <w:p w14:paraId="15049337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B9072FA" w14:textId="1D5437AC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261,217</w:t>
            </w:r>
          </w:p>
        </w:tc>
      </w:tr>
      <w:tr w:rsidR="00DA3705" w:rsidRPr="00A44F5B" w14:paraId="7A97E26F" w14:textId="77777777" w:rsidTr="00DA3705">
        <w:trPr>
          <w:trHeight w:val="70"/>
        </w:trPr>
        <w:tc>
          <w:tcPr>
            <w:tcW w:w="3195" w:type="dxa"/>
          </w:tcPr>
          <w:p w14:paraId="2121CF09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291045AB" w14:textId="179F13CF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225,398</w:t>
            </w:r>
          </w:p>
        </w:tc>
        <w:tc>
          <w:tcPr>
            <w:tcW w:w="236" w:type="dxa"/>
            <w:vAlign w:val="bottom"/>
          </w:tcPr>
          <w:p w14:paraId="704D69D7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64E24A33" w14:textId="787D2F44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66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187</w:t>
            </w:r>
          </w:p>
        </w:tc>
        <w:tc>
          <w:tcPr>
            <w:tcW w:w="238" w:type="dxa"/>
            <w:vAlign w:val="bottom"/>
          </w:tcPr>
          <w:p w14:paraId="58457259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B40A8C7" w14:textId="6F4E1FD3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159,211</w:t>
            </w:r>
          </w:p>
        </w:tc>
      </w:tr>
      <w:tr w:rsidR="00DA3705" w:rsidRPr="00A44F5B" w14:paraId="3350A77A" w14:textId="77777777" w:rsidTr="00DA3705">
        <w:trPr>
          <w:trHeight w:val="70"/>
        </w:trPr>
        <w:tc>
          <w:tcPr>
            <w:tcW w:w="3195" w:type="dxa"/>
          </w:tcPr>
          <w:p w14:paraId="2FD6BE2D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5C4A95F1" w14:textId="23DAA3C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112,175</w:t>
            </w:r>
          </w:p>
        </w:tc>
        <w:tc>
          <w:tcPr>
            <w:tcW w:w="236" w:type="dxa"/>
            <w:vAlign w:val="bottom"/>
          </w:tcPr>
          <w:p w14:paraId="34673756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76C2B096" w14:textId="7A6870A5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65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938</w:t>
            </w:r>
          </w:p>
        </w:tc>
        <w:tc>
          <w:tcPr>
            <w:tcW w:w="238" w:type="dxa"/>
            <w:vAlign w:val="bottom"/>
          </w:tcPr>
          <w:p w14:paraId="25FD5C3C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3C83973" w14:textId="48E5C4C6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46,237</w:t>
            </w:r>
          </w:p>
        </w:tc>
      </w:tr>
      <w:tr w:rsidR="00DA3705" w:rsidRPr="00A44F5B" w14:paraId="7F750AB3" w14:textId="77777777" w:rsidTr="00DA3705">
        <w:trPr>
          <w:trHeight w:val="70"/>
        </w:trPr>
        <w:tc>
          <w:tcPr>
            <w:tcW w:w="3195" w:type="dxa"/>
          </w:tcPr>
          <w:p w14:paraId="3835BDBA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00BC4A36" w14:textId="78F9909D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81,940</w:t>
            </w:r>
          </w:p>
        </w:tc>
        <w:tc>
          <w:tcPr>
            <w:tcW w:w="236" w:type="dxa"/>
            <w:vAlign w:val="bottom"/>
          </w:tcPr>
          <w:p w14:paraId="5277B196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54E4BBA2" w14:textId="591B534A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405</w:t>
            </w:r>
          </w:p>
        </w:tc>
        <w:tc>
          <w:tcPr>
            <w:tcW w:w="238" w:type="dxa"/>
            <w:vAlign w:val="bottom"/>
          </w:tcPr>
          <w:p w14:paraId="65FF099F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420F574" w14:textId="661ECD96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17,535</w:t>
            </w:r>
          </w:p>
        </w:tc>
      </w:tr>
      <w:tr w:rsidR="00DA3705" w:rsidRPr="00A44F5B" w14:paraId="372FA680" w14:textId="77777777" w:rsidTr="00DA3705">
        <w:trPr>
          <w:trHeight w:val="70"/>
        </w:trPr>
        <w:tc>
          <w:tcPr>
            <w:tcW w:w="3195" w:type="dxa"/>
          </w:tcPr>
          <w:p w14:paraId="482871A2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529C3063" w14:textId="0BE3F0B9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84,123</w:t>
            </w:r>
          </w:p>
        </w:tc>
        <w:tc>
          <w:tcPr>
            <w:tcW w:w="236" w:type="dxa"/>
            <w:vAlign w:val="bottom"/>
          </w:tcPr>
          <w:p w14:paraId="4CF92C51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0E25FDEA" w14:textId="11DC72DF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74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583</w:t>
            </w:r>
          </w:p>
        </w:tc>
        <w:tc>
          <w:tcPr>
            <w:tcW w:w="238" w:type="dxa"/>
            <w:vAlign w:val="bottom"/>
          </w:tcPr>
          <w:p w14:paraId="628AAF5B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D761C7B" w14:textId="16FA0482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9,540</w:t>
            </w:r>
          </w:p>
        </w:tc>
      </w:tr>
      <w:tr w:rsidR="00DA3705" w:rsidRPr="00A44F5B" w14:paraId="46CE024A" w14:textId="77777777" w:rsidTr="00DA3705">
        <w:trPr>
          <w:trHeight w:val="198"/>
        </w:trPr>
        <w:tc>
          <w:tcPr>
            <w:tcW w:w="3195" w:type="dxa"/>
          </w:tcPr>
          <w:p w14:paraId="3A13543E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2939CE7" w14:textId="2A726FCE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38,343</w:t>
            </w:r>
          </w:p>
        </w:tc>
        <w:tc>
          <w:tcPr>
            <w:tcW w:w="236" w:type="dxa"/>
            <w:vAlign w:val="bottom"/>
          </w:tcPr>
          <w:p w14:paraId="43F6FD3E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bottom"/>
          </w:tcPr>
          <w:p w14:paraId="755E1D9E" w14:textId="28B64806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896</w:t>
            </w:r>
          </w:p>
        </w:tc>
        <w:tc>
          <w:tcPr>
            <w:tcW w:w="238" w:type="dxa"/>
            <w:vAlign w:val="bottom"/>
          </w:tcPr>
          <w:p w14:paraId="36A33E65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2F9D763E" w14:textId="57388D35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</w:tr>
      <w:tr w:rsidR="00DA3705" w:rsidRPr="00A44F5B" w14:paraId="609118C3" w14:textId="77777777" w:rsidTr="00DA3705">
        <w:trPr>
          <w:trHeight w:val="198"/>
        </w:trPr>
        <w:tc>
          <w:tcPr>
            <w:tcW w:w="3195" w:type="dxa"/>
          </w:tcPr>
          <w:p w14:paraId="683A9B96" w14:textId="77777777" w:rsidR="00DA3705" w:rsidRPr="00A44F5B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FA701" w14:textId="13AF90DD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3,890,565</w:t>
            </w:r>
          </w:p>
        </w:tc>
        <w:tc>
          <w:tcPr>
            <w:tcW w:w="236" w:type="dxa"/>
            <w:vAlign w:val="bottom"/>
          </w:tcPr>
          <w:p w14:paraId="75669F36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6D040" w14:textId="36DF3286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367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068</w:t>
            </w:r>
          </w:p>
        </w:tc>
        <w:tc>
          <w:tcPr>
            <w:tcW w:w="238" w:type="dxa"/>
            <w:vAlign w:val="bottom"/>
          </w:tcPr>
          <w:p w14:paraId="23A02E59" w14:textId="7777777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ED2FD" w14:textId="7A984C57" w:rsidR="00DA3705" w:rsidRPr="00A44F5B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3,523,497</w:t>
            </w:r>
          </w:p>
        </w:tc>
      </w:tr>
    </w:tbl>
    <w:p w14:paraId="7A905B67" w14:textId="44B18B48" w:rsidR="00220BD8" w:rsidRPr="00A44F5B" w:rsidRDefault="00220BD8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A391030" w14:textId="77777777" w:rsidR="00220BD8" w:rsidRPr="00A44F5B" w:rsidRDefault="0022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br w:type="page"/>
      </w:r>
    </w:p>
    <w:p w14:paraId="730309D8" w14:textId="67D5D0A8" w:rsidR="00947071" w:rsidRPr="00A44F5B" w:rsidRDefault="0080620C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lastRenderedPageBreak/>
        <w:t>5</w:t>
      </w:r>
      <w:r w:rsidR="0034237A" w:rsidRPr="00A44F5B">
        <w:rPr>
          <w:rFonts w:asciiTheme="majorBidi" w:hAnsiTheme="majorBidi" w:cstheme="majorBidi"/>
          <w:sz w:val="26"/>
          <w:szCs w:val="26"/>
        </w:rPr>
        <w:t>.3</w:t>
      </w:r>
      <w:r w:rsidR="0034237A" w:rsidRPr="00A44F5B">
        <w:rPr>
          <w:rFonts w:asciiTheme="majorBidi" w:hAnsiTheme="majorBidi" w:cstheme="majorBidi"/>
          <w:sz w:val="26"/>
          <w:szCs w:val="26"/>
        </w:rPr>
        <w:tab/>
      </w:r>
      <w:r w:rsidR="008215BB" w:rsidRPr="00A44F5B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E63425" w:rsidRPr="00A44F5B">
        <w:rPr>
          <w:rFonts w:asciiTheme="majorBidi" w:hAnsiTheme="majorBidi" w:cstheme="majorBidi"/>
          <w:sz w:val="26"/>
          <w:szCs w:val="26"/>
        </w:rPr>
        <w:t xml:space="preserve"> 3</w:t>
      </w:r>
      <w:r w:rsidR="00870DF9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870DF9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E63425" w:rsidRPr="00A44F5B">
        <w:rPr>
          <w:rFonts w:asciiTheme="majorBidi" w:hAnsiTheme="majorBidi" w:cstheme="majorBidi"/>
          <w:sz w:val="26"/>
          <w:szCs w:val="26"/>
        </w:rPr>
        <w:t>2563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A44F5B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8215BB" w:rsidRPr="00A44F5B">
        <w:rPr>
          <w:rFonts w:asciiTheme="majorBidi" w:hAnsiTheme="majorBidi" w:cstheme="majorBidi"/>
          <w:sz w:val="26"/>
          <w:szCs w:val="26"/>
        </w:rPr>
        <w:t>31</w:t>
      </w:r>
      <w:r w:rsidR="008215BB" w:rsidRPr="00A44F5B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E63425" w:rsidRPr="00A44F5B">
        <w:rPr>
          <w:rFonts w:asciiTheme="majorBidi" w:hAnsiTheme="majorBidi" w:cstheme="majorBidi"/>
          <w:sz w:val="26"/>
          <w:szCs w:val="26"/>
        </w:rPr>
        <w:t>2562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A44F5B">
        <w:rPr>
          <w:rFonts w:asciiTheme="majorBidi" w:hAnsiTheme="majorBidi" w:cstheme="majorBidi"/>
          <w:sz w:val="26"/>
          <w:szCs w:val="26"/>
          <w:cs/>
        </w:rPr>
        <w:t>ผลรวมของเงินลงทุนขั้นต่ำตามสัญญาเช่าซื้อและมูลค่าปัจจุบันของจำนวนเงินขั้นต่ำที่ลูกหนี้ต้องจ่ายตามสัญญาเช่าซื้อแสดงได้ดังนี้</w:t>
      </w:r>
    </w:p>
    <w:p w14:paraId="4FFA8CF4" w14:textId="77777777" w:rsidR="004F351A" w:rsidRPr="00A44F5B" w:rsidRDefault="004F351A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4F351A" w:rsidRPr="00A44F5B" w14:paraId="05DA3790" w14:textId="77777777" w:rsidTr="00870DB4">
        <w:trPr>
          <w:trHeight w:val="209"/>
          <w:tblHeader/>
        </w:trPr>
        <w:tc>
          <w:tcPr>
            <w:tcW w:w="3555" w:type="dxa"/>
          </w:tcPr>
          <w:p w14:paraId="7734CE49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FDAC23A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465A00B7" w14:textId="2103CF1A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351A" w:rsidRPr="00A44F5B" w14:paraId="387B2E48" w14:textId="77777777" w:rsidTr="00870DB4">
        <w:trPr>
          <w:trHeight w:val="209"/>
          <w:tblHeader/>
        </w:trPr>
        <w:tc>
          <w:tcPr>
            <w:tcW w:w="3555" w:type="dxa"/>
          </w:tcPr>
          <w:p w14:paraId="1F9242F1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491ED0CC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</w:tcPr>
          <w:p w14:paraId="3E3CF342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34CF9F3" w14:textId="718880B5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เงินลงทุนขั้นต่ำใน</w:t>
            </w:r>
            <w:r w:rsidR="00B01BEF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สัญญาเช่าซื้อ</w:t>
            </w:r>
          </w:p>
        </w:tc>
        <w:tc>
          <w:tcPr>
            <w:tcW w:w="270" w:type="dxa"/>
            <w:vAlign w:val="bottom"/>
          </w:tcPr>
          <w:p w14:paraId="7B1DCA59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40E8A7D3" w14:textId="08FBD8CA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</w:t>
            </w:r>
            <w:r w:rsidR="00B01BEF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น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เงินขั้นต่ำที่ต้องจ่าย</w:t>
            </w:r>
          </w:p>
        </w:tc>
      </w:tr>
      <w:tr w:rsidR="00A10880" w:rsidRPr="00A44F5B" w14:paraId="3526E8A9" w14:textId="77777777" w:rsidTr="00B01BEF">
        <w:trPr>
          <w:trHeight w:val="80"/>
          <w:tblHeader/>
        </w:trPr>
        <w:tc>
          <w:tcPr>
            <w:tcW w:w="3555" w:type="dxa"/>
          </w:tcPr>
          <w:p w14:paraId="2AAF37BC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EF9E351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739260DB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19AA7DF" w14:textId="31823B0D" w:rsidR="004F351A" w:rsidRPr="00A44F5B" w:rsidRDefault="00870DF9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A10880" w:rsidRPr="00A44F5B" w14:paraId="645F02E1" w14:textId="77777777" w:rsidTr="00B01BEF">
        <w:trPr>
          <w:trHeight w:val="209"/>
          <w:tblHeader/>
        </w:trPr>
        <w:tc>
          <w:tcPr>
            <w:tcW w:w="3555" w:type="dxa"/>
          </w:tcPr>
          <w:p w14:paraId="30B85C49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2BB91B89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632" w:type="dxa"/>
          </w:tcPr>
          <w:p w14:paraId="77622764" w14:textId="77777777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0B8E1241" w14:textId="7AEC5A0A" w:rsidR="004F351A" w:rsidRPr="00A44F5B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10880" w:rsidRPr="00A44F5B" w14:paraId="1E151F5F" w14:textId="77777777" w:rsidTr="008D2EBA">
        <w:trPr>
          <w:trHeight w:val="63"/>
        </w:trPr>
        <w:tc>
          <w:tcPr>
            <w:tcW w:w="3555" w:type="dxa"/>
            <w:vAlign w:val="bottom"/>
          </w:tcPr>
          <w:p w14:paraId="2BFE6594" w14:textId="5F1041AF" w:rsidR="004F351A" w:rsidRPr="00A44F5B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598BB18F" w14:textId="77777777" w:rsidR="004F351A" w:rsidRPr="00A44F5B" w:rsidRDefault="004F351A" w:rsidP="00870DB4">
            <w:pPr>
              <w:pStyle w:val="a2"/>
              <w:tabs>
                <w:tab w:val="decimal" w:pos="576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</w:tcPr>
          <w:p w14:paraId="5F27B023" w14:textId="77777777" w:rsidR="004F351A" w:rsidRPr="00A44F5B" w:rsidRDefault="004F351A" w:rsidP="00870DB4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109D0BDB" w14:textId="0C6C5A3E" w:rsidR="004F351A" w:rsidRPr="00A44F5B" w:rsidRDefault="001E47B3">
            <w:pPr>
              <w:pStyle w:val="a2"/>
              <w:tabs>
                <w:tab w:val="decimal" w:pos="1149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4,137,46</w:t>
            </w:r>
            <w:r w:rsidR="004D6949"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3DC7B91" w14:textId="77777777" w:rsidR="004F351A" w:rsidRPr="00A44F5B" w:rsidRDefault="004F351A" w:rsidP="00870DB4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C7D4D8E" w14:textId="2BA012DC" w:rsidR="004F351A" w:rsidRPr="00A44F5B" w:rsidRDefault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2,989,640</w:t>
            </w:r>
          </w:p>
        </w:tc>
      </w:tr>
      <w:tr w:rsidR="00A10880" w:rsidRPr="00A44F5B" w14:paraId="1D84468F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4F65F21C" w14:textId="6ABDA333" w:rsidR="004F351A" w:rsidRPr="00A44F5B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808" w:type="dxa"/>
            <w:vAlign w:val="bottom"/>
          </w:tcPr>
          <w:p w14:paraId="1505FF01" w14:textId="77777777" w:rsidR="004F351A" w:rsidRPr="00A44F5B" w:rsidRDefault="004F351A" w:rsidP="00870DB4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2214933F" w14:textId="77777777" w:rsidR="004F351A" w:rsidRPr="00A44F5B" w:rsidRDefault="004F351A" w:rsidP="00870DB4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0A618F1D" w14:textId="01350EC9" w:rsidR="004F351A" w:rsidRPr="00A44F5B" w:rsidRDefault="001E47B3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1,763,389</w:t>
            </w:r>
          </w:p>
        </w:tc>
        <w:tc>
          <w:tcPr>
            <w:tcW w:w="270" w:type="dxa"/>
            <w:vAlign w:val="bottom"/>
          </w:tcPr>
          <w:p w14:paraId="5BBBF9FD" w14:textId="77777777" w:rsidR="004F351A" w:rsidRPr="00A44F5B" w:rsidRDefault="004F351A" w:rsidP="00870DB4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5572506D" w14:textId="3F256FFE" w:rsidR="004F351A" w:rsidRPr="00A44F5B" w:rsidRDefault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1,393,614</w:t>
            </w:r>
          </w:p>
        </w:tc>
      </w:tr>
      <w:tr w:rsidR="00A03839" w:rsidRPr="00A44F5B" w14:paraId="42BF1110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1631576D" w14:textId="082ACC39" w:rsidR="00A03839" w:rsidRPr="00A44F5B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808" w:type="dxa"/>
            <w:vAlign w:val="bottom"/>
          </w:tcPr>
          <w:p w14:paraId="7DF3BC0C" w14:textId="77777777" w:rsidR="00A03839" w:rsidRPr="00A44F5B" w:rsidRDefault="00A03839" w:rsidP="00A03839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0A821532" w14:textId="77777777" w:rsidR="00A03839" w:rsidRPr="00A44F5B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3B73C3F4" w14:textId="67244541" w:rsidR="00A03839" w:rsidRPr="00A44F5B" w:rsidRDefault="001E47B3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591,223</w:t>
            </w:r>
          </w:p>
        </w:tc>
        <w:tc>
          <w:tcPr>
            <w:tcW w:w="270" w:type="dxa"/>
            <w:vAlign w:val="bottom"/>
          </w:tcPr>
          <w:p w14:paraId="63314899" w14:textId="77777777" w:rsidR="00A03839" w:rsidRPr="00A44F5B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74BAF111" w14:textId="15047C01" w:rsidR="00A03839" w:rsidRPr="00A44F5B" w:rsidRDefault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513,386</w:t>
            </w:r>
          </w:p>
        </w:tc>
      </w:tr>
      <w:tr w:rsidR="00A03839" w:rsidRPr="00A44F5B" w14:paraId="271AAE9D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57732D2B" w14:textId="6CE96160" w:rsidR="00A03839" w:rsidRPr="00A44F5B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808" w:type="dxa"/>
            <w:vAlign w:val="bottom"/>
          </w:tcPr>
          <w:p w14:paraId="7898BBFC" w14:textId="77777777" w:rsidR="00A03839" w:rsidRPr="00A44F5B" w:rsidRDefault="00A03839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1670ABEF" w14:textId="77777777" w:rsidR="00A03839" w:rsidRPr="00A44F5B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7B80AD30" w14:textId="11FDDDC0" w:rsidR="00A03839" w:rsidRPr="00A44F5B" w:rsidRDefault="001E47B3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37,778</w:t>
            </w:r>
          </w:p>
        </w:tc>
        <w:tc>
          <w:tcPr>
            <w:tcW w:w="270" w:type="dxa"/>
            <w:vAlign w:val="center"/>
          </w:tcPr>
          <w:p w14:paraId="12810194" w14:textId="77777777" w:rsidR="00A03839" w:rsidRPr="00A44F5B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7A26370C" w14:textId="67B90A02" w:rsidR="00A03839" w:rsidRPr="00A44F5B" w:rsidRDefault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29,220</w:t>
            </w:r>
          </w:p>
        </w:tc>
      </w:tr>
      <w:tr w:rsidR="00633F6C" w:rsidRPr="00A44F5B" w14:paraId="388C7273" w14:textId="77777777" w:rsidTr="00A90D19">
        <w:trPr>
          <w:trHeight w:val="64"/>
        </w:trPr>
        <w:tc>
          <w:tcPr>
            <w:tcW w:w="3555" w:type="dxa"/>
            <w:shd w:val="clear" w:color="auto" w:fill="auto"/>
            <w:vAlign w:val="bottom"/>
          </w:tcPr>
          <w:p w14:paraId="239F29D2" w14:textId="3112DFBC" w:rsidR="00633F6C" w:rsidRPr="00A44F5B" w:rsidRDefault="0063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ส่วนที่ถึงกำหนดชำระเกินสี่ปีแต่ไม่เกินห้าปี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2C14211A" w14:textId="77777777" w:rsidR="00633F6C" w:rsidRPr="00A44F5B" w:rsidRDefault="00633F6C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1B46A4AF" w14:textId="77777777" w:rsidR="00633F6C" w:rsidRPr="00A44F5B" w:rsidRDefault="00633F6C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02896EF" w14:textId="33CEBC4A" w:rsidR="00633F6C" w:rsidRPr="00A44F5B" w:rsidRDefault="001E47B3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1,02</w:t>
            </w:r>
            <w:r w:rsidR="00334C61"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2FBA2" w14:textId="77777777" w:rsidR="00633F6C" w:rsidRPr="00A44F5B" w:rsidRDefault="00633F6C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EEC4128" w14:textId="3E79556D" w:rsidR="00633F6C" w:rsidRPr="00A44F5B" w:rsidRDefault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923</w:t>
            </w:r>
          </w:p>
        </w:tc>
      </w:tr>
      <w:tr w:rsidR="00633F6C" w:rsidRPr="00A44F5B" w14:paraId="4A2A87ED" w14:textId="77777777" w:rsidTr="00A90D19">
        <w:trPr>
          <w:trHeight w:val="64"/>
        </w:trPr>
        <w:tc>
          <w:tcPr>
            <w:tcW w:w="3555" w:type="dxa"/>
            <w:shd w:val="clear" w:color="auto" w:fill="auto"/>
            <w:vAlign w:val="bottom"/>
          </w:tcPr>
          <w:p w14:paraId="1D35F2CE" w14:textId="0613533E" w:rsidR="00633F6C" w:rsidRPr="00A44F5B" w:rsidRDefault="0063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39B082D5" w14:textId="77777777" w:rsidR="00633F6C" w:rsidRPr="00A44F5B" w:rsidRDefault="00633F6C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14:paraId="4397EF7C" w14:textId="77777777" w:rsidR="00633F6C" w:rsidRPr="00A44F5B" w:rsidRDefault="00633F6C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6CB342D" w14:textId="735AB808" w:rsidR="00633F6C" w:rsidRPr="00A44F5B" w:rsidRDefault="001E47B3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8,420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9D6ACE" w14:textId="77777777" w:rsidR="00633F6C" w:rsidRPr="00A44F5B" w:rsidRDefault="00633F6C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E172D1D" w14:textId="0BF0F677" w:rsidR="00633F6C" w:rsidRPr="00A44F5B" w:rsidRDefault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7,722</w:t>
            </w:r>
          </w:p>
        </w:tc>
      </w:tr>
      <w:tr w:rsidR="00A10880" w:rsidRPr="00A44F5B" w14:paraId="7D806D00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45A97C33" w14:textId="77777777" w:rsidR="004F351A" w:rsidRPr="00A44F5B" w:rsidRDefault="004F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20E8F17" w14:textId="77777777" w:rsidR="004F351A" w:rsidRPr="00A44F5B" w:rsidRDefault="004F351A" w:rsidP="00870DB4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539421AC" w14:textId="77777777" w:rsidR="004F351A" w:rsidRPr="00A44F5B" w:rsidRDefault="004F351A" w:rsidP="00870DB4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74DCA5CA" w14:textId="23AA0192" w:rsidR="004F351A" w:rsidRPr="00A44F5B" w:rsidRDefault="001E47B3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6,539,303</w:t>
            </w:r>
          </w:p>
        </w:tc>
        <w:tc>
          <w:tcPr>
            <w:tcW w:w="270" w:type="dxa"/>
            <w:vAlign w:val="center"/>
          </w:tcPr>
          <w:p w14:paraId="4FD11C36" w14:textId="77777777" w:rsidR="004F351A" w:rsidRPr="00A44F5B" w:rsidRDefault="004F351A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417C4" w14:textId="154A06AC" w:rsidR="004F351A" w:rsidRPr="00A44F5B" w:rsidRDefault="001E4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4,934,505</w:t>
            </w:r>
          </w:p>
        </w:tc>
      </w:tr>
      <w:tr w:rsidR="00A10880" w:rsidRPr="00A44F5B" w14:paraId="212B0D48" w14:textId="77777777" w:rsidTr="008D2EBA">
        <w:trPr>
          <w:trHeight w:val="70"/>
        </w:trPr>
        <w:tc>
          <w:tcPr>
            <w:tcW w:w="3555" w:type="dxa"/>
            <w:vAlign w:val="bottom"/>
          </w:tcPr>
          <w:p w14:paraId="42E29F0C" w14:textId="67C0EB52" w:rsidR="004F351A" w:rsidRPr="00A44F5B" w:rsidRDefault="00B0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0AFC678E" w14:textId="77777777" w:rsidR="004F351A" w:rsidRPr="00A44F5B" w:rsidRDefault="004F351A" w:rsidP="00870DB4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101D5E0C" w14:textId="77777777" w:rsidR="004F351A" w:rsidRPr="00A44F5B" w:rsidRDefault="004F351A" w:rsidP="00870DB4">
            <w:pPr>
              <w:pStyle w:val="a2"/>
              <w:tabs>
                <w:tab w:val="decimal" w:pos="774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51ADB352" w14:textId="62D7DC2C" w:rsidR="004F351A" w:rsidRPr="00A44F5B" w:rsidRDefault="001E47B3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(1,604,798)</w:t>
            </w:r>
          </w:p>
        </w:tc>
        <w:tc>
          <w:tcPr>
            <w:tcW w:w="270" w:type="dxa"/>
            <w:vAlign w:val="center"/>
          </w:tcPr>
          <w:p w14:paraId="0FC53D23" w14:textId="77777777" w:rsidR="004F351A" w:rsidRPr="00A44F5B" w:rsidRDefault="004F351A" w:rsidP="008D2EBA">
            <w:pPr>
              <w:pStyle w:val="a2"/>
              <w:tabs>
                <w:tab w:val="decimal" w:pos="774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1CC73438" w14:textId="77777777" w:rsidR="004F351A" w:rsidRPr="00A44F5B" w:rsidRDefault="004F351A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692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10880" w:rsidRPr="00A44F5B" w14:paraId="2403C0D0" w14:textId="77777777" w:rsidTr="008D2EBA">
        <w:trPr>
          <w:trHeight w:val="198"/>
        </w:trPr>
        <w:tc>
          <w:tcPr>
            <w:tcW w:w="3555" w:type="dxa"/>
            <w:vAlign w:val="bottom"/>
          </w:tcPr>
          <w:p w14:paraId="0BA93AD5" w14:textId="5E35728F" w:rsidR="004F351A" w:rsidRPr="00A44F5B" w:rsidRDefault="00B0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7642AF47" w14:textId="77777777" w:rsidR="004F351A" w:rsidRPr="00A44F5B" w:rsidRDefault="004F351A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774B35F1" w14:textId="77777777" w:rsidR="004F351A" w:rsidRPr="00A44F5B" w:rsidRDefault="004F351A" w:rsidP="00A67B93">
            <w:pPr>
              <w:pStyle w:val="a2"/>
              <w:tabs>
                <w:tab w:val="decimal" w:pos="774"/>
              </w:tabs>
              <w:ind w:left="-108" w:right="-108"/>
              <w:jc w:val="both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616832" w14:textId="49ED3D9F" w:rsidR="004F351A" w:rsidRPr="00A44F5B" w:rsidRDefault="001E47B3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4,934,505</w:t>
            </w:r>
          </w:p>
        </w:tc>
        <w:tc>
          <w:tcPr>
            <w:tcW w:w="270" w:type="dxa"/>
            <w:vAlign w:val="center"/>
          </w:tcPr>
          <w:p w14:paraId="02E71392" w14:textId="77777777" w:rsidR="004F351A" w:rsidRPr="00A44F5B" w:rsidRDefault="004F351A" w:rsidP="008D2EBA">
            <w:pPr>
              <w:pStyle w:val="a2"/>
              <w:tabs>
                <w:tab w:val="decimal" w:pos="774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75E66D80" w14:textId="77777777" w:rsidR="004F351A" w:rsidRPr="00A44F5B" w:rsidRDefault="004F351A" w:rsidP="008D2EBA">
            <w:pPr>
              <w:tabs>
                <w:tab w:val="decimal" w:pos="1692"/>
              </w:tabs>
              <w:spacing w:line="240" w:lineRule="auto"/>
              <w:ind w:right="-73"/>
              <w:jc w:val="center"/>
              <w:rPr>
                <w:color w:val="000000" w:themeColor="text1"/>
                <w:szCs w:val="22"/>
              </w:rPr>
            </w:pPr>
          </w:p>
        </w:tc>
      </w:tr>
    </w:tbl>
    <w:p w14:paraId="009B7D19" w14:textId="5F46C5B7" w:rsidR="00B01BEF" w:rsidRPr="00A44F5B" w:rsidRDefault="00B01BEF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A10880" w:rsidRPr="00A44F5B" w14:paraId="5D9B410A" w14:textId="77777777" w:rsidTr="00A67B93">
        <w:trPr>
          <w:trHeight w:val="209"/>
          <w:tblHeader/>
        </w:trPr>
        <w:tc>
          <w:tcPr>
            <w:tcW w:w="3555" w:type="dxa"/>
          </w:tcPr>
          <w:p w14:paraId="6108B28C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5B67CE7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64E26DCD" w14:textId="36A6BC6A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880" w:rsidRPr="00A44F5B" w14:paraId="69CA4EAB" w14:textId="77777777" w:rsidTr="00A67B93">
        <w:trPr>
          <w:trHeight w:val="209"/>
          <w:tblHeader/>
        </w:trPr>
        <w:tc>
          <w:tcPr>
            <w:tcW w:w="3555" w:type="dxa"/>
          </w:tcPr>
          <w:p w14:paraId="281B083B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301792FB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</w:tcPr>
          <w:p w14:paraId="136E6EF8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EA3D406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เงินลงทุนขั้นต่ำใน    สัญญาเช่าซื้อ</w:t>
            </w:r>
          </w:p>
        </w:tc>
        <w:tc>
          <w:tcPr>
            <w:tcW w:w="270" w:type="dxa"/>
            <w:vAlign w:val="bottom"/>
          </w:tcPr>
          <w:p w14:paraId="3E0998EF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113CEFDB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10880" w:rsidRPr="00A44F5B" w14:paraId="2B856608" w14:textId="77777777" w:rsidTr="00A67B93">
        <w:trPr>
          <w:trHeight w:val="80"/>
          <w:tblHeader/>
        </w:trPr>
        <w:tc>
          <w:tcPr>
            <w:tcW w:w="3555" w:type="dxa"/>
          </w:tcPr>
          <w:p w14:paraId="1138D31C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4C079C9B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5B0FD26E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0908A3ED" w14:textId="12BD9C2F" w:rsidR="00A10880" w:rsidRPr="00A44F5B" w:rsidRDefault="00870DF9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10880" w:rsidRPr="00A44F5B" w14:paraId="62777BD5" w14:textId="77777777" w:rsidTr="00A67B93">
        <w:trPr>
          <w:trHeight w:val="209"/>
          <w:tblHeader/>
        </w:trPr>
        <w:tc>
          <w:tcPr>
            <w:tcW w:w="3555" w:type="dxa"/>
          </w:tcPr>
          <w:p w14:paraId="37A81DD1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478CBDC2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632" w:type="dxa"/>
          </w:tcPr>
          <w:p w14:paraId="7D58855A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4800D1A5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03839" w:rsidRPr="00A44F5B" w14:paraId="6709815E" w14:textId="77777777" w:rsidTr="008D2EBA">
        <w:trPr>
          <w:trHeight w:val="63"/>
        </w:trPr>
        <w:tc>
          <w:tcPr>
            <w:tcW w:w="3555" w:type="dxa"/>
          </w:tcPr>
          <w:p w14:paraId="1CD692DE" w14:textId="0A9189BB" w:rsidR="00A03839" w:rsidRPr="00A44F5B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6ECD051E" w14:textId="77777777" w:rsidR="00A03839" w:rsidRPr="00A44F5B" w:rsidRDefault="00A03839" w:rsidP="00A03839">
            <w:pPr>
              <w:pStyle w:val="a2"/>
              <w:tabs>
                <w:tab w:val="decimal" w:pos="576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</w:tcPr>
          <w:p w14:paraId="4A4A5220" w14:textId="77777777" w:rsidR="00A03839" w:rsidRPr="00A44F5B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203D63C7" w14:textId="609685E0" w:rsidR="00A03839" w:rsidRPr="00A44F5B" w:rsidRDefault="00633F6C">
            <w:pPr>
              <w:pStyle w:val="a2"/>
              <w:tabs>
                <w:tab w:val="decimal" w:pos="1149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2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4F5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975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4F5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402</w:t>
            </w:r>
          </w:p>
        </w:tc>
        <w:tc>
          <w:tcPr>
            <w:tcW w:w="270" w:type="dxa"/>
            <w:vAlign w:val="center"/>
          </w:tcPr>
          <w:p w14:paraId="6E298E13" w14:textId="77777777" w:rsidR="00A03839" w:rsidRPr="00A44F5B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4B3C655D" w14:textId="6EC16ADF" w:rsidR="00A03839" w:rsidRPr="00A44F5B" w:rsidRDefault="0063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2,077,779</w:t>
            </w:r>
          </w:p>
        </w:tc>
      </w:tr>
      <w:tr w:rsidR="00A03839" w:rsidRPr="00A44F5B" w14:paraId="713F12C2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72B4D228" w14:textId="0C5D6F47" w:rsidR="00A03839" w:rsidRPr="00A44F5B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808" w:type="dxa"/>
            <w:vAlign w:val="bottom"/>
          </w:tcPr>
          <w:p w14:paraId="1DEF2EA9" w14:textId="77777777" w:rsidR="00A03839" w:rsidRPr="00A44F5B" w:rsidRDefault="00A03839" w:rsidP="00A03839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7BDDD30C" w14:textId="77777777" w:rsidR="00A03839" w:rsidRPr="00A44F5B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07F66268" w14:textId="45A62EE6" w:rsidR="00A03839" w:rsidRPr="00A44F5B" w:rsidRDefault="00633F6C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1,282,608</w:t>
            </w:r>
          </w:p>
        </w:tc>
        <w:tc>
          <w:tcPr>
            <w:tcW w:w="270" w:type="dxa"/>
            <w:vAlign w:val="center"/>
          </w:tcPr>
          <w:p w14:paraId="1229EAC1" w14:textId="77777777" w:rsidR="00A03839" w:rsidRPr="00A44F5B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D1F9FB7" w14:textId="7E9264DA" w:rsidR="00A03839" w:rsidRPr="00A44F5B" w:rsidRDefault="0063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1,001,475</w:t>
            </w:r>
          </w:p>
        </w:tc>
      </w:tr>
      <w:tr w:rsidR="00A03839" w:rsidRPr="00A44F5B" w14:paraId="182E5E82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1BBF903E" w14:textId="7782ADF0" w:rsidR="00A03839" w:rsidRPr="00A44F5B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808" w:type="dxa"/>
            <w:vAlign w:val="bottom"/>
          </w:tcPr>
          <w:p w14:paraId="1F0D666E" w14:textId="77777777" w:rsidR="00A03839" w:rsidRPr="00A44F5B" w:rsidRDefault="00A03839" w:rsidP="00A03839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601F3D83" w14:textId="77777777" w:rsidR="00A03839" w:rsidRPr="00A44F5B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2987A33B" w14:textId="062745DC" w:rsidR="00A03839" w:rsidRPr="00A44F5B" w:rsidRDefault="00633F6C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446,588</w:t>
            </w:r>
          </w:p>
        </w:tc>
        <w:tc>
          <w:tcPr>
            <w:tcW w:w="270" w:type="dxa"/>
            <w:vAlign w:val="center"/>
          </w:tcPr>
          <w:p w14:paraId="538DE3B3" w14:textId="77777777" w:rsidR="00A03839" w:rsidRPr="00A44F5B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05653EFF" w14:textId="1068BD10" w:rsidR="00A03839" w:rsidRPr="00A44F5B" w:rsidRDefault="0063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392,690</w:t>
            </w:r>
          </w:p>
        </w:tc>
      </w:tr>
      <w:tr w:rsidR="00A03839" w:rsidRPr="00A44F5B" w14:paraId="76749601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45EC5899" w14:textId="6B57C466" w:rsidR="00A03839" w:rsidRPr="00A44F5B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808" w:type="dxa"/>
            <w:vAlign w:val="bottom"/>
          </w:tcPr>
          <w:p w14:paraId="170FC857" w14:textId="77777777" w:rsidR="00A03839" w:rsidRPr="00A44F5B" w:rsidRDefault="00A03839" w:rsidP="00A03839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53857484" w14:textId="77777777" w:rsidR="00A03839" w:rsidRPr="00A44F5B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41D3CDA9" w14:textId="10D3DF4E" w:rsidR="00A03839" w:rsidRPr="00A44F5B" w:rsidRDefault="00633F6C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716</w:t>
            </w:r>
          </w:p>
        </w:tc>
        <w:tc>
          <w:tcPr>
            <w:tcW w:w="270" w:type="dxa"/>
            <w:vAlign w:val="center"/>
          </w:tcPr>
          <w:p w14:paraId="7585A0D6" w14:textId="77777777" w:rsidR="00A03839" w:rsidRPr="00A44F5B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227826C8" w14:textId="172985EF" w:rsidR="00A03839" w:rsidRPr="00A44F5B" w:rsidRDefault="00633F6C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679</w:t>
            </w:r>
          </w:p>
        </w:tc>
      </w:tr>
      <w:tr w:rsidR="00A10880" w:rsidRPr="00A44F5B" w14:paraId="306354C6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71AB8BE9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D236B0B" w14:textId="77777777" w:rsidR="00A10880" w:rsidRPr="00A44F5B" w:rsidRDefault="00A10880" w:rsidP="00A67B93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32CE7983" w14:textId="77777777" w:rsidR="00A10880" w:rsidRPr="00A44F5B" w:rsidRDefault="00A10880" w:rsidP="00A67B93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36185B60" w14:textId="71C61A7B" w:rsidR="00A10880" w:rsidRPr="00A44F5B" w:rsidRDefault="00633F6C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4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4F5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705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A44F5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314</w:t>
            </w:r>
          </w:p>
        </w:tc>
        <w:tc>
          <w:tcPr>
            <w:tcW w:w="270" w:type="dxa"/>
            <w:vAlign w:val="center"/>
          </w:tcPr>
          <w:p w14:paraId="5F7641F9" w14:textId="77777777" w:rsidR="00A10880" w:rsidRPr="00A44F5B" w:rsidRDefault="00A10880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CDF7" w14:textId="35262D72" w:rsidR="00A10880" w:rsidRPr="00A44F5B" w:rsidRDefault="0063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3,472,623</w:t>
            </w:r>
          </w:p>
        </w:tc>
      </w:tr>
      <w:tr w:rsidR="00A10880" w:rsidRPr="00A44F5B" w14:paraId="21F5F699" w14:textId="77777777" w:rsidTr="008D2EBA">
        <w:trPr>
          <w:trHeight w:val="70"/>
        </w:trPr>
        <w:tc>
          <w:tcPr>
            <w:tcW w:w="3555" w:type="dxa"/>
          </w:tcPr>
          <w:p w14:paraId="6DB7F3D0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45116221" w14:textId="77777777" w:rsidR="00A10880" w:rsidRPr="00A44F5B" w:rsidRDefault="00A10880" w:rsidP="00A67B93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46EE77A9" w14:textId="77777777" w:rsidR="00A10880" w:rsidRPr="00A44F5B" w:rsidRDefault="00A10880" w:rsidP="00A67B93">
            <w:pPr>
              <w:pStyle w:val="a2"/>
              <w:tabs>
                <w:tab w:val="decimal" w:pos="774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457168E8" w14:textId="697AACB7" w:rsidR="00A10880" w:rsidRPr="00A44F5B" w:rsidRDefault="00633F6C" w:rsidP="00A90D19">
            <w:pPr>
              <w:pStyle w:val="a2"/>
              <w:tabs>
                <w:tab w:val="decimal" w:pos="1244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(1,232,691)</w:t>
            </w:r>
          </w:p>
        </w:tc>
        <w:tc>
          <w:tcPr>
            <w:tcW w:w="270" w:type="dxa"/>
            <w:vAlign w:val="center"/>
          </w:tcPr>
          <w:p w14:paraId="2AD2764E" w14:textId="77777777" w:rsidR="00A10880" w:rsidRPr="00A44F5B" w:rsidRDefault="00A10880" w:rsidP="008D2EBA">
            <w:pPr>
              <w:pStyle w:val="a2"/>
              <w:tabs>
                <w:tab w:val="decimal" w:pos="774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671168FF" w14:textId="77777777" w:rsidR="00A10880" w:rsidRPr="00A44F5B" w:rsidRDefault="00A1088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692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10880" w:rsidRPr="00A44F5B" w14:paraId="2D26F7DF" w14:textId="77777777" w:rsidTr="008D2EBA">
        <w:trPr>
          <w:trHeight w:val="198"/>
        </w:trPr>
        <w:tc>
          <w:tcPr>
            <w:tcW w:w="3555" w:type="dxa"/>
            <w:vAlign w:val="center"/>
          </w:tcPr>
          <w:p w14:paraId="74021E00" w14:textId="77777777" w:rsidR="00A10880" w:rsidRPr="00A44F5B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1045DEB6" w14:textId="77777777" w:rsidR="00A10880" w:rsidRPr="00A44F5B" w:rsidRDefault="00A10880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637DB791" w14:textId="77777777" w:rsidR="00A10880" w:rsidRPr="00A44F5B" w:rsidRDefault="00A10880" w:rsidP="00A67B93">
            <w:pPr>
              <w:pStyle w:val="a2"/>
              <w:tabs>
                <w:tab w:val="decimal" w:pos="774"/>
              </w:tabs>
              <w:ind w:left="-108" w:right="-108"/>
              <w:jc w:val="both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83281" w14:textId="1DE71407" w:rsidR="00A10880" w:rsidRPr="00A44F5B" w:rsidRDefault="00633F6C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3,472,623</w:t>
            </w:r>
          </w:p>
        </w:tc>
        <w:tc>
          <w:tcPr>
            <w:tcW w:w="270" w:type="dxa"/>
            <w:vAlign w:val="center"/>
          </w:tcPr>
          <w:p w14:paraId="14B6703C" w14:textId="77777777" w:rsidR="00A10880" w:rsidRPr="00A44F5B" w:rsidRDefault="00A10880" w:rsidP="008D2EBA">
            <w:pPr>
              <w:pStyle w:val="a2"/>
              <w:tabs>
                <w:tab w:val="decimal" w:pos="774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35FC5A75" w14:textId="77777777" w:rsidR="00A10880" w:rsidRPr="00A44F5B" w:rsidRDefault="00A10880" w:rsidP="008D2EBA">
            <w:pPr>
              <w:tabs>
                <w:tab w:val="decimal" w:pos="1692"/>
              </w:tabs>
              <w:spacing w:line="240" w:lineRule="auto"/>
              <w:ind w:right="-73"/>
              <w:jc w:val="center"/>
              <w:rPr>
                <w:color w:val="000000" w:themeColor="text1"/>
                <w:szCs w:val="22"/>
              </w:rPr>
            </w:pPr>
          </w:p>
        </w:tc>
      </w:tr>
    </w:tbl>
    <w:p w14:paraId="1DEBFB28" w14:textId="6B8F247D" w:rsidR="00A03839" w:rsidRPr="00A44F5B" w:rsidRDefault="00A03839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6D77C44C" w14:textId="77777777" w:rsidR="00A03839" w:rsidRPr="00A44F5B" w:rsidRDefault="00A0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A44F5B">
        <w:rPr>
          <w:rFonts w:asciiTheme="majorBidi" w:hAnsiTheme="majorBidi" w:cstheme="majorBidi"/>
          <w:color w:val="000000" w:themeColor="text1"/>
          <w:sz w:val="26"/>
          <w:szCs w:val="26"/>
        </w:rPr>
        <w:br w:type="page"/>
      </w: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A10880" w:rsidRPr="00A44F5B" w14:paraId="57255F9F" w14:textId="77777777" w:rsidTr="00A67B93">
        <w:trPr>
          <w:trHeight w:val="209"/>
          <w:tblHeader/>
        </w:trPr>
        <w:tc>
          <w:tcPr>
            <w:tcW w:w="3555" w:type="dxa"/>
          </w:tcPr>
          <w:p w14:paraId="5F72AAB4" w14:textId="77777777" w:rsidR="00B01BEF" w:rsidRPr="00A44F5B" w:rsidRDefault="00B01BEF" w:rsidP="00A67B93">
            <w:pPr>
              <w:tabs>
                <w:tab w:val="left" w:pos="342"/>
              </w:tabs>
              <w:spacing w:line="240" w:lineRule="auto"/>
              <w:ind w:right="-558"/>
              <w:rPr>
                <w:color w:val="000000" w:themeColor="text1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D0B990D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50FB6382" w14:textId="77777777" w:rsidR="00B01BEF" w:rsidRPr="00A44F5B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A10880" w:rsidRPr="00A44F5B" w14:paraId="4AF3F6BB" w14:textId="77777777" w:rsidTr="00A67B93">
        <w:trPr>
          <w:trHeight w:val="209"/>
          <w:tblHeader/>
        </w:trPr>
        <w:tc>
          <w:tcPr>
            <w:tcW w:w="3555" w:type="dxa"/>
          </w:tcPr>
          <w:p w14:paraId="4FD23818" w14:textId="77777777" w:rsidR="00B01BEF" w:rsidRPr="00A44F5B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</w:tcPr>
          <w:p w14:paraId="4EBEC8AF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632" w:type="dxa"/>
          </w:tcPr>
          <w:p w14:paraId="0825C4DC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BFDD2E3" w14:textId="77777777" w:rsidR="00B01BEF" w:rsidRPr="00A44F5B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เงินลงทุนขั้นต่ำใน    สัญญาเช่าซื้อ</w:t>
            </w:r>
          </w:p>
        </w:tc>
        <w:tc>
          <w:tcPr>
            <w:tcW w:w="270" w:type="dxa"/>
          </w:tcPr>
          <w:p w14:paraId="43901353" w14:textId="77777777" w:rsidR="00B01BEF" w:rsidRPr="00A44F5B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</w:tcPr>
          <w:p w14:paraId="09422E39" w14:textId="77777777" w:rsidR="00B01BEF" w:rsidRPr="00A44F5B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10880" w:rsidRPr="00A44F5B" w14:paraId="6D0E6B55" w14:textId="77777777" w:rsidTr="00A67B93">
        <w:trPr>
          <w:trHeight w:val="80"/>
          <w:tblHeader/>
        </w:trPr>
        <w:tc>
          <w:tcPr>
            <w:tcW w:w="3555" w:type="dxa"/>
          </w:tcPr>
          <w:p w14:paraId="0C4D3C5A" w14:textId="77777777" w:rsidR="00B01BEF" w:rsidRPr="00A44F5B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0A110910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4A955F69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F7A2C9D" w14:textId="77777777" w:rsidR="00B01BEF" w:rsidRPr="00A44F5B" w:rsidRDefault="00B01BE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10880" w:rsidRPr="00A44F5B" w14:paraId="78813186" w14:textId="77777777" w:rsidTr="00A67B93">
        <w:trPr>
          <w:trHeight w:val="209"/>
          <w:tblHeader/>
        </w:trPr>
        <w:tc>
          <w:tcPr>
            <w:tcW w:w="3555" w:type="dxa"/>
          </w:tcPr>
          <w:p w14:paraId="5D389616" w14:textId="77777777" w:rsidR="00B01BEF" w:rsidRPr="00A44F5B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</w:tcPr>
          <w:p w14:paraId="5EE2ADB8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i/>
                <w:i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632" w:type="dxa"/>
          </w:tcPr>
          <w:p w14:paraId="392F62FB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i/>
                <w:i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69F509AD" w14:textId="77777777" w:rsidR="00B01BEF" w:rsidRPr="00A44F5B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10880" w:rsidRPr="00A44F5B" w14:paraId="7173D3EA" w14:textId="77777777" w:rsidTr="008D2EBA">
        <w:trPr>
          <w:trHeight w:val="209"/>
        </w:trPr>
        <w:tc>
          <w:tcPr>
            <w:tcW w:w="3555" w:type="dxa"/>
          </w:tcPr>
          <w:p w14:paraId="0F55CF4E" w14:textId="77777777" w:rsidR="00B01BEF" w:rsidRPr="00A44F5B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808" w:type="dxa"/>
          </w:tcPr>
          <w:p w14:paraId="69FE8CEB" w14:textId="77777777" w:rsidR="00B01BEF" w:rsidRPr="00A44F5B" w:rsidRDefault="00B01BEF" w:rsidP="00A67B93">
            <w:pPr>
              <w:pStyle w:val="a2"/>
              <w:tabs>
                <w:tab w:val="decimal" w:pos="576"/>
              </w:tabs>
              <w:ind w:left="-108" w:right="-18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32" w:type="dxa"/>
          </w:tcPr>
          <w:p w14:paraId="65710C4E" w14:textId="77777777" w:rsidR="00B01BEF" w:rsidRPr="00A44F5B" w:rsidRDefault="00B01BEF" w:rsidP="00A67B93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1980" w:type="dxa"/>
            <w:vAlign w:val="center"/>
          </w:tcPr>
          <w:p w14:paraId="3CF1EC9F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4,642,137</w:t>
            </w:r>
          </w:p>
        </w:tc>
        <w:tc>
          <w:tcPr>
            <w:tcW w:w="270" w:type="dxa"/>
            <w:vAlign w:val="center"/>
          </w:tcPr>
          <w:p w14:paraId="280F52E6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EEC11CD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3,313,929</w:t>
            </w:r>
          </w:p>
        </w:tc>
      </w:tr>
      <w:tr w:rsidR="00A10880" w:rsidRPr="00A44F5B" w14:paraId="38DF140A" w14:textId="77777777" w:rsidTr="008D2EBA">
        <w:trPr>
          <w:trHeight w:val="64"/>
        </w:trPr>
        <w:tc>
          <w:tcPr>
            <w:tcW w:w="3555" w:type="dxa"/>
          </w:tcPr>
          <w:p w14:paraId="0395AE53" w14:textId="77777777" w:rsidR="00B01BEF" w:rsidRPr="00A44F5B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808" w:type="dxa"/>
            <w:vAlign w:val="bottom"/>
          </w:tcPr>
          <w:p w14:paraId="204D5270" w14:textId="77777777" w:rsidR="00B01BEF" w:rsidRPr="00A44F5B" w:rsidRDefault="00B01BEF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632" w:type="dxa"/>
            <w:vAlign w:val="bottom"/>
          </w:tcPr>
          <w:p w14:paraId="51605393" w14:textId="77777777" w:rsidR="00B01BEF" w:rsidRPr="00A44F5B" w:rsidRDefault="00B01BEF" w:rsidP="00A67B93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777313C7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2,762,698</w:t>
            </w:r>
          </w:p>
        </w:tc>
        <w:tc>
          <w:tcPr>
            <w:tcW w:w="270" w:type="dxa"/>
            <w:vAlign w:val="center"/>
          </w:tcPr>
          <w:p w14:paraId="14CAB048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3ED97EB7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2,220,596</w:t>
            </w:r>
          </w:p>
        </w:tc>
      </w:tr>
      <w:tr w:rsidR="00A10880" w:rsidRPr="00A44F5B" w14:paraId="57581136" w14:textId="77777777" w:rsidTr="008D2EBA">
        <w:trPr>
          <w:trHeight w:val="64"/>
        </w:trPr>
        <w:tc>
          <w:tcPr>
            <w:tcW w:w="3555" w:type="dxa"/>
          </w:tcPr>
          <w:p w14:paraId="61108A23" w14:textId="77777777" w:rsidR="00B01BEF" w:rsidRPr="00A44F5B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2905DFE" w14:textId="77777777" w:rsidR="00B01BEF" w:rsidRPr="00A44F5B" w:rsidRDefault="00B01BEF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632" w:type="dxa"/>
            <w:vAlign w:val="bottom"/>
          </w:tcPr>
          <w:p w14:paraId="0772CE17" w14:textId="77777777" w:rsidR="00B01BEF" w:rsidRPr="00A44F5B" w:rsidRDefault="00B01BEF" w:rsidP="00A67B93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5A5902A6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7,404,835</w:t>
            </w:r>
          </w:p>
        </w:tc>
        <w:tc>
          <w:tcPr>
            <w:tcW w:w="270" w:type="dxa"/>
            <w:vAlign w:val="center"/>
          </w:tcPr>
          <w:p w14:paraId="23C78049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2C2A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5,534,525</w:t>
            </w:r>
          </w:p>
        </w:tc>
      </w:tr>
      <w:tr w:rsidR="00A10880" w:rsidRPr="00A44F5B" w14:paraId="1AEC2781" w14:textId="77777777" w:rsidTr="008D2EBA">
        <w:trPr>
          <w:trHeight w:val="70"/>
        </w:trPr>
        <w:tc>
          <w:tcPr>
            <w:tcW w:w="3555" w:type="dxa"/>
          </w:tcPr>
          <w:p w14:paraId="6899292B" w14:textId="77777777" w:rsidR="00B01BEF" w:rsidRPr="00A44F5B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56CD4DAE" w14:textId="77777777" w:rsidR="00B01BEF" w:rsidRPr="00A44F5B" w:rsidRDefault="00B01BEF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32" w:type="dxa"/>
            <w:vAlign w:val="bottom"/>
          </w:tcPr>
          <w:p w14:paraId="1D29FE1B" w14:textId="77777777" w:rsidR="00B01BEF" w:rsidRPr="00A44F5B" w:rsidRDefault="00B01BEF" w:rsidP="00A67B93">
            <w:pPr>
              <w:pStyle w:val="a2"/>
              <w:tabs>
                <w:tab w:val="decimal" w:pos="774"/>
              </w:tabs>
              <w:ind w:left="-108" w:right="-108"/>
              <w:rPr>
                <w:rFonts w:ascii="Times New Roman" w:hAnsi="Times New Roman"/>
                <w:color w:val="000000" w:themeColor="text1"/>
                <w:lang w:val="en-GB" w:bidi="ar-SA"/>
              </w:rPr>
            </w:pPr>
          </w:p>
        </w:tc>
        <w:tc>
          <w:tcPr>
            <w:tcW w:w="1980" w:type="dxa"/>
            <w:vAlign w:val="center"/>
          </w:tcPr>
          <w:p w14:paraId="6F0608E1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(1,870,310)</w:t>
            </w:r>
          </w:p>
        </w:tc>
        <w:tc>
          <w:tcPr>
            <w:tcW w:w="270" w:type="dxa"/>
            <w:vAlign w:val="center"/>
          </w:tcPr>
          <w:p w14:paraId="558F8CFC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7F207317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10880" w:rsidRPr="00A44F5B" w14:paraId="7D3D6BB6" w14:textId="77777777" w:rsidTr="008D2EBA">
        <w:trPr>
          <w:trHeight w:val="198"/>
        </w:trPr>
        <w:tc>
          <w:tcPr>
            <w:tcW w:w="3555" w:type="dxa"/>
            <w:vAlign w:val="center"/>
          </w:tcPr>
          <w:p w14:paraId="70B433F0" w14:textId="77777777" w:rsidR="00B01BEF" w:rsidRPr="00A44F5B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color w:val="000000" w:themeColor="text1"/>
                <w:szCs w:val="22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4C39613E" w14:textId="77777777" w:rsidR="00B01BEF" w:rsidRPr="00A44F5B" w:rsidRDefault="00B01BEF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50546675" w14:textId="77777777" w:rsidR="00B01BEF" w:rsidRPr="00A44F5B" w:rsidRDefault="00B01BEF" w:rsidP="00A67B93">
            <w:pPr>
              <w:pStyle w:val="a2"/>
              <w:tabs>
                <w:tab w:val="decimal" w:pos="774"/>
              </w:tabs>
              <w:ind w:left="-108" w:right="-108"/>
              <w:jc w:val="both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EB75AA" w14:textId="77777777" w:rsidR="00B01BEF" w:rsidRPr="00A44F5B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b/>
                <w:bCs/>
                <w:color w:val="000000" w:themeColor="text1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5,534,525</w:t>
            </w:r>
          </w:p>
        </w:tc>
        <w:tc>
          <w:tcPr>
            <w:tcW w:w="270" w:type="dxa"/>
            <w:vAlign w:val="center"/>
          </w:tcPr>
          <w:p w14:paraId="740DC875" w14:textId="77777777" w:rsidR="00B01BEF" w:rsidRPr="00A44F5B" w:rsidRDefault="00B01BEF" w:rsidP="008D2EBA">
            <w:pPr>
              <w:pStyle w:val="a2"/>
              <w:tabs>
                <w:tab w:val="decimal" w:pos="774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4FD01834" w14:textId="77777777" w:rsidR="00B01BEF" w:rsidRPr="00A44F5B" w:rsidRDefault="00B01BEF" w:rsidP="008D2EBA">
            <w:pPr>
              <w:pStyle w:val="InsideAddress"/>
              <w:tabs>
                <w:tab w:val="decimal" w:pos="1273"/>
              </w:tabs>
              <w:spacing w:line="220" w:lineRule="exact"/>
              <w:ind w:left="-18" w:right="-143"/>
              <w:jc w:val="center"/>
              <w:rPr>
                <w:rFonts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E3341DE" w14:textId="77777777" w:rsidR="00B01BEF" w:rsidRPr="00A44F5B" w:rsidRDefault="00B01BEF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A10880" w:rsidRPr="00A44F5B" w14:paraId="578CFFE5" w14:textId="77777777" w:rsidTr="00B01BEF">
        <w:trPr>
          <w:trHeight w:val="209"/>
          <w:tblHeader/>
        </w:trPr>
        <w:tc>
          <w:tcPr>
            <w:tcW w:w="3555" w:type="dxa"/>
          </w:tcPr>
          <w:p w14:paraId="35B47762" w14:textId="77777777" w:rsidR="00B01BEF" w:rsidRPr="00A44F5B" w:rsidRDefault="00B01BEF" w:rsidP="00A67B93">
            <w:pPr>
              <w:tabs>
                <w:tab w:val="left" w:pos="342"/>
              </w:tabs>
              <w:spacing w:line="240" w:lineRule="auto"/>
              <w:ind w:right="-558"/>
              <w:rPr>
                <w:color w:val="000000" w:themeColor="text1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754C7A9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3A7C8F2A" w14:textId="5242FE6B" w:rsidR="00B01BEF" w:rsidRPr="00A44F5B" w:rsidRDefault="00B01BE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880" w:rsidRPr="00A44F5B" w14:paraId="6BABB04B" w14:textId="77777777" w:rsidTr="00B01BEF">
        <w:trPr>
          <w:trHeight w:val="209"/>
          <w:tblHeader/>
        </w:trPr>
        <w:tc>
          <w:tcPr>
            <w:tcW w:w="3555" w:type="dxa"/>
          </w:tcPr>
          <w:p w14:paraId="5741D286" w14:textId="77777777" w:rsidR="00B01BEF" w:rsidRPr="00A44F5B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</w:tcPr>
          <w:p w14:paraId="133652D2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632" w:type="dxa"/>
          </w:tcPr>
          <w:p w14:paraId="26140A99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9E74DEC" w14:textId="55D06C98" w:rsidR="00B01BEF" w:rsidRPr="00A44F5B" w:rsidRDefault="00B01BE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เงินลงทุนขั้นต่ำใน    สัญญาเช่าซื้อ</w:t>
            </w:r>
          </w:p>
        </w:tc>
        <w:tc>
          <w:tcPr>
            <w:tcW w:w="270" w:type="dxa"/>
          </w:tcPr>
          <w:p w14:paraId="69A5355E" w14:textId="77777777" w:rsidR="00B01BEF" w:rsidRPr="00A44F5B" w:rsidRDefault="00B01BE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</w:tcPr>
          <w:p w14:paraId="01FD40CD" w14:textId="3E704363" w:rsidR="00B01BEF" w:rsidRPr="00A44F5B" w:rsidRDefault="00B01BE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10880" w:rsidRPr="00A44F5B" w14:paraId="024A8FE3" w14:textId="77777777" w:rsidTr="00B01BEF">
        <w:trPr>
          <w:trHeight w:val="80"/>
          <w:tblHeader/>
        </w:trPr>
        <w:tc>
          <w:tcPr>
            <w:tcW w:w="3555" w:type="dxa"/>
          </w:tcPr>
          <w:p w14:paraId="0C22EAAA" w14:textId="77777777" w:rsidR="00B01BEF" w:rsidRPr="00A44F5B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291323B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0740DD4D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E767A9C" w14:textId="4CA4B70F" w:rsidR="00B01BEF" w:rsidRPr="00A44F5B" w:rsidRDefault="00B01BE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10880" w:rsidRPr="00A44F5B" w14:paraId="6F6B2091" w14:textId="77777777" w:rsidTr="00B01BEF">
        <w:trPr>
          <w:trHeight w:val="209"/>
          <w:tblHeader/>
        </w:trPr>
        <w:tc>
          <w:tcPr>
            <w:tcW w:w="3555" w:type="dxa"/>
          </w:tcPr>
          <w:p w14:paraId="017EA972" w14:textId="77777777" w:rsidR="00B01BEF" w:rsidRPr="00A44F5B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</w:tcPr>
          <w:p w14:paraId="733733CF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i/>
                <w:i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632" w:type="dxa"/>
          </w:tcPr>
          <w:p w14:paraId="27CB8248" w14:textId="77777777" w:rsidR="00B01BEF" w:rsidRPr="00A44F5B" w:rsidRDefault="00B01BEF" w:rsidP="00A67B93">
            <w:pPr>
              <w:spacing w:line="240" w:lineRule="auto"/>
              <w:ind w:left="-126" w:right="-135"/>
              <w:jc w:val="center"/>
              <w:rPr>
                <w:i/>
                <w:i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4551D527" w14:textId="71C3E6C0" w:rsidR="00B01BEF" w:rsidRPr="00A44F5B" w:rsidRDefault="00B01BE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10880" w:rsidRPr="00A44F5B" w14:paraId="3CB2B7ED" w14:textId="77777777" w:rsidTr="008D2EBA">
        <w:trPr>
          <w:trHeight w:val="209"/>
        </w:trPr>
        <w:tc>
          <w:tcPr>
            <w:tcW w:w="3555" w:type="dxa"/>
          </w:tcPr>
          <w:p w14:paraId="7BCD4DFD" w14:textId="67AA6ECE" w:rsidR="00A10880" w:rsidRPr="00A44F5B" w:rsidRDefault="00A1088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808" w:type="dxa"/>
          </w:tcPr>
          <w:p w14:paraId="0E35D1BC" w14:textId="77777777" w:rsidR="00A10880" w:rsidRPr="00A44F5B" w:rsidRDefault="00A10880" w:rsidP="00A10880">
            <w:pPr>
              <w:pStyle w:val="a2"/>
              <w:tabs>
                <w:tab w:val="decimal" w:pos="576"/>
              </w:tabs>
              <w:ind w:left="-108" w:right="-18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32" w:type="dxa"/>
          </w:tcPr>
          <w:p w14:paraId="41BBBF49" w14:textId="77777777" w:rsidR="00A10880" w:rsidRPr="00A44F5B" w:rsidRDefault="00A10880" w:rsidP="00A10880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1980" w:type="dxa"/>
            <w:vAlign w:val="center"/>
          </w:tcPr>
          <w:p w14:paraId="5AA630E1" w14:textId="7F60AF09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3,338,175</w:t>
            </w:r>
          </w:p>
        </w:tc>
        <w:tc>
          <w:tcPr>
            <w:tcW w:w="270" w:type="dxa"/>
            <w:vAlign w:val="center"/>
          </w:tcPr>
          <w:p w14:paraId="34AE0E04" w14:textId="77777777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145C86F9" w14:textId="027474A4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2,307,391</w:t>
            </w:r>
          </w:p>
        </w:tc>
      </w:tr>
      <w:tr w:rsidR="00A10880" w:rsidRPr="00A44F5B" w14:paraId="1DB71833" w14:textId="77777777" w:rsidTr="008D2EBA">
        <w:trPr>
          <w:trHeight w:val="64"/>
        </w:trPr>
        <w:tc>
          <w:tcPr>
            <w:tcW w:w="3555" w:type="dxa"/>
          </w:tcPr>
          <w:p w14:paraId="4AAD238F" w14:textId="3214A90F" w:rsidR="00A10880" w:rsidRPr="00A44F5B" w:rsidRDefault="00A1088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808" w:type="dxa"/>
            <w:vAlign w:val="bottom"/>
          </w:tcPr>
          <w:p w14:paraId="6F3A0468" w14:textId="77777777" w:rsidR="00A10880" w:rsidRPr="00A44F5B" w:rsidRDefault="00A10880" w:rsidP="00A10880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632" w:type="dxa"/>
            <w:vAlign w:val="bottom"/>
          </w:tcPr>
          <w:p w14:paraId="1FC7F35C" w14:textId="77777777" w:rsidR="00A10880" w:rsidRPr="00A44F5B" w:rsidRDefault="00A10880" w:rsidP="00A10880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4CFC159" w14:textId="6BD8950E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1,974,139</w:t>
            </w:r>
          </w:p>
        </w:tc>
        <w:tc>
          <w:tcPr>
            <w:tcW w:w="270" w:type="dxa"/>
            <w:vAlign w:val="center"/>
          </w:tcPr>
          <w:p w14:paraId="413964A0" w14:textId="77777777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51D61A2D" w14:textId="68839B38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1,583,174</w:t>
            </w:r>
          </w:p>
        </w:tc>
      </w:tr>
      <w:tr w:rsidR="00A10880" w:rsidRPr="00A44F5B" w14:paraId="3F18F7BF" w14:textId="77777777" w:rsidTr="008D2EBA">
        <w:trPr>
          <w:trHeight w:val="64"/>
        </w:trPr>
        <w:tc>
          <w:tcPr>
            <w:tcW w:w="3555" w:type="dxa"/>
          </w:tcPr>
          <w:p w14:paraId="14282CEE" w14:textId="77777777" w:rsidR="00A10880" w:rsidRPr="00A44F5B" w:rsidRDefault="00A1088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450561D" w14:textId="77777777" w:rsidR="00A10880" w:rsidRPr="00A44F5B" w:rsidRDefault="00A10880" w:rsidP="00A10880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632" w:type="dxa"/>
            <w:vAlign w:val="bottom"/>
          </w:tcPr>
          <w:p w14:paraId="79048474" w14:textId="77777777" w:rsidR="00A10880" w:rsidRPr="00A44F5B" w:rsidRDefault="00A10880" w:rsidP="00A10880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3D5A41E3" w14:textId="782785B5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5,312,314</w:t>
            </w:r>
          </w:p>
        </w:tc>
        <w:tc>
          <w:tcPr>
            <w:tcW w:w="270" w:type="dxa"/>
            <w:vAlign w:val="center"/>
          </w:tcPr>
          <w:p w14:paraId="4A9E8319" w14:textId="77777777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8238F" w14:textId="2AAE8EBD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3,890,565</w:t>
            </w:r>
          </w:p>
        </w:tc>
      </w:tr>
      <w:tr w:rsidR="00A10880" w:rsidRPr="00A44F5B" w14:paraId="6CDBEB34" w14:textId="77777777" w:rsidTr="008D2EBA">
        <w:trPr>
          <w:trHeight w:val="70"/>
        </w:trPr>
        <w:tc>
          <w:tcPr>
            <w:tcW w:w="3555" w:type="dxa"/>
          </w:tcPr>
          <w:p w14:paraId="3BE52936" w14:textId="4F76FB75" w:rsidR="00A10880" w:rsidRPr="00A44F5B" w:rsidRDefault="00A1088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 xml:space="preserve">หัก </w:t>
            </w: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616AD9C0" w14:textId="77777777" w:rsidR="00A10880" w:rsidRPr="00A44F5B" w:rsidRDefault="00A10880" w:rsidP="00A10880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32" w:type="dxa"/>
            <w:vAlign w:val="bottom"/>
          </w:tcPr>
          <w:p w14:paraId="5B30927C" w14:textId="77777777" w:rsidR="00A10880" w:rsidRPr="00A44F5B" w:rsidRDefault="00A10880" w:rsidP="00A10880">
            <w:pPr>
              <w:pStyle w:val="a2"/>
              <w:tabs>
                <w:tab w:val="decimal" w:pos="774"/>
              </w:tabs>
              <w:ind w:left="-108" w:right="-108"/>
              <w:rPr>
                <w:rFonts w:ascii="Times New Roman" w:hAnsi="Times New Roman"/>
                <w:color w:val="000000" w:themeColor="text1"/>
                <w:lang w:val="en-GB" w:bidi="ar-SA"/>
              </w:rPr>
            </w:pPr>
          </w:p>
        </w:tc>
        <w:tc>
          <w:tcPr>
            <w:tcW w:w="1980" w:type="dxa"/>
            <w:vAlign w:val="center"/>
          </w:tcPr>
          <w:p w14:paraId="717082EC" w14:textId="663BFFCE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(1,421,749)</w:t>
            </w:r>
          </w:p>
        </w:tc>
        <w:tc>
          <w:tcPr>
            <w:tcW w:w="270" w:type="dxa"/>
            <w:vAlign w:val="center"/>
          </w:tcPr>
          <w:p w14:paraId="045B9CD0" w14:textId="77777777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499B7B74" w14:textId="77777777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10880" w:rsidRPr="00A44F5B" w14:paraId="7F9332BE" w14:textId="77777777" w:rsidTr="008D2EBA">
        <w:trPr>
          <w:trHeight w:val="198"/>
        </w:trPr>
        <w:tc>
          <w:tcPr>
            <w:tcW w:w="3555" w:type="dxa"/>
            <w:vAlign w:val="center"/>
          </w:tcPr>
          <w:p w14:paraId="4BDB1078" w14:textId="09429B1E" w:rsidR="00A10880" w:rsidRPr="00A44F5B" w:rsidRDefault="00A1088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color w:val="000000" w:themeColor="text1"/>
                <w:szCs w:val="22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2E1398B2" w14:textId="77777777" w:rsidR="00A10880" w:rsidRPr="00A44F5B" w:rsidRDefault="00A10880" w:rsidP="00A10880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40D5BAFB" w14:textId="77777777" w:rsidR="00A10880" w:rsidRPr="00A44F5B" w:rsidRDefault="00A10880" w:rsidP="00A10880">
            <w:pPr>
              <w:pStyle w:val="a2"/>
              <w:tabs>
                <w:tab w:val="decimal" w:pos="774"/>
              </w:tabs>
              <w:ind w:left="-108" w:right="-108"/>
              <w:jc w:val="both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3129D" w14:textId="4A23DD18" w:rsidR="00A10880" w:rsidRPr="00A44F5B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3,890,565</w:t>
            </w:r>
          </w:p>
        </w:tc>
        <w:tc>
          <w:tcPr>
            <w:tcW w:w="270" w:type="dxa"/>
            <w:vAlign w:val="center"/>
          </w:tcPr>
          <w:p w14:paraId="739DEC4C" w14:textId="77777777" w:rsidR="00A10880" w:rsidRPr="00A44F5B" w:rsidRDefault="00A10880">
            <w:pPr>
              <w:pStyle w:val="a2"/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0C7F0298" w14:textId="77777777" w:rsidR="00A10880" w:rsidRPr="00A44F5B" w:rsidRDefault="00A10880">
            <w:pPr>
              <w:pStyle w:val="InsideAddress"/>
              <w:tabs>
                <w:tab w:val="decimal" w:pos="1273"/>
              </w:tabs>
              <w:spacing w:line="220" w:lineRule="exact"/>
              <w:ind w:left="-18" w:right="-1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2BDF84F9" w14:textId="77777777" w:rsidR="00EF33BB" w:rsidRPr="00A44F5B" w:rsidRDefault="00EF33BB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rPr>
          <w:rFonts w:asciiTheme="majorBidi" w:hAnsiTheme="majorBidi" w:cstheme="majorBidi"/>
          <w:sz w:val="26"/>
          <w:szCs w:val="26"/>
        </w:rPr>
      </w:pPr>
    </w:p>
    <w:p w14:paraId="0912923D" w14:textId="67453A7A" w:rsidR="006B1AAE" w:rsidRPr="00A44F5B" w:rsidRDefault="00EF33BB" w:rsidP="0049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>5.4</w:t>
      </w:r>
      <w:r w:rsidR="003473EC" w:rsidRPr="00A44F5B">
        <w:rPr>
          <w:rFonts w:asciiTheme="majorBidi" w:hAnsiTheme="majorBidi" w:cstheme="majorBidi"/>
          <w:sz w:val="26"/>
          <w:szCs w:val="26"/>
        </w:rPr>
        <w:tab/>
      </w:r>
      <w:r w:rsidR="006B1AAE" w:rsidRPr="00A44F5B">
        <w:rPr>
          <w:rFonts w:asciiTheme="majorBidi" w:hAnsiTheme="majorBidi" w:cstheme="majorBidi"/>
          <w:sz w:val="26"/>
          <w:szCs w:val="26"/>
          <w:cs/>
        </w:rPr>
        <w:t>สัญญาเช่าซื้อของ</w:t>
      </w:r>
      <w:r w:rsidR="00745DC9" w:rsidRPr="00A44F5B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6B1AAE" w:rsidRPr="00A44F5B">
        <w:rPr>
          <w:rFonts w:asciiTheme="majorBidi" w:hAnsiTheme="majorBidi" w:cstheme="majorBidi"/>
          <w:sz w:val="26"/>
          <w:szCs w:val="26"/>
          <w:cs/>
        </w:rPr>
        <w:t xml:space="preserve">มีระยะเวลาในการเช่าตามสัญญาโดยประมาณ </w:t>
      </w:r>
      <w:r w:rsidR="006B1AAE" w:rsidRPr="00A44F5B">
        <w:rPr>
          <w:rFonts w:asciiTheme="majorBidi" w:hAnsiTheme="majorBidi" w:cstheme="majorBidi"/>
          <w:sz w:val="26"/>
          <w:szCs w:val="26"/>
        </w:rPr>
        <w:t xml:space="preserve">8 </w:t>
      </w:r>
      <w:r w:rsidR="006B1AAE" w:rsidRPr="00A44F5B">
        <w:rPr>
          <w:rFonts w:asciiTheme="majorBidi" w:hAnsiTheme="majorBidi" w:cstheme="majorBidi"/>
          <w:sz w:val="26"/>
          <w:szCs w:val="26"/>
          <w:cs/>
        </w:rPr>
        <w:t xml:space="preserve">เดือน ถึง </w:t>
      </w:r>
      <w:r w:rsidR="006B1AAE" w:rsidRPr="00A44F5B">
        <w:rPr>
          <w:rFonts w:asciiTheme="majorBidi" w:hAnsiTheme="majorBidi" w:cstheme="majorBidi"/>
          <w:sz w:val="26"/>
          <w:szCs w:val="26"/>
        </w:rPr>
        <w:t>5</w:t>
      </w:r>
      <w:r w:rsidR="006B1AAE" w:rsidRPr="00A44F5B">
        <w:rPr>
          <w:rFonts w:asciiTheme="majorBidi" w:hAnsiTheme="majorBidi" w:cstheme="majorBidi"/>
          <w:sz w:val="26"/>
          <w:szCs w:val="26"/>
          <w:cs/>
        </w:rPr>
        <w:t xml:space="preserve"> ปี</w:t>
      </w:r>
      <w:r w:rsidR="008539C2" w:rsidRPr="00A44F5B">
        <w:rPr>
          <w:rFonts w:asciiTheme="majorBidi" w:hAnsiTheme="majorBidi" w:cstheme="majorBidi"/>
          <w:sz w:val="26"/>
          <w:szCs w:val="26"/>
          <w:cs/>
        </w:rPr>
        <w:t>และค่าเช่า</w:t>
      </w:r>
      <w:r w:rsidR="006B1AAE" w:rsidRPr="00A44F5B">
        <w:rPr>
          <w:rFonts w:asciiTheme="majorBidi" w:hAnsiTheme="majorBidi" w:cstheme="majorBidi"/>
          <w:sz w:val="26"/>
          <w:szCs w:val="26"/>
          <w:cs/>
        </w:rPr>
        <w:t>กำหนดในอัตราคงที่ตลอดอายุสัญญาเช่า</w:t>
      </w:r>
    </w:p>
    <w:p w14:paraId="2880E7A2" w14:textId="77777777" w:rsidR="003473EC" w:rsidRPr="00A44F5B" w:rsidRDefault="003473E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C38B132" w14:textId="2DA29807" w:rsidR="00537931" w:rsidRPr="00A44F5B" w:rsidRDefault="00C02D5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ab/>
      </w:r>
      <w:r w:rsidR="006B1AAE" w:rsidRPr="00A44F5B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 w:rsidRPr="00A44F5B">
        <w:rPr>
          <w:rFonts w:asciiTheme="majorBidi" w:hAnsiTheme="majorBidi" w:cstheme="majorBidi"/>
          <w:sz w:val="26"/>
          <w:szCs w:val="26"/>
        </w:rPr>
        <w:t>3</w:t>
      </w:r>
      <w:r w:rsidR="00870DF9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870DF9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E63425" w:rsidRPr="00A44F5B">
        <w:rPr>
          <w:rFonts w:asciiTheme="majorBidi" w:hAnsiTheme="majorBidi" w:cstheme="majorBidi"/>
          <w:sz w:val="26"/>
          <w:szCs w:val="26"/>
        </w:rPr>
        <w:t>2563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B1AAE" w:rsidRPr="00A44F5B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0678F0" w:rsidRPr="00A44F5B">
        <w:rPr>
          <w:rFonts w:asciiTheme="majorBidi" w:hAnsiTheme="majorBidi" w:cstheme="majorBidi"/>
          <w:sz w:val="26"/>
          <w:szCs w:val="26"/>
          <w:cs/>
        </w:rPr>
        <w:t>ไม่มีการ</w:t>
      </w:r>
      <w:r w:rsidR="006B1AAE" w:rsidRPr="00A44F5B">
        <w:rPr>
          <w:rFonts w:asciiTheme="majorBidi" w:hAnsiTheme="majorBidi" w:cstheme="majorBidi"/>
          <w:sz w:val="26"/>
          <w:szCs w:val="26"/>
          <w:cs/>
        </w:rPr>
        <w:t xml:space="preserve">โอนสิทธิเรียกร้องในลูกหนี้ตามสัญญาเช่าซื้อ </w:t>
      </w:r>
      <w:r w:rsidR="00470E9F" w:rsidRPr="00A44F5B">
        <w:rPr>
          <w:rFonts w:asciiTheme="majorBidi" w:hAnsiTheme="majorBidi" w:cstheme="majorBidi"/>
          <w:sz w:val="26"/>
          <w:szCs w:val="26"/>
          <w:cs/>
        </w:rPr>
        <w:t>(หัก</w:t>
      </w:r>
      <w:r w:rsidR="00470E9F"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595336" w:rsidRPr="00A44F5B">
        <w:rPr>
          <w:rFonts w:asciiTheme="majorBidi" w:hAnsiTheme="majorBidi" w:cstheme="majorBidi"/>
          <w:sz w:val="26"/>
          <w:szCs w:val="26"/>
          <w:cs/>
        </w:rPr>
        <w:t>ดอกเบี้ย</w:t>
      </w:r>
      <w:r w:rsidR="00470E9F" w:rsidRPr="00A44F5B">
        <w:rPr>
          <w:rFonts w:asciiTheme="majorBidi" w:hAnsiTheme="majorBidi" w:cstheme="majorBidi"/>
          <w:sz w:val="26"/>
          <w:szCs w:val="26"/>
          <w:cs/>
        </w:rPr>
        <w:t>เช่าซื้อ</w:t>
      </w:r>
      <w:r w:rsidR="006B1AAE" w:rsidRPr="00A44F5B">
        <w:rPr>
          <w:rFonts w:asciiTheme="majorBidi" w:hAnsiTheme="majorBidi" w:cstheme="majorBidi"/>
          <w:sz w:val="26"/>
          <w:szCs w:val="26"/>
          <w:cs/>
        </w:rPr>
        <w:t xml:space="preserve">ที่ยังไม่ถือเป็นรายได้) </w:t>
      </w:r>
      <w:r w:rsidR="000678F0" w:rsidRPr="00A44F5B">
        <w:rPr>
          <w:rFonts w:asciiTheme="majorBidi" w:hAnsiTheme="majorBidi" w:cstheme="majorBidi"/>
          <w:sz w:val="26"/>
          <w:szCs w:val="26"/>
          <w:cs/>
        </w:rPr>
        <w:br/>
      </w:r>
      <w:r w:rsidR="006B1AAE" w:rsidRPr="00A44F5B">
        <w:rPr>
          <w:rFonts w:asciiTheme="majorBidi" w:hAnsiTheme="majorBidi" w:cstheme="majorBidi"/>
          <w:sz w:val="26"/>
          <w:szCs w:val="26"/>
          <w:cs/>
        </w:rPr>
        <w:t>เพื่อค้ำประกัน</w:t>
      </w:r>
      <w:r w:rsidR="00470E9F" w:rsidRPr="00A44F5B">
        <w:rPr>
          <w:rFonts w:asciiTheme="majorBidi" w:hAnsiTheme="majorBidi" w:cstheme="majorBidi"/>
          <w:sz w:val="26"/>
          <w:szCs w:val="26"/>
          <w:cs/>
        </w:rPr>
        <w:t>วงเงินสินเชื่อ</w:t>
      </w:r>
      <w:r w:rsidR="00C458B1" w:rsidRPr="00A44F5B">
        <w:rPr>
          <w:rFonts w:asciiTheme="majorBidi" w:hAnsiTheme="majorBidi" w:cstheme="majorBidi"/>
          <w:sz w:val="26"/>
          <w:szCs w:val="26"/>
          <w:cs/>
        </w:rPr>
        <w:t>ระยะสั้น หุ้นกู้ และหนังสือค้ำประกันที่</w:t>
      </w:r>
      <w:r w:rsidR="00470E9F" w:rsidRPr="00A44F5B">
        <w:rPr>
          <w:rFonts w:asciiTheme="majorBidi" w:hAnsiTheme="majorBidi" w:cstheme="majorBidi"/>
          <w:sz w:val="26"/>
          <w:szCs w:val="26"/>
          <w:cs/>
        </w:rPr>
        <w:t>ได้รับจากธนาคารพาณิชย์</w:t>
      </w:r>
      <w:r w:rsidR="000678F0"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0678F0" w:rsidRPr="00A44F5B">
        <w:rPr>
          <w:rFonts w:asciiTheme="majorBidi" w:hAnsiTheme="majorBidi" w:cstheme="majorBidi"/>
          <w:i/>
          <w:iCs/>
          <w:sz w:val="26"/>
          <w:szCs w:val="26"/>
        </w:rPr>
        <w:t xml:space="preserve">(31 </w:t>
      </w:r>
      <w:r w:rsidR="000678F0" w:rsidRPr="00A44F5B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ธันวาคม </w:t>
      </w:r>
      <w:r w:rsidR="000678F0" w:rsidRPr="00A44F5B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0678F0" w:rsidRPr="00A44F5B">
        <w:rPr>
          <w:rFonts w:asciiTheme="majorBidi" w:hAnsiTheme="majorBidi" w:cstheme="majorBidi"/>
          <w:i/>
          <w:iCs/>
          <w:sz w:val="26"/>
          <w:szCs w:val="26"/>
          <w:cs/>
        </w:rPr>
        <w:t>2</w:t>
      </w:r>
      <w:r w:rsidR="000678F0" w:rsidRPr="00A44F5B">
        <w:rPr>
          <w:rFonts w:asciiTheme="majorBidi" w:hAnsiTheme="majorBidi" w:cstheme="majorBidi"/>
          <w:i/>
          <w:iCs/>
          <w:sz w:val="26"/>
          <w:szCs w:val="26"/>
        </w:rPr>
        <w:t xml:space="preserve">: 50 </w:t>
      </w:r>
      <w:r w:rsidR="000678F0" w:rsidRPr="00A44F5B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  <w:r w:rsidR="000678F0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51AF1324" w14:textId="77777777" w:rsidR="004D6949" w:rsidRPr="00A44F5B" w:rsidRDefault="004D694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4916C80" w14:textId="2F0BD2D3" w:rsidR="00CC76B4" w:rsidRPr="004E61D4" w:rsidRDefault="004D6949" w:rsidP="00CE4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>5.5</w:t>
      </w:r>
      <w:r w:rsidRPr="00A44F5B">
        <w:rPr>
          <w:rFonts w:asciiTheme="majorBidi" w:hAnsiTheme="majorBidi" w:cstheme="majorBidi"/>
          <w:sz w:val="26"/>
          <w:szCs w:val="26"/>
          <w:cs/>
        </w:rPr>
        <w:tab/>
      </w:r>
      <w:r w:rsidR="004C0AB4" w:rsidRPr="00A90D19">
        <w:rPr>
          <w:rFonts w:asciiTheme="majorBidi" w:hAnsiTheme="majorBidi" w:cstheme="majorBidi"/>
          <w:sz w:val="26"/>
          <w:szCs w:val="26"/>
          <w:cs/>
        </w:rPr>
        <w:t>จาก</w:t>
      </w:r>
      <w:r w:rsidRPr="00F51609">
        <w:rPr>
          <w:rFonts w:asciiTheme="majorBidi" w:hAnsiTheme="majorBidi" w:cstheme="majorBidi"/>
          <w:sz w:val="26"/>
          <w:szCs w:val="26"/>
          <w:cs/>
        </w:rPr>
        <w:t xml:space="preserve">สถานการณ์การแพร่ระบาดของ </w:t>
      </w:r>
      <w:r w:rsidRPr="00F51609">
        <w:rPr>
          <w:rFonts w:asciiTheme="majorBidi" w:hAnsiTheme="majorBidi" w:cstheme="majorBidi"/>
          <w:sz w:val="26"/>
          <w:szCs w:val="26"/>
        </w:rPr>
        <w:t xml:space="preserve">COVID-19 </w:t>
      </w:r>
      <w:r w:rsidRPr="00F51609">
        <w:rPr>
          <w:rFonts w:asciiTheme="majorBidi" w:hAnsiTheme="majorBidi" w:cstheme="majorBidi"/>
          <w:sz w:val="26"/>
          <w:szCs w:val="26"/>
          <w:cs/>
        </w:rPr>
        <w:t>ผู้บริหารได้</w:t>
      </w:r>
      <w:r w:rsidR="00BB485E" w:rsidRPr="00A90D19">
        <w:rPr>
          <w:rFonts w:asciiTheme="majorBidi" w:hAnsiTheme="majorBidi" w:cstheme="majorBidi"/>
          <w:sz w:val="26"/>
          <w:szCs w:val="26"/>
          <w:cs/>
        </w:rPr>
        <w:t>เริ่มโครงการ</w:t>
      </w:r>
      <w:r w:rsidRPr="00F51609">
        <w:rPr>
          <w:rFonts w:asciiTheme="majorBidi" w:hAnsiTheme="majorBidi" w:cstheme="majorBidi"/>
          <w:sz w:val="26"/>
          <w:szCs w:val="26"/>
          <w:cs/>
        </w:rPr>
        <w:t>ช่วยเหลือลูกหนี้</w:t>
      </w:r>
      <w:r w:rsidR="00986481">
        <w:rPr>
          <w:rFonts w:asciiTheme="majorBidi" w:hAnsiTheme="majorBidi" w:cstheme="majorBidi" w:hint="cs"/>
          <w:sz w:val="26"/>
          <w:szCs w:val="26"/>
          <w:cs/>
        </w:rPr>
        <w:t>โดยการพักชำระค่างวดเป็นระยะเวลา</w:t>
      </w:r>
      <w:r w:rsidR="00986481">
        <w:rPr>
          <w:rFonts w:asciiTheme="majorBidi" w:hAnsiTheme="majorBidi" w:cstheme="majorBidi"/>
          <w:sz w:val="26"/>
          <w:szCs w:val="26"/>
        </w:rPr>
        <w:t xml:space="preserve"> </w:t>
      </w:r>
      <w:r w:rsidR="009A6C2D">
        <w:rPr>
          <w:rFonts w:asciiTheme="majorBidi" w:hAnsiTheme="majorBidi" w:cstheme="majorBidi"/>
          <w:sz w:val="26"/>
          <w:szCs w:val="26"/>
          <w:cs/>
        </w:rPr>
        <w:br/>
      </w:r>
      <w:r w:rsidR="00986481">
        <w:rPr>
          <w:rFonts w:asciiTheme="majorBidi" w:hAnsiTheme="majorBidi" w:cstheme="majorBidi"/>
          <w:sz w:val="26"/>
          <w:szCs w:val="26"/>
        </w:rPr>
        <w:t xml:space="preserve">3 </w:t>
      </w:r>
      <w:r w:rsidR="00986481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9A6C2D">
        <w:rPr>
          <w:rFonts w:asciiTheme="majorBidi" w:hAnsiTheme="majorBidi" w:cstheme="majorBidi" w:hint="cs"/>
          <w:sz w:val="26"/>
          <w:szCs w:val="26"/>
          <w:cs/>
        </w:rPr>
        <w:t>สำหรับในประเทศไทยและพักชำระค่างวดเป็นระยะเวลา</w:t>
      </w:r>
      <w:r w:rsidR="009A6C2D">
        <w:rPr>
          <w:rFonts w:asciiTheme="majorBidi" w:hAnsiTheme="majorBidi" w:cstheme="majorBidi"/>
          <w:sz w:val="26"/>
          <w:szCs w:val="26"/>
        </w:rPr>
        <w:t xml:space="preserve"> 3 </w:t>
      </w:r>
      <w:r w:rsidR="009A6C2D">
        <w:rPr>
          <w:rFonts w:asciiTheme="majorBidi" w:hAnsiTheme="majorBidi" w:cstheme="majorBidi" w:hint="cs"/>
          <w:sz w:val="26"/>
          <w:szCs w:val="26"/>
          <w:cs/>
        </w:rPr>
        <w:t>เดือนหรือแบ่งชำระค่างวดครึ่ง</w:t>
      </w:r>
      <w:r w:rsidR="00BF68D3">
        <w:rPr>
          <w:rFonts w:asciiTheme="majorBidi" w:hAnsiTheme="majorBidi" w:cstheme="majorBidi" w:hint="cs"/>
          <w:sz w:val="26"/>
          <w:szCs w:val="26"/>
          <w:cs/>
        </w:rPr>
        <w:t>ห</w:t>
      </w:r>
      <w:r w:rsidR="009A6C2D">
        <w:rPr>
          <w:rFonts w:asciiTheme="majorBidi" w:hAnsiTheme="majorBidi" w:cstheme="majorBidi" w:hint="cs"/>
          <w:sz w:val="26"/>
          <w:szCs w:val="26"/>
          <w:cs/>
        </w:rPr>
        <w:t>นึ</w:t>
      </w:r>
      <w:r w:rsidR="00BF68D3">
        <w:rPr>
          <w:rFonts w:asciiTheme="majorBidi" w:hAnsiTheme="majorBidi" w:cstheme="majorBidi" w:hint="cs"/>
          <w:sz w:val="26"/>
          <w:szCs w:val="26"/>
          <w:cs/>
        </w:rPr>
        <w:t>่</w:t>
      </w:r>
      <w:r w:rsidR="009A6C2D">
        <w:rPr>
          <w:rFonts w:asciiTheme="majorBidi" w:hAnsiTheme="majorBidi" w:cstheme="majorBidi" w:hint="cs"/>
          <w:sz w:val="26"/>
          <w:szCs w:val="26"/>
          <w:cs/>
        </w:rPr>
        <w:t xml:space="preserve">งเป็นระยะเวลาทั้งหมด </w:t>
      </w:r>
      <w:r w:rsidR="009A6C2D">
        <w:rPr>
          <w:rFonts w:asciiTheme="majorBidi" w:hAnsiTheme="majorBidi" w:cstheme="majorBidi"/>
          <w:sz w:val="26"/>
          <w:szCs w:val="26"/>
        </w:rPr>
        <w:t xml:space="preserve">3 </w:t>
      </w:r>
      <w:r w:rsidR="009A6C2D">
        <w:rPr>
          <w:rFonts w:asciiTheme="majorBidi" w:hAnsiTheme="majorBidi" w:cstheme="majorBidi" w:hint="cs"/>
          <w:sz w:val="26"/>
          <w:szCs w:val="26"/>
          <w:cs/>
        </w:rPr>
        <w:t xml:space="preserve">งวดสำหรับประเทศกัมพูชา </w:t>
      </w:r>
      <w:r w:rsidRPr="00F51609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F51609">
        <w:rPr>
          <w:rFonts w:asciiTheme="majorBidi" w:hAnsiTheme="majorBidi" w:cstheme="majorBidi"/>
          <w:sz w:val="26"/>
          <w:szCs w:val="26"/>
        </w:rPr>
        <w:t xml:space="preserve">30 </w:t>
      </w:r>
      <w:r w:rsidRPr="00F51609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F51609">
        <w:rPr>
          <w:rFonts w:asciiTheme="majorBidi" w:hAnsiTheme="majorBidi" w:cstheme="majorBidi"/>
          <w:sz w:val="26"/>
          <w:szCs w:val="26"/>
        </w:rPr>
        <w:t xml:space="preserve">2563 </w:t>
      </w:r>
      <w:r w:rsidRPr="00F51609">
        <w:rPr>
          <w:rFonts w:asciiTheme="majorBidi" w:hAnsiTheme="majorBidi" w:cstheme="majorBidi"/>
          <w:sz w:val="26"/>
          <w:szCs w:val="26"/>
          <w:cs/>
        </w:rPr>
        <w:t>ลูกหนี้ตามสัญญา</w:t>
      </w:r>
      <w:r w:rsidRPr="00CE4AF0">
        <w:rPr>
          <w:rFonts w:asciiTheme="majorBidi" w:hAnsiTheme="majorBidi" w:cstheme="majorBidi"/>
          <w:sz w:val="26"/>
          <w:szCs w:val="26"/>
          <w:cs/>
        </w:rPr>
        <w:t xml:space="preserve">เช่าซื้อของกลุ่มบริษัทและบริษัทได้เข้าร่วมโครงการจำนวน </w:t>
      </w:r>
      <w:r w:rsidR="00151CA0" w:rsidRPr="00CE4AF0">
        <w:rPr>
          <w:rFonts w:asciiTheme="majorBidi" w:hAnsiTheme="majorBidi" w:cstheme="majorBidi"/>
          <w:sz w:val="26"/>
          <w:szCs w:val="26"/>
        </w:rPr>
        <w:t>9,767</w:t>
      </w:r>
      <w:r w:rsidRPr="00CE4AF0">
        <w:rPr>
          <w:rFonts w:asciiTheme="majorBidi" w:hAnsiTheme="majorBidi" w:cstheme="majorBidi"/>
          <w:sz w:val="26"/>
          <w:szCs w:val="26"/>
          <w:cs/>
        </w:rPr>
        <w:t xml:space="preserve"> สัญญา</w:t>
      </w:r>
      <w:r w:rsidR="00BF68D3" w:rsidRPr="00CE4AF0">
        <w:rPr>
          <w:rFonts w:asciiTheme="majorBidi" w:hAnsiTheme="majorBidi" w:cstheme="majorBidi"/>
          <w:sz w:val="26"/>
          <w:szCs w:val="26"/>
          <w:cs/>
        </w:rPr>
        <w:t xml:space="preserve"> จำนวนเงิน </w:t>
      </w:r>
      <w:r w:rsidR="00BF68D3" w:rsidRPr="00CE4AF0">
        <w:rPr>
          <w:rFonts w:asciiTheme="majorBidi" w:hAnsiTheme="majorBidi" w:cstheme="majorBidi"/>
          <w:sz w:val="26"/>
          <w:szCs w:val="26"/>
        </w:rPr>
        <w:t xml:space="preserve">353.5 </w:t>
      </w:r>
      <w:r w:rsidR="00BF68D3" w:rsidRPr="00CE4AF0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334C61" w:rsidRPr="00CE4AF0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334C61" w:rsidRPr="00CE4AF0">
        <w:rPr>
          <w:rFonts w:asciiTheme="majorBidi" w:hAnsiTheme="majorBidi" w:cstheme="majorBidi"/>
          <w:sz w:val="26"/>
          <w:szCs w:val="26"/>
        </w:rPr>
        <w:t xml:space="preserve"> </w:t>
      </w:r>
      <w:r w:rsidR="00151CA0" w:rsidRPr="00CE4AF0">
        <w:rPr>
          <w:rFonts w:asciiTheme="majorBidi" w:hAnsiTheme="majorBidi" w:cstheme="majorBidi"/>
          <w:sz w:val="26"/>
          <w:szCs w:val="26"/>
        </w:rPr>
        <w:t>7,979</w:t>
      </w:r>
      <w:r w:rsidR="00334C61" w:rsidRPr="00CE4AF0">
        <w:rPr>
          <w:rFonts w:asciiTheme="majorBidi" w:hAnsiTheme="majorBidi" w:cstheme="majorBidi"/>
          <w:sz w:val="26"/>
          <w:szCs w:val="26"/>
        </w:rPr>
        <w:t xml:space="preserve"> </w:t>
      </w:r>
      <w:r w:rsidR="00334C61" w:rsidRPr="00CE4AF0">
        <w:rPr>
          <w:rFonts w:asciiTheme="majorBidi" w:hAnsiTheme="majorBidi" w:cstheme="majorBidi"/>
          <w:sz w:val="26"/>
          <w:szCs w:val="26"/>
          <w:cs/>
        </w:rPr>
        <w:t>สัญญา</w:t>
      </w:r>
      <w:r w:rsidRPr="00CE4AF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BF68D3" w:rsidRPr="00CE4AF0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="00151CA0" w:rsidRPr="00CE4AF0">
        <w:rPr>
          <w:rFonts w:asciiTheme="majorBidi" w:hAnsiTheme="majorBidi" w:cstheme="majorBidi"/>
          <w:sz w:val="26"/>
          <w:szCs w:val="26"/>
        </w:rPr>
        <w:t xml:space="preserve">279.8 </w:t>
      </w:r>
      <w:r w:rsidR="00151CA0" w:rsidRPr="00CE4AF0">
        <w:rPr>
          <w:rFonts w:asciiTheme="majorBidi" w:hAnsiTheme="majorBidi" w:cstheme="majorBidi"/>
          <w:sz w:val="26"/>
          <w:szCs w:val="26"/>
          <w:cs/>
        </w:rPr>
        <w:t>ล้า</w:t>
      </w:r>
      <w:r w:rsidR="004D5BA3" w:rsidRPr="00CE4AF0">
        <w:rPr>
          <w:rFonts w:asciiTheme="majorBidi" w:hAnsiTheme="majorBidi" w:cstheme="majorBidi"/>
          <w:sz w:val="26"/>
          <w:szCs w:val="26"/>
          <w:cs/>
        </w:rPr>
        <w:t>น</w:t>
      </w:r>
      <w:r w:rsidRPr="00CE4AF0">
        <w:rPr>
          <w:rFonts w:asciiTheme="majorBidi" w:hAnsiTheme="majorBidi" w:cstheme="majorBidi"/>
          <w:sz w:val="26"/>
          <w:szCs w:val="26"/>
          <w:cs/>
        </w:rPr>
        <w:t>บาท</w:t>
      </w:r>
      <w:r w:rsidRPr="00F51609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A262B" w:rsidRPr="00A90D19">
        <w:rPr>
          <w:rFonts w:asciiTheme="majorBidi" w:hAnsiTheme="majorBidi" w:cstheme="majorBidi"/>
          <w:sz w:val="26"/>
          <w:szCs w:val="26"/>
          <w:cs/>
        </w:rPr>
        <w:t>สำหรับ</w:t>
      </w:r>
      <w:r w:rsidRPr="00F51609">
        <w:rPr>
          <w:rFonts w:asciiTheme="majorBidi" w:hAnsiTheme="majorBidi" w:cstheme="majorBidi"/>
          <w:sz w:val="26"/>
          <w:szCs w:val="26"/>
          <w:cs/>
        </w:rPr>
        <w:t>งวด</w:t>
      </w:r>
      <w:r w:rsidR="00F51609" w:rsidRPr="00A90D19">
        <w:rPr>
          <w:rFonts w:asciiTheme="majorBidi" w:hAnsiTheme="majorBidi" w:cstheme="majorBidi"/>
          <w:sz w:val="26"/>
          <w:szCs w:val="26"/>
          <w:cs/>
        </w:rPr>
        <w:t>หกเดือน</w:t>
      </w:r>
      <w:r w:rsidRPr="00F51609">
        <w:rPr>
          <w:rFonts w:asciiTheme="majorBidi" w:hAnsiTheme="majorBidi" w:cstheme="majorBidi"/>
          <w:sz w:val="26"/>
          <w:szCs w:val="26"/>
          <w:cs/>
        </w:rPr>
        <w:t xml:space="preserve">สิ้นสุด </w:t>
      </w:r>
      <w:r w:rsidRPr="00F51609">
        <w:rPr>
          <w:rFonts w:asciiTheme="majorBidi" w:hAnsiTheme="majorBidi" w:cstheme="majorBidi"/>
          <w:sz w:val="26"/>
          <w:szCs w:val="26"/>
        </w:rPr>
        <w:t xml:space="preserve">30 </w:t>
      </w:r>
      <w:r w:rsidRPr="00F51609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F51609">
        <w:rPr>
          <w:rFonts w:asciiTheme="majorBidi" w:hAnsiTheme="majorBidi" w:cstheme="majorBidi"/>
          <w:sz w:val="26"/>
          <w:szCs w:val="26"/>
        </w:rPr>
        <w:t xml:space="preserve">2563 </w:t>
      </w:r>
      <w:r w:rsidR="004278BD">
        <w:rPr>
          <w:rFonts w:asciiTheme="majorBidi" w:hAnsiTheme="majorBidi" w:cstheme="majorBidi"/>
          <w:sz w:val="26"/>
          <w:szCs w:val="26"/>
        </w:rPr>
        <w:t xml:space="preserve">      </w:t>
      </w:r>
      <w:r w:rsidRPr="00F51609">
        <w:rPr>
          <w:rFonts w:asciiTheme="majorBidi" w:hAnsiTheme="majorBidi" w:cstheme="majorBidi"/>
          <w:sz w:val="26"/>
          <w:szCs w:val="26"/>
          <w:cs/>
        </w:rPr>
        <w:t>กลุ่มบริษัทและบริษัทได้บันทึกผลขาดทุนจากการ</w:t>
      </w:r>
      <w:r w:rsidR="00CC76B4" w:rsidRPr="00CE4AF0">
        <w:rPr>
          <w:rFonts w:asciiTheme="majorBidi" w:hAnsiTheme="majorBidi" w:cstheme="majorBidi"/>
          <w:sz w:val="26"/>
          <w:szCs w:val="26"/>
          <w:cs/>
        </w:rPr>
        <w:t>เปลี่ยนแปลงกระแสเงินสดตามสัญญา</w:t>
      </w:r>
      <w:r w:rsidR="00BF68D3" w:rsidRPr="00CE4AF0">
        <w:rPr>
          <w:rFonts w:asciiTheme="majorBidi" w:hAnsiTheme="majorBidi" w:cstheme="majorBidi"/>
          <w:sz w:val="26"/>
          <w:szCs w:val="26"/>
          <w:cs/>
        </w:rPr>
        <w:t>เปลี่ยนแปลงเงื่อนไข</w:t>
      </w:r>
      <w:r w:rsidR="00CC76B4" w:rsidRPr="00CE4AF0">
        <w:rPr>
          <w:rFonts w:asciiTheme="majorBidi" w:hAnsiTheme="majorBidi" w:cstheme="majorBidi"/>
          <w:sz w:val="26"/>
          <w:szCs w:val="26"/>
          <w:cs/>
        </w:rPr>
        <w:t xml:space="preserve">ในกำไรหรือขาดทุนจำนวน </w:t>
      </w:r>
      <w:r w:rsidR="004E61D4">
        <w:rPr>
          <w:rFonts w:asciiTheme="majorBidi" w:hAnsiTheme="majorBidi" w:cstheme="majorBidi"/>
          <w:sz w:val="26"/>
          <w:szCs w:val="26"/>
        </w:rPr>
        <w:t xml:space="preserve">27.6 </w:t>
      </w:r>
      <w:r w:rsidR="00CC76B4" w:rsidRPr="00CE4AF0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4E61D4">
        <w:rPr>
          <w:rFonts w:asciiTheme="majorBidi" w:hAnsiTheme="majorBidi" w:cstheme="majorBidi"/>
          <w:sz w:val="26"/>
          <w:szCs w:val="26"/>
        </w:rPr>
        <w:t>23.2</w:t>
      </w:r>
      <w:r w:rsidR="00CC76B4" w:rsidRPr="00CE4AF0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A6C2D" w:rsidRPr="00CE4AF0">
        <w:rPr>
          <w:rFonts w:asciiTheme="majorBidi" w:hAnsiTheme="majorBidi" w:cstheme="majorBidi"/>
          <w:sz w:val="26"/>
          <w:szCs w:val="26"/>
        </w:rPr>
        <w:t xml:space="preserve"> </w:t>
      </w:r>
      <w:r w:rsidR="00CC76B4" w:rsidRPr="00CE4AF0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9A6C2D" w:rsidRPr="004E61D4">
        <w:rPr>
          <w:rFonts w:asciiTheme="majorBidi" w:hAnsiTheme="majorBidi" w:cstheme="majorBidi"/>
          <w:sz w:val="26"/>
          <w:szCs w:val="26"/>
          <w:cs/>
        </w:rPr>
        <w:t xml:space="preserve">ตามที่ได้อธิบายไว้ในหมายเหตุข้อ </w:t>
      </w:r>
      <w:r w:rsidR="009A6C2D" w:rsidRPr="004E61D4">
        <w:rPr>
          <w:rFonts w:asciiTheme="majorBidi" w:hAnsiTheme="majorBidi" w:cstheme="majorBidi"/>
          <w:sz w:val="26"/>
          <w:szCs w:val="26"/>
        </w:rPr>
        <w:t>12</w:t>
      </w:r>
    </w:p>
    <w:p w14:paraId="20EFEB96" w14:textId="77777777" w:rsidR="00CC76B4" w:rsidRDefault="00CC76B4" w:rsidP="00CC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2E20F298" w14:textId="73A3B7A0" w:rsidR="00672A3F" w:rsidRPr="00A44F5B" w:rsidRDefault="00B70D26" w:rsidP="00CE4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br/>
      </w:r>
      <w:r w:rsidRPr="00A44F5B">
        <w:rPr>
          <w:rFonts w:asciiTheme="majorBidi" w:hAnsiTheme="majorBidi" w:cstheme="majorBidi"/>
          <w:sz w:val="26"/>
          <w:szCs w:val="26"/>
        </w:rPr>
        <w:br w:type="page"/>
      </w:r>
    </w:p>
    <w:p w14:paraId="26BECE39" w14:textId="556E48EA" w:rsidR="00804175" w:rsidRPr="00A44F5B" w:rsidRDefault="00A22132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sz w:val="26"/>
          <w:szCs w:val="26"/>
          <w:cs/>
          <w:lang w:val="th-TH"/>
        </w:rPr>
      </w:pPr>
      <w:bookmarkStart w:id="9" w:name="_Toc40348051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>ลูกหนี้</w:t>
      </w:r>
      <w:r w:rsidRPr="00A44F5B">
        <w:rPr>
          <w:rFonts w:ascii="Angsana New" w:hAnsi="Angsana New" w:cs="Angsana New"/>
          <w:sz w:val="26"/>
          <w:szCs w:val="26"/>
          <w:u w:val="none"/>
          <w:cs/>
          <w:lang w:val="th-TH"/>
        </w:rPr>
        <w:t>สินเชื่อ</w:t>
      </w:r>
      <w:bookmarkEnd w:id="9"/>
    </w:p>
    <w:p w14:paraId="00FA3767" w14:textId="50B5E3A7" w:rsidR="00C02D51" w:rsidRPr="00A44F5B" w:rsidRDefault="00C02D51" w:rsidP="00FE3D84">
      <w:pPr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A2C23F7" w14:textId="4E769CB3" w:rsidR="00470E9F" w:rsidRPr="00A44F5B" w:rsidRDefault="00580A6E" w:rsidP="00FE3D84">
      <w:pPr>
        <w:tabs>
          <w:tab w:val="clear" w:pos="227"/>
          <w:tab w:val="clear" w:pos="454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>6</w:t>
      </w:r>
      <w:r w:rsidR="00470E9F" w:rsidRPr="00A44F5B">
        <w:rPr>
          <w:rFonts w:asciiTheme="majorBidi" w:hAnsiTheme="majorBidi" w:cstheme="majorBidi"/>
          <w:sz w:val="26"/>
          <w:szCs w:val="26"/>
        </w:rPr>
        <w:t>.1</w:t>
      </w:r>
      <w:r w:rsidR="00470E9F" w:rsidRPr="00A44F5B">
        <w:rPr>
          <w:rFonts w:asciiTheme="majorBidi" w:hAnsiTheme="majorBidi" w:cstheme="majorBidi"/>
          <w:sz w:val="26"/>
          <w:szCs w:val="26"/>
        </w:rPr>
        <w:tab/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 w:rsidRPr="00A44F5B">
        <w:rPr>
          <w:rFonts w:asciiTheme="majorBidi" w:hAnsiTheme="majorBidi" w:cstheme="majorBidi"/>
          <w:sz w:val="26"/>
          <w:szCs w:val="26"/>
        </w:rPr>
        <w:t>3</w:t>
      </w:r>
      <w:r w:rsidR="00870DF9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870DF9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E63425" w:rsidRPr="00A44F5B">
        <w:rPr>
          <w:rFonts w:asciiTheme="majorBidi" w:hAnsiTheme="majorBidi" w:cstheme="majorBidi"/>
          <w:sz w:val="26"/>
          <w:szCs w:val="26"/>
        </w:rPr>
        <w:t>2563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63425" w:rsidRPr="00A44F5B">
        <w:rPr>
          <w:rFonts w:asciiTheme="majorBidi" w:hAnsiTheme="majorBidi" w:cstheme="majorBidi"/>
          <w:sz w:val="26"/>
          <w:szCs w:val="26"/>
        </w:rPr>
        <w:t>31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 w:rsidRPr="00A44F5B">
        <w:rPr>
          <w:rFonts w:asciiTheme="majorBidi" w:hAnsiTheme="majorBidi" w:cstheme="majorBidi"/>
          <w:sz w:val="26"/>
          <w:szCs w:val="26"/>
        </w:rPr>
        <w:t>2562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ลูกหนี้สินเชื่อประกอบด้วย</w:t>
      </w:r>
    </w:p>
    <w:p w14:paraId="2A6C8164" w14:textId="77777777" w:rsidR="00C02D51" w:rsidRPr="00A44F5B" w:rsidRDefault="00C02D51" w:rsidP="00FE3D84">
      <w:pPr>
        <w:spacing w:line="240" w:lineRule="auto"/>
        <w:ind w:left="495" w:hanging="495"/>
        <w:rPr>
          <w:rFonts w:asciiTheme="majorBidi" w:hAnsiTheme="majorBidi" w:cstheme="majorBidi"/>
          <w:sz w:val="26"/>
          <w:szCs w:val="26"/>
        </w:rPr>
      </w:pPr>
    </w:p>
    <w:tbl>
      <w:tblPr>
        <w:tblW w:w="952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93"/>
        <w:gridCol w:w="989"/>
        <w:gridCol w:w="236"/>
        <w:gridCol w:w="989"/>
        <w:gridCol w:w="236"/>
        <w:gridCol w:w="1058"/>
        <w:gridCol w:w="240"/>
        <w:gridCol w:w="990"/>
        <w:gridCol w:w="236"/>
        <w:gridCol w:w="1024"/>
        <w:gridCol w:w="245"/>
        <w:gridCol w:w="986"/>
      </w:tblGrid>
      <w:tr w:rsidR="00183CE5" w:rsidRPr="00A44F5B" w14:paraId="1D9C7CC3" w14:textId="77777777" w:rsidTr="00870DF9">
        <w:trPr>
          <w:trHeight w:val="380"/>
        </w:trPr>
        <w:tc>
          <w:tcPr>
            <w:tcW w:w="2293" w:type="dxa"/>
          </w:tcPr>
          <w:p w14:paraId="1FACA352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29" w:type="dxa"/>
            <w:gridSpan w:val="11"/>
          </w:tcPr>
          <w:p w14:paraId="3D0255A5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83CE5" w:rsidRPr="00A44F5B" w14:paraId="57847845" w14:textId="77777777" w:rsidTr="00870DF9">
        <w:trPr>
          <w:trHeight w:val="272"/>
        </w:trPr>
        <w:tc>
          <w:tcPr>
            <w:tcW w:w="2293" w:type="dxa"/>
          </w:tcPr>
          <w:p w14:paraId="176B1085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4" w:type="dxa"/>
            <w:gridSpan w:val="3"/>
          </w:tcPr>
          <w:p w14:paraId="01658354" w14:textId="77777777" w:rsidR="00470E9F" w:rsidRPr="00A44F5B" w:rsidRDefault="00A2213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2E6BEC28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88" w:type="dxa"/>
            <w:gridSpan w:val="3"/>
          </w:tcPr>
          <w:p w14:paraId="7D4F8EAC" w14:textId="77777777" w:rsidR="00470E9F" w:rsidRPr="00A44F5B" w:rsidRDefault="00A2213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70216783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4C8CFAF5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83CE5" w:rsidRPr="00A44F5B" w14:paraId="4868C18A" w14:textId="77777777" w:rsidTr="00870DF9">
        <w:trPr>
          <w:trHeight w:val="254"/>
        </w:trPr>
        <w:tc>
          <w:tcPr>
            <w:tcW w:w="2293" w:type="dxa"/>
          </w:tcPr>
          <w:p w14:paraId="1006E528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4" w:type="dxa"/>
            <w:gridSpan w:val="3"/>
          </w:tcPr>
          <w:p w14:paraId="7391ED32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14:paraId="404583CF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88" w:type="dxa"/>
            <w:gridSpan w:val="3"/>
          </w:tcPr>
          <w:p w14:paraId="45DE84B9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049695F6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2003AF4C" w14:textId="77777777" w:rsidR="00470E9F" w:rsidRPr="00A44F5B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70DF9" w:rsidRPr="00A44F5B" w14:paraId="368DE0D4" w14:textId="77777777" w:rsidTr="00870DF9">
        <w:tc>
          <w:tcPr>
            <w:tcW w:w="2293" w:type="dxa"/>
          </w:tcPr>
          <w:p w14:paraId="75D5972F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0773FB9E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1E15CDED" w14:textId="700B6DD0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4589CDA5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054BF08F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55B234DE" w14:textId="4D584CA1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30A31525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</w:tcPr>
          <w:p w14:paraId="318472BC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7B6F06E0" w14:textId="4132668C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0" w:type="dxa"/>
          </w:tcPr>
          <w:p w14:paraId="6D67C8CB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F70A8E7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400DC72" w14:textId="600C8201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</w:tcPr>
          <w:p w14:paraId="5015D615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20AE37C4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7B612573" w14:textId="569E2102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5" w:type="dxa"/>
          </w:tcPr>
          <w:p w14:paraId="58E6ADE1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</w:tcPr>
          <w:p w14:paraId="0A98A1CE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123C8383" w14:textId="1C841F20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870DF9" w:rsidRPr="00A44F5B" w14:paraId="36AC2198" w14:textId="77777777" w:rsidTr="00870DF9">
        <w:trPr>
          <w:trHeight w:val="84"/>
        </w:trPr>
        <w:tc>
          <w:tcPr>
            <w:tcW w:w="2293" w:type="dxa"/>
          </w:tcPr>
          <w:p w14:paraId="7BF6ED3E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29" w:type="dxa"/>
            <w:gridSpan w:val="11"/>
          </w:tcPr>
          <w:p w14:paraId="4AF8679F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70DF9" w:rsidRPr="00A44F5B" w14:paraId="4B7C2973" w14:textId="77777777" w:rsidTr="00870DF9">
        <w:tc>
          <w:tcPr>
            <w:tcW w:w="2293" w:type="dxa"/>
          </w:tcPr>
          <w:p w14:paraId="04918E1A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ลูกหนี้ปกติ</w:t>
            </w:r>
          </w:p>
        </w:tc>
        <w:tc>
          <w:tcPr>
            <w:tcW w:w="989" w:type="dxa"/>
          </w:tcPr>
          <w:p w14:paraId="5F0532AA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759EF0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89" w:type="dxa"/>
          </w:tcPr>
          <w:p w14:paraId="6C5F4EB4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5B305A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8" w:type="dxa"/>
          </w:tcPr>
          <w:p w14:paraId="085AA1F9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804868E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AAB8CD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804154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356F77A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7A60DEFE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86" w:type="dxa"/>
          </w:tcPr>
          <w:p w14:paraId="7157AC5C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870DF9" w:rsidRPr="00A44F5B" w14:paraId="73461C81" w14:textId="77777777" w:rsidTr="00870DF9">
        <w:tc>
          <w:tcPr>
            <w:tcW w:w="2293" w:type="dxa"/>
            <w:vAlign w:val="bottom"/>
          </w:tcPr>
          <w:p w14:paraId="754F0D7F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989" w:type="dxa"/>
          </w:tcPr>
          <w:p w14:paraId="74C5B07A" w14:textId="1867E4A9" w:rsidR="00870DF9" w:rsidRPr="00A44F5B" w:rsidRDefault="00633F6C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314,786</w:t>
            </w:r>
          </w:p>
        </w:tc>
        <w:tc>
          <w:tcPr>
            <w:tcW w:w="236" w:type="dxa"/>
            <w:vAlign w:val="bottom"/>
          </w:tcPr>
          <w:p w14:paraId="5F103586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0BE2439A" w14:textId="380517D5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287,702</w:t>
            </w:r>
          </w:p>
        </w:tc>
        <w:tc>
          <w:tcPr>
            <w:tcW w:w="236" w:type="dxa"/>
            <w:vAlign w:val="bottom"/>
          </w:tcPr>
          <w:p w14:paraId="02483055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2672E800" w14:textId="4C564C8B" w:rsidR="00870DF9" w:rsidRPr="00A44F5B" w:rsidRDefault="00E42C7F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127,999</w:t>
            </w:r>
          </w:p>
        </w:tc>
        <w:tc>
          <w:tcPr>
            <w:tcW w:w="240" w:type="dxa"/>
            <w:vAlign w:val="bottom"/>
          </w:tcPr>
          <w:p w14:paraId="213B078B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9D2B2C" w14:textId="36700EB0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77,930</w:t>
            </w:r>
          </w:p>
        </w:tc>
        <w:tc>
          <w:tcPr>
            <w:tcW w:w="236" w:type="dxa"/>
            <w:vAlign w:val="bottom"/>
          </w:tcPr>
          <w:p w14:paraId="588E225B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C8E223" w14:textId="6680EB08" w:rsidR="00870DF9" w:rsidRPr="00A44F5B" w:rsidRDefault="00E42C7F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442,785</w:t>
            </w:r>
          </w:p>
        </w:tc>
        <w:tc>
          <w:tcPr>
            <w:tcW w:w="245" w:type="dxa"/>
            <w:vAlign w:val="bottom"/>
          </w:tcPr>
          <w:p w14:paraId="389833D4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vAlign w:val="bottom"/>
          </w:tcPr>
          <w:p w14:paraId="4209210F" w14:textId="03F03448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365,632</w:t>
            </w:r>
          </w:p>
        </w:tc>
      </w:tr>
      <w:tr w:rsidR="00870DF9" w:rsidRPr="00A44F5B" w14:paraId="228FB255" w14:textId="77777777" w:rsidTr="00870DF9">
        <w:tc>
          <w:tcPr>
            <w:tcW w:w="2293" w:type="dxa"/>
            <w:vAlign w:val="bottom"/>
          </w:tcPr>
          <w:p w14:paraId="63C07BD2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989" w:type="dxa"/>
          </w:tcPr>
          <w:p w14:paraId="6A5B03F9" w14:textId="6A64A375" w:rsidR="00870DF9" w:rsidRPr="00A44F5B" w:rsidRDefault="00633F6C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8,321</w:t>
            </w:r>
          </w:p>
        </w:tc>
        <w:tc>
          <w:tcPr>
            <w:tcW w:w="236" w:type="dxa"/>
            <w:vAlign w:val="bottom"/>
          </w:tcPr>
          <w:p w14:paraId="40B45BBF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23084A1" w14:textId="3112666E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8,391</w:t>
            </w:r>
          </w:p>
        </w:tc>
        <w:tc>
          <w:tcPr>
            <w:tcW w:w="236" w:type="dxa"/>
            <w:vAlign w:val="bottom"/>
          </w:tcPr>
          <w:p w14:paraId="7A5CF0F2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5A9479A9" w14:textId="513506A4" w:rsidR="00870DF9" w:rsidRPr="00A44F5B" w:rsidRDefault="00E42C7F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D0C2B14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DD5A36" w14:textId="29F04D40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DA8916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EC9BEB3" w14:textId="44E26019" w:rsidR="00870DF9" w:rsidRPr="00A44F5B" w:rsidRDefault="00E42C7F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8,321</w:t>
            </w:r>
          </w:p>
        </w:tc>
        <w:tc>
          <w:tcPr>
            <w:tcW w:w="245" w:type="dxa"/>
            <w:vAlign w:val="bottom"/>
          </w:tcPr>
          <w:p w14:paraId="3CA5AB39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vAlign w:val="bottom"/>
          </w:tcPr>
          <w:p w14:paraId="3AA68D83" w14:textId="02D04813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8,391</w:t>
            </w:r>
          </w:p>
        </w:tc>
      </w:tr>
      <w:tr w:rsidR="00870DF9" w:rsidRPr="00A44F5B" w14:paraId="652AE12A" w14:textId="77777777" w:rsidTr="00870DF9">
        <w:trPr>
          <w:trHeight w:val="830"/>
        </w:trPr>
        <w:tc>
          <w:tcPr>
            <w:tcW w:w="2293" w:type="dxa"/>
            <w:vAlign w:val="bottom"/>
          </w:tcPr>
          <w:p w14:paraId="7DB93540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ดอกเบี้ยรับที่ยังไม่ถือ</w:t>
            </w:r>
          </w:p>
          <w:p w14:paraId="453CD84D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เป็นรายได้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4A42EC25" w14:textId="4E696B05" w:rsidR="00870DF9" w:rsidRPr="00A44F5B" w:rsidRDefault="001E47B3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(64,773)</w:t>
            </w:r>
          </w:p>
        </w:tc>
        <w:tc>
          <w:tcPr>
            <w:tcW w:w="236" w:type="dxa"/>
            <w:vAlign w:val="bottom"/>
          </w:tcPr>
          <w:p w14:paraId="046A300C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8C1DF59" w14:textId="0B69C0BF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(54,535)</w:t>
            </w:r>
          </w:p>
        </w:tc>
        <w:tc>
          <w:tcPr>
            <w:tcW w:w="236" w:type="dxa"/>
            <w:vAlign w:val="bottom"/>
          </w:tcPr>
          <w:p w14:paraId="40A252DE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E51DA1A" w14:textId="3A2B5E4E" w:rsidR="00870DF9" w:rsidRPr="00A44F5B" w:rsidRDefault="001E47B3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(18,995)</w:t>
            </w:r>
          </w:p>
        </w:tc>
        <w:tc>
          <w:tcPr>
            <w:tcW w:w="240" w:type="dxa"/>
            <w:vAlign w:val="bottom"/>
          </w:tcPr>
          <w:p w14:paraId="1528EDEA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3BF502" w14:textId="73140992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(11,200)</w:t>
            </w:r>
          </w:p>
        </w:tc>
        <w:tc>
          <w:tcPr>
            <w:tcW w:w="236" w:type="dxa"/>
            <w:vAlign w:val="bottom"/>
          </w:tcPr>
          <w:p w14:paraId="3D33471C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3BE0E6" w14:textId="0285B7B8" w:rsidR="00870DF9" w:rsidRPr="00A44F5B" w:rsidRDefault="001E47B3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(83,768)</w:t>
            </w:r>
          </w:p>
        </w:tc>
        <w:tc>
          <w:tcPr>
            <w:tcW w:w="245" w:type="dxa"/>
            <w:vAlign w:val="bottom"/>
          </w:tcPr>
          <w:p w14:paraId="5B2FCEB0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4192EF2" w14:textId="62C020FC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(65,735)</w:t>
            </w:r>
          </w:p>
        </w:tc>
      </w:tr>
      <w:tr w:rsidR="00870DF9" w:rsidRPr="00A44F5B" w14:paraId="0FA90D5A" w14:textId="77777777" w:rsidTr="00870DF9">
        <w:tc>
          <w:tcPr>
            <w:tcW w:w="2293" w:type="dxa"/>
          </w:tcPr>
          <w:p w14:paraId="390CEDA3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00556D7" w14:textId="314C65C2" w:rsidR="00870DF9" w:rsidRPr="00A44F5B" w:rsidRDefault="001E47B3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258,334</w:t>
            </w:r>
          </w:p>
        </w:tc>
        <w:tc>
          <w:tcPr>
            <w:tcW w:w="236" w:type="dxa"/>
            <w:vAlign w:val="bottom"/>
          </w:tcPr>
          <w:p w14:paraId="27E13AAB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6946D51" w14:textId="7FBE574F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241,558</w:t>
            </w:r>
          </w:p>
        </w:tc>
        <w:tc>
          <w:tcPr>
            <w:tcW w:w="236" w:type="dxa"/>
            <w:vAlign w:val="bottom"/>
          </w:tcPr>
          <w:p w14:paraId="073282F0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7D5E1BE" w14:textId="7B602675" w:rsidR="00870DF9" w:rsidRPr="00A44F5B" w:rsidRDefault="00E42C7F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44A9F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09,004</w:t>
            </w:r>
          </w:p>
        </w:tc>
        <w:tc>
          <w:tcPr>
            <w:tcW w:w="240" w:type="dxa"/>
            <w:vAlign w:val="bottom"/>
          </w:tcPr>
          <w:p w14:paraId="2342047A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B2769E" w14:textId="442863E4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66,730</w:t>
            </w:r>
          </w:p>
        </w:tc>
        <w:tc>
          <w:tcPr>
            <w:tcW w:w="236" w:type="dxa"/>
            <w:vAlign w:val="bottom"/>
          </w:tcPr>
          <w:p w14:paraId="777D4B02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CB39419" w14:textId="686CB5A1" w:rsidR="00870DF9" w:rsidRPr="00A44F5B" w:rsidRDefault="001E47B3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367,338</w:t>
            </w:r>
          </w:p>
        </w:tc>
        <w:tc>
          <w:tcPr>
            <w:tcW w:w="245" w:type="dxa"/>
            <w:vAlign w:val="bottom"/>
          </w:tcPr>
          <w:p w14:paraId="30454D0A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DA936D2" w14:textId="5C8CF4C6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308,288</w:t>
            </w:r>
          </w:p>
        </w:tc>
      </w:tr>
      <w:tr w:rsidR="00870DF9" w:rsidRPr="00A44F5B" w14:paraId="1DE93772" w14:textId="77777777" w:rsidTr="00870DF9">
        <w:tc>
          <w:tcPr>
            <w:tcW w:w="2293" w:type="dxa"/>
          </w:tcPr>
          <w:p w14:paraId="6372014C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7A8A504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CF4D38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AD20AC0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6F3446F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D954A9D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35C3F46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F46341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E909426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B903FFC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57F379A4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328E7347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870DF9" w:rsidRPr="00A44F5B" w14:paraId="704FE3E1" w14:textId="77777777" w:rsidTr="00870DF9">
        <w:tc>
          <w:tcPr>
            <w:tcW w:w="2293" w:type="dxa"/>
          </w:tcPr>
          <w:p w14:paraId="1700E34A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</w:tcPr>
          <w:p w14:paraId="181C3D51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68FF15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9" w:type="dxa"/>
          </w:tcPr>
          <w:p w14:paraId="6D0E7403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E857772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</w:tcPr>
          <w:p w14:paraId="41444108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27FA9F8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6A875AC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7B71496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359D94CF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7962ACA0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598577C0" w14:textId="77777777" w:rsidR="00870DF9" w:rsidRPr="00A44F5B" w:rsidRDefault="00870DF9" w:rsidP="0087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E42C7F" w:rsidRPr="00A44F5B" w14:paraId="1E6FDAC1" w14:textId="77777777" w:rsidTr="00870DF9">
        <w:tc>
          <w:tcPr>
            <w:tcW w:w="2293" w:type="dxa"/>
            <w:vAlign w:val="bottom"/>
          </w:tcPr>
          <w:p w14:paraId="43E6147E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989" w:type="dxa"/>
          </w:tcPr>
          <w:p w14:paraId="6CACF306" w14:textId="2E3D7AC2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16,692</w:t>
            </w:r>
          </w:p>
        </w:tc>
        <w:tc>
          <w:tcPr>
            <w:tcW w:w="236" w:type="dxa"/>
            <w:vAlign w:val="bottom"/>
          </w:tcPr>
          <w:p w14:paraId="41F4116F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4B4DAAA9" w14:textId="26972CB1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18,301</w:t>
            </w:r>
          </w:p>
        </w:tc>
        <w:tc>
          <w:tcPr>
            <w:tcW w:w="236" w:type="dxa"/>
            <w:vAlign w:val="bottom"/>
          </w:tcPr>
          <w:p w14:paraId="7D98FF57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7188A6A9" w14:textId="1D8C8672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26E9D8E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9F0351" w14:textId="109A5733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 w:hanging="507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4EECC7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DE6A89" w14:textId="6C6B2C30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16,692</w:t>
            </w:r>
          </w:p>
        </w:tc>
        <w:tc>
          <w:tcPr>
            <w:tcW w:w="245" w:type="dxa"/>
            <w:vAlign w:val="bottom"/>
          </w:tcPr>
          <w:p w14:paraId="34A9ADE3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vAlign w:val="bottom"/>
          </w:tcPr>
          <w:p w14:paraId="6C80A611" w14:textId="0C0FEB4A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18,301</w:t>
            </w:r>
          </w:p>
        </w:tc>
      </w:tr>
      <w:tr w:rsidR="00E42C7F" w:rsidRPr="00A44F5B" w14:paraId="03E47813" w14:textId="77777777" w:rsidTr="00870DF9">
        <w:tc>
          <w:tcPr>
            <w:tcW w:w="2293" w:type="dxa"/>
            <w:vAlign w:val="bottom"/>
          </w:tcPr>
          <w:p w14:paraId="4427EC43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989" w:type="dxa"/>
          </w:tcPr>
          <w:p w14:paraId="4A9FB17D" w14:textId="49D34370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1,271</w:t>
            </w:r>
          </w:p>
        </w:tc>
        <w:tc>
          <w:tcPr>
            <w:tcW w:w="236" w:type="dxa"/>
            <w:vAlign w:val="bottom"/>
          </w:tcPr>
          <w:p w14:paraId="6B68D882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3046D3BC" w14:textId="59C22C5B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1,770</w:t>
            </w:r>
          </w:p>
        </w:tc>
        <w:tc>
          <w:tcPr>
            <w:tcW w:w="236" w:type="dxa"/>
            <w:vAlign w:val="bottom"/>
          </w:tcPr>
          <w:p w14:paraId="2835AB57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2DFAEC7E" w14:textId="330E8893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E4F66FB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E706C" w14:textId="092C7AED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 w:hanging="507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9B8C6A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966ACA7" w14:textId="668B1B0E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1,271</w:t>
            </w:r>
          </w:p>
        </w:tc>
        <w:tc>
          <w:tcPr>
            <w:tcW w:w="245" w:type="dxa"/>
            <w:vAlign w:val="bottom"/>
          </w:tcPr>
          <w:p w14:paraId="02FA5D1C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vAlign w:val="bottom"/>
          </w:tcPr>
          <w:p w14:paraId="59D2B7DD" w14:textId="0A747DBD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1,770</w:t>
            </w:r>
          </w:p>
        </w:tc>
      </w:tr>
      <w:tr w:rsidR="00E42C7F" w:rsidRPr="00A44F5B" w14:paraId="78DA32E6" w14:textId="77777777" w:rsidTr="00A90D19">
        <w:tc>
          <w:tcPr>
            <w:tcW w:w="2293" w:type="dxa"/>
            <w:vAlign w:val="bottom"/>
          </w:tcPr>
          <w:p w14:paraId="6EDF32C3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ดอกเบี้ยรับที่ยังไม่ถือ</w:t>
            </w:r>
          </w:p>
          <w:p w14:paraId="03AB5615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เป็นรายได้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F122531" w14:textId="749422E9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(3,313)</w:t>
            </w:r>
          </w:p>
        </w:tc>
        <w:tc>
          <w:tcPr>
            <w:tcW w:w="236" w:type="dxa"/>
            <w:vAlign w:val="bottom"/>
          </w:tcPr>
          <w:p w14:paraId="5629A02B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5F26385" w14:textId="32087282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(4,475)</w:t>
            </w:r>
          </w:p>
        </w:tc>
        <w:tc>
          <w:tcPr>
            <w:tcW w:w="236" w:type="dxa"/>
            <w:vAlign w:val="bottom"/>
          </w:tcPr>
          <w:p w14:paraId="0EE0AD40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5C63321C" w14:textId="4F9A3BFA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4864F69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A156EC" w14:textId="091DBD92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 w:hanging="507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90652A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D85D666" w14:textId="0199DE6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(3,313)</w:t>
            </w:r>
          </w:p>
        </w:tc>
        <w:tc>
          <w:tcPr>
            <w:tcW w:w="245" w:type="dxa"/>
            <w:vAlign w:val="bottom"/>
          </w:tcPr>
          <w:p w14:paraId="027ECE3E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5BAC310" w14:textId="54FE436F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(4,475)</w:t>
            </w:r>
          </w:p>
        </w:tc>
      </w:tr>
      <w:tr w:rsidR="00E42C7F" w:rsidRPr="00A44F5B" w14:paraId="579E3668" w14:textId="77777777" w:rsidTr="00A90D19">
        <w:trPr>
          <w:trHeight w:val="343"/>
        </w:trPr>
        <w:tc>
          <w:tcPr>
            <w:tcW w:w="2293" w:type="dxa"/>
            <w:vAlign w:val="bottom"/>
          </w:tcPr>
          <w:p w14:paraId="65DF9C96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70A39" w14:textId="7476D1A6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14,650</w:t>
            </w:r>
          </w:p>
        </w:tc>
        <w:tc>
          <w:tcPr>
            <w:tcW w:w="236" w:type="dxa"/>
            <w:vAlign w:val="bottom"/>
          </w:tcPr>
          <w:p w14:paraId="2D9FFD7B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C2A2D" w14:textId="396DD869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15,596</w:t>
            </w:r>
          </w:p>
        </w:tc>
        <w:tc>
          <w:tcPr>
            <w:tcW w:w="236" w:type="dxa"/>
            <w:vAlign w:val="bottom"/>
          </w:tcPr>
          <w:p w14:paraId="4C7B0006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CD3CD" w14:textId="6AFBD815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-</w:t>
            </w:r>
          </w:p>
        </w:tc>
        <w:tc>
          <w:tcPr>
            <w:tcW w:w="240" w:type="dxa"/>
            <w:vAlign w:val="bottom"/>
          </w:tcPr>
          <w:p w14:paraId="58162F58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334EF" w14:textId="4613FAE0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 w:hanging="5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-</w:t>
            </w:r>
          </w:p>
        </w:tc>
        <w:tc>
          <w:tcPr>
            <w:tcW w:w="236" w:type="dxa"/>
            <w:vAlign w:val="bottom"/>
          </w:tcPr>
          <w:p w14:paraId="6FB2993A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2F32" w14:textId="06F5C1A1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14,650</w:t>
            </w:r>
          </w:p>
        </w:tc>
        <w:tc>
          <w:tcPr>
            <w:tcW w:w="245" w:type="dxa"/>
            <w:vAlign w:val="bottom"/>
          </w:tcPr>
          <w:p w14:paraId="5BF86502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7E161" w14:textId="078C4F33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15,596 </w:t>
            </w:r>
          </w:p>
        </w:tc>
      </w:tr>
      <w:tr w:rsidR="00E42C7F" w:rsidRPr="00A44F5B" w14:paraId="088ED8B9" w14:textId="77777777" w:rsidTr="00A90D19">
        <w:tc>
          <w:tcPr>
            <w:tcW w:w="2293" w:type="dxa"/>
          </w:tcPr>
          <w:p w14:paraId="6B9A0A65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F8DC3FF" w14:textId="5B58BABF" w:rsidR="00E42C7F" w:rsidRPr="00A44F5B" w:rsidRDefault="001E47B3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272,984</w:t>
            </w:r>
          </w:p>
        </w:tc>
        <w:tc>
          <w:tcPr>
            <w:tcW w:w="236" w:type="dxa"/>
            <w:vAlign w:val="bottom"/>
          </w:tcPr>
          <w:p w14:paraId="4CA4D87D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B121EDB" w14:textId="2CC7199E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257,154</w:t>
            </w:r>
          </w:p>
        </w:tc>
        <w:tc>
          <w:tcPr>
            <w:tcW w:w="236" w:type="dxa"/>
            <w:vAlign w:val="bottom"/>
          </w:tcPr>
          <w:p w14:paraId="3136A388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182C6882" w14:textId="014115E6" w:rsidR="00E42C7F" w:rsidRPr="00A44F5B" w:rsidRDefault="001E47B3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109,004</w:t>
            </w:r>
          </w:p>
        </w:tc>
        <w:tc>
          <w:tcPr>
            <w:tcW w:w="240" w:type="dxa"/>
            <w:vAlign w:val="bottom"/>
          </w:tcPr>
          <w:p w14:paraId="7AB1FD5E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51FD8E" w14:textId="6D2E7DD0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66,730</w:t>
            </w:r>
          </w:p>
        </w:tc>
        <w:tc>
          <w:tcPr>
            <w:tcW w:w="236" w:type="dxa"/>
            <w:vAlign w:val="bottom"/>
          </w:tcPr>
          <w:p w14:paraId="7978F48B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04A6F09" w14:textId="5E862298" w:rsidR="00E42C7F" w:rsidRPr="00A44F5B" w:rsidRDefault="001E47B3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381,988</w:t>
            </w:r>
          </w:p>
        </w:tc>
        <w:tc>
          <w:tcPr>
            <w:tcW w:w="245" w:type="dxa"/>
            <w:vAlign w:val="bottom"/>
          </w:tcPr>
          <w:p w14:paraId="32926D89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3680DC43" w14:textId="2B9D965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323,884</w:t>
            </w:r>
          </w:p>
        </w:tc>
      </w:tr>
      <w:tr w:rsidR="00E42C7F" w:rsidRPr="00A44F5B" w14:paraId="7AF36DC1" w14:textId="77777777" w:rsidTr="00A90D19">
        <w:tc>
          <w:tcPr>
            <w:tcW w:w="2293" w:type="dxa"/>
          </w:tcPr>
          <w:p w14:paraId="04C91DF6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right="-110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328F14F9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  <w:p w14:paraId="6B1CF7A3" w14:textId="270C237B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right="-558" w:hanging="47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1551E87" w14:textId="1BD865FE" w:rsidR="00E42C7F" w:rsidRPr="00A44F5B" w:rsidRDefault="001E47B3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(19,655)</w:t>
            </w:r>
          </w:p>
        </w:tc>
        <w:tc>
          <w:tcPr>
            <w:tcW w:w="236" w:type="dxa"/>
            <w:vAlign w:val="bottom"/>
          </w:tcPr>
          <w:p w14:paraId="4980F3B0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3118E30" w14:textId="579D5228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(24,400)</w:t>
            </w:r>
          </w:p>
        </w:tc>
        <w:tc>
          <w:tcPr>
            <w:tcW w:w="236" w:type="dxa"/>
            <w:vAlign w:val="bottom"/>
          </w:tcPr>
          <w:p w14:paraId="0388ACD2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D5A9EA0" w14:textId="22C0F25A" w:rsidR="00E42C7F" w:rsidRPr="00A44F5B" w:rsidRDefault="001E47B3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(4,645)</w:t>
            </w:r>
          </w:p>
        </w:tc>
        <w:tc>
          <w:tcPr>
            <w:tcW w:w="240" w:type="dxa"/>
            <w:vAlign w:val="bottom"/>
          </w:tcPr>
          <w:p w14:paraId="08842BA8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8B831A" w14:textId="4965BE78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(2,530)</w:t>
            </w:r>
          </w:p>
        </w:tc>
        <w:tc>
          <w:tcPr>
            <w:tcW w:w="236" w:type="dxa"/>
            <w:vAlign w:val="bottom"/>
          </w:tcPr>
          <w:p w14:paraId="703169B0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2B07EB2" w14:textId="690C4EA9" w:rsidR="00E42C7F" w:rsidRPr="00A44F5B" w:rsidRDefault="001E47B3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(24,300)</w:t>
            </w:r>
          </w:p>
        </w:tc>
        <w:tc>
          <w:tcPr>
            <w:tcW w:w="245" w:type="dxa"/>
            <w:vAlign w:val="bottom"/>
          </w:tcPr>
          <w:p w14:paraId="37F952F3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2EFF769" w14:textId="5F48D7AF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(26,930)</w:t>
            </w:r>
          </w:p>
        </w:tc>
      </w:tr>
      <w:tr w:rsidR="00E42C7F" w:rsidRPr="00A44F5B" w14:paraId="430CC53F" w14:textId="77777777" w:rsidTr="00870DF9">
        <w:tc>
          <w:tcPr>
            <w:tcW w:w="2293" w:type="dxa"/>
          </w:tcPr>
          <w:p w14:paraId="67C673A1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EE4B2" w14:textId="161608DE" w:rsidR="00E42C7F" w:rsidRPr="00A44F5B" w:rsidRDefault="001E47B3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253,329</w:t>
            </w:r>
          </w:p>
        </w:tc>
        <w:tc>
          <w:tcPr>
            <w:tcW w:w="236" w:type="dxa"/>
            <w:vAlign w:val="bottom"/>
          </w:tcPr>
          <w:p w14:paraId="44A84825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49839" w14:textId="088749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232,754</w:t>
            </w:r>
          </w:p>
        </w:tc>
        <w:tc>
          <w:tcPr>
            <w:tcW w:w="236" w:type="dxa"/>
            <w:vAlign w:val="bottom"/>
          </w:tcPr>
          <w:p w14:paraId="0AB081F3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60671" w14:textId="240BDC00" w:rsidR="00E42C7F" w:rsidRPr="00A44F5B" w:rsidRDefault="001E47B3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104,359</w:t>
            </w:r>
          </w:p>
        </w:tc>
        <w:tc>
          <w:tcPr>
            <w:tcW w:w="240" w:type="dxa"/>
            <w:vAlign w:val="bottom"/>
          </w:tcPr>
          <w:p w14:paraId="3AE1FB9C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725B" w14:textId="491A1B7E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64,200</w:t>
            </w:r>
          </w:p>
        </w:tc>
        <w:tc>
          <w:tcPr>
            <w:tcW w:w="236" w:type="dxa"/>
            <w:vAlign w:val="bottom"/>
          </w:tcPr>
          <w:p w14:paraId="2FF5C901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CEAD5" w14:textId="795A0AF5" w:rsidR="00E42C7F" w:rsidRPr="00A44F5B" w:rsidRDefault="001E47B3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357,688</w:t>
            </w:r>
          </w:p>
        </w:tc>
        <w:tc>
          <w:tcPr>
            <w:tcW w:w="245" w:type="dxa"/>
            <w:vAlign w:val="bottom"/>
          </w:tcPr>
          <w:p w14:paraId="6D399B15" w14:textId="77777777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F6D31" w14:textId="099D92A2" w:rsidR="00E42C7F" w:rsidRPr="00A44F5B" w:rsidRDefault="00E42C7F" w:rsidP="00E42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296,954</w:t>
            </w:r>
          </w:p>
        </w:tc>
      </w:tr>
    </w:tbl>
    <w:p w14:paraId="5BF7D08F" w14:textId="77777777" w:rsidR="008539C2" w:rsidRPr="00A44F5B" w:rsidRDefault="008539C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br w:type="page"/>
      </w:r>
    </w:p>
    <w:p w14:paraId="773E24C1" w14:textId="32B04553" w:rsidR="00EF33BB" w:rsidRPr="00A44F5B" w:rsidRDefault="00580A6E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5" w:right="-110" w:hanging="475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lastRenderedPageBreak/>
        <w:t>6</w:t>
      </w:r>
      <w:r w:rsidR="00092DFA" w:rsidRPr="00A44F5B">
        <w:rPr>
          <w:rFonts w:asciiTheme="majorBidi" w:hAnsiTheme="majorBidi" w:cstheme="majorBidi"/>
          <w:sz w:val="26"/>
          <w:szCs w:val="26"/>
        </w:rPr>
        <w:t xml:space="preserve">.2   </w:t>
      </w:r>
      <w:r w:rsidR="008539C2" w:rsidRPr="00A44F5B">
        <w:rPr>
          <w:rFonts w:asciiTheme="majorBidi" w:hAnsiTheme="majorBidi" w:cstheme="majorBidi"/>
          <w:sz w:val="26"/>
          <w:szCs w:val="26"/>
          <w:cs/>
        </w:rPr>
        <w:tab/>
      </w:r>
      <w:r w:rsidR="00EF33BB" w:rsidRPr="00A44F5B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 w:rsidRPr="00A44F5B">
        <w:rPr>
          <w:rFonts w:asciiTheme="majorBidi" w:hAnsiTheme="majorBidi" w:cstheme="majorBidi"/>
          <w:sz w:val="26"/>
          <w:szCs w:val="26"/>
        </w:rPr>
        <w:t>3</w:t>
      </w:r>
      <w:r w:rsidR="00870DF9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870DF9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E63425" w:rsidRPr="00A44F5B">
        <w:rPr>
          <w:rFonts w:asciiTheme="majorBidi" w:hAnsiTheme="majorBidi" w:cstheme="majorBidi"/>
          <w:sz w:val="26"/>
          <w:szCs w:val="26"/>
        </w:rPr>
        <w:t>2563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F33BB" w:rsidRPr="00A44F5B">
        <w:rPr>
          <w:rFonts w:asciiTheme="majorBidi" w:hAnsiTheme="majorBidi" w:cstheme="majorBidi"/>
          <w:sz w:val="26"/>
          <w:szCs w:val="26"/>
          <w:cs/>
        </w:rPr>
        <w:t>ลูกหนี้สินเชื่อ (สุทธิจากดอกเบี้ย</w:t>
      </w:r>
      <w:r w:rsidR="000730C3">
        <w:rPr>
          <w:rFonts w:asciiTheme="majorBidi" w:hAnsiTheme="majorBidi" w:cstheme="majorBidi" w:hint="cs"/>
          <w:sz w:val="26"/>
          <w:szCs w:val="26"/>
          <w:cs/>
        </w:rPr>
        <w:t>รับ</w:t>
      </w:r>
      <w:r w:rsidR="00EF33BB" w:rsidRPr="00A44F5B">
        <w:rPr>
          <w:rFonts w:asciiTheme="majorBidi" w:hAnsiTheme="majorBidi" w:cstheme="majorBidi"/>
          <w:sz w:val="26"/>
          <w:szCs w:val="26"/>
          <w:cs/>
        </w:rPr>
        <w:t>ที่ยังไม่ถือเป็นรายได้) และ</w:t>
      </w:r>
      <w:r w:rsidR="00A03839" w:rsidRPr="00A44F5B">
        <w:rPr>
          <w:rFonts w:asciiTheme="majorBidi" w:hAnsiTheme="majorBidi" w:cstheme="majorBidi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EF33BB" w:rsidRPr="00A44F5B">
        <w:rPr>
          <w:rFonts w:asciiTheme="majorBidi" w:hAnsiTheme="majorBidi" w:cstheme="majorBidi"/>
          <w:sz w:val="26"/>
          <w:szCs w:val="26"/>
          <w:cs/>
        </w:rPr>
        <w:t>จำแนกตามสถานะได้ดังนี้</w:t>
      </w:r>
    </w:p>
    <w:p w14:paraId="554B6AB7" w14:textId="4949CC84" w:rsidR="00EF33BB" w:rsidRPr="00A44F5B" w:rsidRDefault="00EF33BB" w:rsidP="0058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EF33BB" w:rsidRPr="00A44F5B" w14:paraId="7B98F44E" w14:textId="77777777" w:rsidTr="008E6598">
        <w:trPr>
          <w:trHeight w:val="209"/>
          <w:tblHeader/>
        </w:trPr>
        <w:tc>
          <w:tcPr>
            <w:tcW w:w="3195" w:type="dxa"/>
          </w:tcPr>
          <w:p w14:paraId="083C8923" w14:textId="77777777" w:rsidR="00EF33BB" w:rsidRPr="00A44F5B" w:rsidRDefault="00EF33BB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565C08F" w14:textId="77777777" w:rsidR="00EF33BB" w:rsidRPr="00A44F5B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33BB" w:rsidRPr="00A44F5B" w14:paraId="3688C08D" w14:textId="77777777" w:rsidTr="00BF48E8">
        <w:trPr>
          <w:trHeight w:val="70"/>
          <w:tblHeader/>
        </w:trPr>
        <w:tc>
          <w:tcPr>
            <w:tcW w:w="3195" w:type="dxa"/>
          </w:tcPr>
          <w:p w14:paraId="35E143AE" w14:textId="77777777" w:rsidR="00EF33BB" w:rsidRPr="00A44F5B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4A24E2C" w14:textId="77777777" w:rsidR="00A03839" w:rsidRPr="00A44F5B" w:rsidRDefault="00A03839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427D91" w14:textId="24F20B25" w:rsidR="00EF33BB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09D80875" w14:textId="77777777" w:rsidR="00EF33BB" w:rsidRPr="00A44F5B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73F26BBB" w14:textId="77777777" w:rsidR="00A03839" w:rsidRPr="00A44F5B" w:rsidRDefault="00A03839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</w:t>
            </w:r>
          </w:p>
          <w:p w14:paraId="2439718E" w14:textId="65A2291D" w:rsidR="00EF33BB" w:rsidRPr="00A44F5B" w:rsidRDefault="00A03839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  <w:tc>
          <w:tcPr>
            <w:tcW w:w="238" w:type="dxa"/>
          </w:tcPr>
          <w:p w14:paraId="4AC60CC8" w14:textId="77777777" w:rsidR="00EF33BB" w:rsidRPr="00A44F5B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672F61AA" w14:textId="77777777" w:rsidR="00A03839" w:rsidRPr="00A44F5B" w:rsidRDefault="00A03839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E53757" w14:textId="361BE510" w:rsidR="00EF33BB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EF33BB" w:rsidRPr="00A44F5B" w14:paraId="60A7A2EC" w14:textId="77777777" w:rsidTr="008E6598">
        <w:trPr>
          <w:trHeight w:val="80"/>
          <w:tblHeader/>
        </w:trPr>
        <w:tc>
          <w:tcPr>
            <w:tcW w:w="3195" w:type="dxa"/>
          </w:tcPr>
          <w:p w14:paraId="374FA0B0" w14:textId="77777777" w:rsidR="00EF33BB" w:rsidRPr="00A44F5B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4D45403" w14:textId="2A60BE8C" w:rsidR="00EF33BB" w:rsidRPr="00A44F5B" w:rsidRDefault="00575278" w:rsidP="008E659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F33BB" w:rsidRPr="00A44F5B" w14:paraId="47CFE3C0" w14:textId="77777777" w:rsidTr="008E6598">
        <w:trPr>
          <w:trHeight w:val="209"/>
          <w:tblHeader/>
        </w:trPr>
        <w:tc>
          <w:tcPr>
            <w:tcW w:w="3195" w:type="dxa"/>
          </w:tcPr>
          <w:p w14:paraId="1A221B8B" w14:textId="77777777" w:rsidR="00EF33BB" w:rsidRPr="00A44F5B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298754E0" w14:textId="77777777" w:rsidR="00EF33BB" w:rsidRPr="00A44F5B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D11B0" w:rsidRPr="00A44F5B" w14:paraId="537F4077" w14:textId="77777777" w:rsidTr="008E6598">
        <w:trPr>
          <w:trHeight w:val="209"/>
        </w:trPr>
        <w:tc>
          <w:tcPr>
            <w:tcW w:w="3195" w:type="dxa"/>
          </w:tcPr>
          <w:p w14:paraId="0D611671" w14:textId="77777777" w:rsidR="007D11B0" w:rsidRPr="00A44F5B" w:rsidRDefault="007D11B0" w:rsidP="007D11B0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2070" w:type="dxa"/>
          </w:tcPr>
          <w:p w14:paraId="60A6B0C9" w14:textId="3AA0D5BC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D8F0A6" w14:textId="77777777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1E950425" w14:textId="09D139BE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5CCD263" w14:textId="77777777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DAFFCBA" w14:textId="4C02284F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0D26" w:rsidRPr="00A44F5B" w14:paraId="2541B119" w14:textId="77777777" w:rsidTr="00870DB4">
        <w:trPr>
          <w:trHeight w:val="70"/>
        </w:trPr>
        <w:tc>
          <w:tcPr>
            <w:tcW w:w="3195" w:type="dxa"/>
            <w:vAlign w:val="bottom"/>
          </w:tcPr>
          <w:p w14:paraId="53D8E75A" w14:textId="77777777" w:rsidR="00B70D26" w:rsidRPr="00A44F5B" w:rsidRDefault="00B70D26" w:rsidP="00B70D26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70" w:type="dxa"/>
            <w:vAlign w:val="bottom"/>
          </w:tcPr>
          <w:p w14:paraId="43304488" w14:textId="107C5571" w:rsidR="00B70D26" w:rsidRPr="00A44F5B" w:rsidRDefault="001E47B3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68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329,887</w:t>
            </w:r>
          </w:p>
        </w:tc>
        <w:tc>
          <w:tcPr>
            <w:tcW w:w="236" w:type="dxa"/>
            <w:vAlign w:val="bottom"/>
          </w:tcPr>
          <w:p w14:paraId="2DC1F145" w14:textId="77777777" w:rsidR="00B70D26" w:rsidRPr="00A44F5B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0451B212" w14:textId="2F604D81" w:rsidR="00B70D26" w:rsidRPr="00A44F5B" w:rsidRDefault="001E47B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11,84</w:t>
            </w:r>
            <w:r w:rsidR="00334C61" w:rsidRPr="00A44F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bottom"/>
          </w:tcPr>
          <w:p w14:paraId="4D291363" w14:textId="77777777" w:rsidR="00B70D26" w:rsidRPr="00A44F5B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3BD9954E" w14:textId="1C8A2B3A" w:rsidR="00B70D26" w:rsidRPr="00A44F5B" w:rsidRDefault="001E47B3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1183"/>
                <w:tab w:val="left" w:pos="1599"/>
                <w:tab w:val="left" w:pos="1779"/>
              </w:tabs>
              <w:spacing w:line="240" w:lineRule="auto"/>
              <w:ind w:left="-108" w:right="-5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318,04</w:t>
            </w:r>
            <w:r w:rsidR="00334C61" w:rsidRPr="00A44F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70D26" w:rsidRPr="00A44F5B" w14:paraId="217C7806" w14:textId="77777777" w:rsidTr="00A90D19">
        <w:trPr>
          <w:trHeight w:val="212"/>
        </w:trPr>
        <w:tc>
          <w:tcPr>
            <w:tcW w:w="3195" w:type="dxa"/>
            <w:vAlign w:val="bottom"/>
          </w:tcPr>
          <w:p w14:paraId="6433C4CD" w14:textId="77777777" w:rsidR="00B70D26" w:rsidRPr="00A44F5B" w:rsidRDefault="00B70D26" w:rsidP="00B70D26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bottom"/>
          </w:tcPr>
          <w:p w14:paraId="3111D992" w14:textId="37A592A5" w:rsidR="00B70D26" w:rsidRPr="00A44F5B" w:rsidRDefault="00E42C7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26,021</w:t>
            </w:r>
          </w:p>
        </w:tc>
        <w:tc>
          <w:tcPr>
            <w:tcW w:w="236" w:type="dxa"/>
            <w:vAlign w:val="bottom"/>
          </w:tcPr>
          <w:p w14:paraId="14D47B80" w14:textId="77777777" w:rsidR="00B70D26" w:rsidRPr="00A44F5B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36929F96" w14:textId="43CC8629" w:rsidR="00B70D26" w:rsidRPr="00A44F5B" w:rsidRDefault="00E42C7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1,656</w:t>
            </w:r>
          </w:p>
        </w:tc>
        <w:tc>
          <w:tcPr>
            <w:tcW w:w="238" w:type="dxa"/>
            <w:vAlign w:val="bottom"/>
          </w:tcPr>
          <w:p w14:paraId="32011F46" w14:textId="77777777" w:rsidR="00B70D26" w:rsidRPr="00A44F5B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0199BD7" w14:textId="7065BDC2" w:rsidR="00B70D26" w:rsidRPr="00A44F5B" w:rsidRDefault="00E42C7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1183"/>
                <w:tab w:val="left" w:pos="1599"/>
                <w:tab w:val="left" w:pos="1779"/>
              </w:tabs>
              <w:spacing w:line="240" w:lineRule="auto"/>
              <w:ind w:left="-108" w:right="-6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24,365</w:t>
            </w:r>
          </w:p>
        </w:tc>
      </w:tr>
      <w:tr w:rsidR="00B70D26" w:rsidRPr="00A44F5B" w14:paraId="7FFF9BB9" w14:textId="77777777" w:rsidTr="00870DB4">
        <w:trPr>
          <w:trHeight w:val="70"/>
        </w:trPr>
        <w:tc>
          <w:tcPr>
            <w:tcW w:w="3195" w:type="dxa"/>
            <w:vAlign w:val="bottom"/>
          </w:tcPr>
          <w:p w14:paraId="3F154DD4" w14:textId="77777777" w:rsidR="00B70D26" w:rsidRPr="00A44F5B" w:rsidRDefault="00B70D26" w:rsidP="00B70D26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F579B14" w14:textId="71C7159F" w:rsidR="00B70D26" w:rsidRPr="00A44F5B" w:rsidRDefault="00E42C7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26,080</w:t>
            </w:r>
          </w:p>
        </w:tc>
        <w:tc>
          <w:tcPr>
            <w:tcW w:w="236" w:type="dxa"/>
            <w:vAlign w:val="bottom"/>
          </w:tcPr>
          <w:p w14:paraId="4EE518AB" w14:textId="77777777" w:rsidR="00B70D26" w:rsidRPr="00A44F5B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45F0401F" w14:textId="7BA90FFB" w:rsidR="00B70D26" w:rsidRPr="00A44F5B" w:rsidRDefault="00E42C7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10,80</w:t>
            </w:r>
            <w:r w:rsidR="00334C61"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bottom"/>
          </w:tcPr>
          <w:p w14:paraId="2CD8C399" w14:textId="77777777" w:rsidR="00B70D26" w:rsidRPr="00A44F5B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12D4925C" w14:textId="1FD70E11" w:rsidR="00B70D26" w:rsidRPr="00A44F5B" w:rsidRDefault="00E42C7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1183"/>
                <w:tab w:val="left" w:pos="1599"/>
                <w:tab w:val="left" w:pos="1779"/>
              </w:tabs>
              <w:spacing w:line="240" w:lineRule="auto"/>
              <w:ind w:left="-108" w:right="-6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15,28</w:t>
            </w:r>
            <w:r w:rsidR="00334C61"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70D26" w:rsidRPr="00A44F5B" w14:paraId="008D0C5D" w14:textId="77777777" w:rsidTr="00870DB4">
        <w:trPr>
          <w:trHeight w:val="198"/>
        </w:trPr>
        <w:tc>
          <w:tcPr>
            <w:tcW w:w="3195" w:type="dxa"/>
            <w:vAlign w:val="bottom"/>
          </w:tcPr>
          <w:p w14:paraId="0C061347" w14:textId="77777777" w:rsidR="00B70D26" w:rsidRPr="00A44F5B" w:rsidRDefault="00B70D26" w:rsidP="00B70D26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E4310" w14:textId="76EAA189" w:rsidR="00B70D26" w:rsidRPr="00A44F5B" w:rsidRDefault="001E47B3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381,988</w:t>
            </w:r>
          </w:p>
        </w:tc>
        <w:tc>
          <w:tcPr>
            <w:tcW w:w="236" w:type="dxa"/>
            <w:vAlign w:val="bottom"/>
          </w:tcPr>
          <w:p w14:paraId="03FFA677" w14:textId="77777777" w:rsidR="00B70D26" w:rsidRPr="00A44F5B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1DB0E" w14:textId="3DD58ED4" w:rsidR="00B70D26" w:rsidRPr="00A44F5B" w:rsidRDefault="00E42C7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24,30</w:t>
            </w:r>
            <w:r w:rsidR="001E47B3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8" w:type="dxa"/>
            <w:vAlign w:val="bottom"/>
          </w:tcPr>
          <w:p w14:paraId="395D67ED" w14:textId="77777777" w:rsidR="00B70D26" w:rsidRPr="00A44F5B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8BFA5" w14:textId="565B8EE6" w:rsidR="00B70D26" w:rsidRPr="00A44F5B" w:rsidRDefault="001E47B3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1183"/>
                <w:tab w:val="left" w:pos="1599"/>
                <w:tab w:val="left" w:pos="1779"/>
              </w:tabs>
              <w:spacing w:line="240" w:lineRule="auto"/>
              <w:ind w:left="-108" w:right="-5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357,688</w:t>
            </w:r>
          </w:p>
        </w:tc>
      </w:tr>
    </w:tbl>
    <w:p w14:paraId="2F37BC38" w14:textId="50D5D915" w:rsidR="00EF33BB" w:rsidRPr="00A44F5B" w:rsidRDefault="00EF33BB" w:rsidP="0058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</w:p>
    <w:p w14:paraId="4A12EEE6" w14:textId="178D0C0A" w:rsidR="00EF33BB" w:rsidRPr="00A44F5B" w:rsidRDefault="00EF33BB" w:rsidP="00EF3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ab/>
        <w:t xml:space="preserve">ณ วันที่ </w:t>
      </w:r>
      <w:r w:rsidR="00B65D58">
        <w:rPr>
          <w:rFonts w:asciiTheme="majorBidi" w:hAnsiTheme="majorBidi" w:cstheme="majorBidi"/>
          <w:sz w:val="26"/>
          <w:szCs w:val="26"/>
        </w:rPr>
        <w:t>31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B65D58">
        <w:rPr>
          <w:rFonts w:asciiTheme="majorBidi" w:hAnsiTheme="majorBidi" w:cstheme="majorBidi"/>
          <w:sz w:val="26"/>
          <w:szCs w:val="26"/>
        </w:rPr>
        <w:t>2562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ลูกหนี้สินเชื่อ (สุทธิจากดอกเบี้ย</w:t>
      </w:r>
      <w:r w:rsidR="000730C3">
        <w:rPr>
          <w:rFonts w:asciiTheme="majorBidi" w:hAnsiTheme="majorBidi" w:cstheme="majorBidi" w:hint="cs"/>
          <w:sz w:val="26"/>
          <w:szCs w:val="26"/>
          <w:cs/>
        </w:rPr>
        <w:t>รับ</w:t>
      </w:r>
      <w:r w:rsidRPr="00A44F5B">
        <w:rPr>
          <w:rFonts w:asciiTheme="majorBidi" w:hAnsiTheme="majorBidi" w:cstheme="majorBidi"/>
          <w:sz w:val="26"/>
          <w:szCs w:val="26"/>
          <w:cs/>
        </w:rPr>
        <w:t>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14:paraId="0EA61704" w14:textId="77777777" w:rsidR="00EF33BB" w:rsidRPr="00A44F5B" w:rsidRDefault="00EF33BB" w:rsidP="00EF3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EF33BB" w:rsidRPr="00A44F5B" w14:paraId="11A0D61C" w14:textId="77777777" w:rsidTr="008E6598">
        <w:trPr>
          <w:trHeight w:val="209"/>
          <w:tblHeader/>
        </w:trPr>
        <w:tc>
          <w:tcPr>
            <w:tcW w:w="3195" w:type="dxa"/>
          </w:tcPr>
          <w:p w14:paraId="5363BB1B" w14:textId="77777777" w:rsidR="00EF33BB" w:rsidRPr="00A44F5B" w:rsidRDefault="00EF33BB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340DD493" w14:textId="293EFAB7" w:rsidR="00EF33BB" w:rsidRPr="00A44F5B" w:rsidRDefault="00672A3F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33BB" w:rsidRPr="00A44F5B" w14:paraId="1C85C762" w14:textId="77777777" w:rsidTr="008E6598">
        <w:trPr>
          <w:trHeight w:val="70"/>
          <w:tblHeader/>
        </w:trPr>
        <w:tc>
          <w:tcPr>
            <w:tcW w:w="3195" w:type="dxa"/>
          </w:tcPr>
          <w:p w14:paraId="6242A751" w14:textId="77777777" w:rsidR="00EF33BB" w:rsidRPr="00A44F5B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14CDCDB" w14:textId="3C8C7F9B" w:rsidR="00EF33BB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1CC177C8" w14:textId="77777777" w:rsidR="00EF33BB" w:rsidRPr="00A44F5B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01A22C1B" w14:textId="7D0F0CDE" w:rsidR="00EF33BB" w:rsidRPr="00A44F5B" w:rsidRDefault="00475BED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38" w:type="dxa"/>
          </w:tcPr>
          <w:p w14:paraId="4582AB06" w14:textId="77777777" w:rsidR="00EF33BB" w:rsidRPr="00A44F5B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40E7ED42" w14:textId="2323BF3F" w:rsidR="00EF33BB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EF33BB" w:rsidRPr="00A44F5B" w14:paraId="27782BEA" w14:textId="77777777" w:rsidTr="008E6598">
        <w:trPr>
          <w:trHeight w:val="80"/>
          <w:tblHeader/>
        </w:trPr>
        <w:tc>
          <w:tcPr>
            <w:tcW w:w="3195" w:type="dxa"/>
          </w:tcPr>
          <w:p w14:paraId="533EBC3D" w14:textId="77777777" w:rsidR="00EF33BB" w:rsidRPr="00A44F5B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28C84E7F" w14:textId="7AFB3F86" w:rsidR="00EF33BB" w:rsidRPr="00A44F5B" w:rsidRDefault="00BF48E8" w:rsidP="008E659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EF33BB" w:rsidRPr="00A44F5B" w14:paraId="4F5132D6" w14:textId="77777777" w:rsidTr="008E6598">
        <w:trPr>
          <w:trHeight w:val="209"/>
          <w:tblHeader/>
        </w:trPr>
        <w:tc>
          <w:tcPr>
            <w:tcW w:w="3195" w:type="dxa"/>
          </w:tcPr>
          <w:p w14:paraId="48397850" w14:textId="77777777" w:rsidR="00EF33BB" w:rsidRPr="00A44F5B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5FC979C4" w14:textId="77777777" w:rsidR="00EF33BB" w:rsidRPr="00A44F5B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F33BB" w:rsidRPr="00A44F5B" w14:paraId="7BDA82BF" w14:textId="77777777" w:rsidTr="008E6598">
        <w:trPr>
          <w:trHeight w:val="209"/>
        </w:trPr>
        <w:tc>
          <w:tcPr>
            <w:tcW w:w="3195" w:type="dxa"/>
          </w:tcPr>
          <w:p w14:paraId="79182563" w14:textId="77777777" w:rsidR="00EF33BB" w:rsidRPr="00A44F5B" w:rsidRDefault="00EF33BB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2E5F4B84" w14:textId="77777777" w:rsidR="00EF33BB" w:rsidRPr="00A44F5B" w:rsidRDefault="00EF33BB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E0C6DF" w14:textId="77777777" w:rsidR="00EF33BB" w:rsidRPr="00A44F5B" w:rsidRDefault="00EF33BB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023A0A2B" w14:textId="77777777" w:rsidR="00EF33BB" w:rsidRPr="00A44F5B" w:rsidRDefault="00EF33BB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7A4CD18" w14:textId="77777777" w:rsidR="00EF33BB" w:rsidRPr="00A44F5B" w:rsidRDefault="00EF33BB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585CD169" w14:textId="77777777" w:rsidR="00EF33BB" w:rsidRPr="00A44F5B" w:rsidRDefault="00EF33BB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48E8" w:rsidRPr="00A44F5B" w14:paraId="4AF62E8B" w14:textId="77777777" w:rsidTr="008E6598">
        <w:trPr>
          <w:trHeight w:val="70"/>
        </w:trPr>
        <w:tc>
          <w:tcPr>
            <w:tcW w:w="3195" w:type="dxa"/>
          </w:tcPr>
          <w:p w14:paraId="08D6D399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348051F3" w14:textId="74C724E3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239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738</w:t>
            </w:r>
          </w:p>
        </w:tc>
        <w:tc>
          <w:tcPr>
            <w:tcW w:w="236" w:type="dxa"/>
            <w:vAlign w:val="bottom"/>
          </w:tcPr>
          <w:p w14:paraId="39D4A80D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2E3FCD38" w14:textId="7B3E16BB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348</w:t>
            </w:r>
          </w:p>
        </w:tc>
        <w:tc>
          <w:tcPr>
            <w:tcW w:w="238" w:type="dxa"/>
            <w:vAlign w:val="bottom"/>
          </w:tcPr>
          <w:p w14:paraId="60B0B6A8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65C38A6" w14:textId="2432AE89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237,390</w:t>
            </w:r>
          </w:p>
        </w:tc>
      </w:tr>
      <w:tr w:rsidR="00BF48E8" w:rsidRPr="00A44F5B" w14:paraId="059A778E" w14:textId="77777777" w:rsidTr="008E6598">
        <w:trPr>
          <w:trHeight w:val="221"/>
        </w:trPr>
        <w:tc>
          <w:tcPr>
            <w:tcW w:w="3195" w:type="dxa"/>
          </w:tcPr>
          <w:p w14:paraId="6164563F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</w:tcPr>
          <w:p w14:paraId="614DA13A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2F0EF3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7A5D7B28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F4AA989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1E56DE4A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48E8" w:rsidRPr="00A44F5B" w14:paraId="0828A193" w14:textId="77777777" w:rsidTr="008E6598">
        <w:trPr>
          <w:trHeight w:val="70"/>
        </w:trPr>
        <w:tc>
          <w:tcPr>
            <w:tcW w:w="3195" w:type="dxa"/>
          </w:tcPr>
          <w:p w14:paraId="11E93EAE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3C16669D" w14:textId="0643DB26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066</w:t>
            </w:r>
          </w:p>
        </w:tc>
        <w:tc>
          <w:tcPr>
            <w:tcW w:w="236" w:type="dxa"/>
            <w:vAlign w:val="bottom"/>
          </w:tcPr>
          <w:p w14:paraId="426B60DD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2C6FD13B" w14:textId="11E37B06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002</w:t>
            </w:r>
          </w:p>
        </w:tc>
        <w:tc>
          <w:tcPr>
            <w:tcW w:w="238" w:type="dxa"/>
            <w:vAlign w:val="bottom"/>
          </w:tcPr>
          <w:p w14:paraId="58BAA132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AC6D010" w14:textId="0F5336BB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36,064</w:t>
            </w:r>
          </w:p>
        </w:tc>
      </w:tr>
      <w:tr w:rsidR="00BF48E8" w:rsidRPr="00A44F5B" w14:paraId="5D355365" w14:textId="77777777" w:rsidTr="008E6598">
        <w:trPr>
          <w:trHeight w:val="70"/>
        </w:trPr>
        <w:tc>
          <w:tcPr>
            <w:tcW w:w="3195" w:type="dxa"/>
          </w:tcPr>
          <w:p w14:paraId="19CB3AE1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249E7F3D" w14:textId="12A677C2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019</w:t>
            </w:r>
          </w:p>
        </w:tc>
        <w:tc>
          <w:tcPr>
            <w:tcW w:w="236" w:type="dxa"/>
            <w:vAlign w:val="bottom"/>
          </w:tcPr>
          <w:p w14:paraId="6F841528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392CA31B" w14:textId="34FDD4CD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095</w:t>
            </w:r>
          </w:p>
        </w:tc>
        <w:tc>
          <w:tcPr>
            <w:tcW w:w="238" w:type="dxa"/>
            <w:vAlign w:val="bottom"/>
          </w:tcPr>
          <w:p w14:paraId="007A1B27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67706090" w14:textId="47A7D0C3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924</w:t>
            </w:r>
          </w:p>
        </w:tc>
      </w:tr>
      <w:tr w:rsidR="00BF48E8" w:rsidRPr="00A44F5B" w14:paraId="5AA09FB9" w14:textId="77777777" w:rsidTr="008E6598">
        <w:trPr>
          <w:trHeight w:val="70"/>
        </w:trPr>
        <w:tc>
          <w:tcPr>
            <w:tcW w:w="3195" w:type="dxa"/>
          </w:tcPr>
          <w:p w14:paraId="61CD4240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1A73750F" w14:textId="7F612B5D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387</w:t>
            </w:r>
          </w:p>
        </w:tc>
        <w:tc>
          <w:tcPr>
            <w:tcW w:w="236" w:type="dxa"/>
            <w:vAlign w:val="bottom"/>
          </w:tcPr>
          <w:p w14:paraId="5A5E71D3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7441A063" w14:textId="1CAAC0C8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403</w:t>
            </w:r>
          </w:p>
        </w:tc>
        <w:tc>
          <w:tcPr>
            <w:tcW w:w="238" w:type="dxa"/>
            <w:vAlign w:val="bottom"/>
          </w:tcPr>
          <w:p w14:paraId="14B2F605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3094E1A1" w14:textId="0F793E5E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</w:p>
        </w:tc>
      </w:tr>
      <w:tr w:rsidR="00BF48E8" w:rsidRPr="00A44F5B" w14:paraId="23685C85" w14:textId="77777777" w:rsidTr="008E6598">
        <w:trPr>
          <w:trHeight w:val="70"/>
        </w:trPr>
        <w:tc>
          <w:tcPr>
            <w:tcW w:w="3195" w:type="dxa"/>
          </w:tcPr>
          <w:p w14:paraId="5F1C6BEC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60653644" w14:textId="45AAF23F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3,985</w:t>
            </w:r>
          </w:p>
        </w:tc>
        <w:tc>
          <w:tcPr>
            <w:tcW w:w="236" w:type="dxa"/>
            <w:vAlign w:val="bottom"/>
          </w:tcPr>
          <w:p w14:paraId="25DFC05F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13E3C50C" w14:textId="24971BBC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3,016</w:t>
            </w:r>
          </w:p>
        </w:tc>
        <w:tc>
          <w:tcPr>
            <w:tcW w:w="238" w:type="dxa"/>
            <w:vAlign w:val="bottom"/>
          </w:tcPr>
          <w:p w14:paraId="240B0A3E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5694BECB" w14:textId="5BE399CF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</w:tr>
      <w:tr w:rsidR="00BF48E8" w:rsidRPr="00A44F5B" w14:paraId="0C492AB4" w14:textId="77777777" w:rsidTr="008E6598">
        <w:trPr>
          <w:trHeight w:val="70"/>
        </w:trPr>
        <w:tc>
          <w:tcPr>
            <w:tcW w:w="3195" w:type="dxa"/>
          </w:tcPr>
          <w:p w14:paraId="75B22DEF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4F991EF0" w14:textId="38812556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579</w:t>
            </w:r>
          </w:p>
        </w:tc>
        <w:tc>
          <w:tcPr>
            <w:tcW w:w="236" w:type="dxa"/>
            <w:vAlign w:val="bottom"/>
          </w:tcPr>
          <w:p w14:paraId="4044B36E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26A45F6D" w14:textId="7DA45A91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956</w:t>
            </w:r>
          </w:p>
        </w:tc>
        <w:tc>
          <w:tcPr>
            <w:tcW w:w="238" w:type="dxa"/>
            <w:vAlign w:val="bottom"/>
          </w:tcPr>
          <w:p w14:paraId="0AED919F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56F83D01" w14:textId="534763B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</w:tr>
      <w:tr w:rsidR="00BF48E8" w:rsidRPr="00A44F5B" w14:paraId="4181F481" w14:textId="77777777" w:rsidTr="008E6598">
        <w:trPr>
          <w:trHeight w:val="198"/>
        </w:trPr>
        <w:tc>
          <w:tcPr>
            <w:tcW w:w="3195" w:type="dxa"/>
          </w:tcPr>
          <w:p w14:paraId="6DF7FEF9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5DFD9084" w14:textId="14E41C2D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110</w:t>
            </w:r>
          </w:p>
        </w:tc>
        <w:tc>
          <w:tcPr>
            <w:tcW w:w="236" w:type="dxa"/>
            <w:vAlign w:val="bottom"/>
          </w:tcPr>
          <w:p w14:paraId="639DEDBF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3CB69167" w14:textId="3EAE7F0A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110</w:t>
            </w:r>
          </w:p>
        </w:tc>
        <w:tc>
          <w:tcPr>
            <w:tcW w:w="238" w:type="dxa"/>
            <w:vAlign w:val="bottom"/>
          </w:tcPr>
          <w:p w14:paraId="42F4EE2A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4961A19E" w14:textId="696FEB5F" w:rsidR="00BF48E8" w:rsidRPr="00A44F5B" w:rsidRDefault="00BF48E8" w:rsidP="007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48E8" w:rsidRPr="00A44F5B" w14:paraId="298D7FA2" w14:textId="77777777" w:rsidTr="008E6598">
        <w:trPr>
          <w:trHeight w:val="198"/>
        </w:trPr>
        <w:tc>
          <w:tcPr>
            <w:tcW w:w="3195" w:type="dxa"/>
          </w:tcPr>
          <w:p w14:paraId="318DC4FE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CB0CBB" w14:textId="09BF82B2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323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884</w:t>
            </w:r>
          </w:p>
        </w:tc>
        <w:tc>
          <w:tcPr>
            <w:tcW w:w="236" w:type="dxa"/>
            <w:vAlign w:val="bottom"/>
          </w:tcPr>
          <w:p w14:paraId="56B42E36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DA402" w14:textId="59843FD4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26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930</w:t>
            </w:r>
          </w:p>
        </w:tc>
        <w:tc>
          <w:tcPr>
            <w:tcW w:w="238" w:type="dxa"/>
            <w:vAlign w:val="bottom"/>
          </w:tcPr>
          <w:p w14:paraId="7869CB1F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261C5" w14:textId="386E458A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296,954</w:t>
            </w:r>
          </w:p>
        </w:tc>
      </w:tr>
    </w:tbl>
    <w:p w14:paraId="36F5E3AE" w14:textId="4779D395" w:rsidR="00BF48E8" w:rsidRPr="00A44F5B" w:rsidRDefault="00BF48E8" w:rsidP="0058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27B6D771" w14:textId="77777777" w:rsidR="00BF48E8" w:rsidRPr="00A44F5B" w:rsidRDefault="00BF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02D157C" w14:textId="6F1A8D66" w:rsidR="00092DFA" w:rsidRPr="00A44F5B" w:rsidRDefault="00580A6E" w:rsidP="00580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lastRenderedPageBreak/>
        <w:t>6</w:t>
      </w:r>
      <w:r w:rsidR="00092DFA" w:rsidRPr="00A44F5B">
        <w:rPr>
          <w:rFonts w:asciiTheme="majorBidi" w:hAnsiTheme="majorBidi" w:cstheme="majorBidi"/>
          <w:sz w:val="26"/>
          <w:szCs w:val="26"/>
        </w:rPr>
        <w:t>.3</w:t>
      </w:r>
      <w:r w:rsidR="00092DFA" w:rsidRPr="00A44F5B">
        <w:rPr>
          <w:rFonts w:asciiTheme="majorBidi" w:hAnsiTheme="majorBidi" w:cstheme="majorBidi"/>
          <w:sz w:val="26"/>
          <w:szCs w:val="26"/>
        </w:rPr>
        <w:tab/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 w:rsidRPr="00A44F5B">
        <w:rPr>
          <w:rFonts w:asciiTheme="majorBidi" w:hAnsiTheme="majorBidi" w:cstheme="majorBidi"/>
          <w:sz w:val="26"/>
          <w:szCs w:val="26"/>
        </w:rPr>
        <w:t>3</w:t>
      </w:r>
      <w:r w:rsidR="00575278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575278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E63425" w:rsidRPr="00A44F5B">
        <w:rPr>
          <w:rFonts w:asciiTheme="majorBidi" w:hAnsiTheme="majorBidi" w:cstheme="majorBidi"/>
          <w:sz w:val="26"/>
          <w:szCs w:val="26"/>
        </w:rPr>
        <w:t>2563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E63425" w:rsidRPr="00A44F5B">
        <w:rPr>
          <w:rFonts w:asciiTheme="majorBidi" w:hAnsiTheme="majorBidi" w:cstheme="majorBidi"/>
          <w:sz w:val="26"/>
          <w:szCs w:val="26"/>
        </w:rPr>
        <w:t>31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 w:rsidRPr="00A44F5B">
        <w:rPr>
          <w:rFonts w:asciiTheme="majorBidi" w:hAnsiTheme="majorBidi" w:cstheme="majorBidi"/>
          <w:sz w:val="26"/>
          <w:szCs w:val="26"/>
        </w:rPr>
        <w:t>2562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ผลรวมของเงินลงทุนขั้นต่ำตามสัญญาลูกหนี้สินเชื่อและมูลค่าปัจจุบันของจำนวนเงินขั้นต่ำที่ลูกหนี้ต้องจ่ายตามสัญญาลูกหนี้สินเชื่อแสดงได้ดังนี้</w:t>
      </w:r>
    </w:p>
    <w:p w14:paraId="5C9DDA89" w14:textId="4460BC3C" w:rsidR="00092DFA" w:rsidRPr="00A44F5B" w:rsidRDefault="00092DFA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8"/>
          <w:tab w:val="left" w:pos="3150"/>
        </w:tabs>
        <w:spacing w:line="260" w:lineRule="atLeast"/>
        <w:ind w:left="540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ab/>
      </w:r>
      <w:r w:rsidR="00764235" w:rsidRPr="00A44F5B">
        <w:rPr>
          <w:rFonts w:asciiTheme="majorBidi" w:hAnsiTheme="majorBidi" w:cstheme="majorBidi"/>
          <w:sz w:val="26"/>
          <w:szCs w:val="26"/>
        </w:rPr>
        <w:tab/>
      </w: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015"/>
        <w:gridCol w:w="1260"/>
        <w:gridCol w:w="270"/>
        <w:gridCol w:w="1350"/>
        <w:gridCol w:w="270"/>
        <w:gridCol w:w="1350"/>
        <w:gridCol w:w="270"/>
        <w:gridCol w:w="1620"/>
      </w:tblGrid>
      <w:tr w:rsidR="00220BD8" w:rsidRPr="00A44F5B" w14:paraId="0388AA4E" w14:textId="77777777" w:rsidTr="00F6107A">
        <w:trPr>
          <w:trHeight w:val="209"/>
          <w:tblHeader/>
        </w:trPr>
        <w:tc>
          <w:tcPr>
            <w:tcW w:w="3015" w:type="dxa"/>
          </w:tcPr>
          <w:p w14:paraId="5FFE0FB4" w14:textId="77777777" w:rsidR="00220BD8" w:rsidRPr="00A44F5B" w:rsidRDefault="00220BD8" w:rsidP="00F6107A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</w:tcPr>
          <w:p w14:paraId="30AD4DA6" w14:textId="77777777" w:rsidR="00220BD8" w:rsidRPr="00A44F5B" w:rsidRDefault="00220BD8" w:rsidP="00F6107A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31608" w:rsidRPr="00A44F5B" w14:paraId="415B78D7" w14:textId="77777777" w:rsidTr="00870DB4">
        <w:trPr>
          <w:trHeight w:val="209"/>
          <w:tblHeader/>
        </w:trPr>
        <w:tc>
          <w:tcPr>
            <w:tcW w:w="3015" w:type="dxa"/>
          </w:tcPr>
          <w:p w14:paraId="2CFA3360" w14:textId="77777777" w:rsidR="00F31608" w:rsidRPr="00A44F5B" w:rsidRDefault="00F31608" w:rsidP="00F3160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D09A15" w14:textId="77777777" w:rsidR="00F31608" w:rsidRPr="00A44F5B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</w:t>
            </w:r>
          </w:p>
          <w:p w14:paraId="53B41429" w14:textId="77777777" w:rsidR="00F31608" w:rsidRPr="00A44F5B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ทุนขั้น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ต่ำ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ในสัญญา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  <w:p w14:paraId="121FAB66" w14:textId="3E763E8A" w:rsidR="00F31608" w:rsidRPr="00A44F5B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70" w:type="dxa"/>
          </w:tcPr>
          <w:p w14:paraId="63FF2D5D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CE1A59A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F7C234C" w14:textId="547BCFD9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686304A1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BA43F4" w14:textId="77777777" w:rsidR="00F31608" w:rsidRPr="00A44F5B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</w:t>
            </w:r>
          </w:p>
          <w:p w14:paraId="06CDD723" w14:textId="77777777" w:rsidR="00F31608" w:rsidRPr="00A44F5B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ทุนขั้น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ต่ำ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ในสัญญา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  <w:p w14:paraId="0635BA8E" w14:textId="21C317FC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70" w:type="dxa"/>
          </w:tcPr>
          <w:p w14:paraId="564285A5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</w:tcPr>
          <w:p w14:paraId="3BF9EFD6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0DDD49" w14:textId="679AE2C1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</w:t>
            </w:r>
          </w:p>
          <w:p w14:paraId="1BEF2B43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ต้องจ่าย</w:t>
            </w:r>
          </w:p>
        </w:tc>
      </w:tr>
      <w:tr w:rsidR="00F31608" w:rsidRPr="00A44F5B" w14:paraId="51D48764" w14:textId="77777777" w:rsidTr="00F6107A">
        <w:trPr>
          <w:trHeight w:val="80"/>
          <w:tblHeader/>
        </w:trPr>
        <w:tc>
          <w:tcPr>
            <w:tcW w:w="3015" w:type="dxa"/>
          </w:tcPr>
          <w:p w14:paraId="6D379F3A" w14:textId="77777777" w:rsidR="00F31608" w:rsidRPr="00A44F5B" w:rsidRDefault="00F31608" w:rsidP="00F3160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09E46D15" w14:textId="5F2C9203" w:rsidR="00F31608" w:rsidRPr="00A44F5B" w:rsidRDefault="00575278" w:rsidP="00F3160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1B397F98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7E0B035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31608" w:rsidRPr="00A44F5B" w14:paraId="1297772A" w14:textId="77777777" w:rsidTr="00F6107A">
        <w:trPr>
          <w:trHeight w:val="70"/>
          <w:tblHeader/>
        </w:trPr>
        <w:tc>
          <w:tcPr>
            <w:tcW w:w="3015" w:type="dxa"/>
          </w:tcPr>
          <w:p w14:paraId="615AF2A0" w14:textId="77777777" w:rsidR="00F31608" w:rsidRPr="00A44F5B" w:rsidRDefault="00F31608" w:rsidP="00F3160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</w:tcPr>
          <w:p w14:paraId="791AC228" w14:textId="77777777" w:rsidR="00F31608" w:rsidRPr="00A44F5B" w:rsidRDefault="00F31608" w:rsidP="00F3160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D11B0" w:rsidRPr="00A44F5B" w14:paraId="5993E83B" w14:textId="77777777" w:rsidTr="00870DB4">
        <w:trPr>
          <w:trHeight w:val="63"/>
        </w:trPr>
        <w:tc>
          <w:tcPr>
            <w:tcW w:w="3015" w:type="dxa"/>
          </w:tcPr>
          <w:p w14:paraId="57C338D5" w14:textId="77777777" w:rsidR="007D11B0" w:rsidRPr="00A44F5B" w:rsidRDefault="007D11B0" w:rsidP="007D11B0">
            <w:pPr>
              <w:tabs>
                <w:tab w:val="left" w:pos="342"/>
              </w:tabs>
              <w:spacing w:line="240" w:lineRule="auto"/>
              <w:ind w:left="205" w:right="-558" w:hanging="18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260" w:type="dxa"/>
          </w:tcPr>
          <w:p w14:paraId="77683484" w14:textId="30FF2FDB" w:rsidR="007D11B0" w:rsidRPr="00A44F5B" w:rsidRDefault="00E42C7F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caps/>
                <w:sz w:val="26"/>
                <w:szCs w:val="26"/>
                <w:cs/>
              </w:rPr>
              <w:t>341</w:t>
            </w:r>
            <w:r w:rsidRPr="00A44F5B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caps/>
                <w:sz w:val="26"/>
                <w:szCs w:val="26"/>
                <w:cs/>
              </w:rPr>
              <w:t>07</w:t>
            </w:r>
            <w:r w:rsidR="001E47B3" w:rsidRPr="00A44F5B">
              <w:rPr>
                <w:rFonts w:asciiTheme="majorBidi" w:hAnsiTheme="majorBidi" w:cs="Angsana New"/>
                <w:cap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3B3B6CB" w14:textId="77777777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07879EA" w14:textId="025720FF" w:rsidR="007D11B0" w:rsidRPr="00A44F5B" w:rsidRDefault="001E47B3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aps/>
                <w:sz w:val="26"/>
                <w:szCs w:val="26"/>
              </w:rPr>
              <w:t>272,984</w:t>
            </w:r>
          </w:p>
        </w:tc>
        <w:tc>
          <w:tcPr>
            <w:tcW w:w="270" w:type="dxa"/>
          </w:tcPr>
          <w:p w14:paraId="38E9DCB3" w14:textId="77777777" w:rsidR="007D11B0" w:rsidRPr="00A44F5B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C49EEF" w14:textId="1564963A" w:rsidR="007D11B0" w:rsidRPr="00A44F5B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316</w:t>
            </w:r>
            <w:r w:rsidRPr="00A44F5B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164</w:t>
            </w:r>
          </w:p>
        </w:tc>
        <w:tc>
          <w:tcPr>
            <w:tcW w:w="270" w:type="dxa"/>
          </w:tcPr>
          <w:p w14:paraId="581223D8" w14:textId="77777777" w:rsidR="007D11B0" w:rsidRPr="00A44F5B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AF5FA66" w14:textId="1A8D62F8" w:rsidR="007D11B0" w:rsidRPr="00A44F5B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257</w:t>
            </w:r>
            <w:r w:rsidRPr="00A44F5B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154</w:t>
            </w:r>
          </w:p>
        </w:tc>
      </w:tr>
      <w:tr w:rsidR="007D11B0" w:rsidRPr="00A44F5B" w14:paraId="4A8E346D" w14:textId="77777777" w:rsidTr="00870DB4">
        <w:trPr>
          <w:trHeight w:val="64"/>
        </w:trPr>
        <w:tc>
          <w:tcPr>
            <w:tcW w:w="3015" w:type="dxa"/>
            <w:vAlign w:val="bottom"/>
          </w:tcPr>
          <w:p w14:paraId="1A40FCB9" w14:textId="77777777" w:rsidR="007D11B0" w:rsidRPr="00A44F5B" w:rsidRDefault="007D11B0" w:rsidP="007D11B0">
            <w:pPr>
              <w:tabs>
                <w:tab w:val="left" w:pos="342"/>
              </w:tabs>
              <w:spacing w:line="240" w:lineRule="auto"/>
              <w:ind w:left="205" w:right="-55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2BFE27" w14:textId="5883470C" w:rsidR="007D11B0" w:rsidRPr="00A44F5B" w:rsidRDefault="00E42C7F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caps/>
                <w:sz w:val="26"/>
                <w:szCs w:val="26"/>
              </w:rPr>
              <w:t>127,999</w:t>
            </w:r>
          </w:p>
        </w:tc>
        <w:tc>
          <w:tcPr>
            <w:tcW w:w="270" w:type="dxa"/>
          </w:tcPr>
          <w:p w14:paraId="14C1F9CF" w14:textId="77777777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99334B" w14:textId="56EDBF6C" w:rsidR="007D11B0" w:rsidRPr="00A44F5B" w:rsidRDefault="001E47B3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="Angsana New"/>
                <w:caps/>
                <w:sz w:val="26"/>
                <w:szCs w:val="26"/>
                <w:cs/>
              </w:rPr>
              <w:t>109</w:t>
            </w:r>
            <w:r w:rsidRPr="00A44F5B">
              <w:rPr>
                <w:rFonts w:asciiTheme="majorBidi" w:hAnsiTheme="majorBidi" w:cs="Angsana New"/>
                <w:cap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caps/>
                <w:sz w:val="26"/>
                <w:szCs w:val="26"/>
                <w:cs/>
              </w:rPr>
              <w:t>004</w:t>
            </w:r>
          </w:p>
        </w:tc>
        <w:tc>
          <w:tcPr>
            <w:tcW w:w="270" w:type="dxa"/>
          </w:tcPr>
          <w:p w14:paraId="4051ADD2" w14:textId="77777777" w:rsidR="007D11B0" w:rsidRPr="00A44F5B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862895" w14:textId="0ECDF179" w:rsidR="007D11B0" w:rsidRPr="00A44F5B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aps/>
                <w:sz w:val="26"/>
                <w:szCs w:val="26"/>
              </w:rPr>
              <w:t>77,930</w:t>
            </w:r>
          </w:p>
        </w:tc>
        <w:tc>
          <w:tcPr>
            <w:tcW w:w="270" w:type="dxa"/>
          </w:tcPr>
          <w:p w14:paraId="6DCFA70E" w14:textId="77777777" w:rsidR="007D11B0" w:rsidRPr="00A44F5B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248B680" w14:textId="16D81E5E" w:rsidR="007D11B0" w:rsidRPr="00A44F5B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eastAsia="Arial Unicode MS" w:hAnsiTheme="majorBidi" w:cstheme="majorBidi"/>
                <w:caps/>
                <w:sz w:val="26"/>
                <w:szCs w:val="26"/>
              </w:rPr>
              <w:t>66,730</w:t>
            </w:r>
          </w:p>
        </w:tc>
      </w:tr>
      <w:tr w:rsidR="007D11B0" w:rsidRPr="00A44F5B" w14:paraId="1E52B5E8" w14:textId="77777777" w:rsidTr="00870DB4">
        <w:trPr>
          <w:trHeight w:val="64"/>
        </w:trPr>
        <w:tc>
          <w:tcPr>
            <w:tcW w:w="3015" w:type="dxa"/>
          </w:tcPr>
          <w:p w14:paraId="4C7E10F7" w14:textId="77777777" w:rsidR="007D11B0" w:rsidRPr="00A44F5B" w:rsidRDefault="007D11B0" w:rsidP="007D11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5DA5A1" w14:textId="320FF08D" w:rsidR="007D11B0" w:rsidRPr="00A44F5B" w:rsidRDefault="00E42C7F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caps/>
                <w:sz w:val="26"/>
                <w:szCs w:val="26"/>
                <w:cs/>
              </w:rPr>
              <w:t>469</w:t>
            </w:r>
            <w:r w:rsidRPr="00A44F5B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caps/>
                <w:sz w:val="26"/>
                <w:szCs w:val="26"/>
                <w:cs/>
              </w:rPr>
              <w:t>0</w:t>
            </w:r>
            <w:r w:rsidR="001E47B3" w:rsidRPr="00A44F5B">
              <w:rPr>
                <w:rFonts w:asciiTheme="majorBidi" w:hAnsiTheme="majorBidi" w:cs="Angsana New"/>
                <w:caps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72A7D96B" w14:textId="77777777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4CC619" w14:textId="125603D7" w:rsidR="007D11B0" w:rsidRPr="00A44F5B" w:rsidRDefault="001E47B3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="Angsana New"/>
                <w:caps/>
                <w:sz w:val="26"/>
                <w:szCs w:val="26"/>
                <w:cs/>
              </w:rPr>
              <w:t>381</w:t>
            </w:r>
            <w:r w:rsidRPr="00A44F5B">
              <w:rPr>
                <w:rFonts w:asciiTheme="majorBidi" w:hAnsiTheme="majorBidi" w:cs="Angsana New"/>
                <w:cap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caps/>
                <w:sz w:val="26"/>
                <w:szCs w:val="26"/>
                <w:cs/>
              </w:rPr>
              <w:t>988</w:t>
            </w:r>
          </w:p>
        </w:tc>
        <w:tc>
          <w:tcPr>
            <w:tcW w:w="270" w:type="dxa"/>
          </w:tcPr>
          <w:p w14:paraId="18587A09" w14:textId="77777777" w:rsidR="007D11B0" w:rsidRPr="00A44F5B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4E73A7" w14:textId="3EE40F1E" w:rsidR="007D11B0" w:rsidRPr="00A44F5B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aps/>
                <w:sz w:val="26"/>
                <w:szCs w:val="26"/>
              </w:rPr>
              <w:t>394,094</w:t>
            </w:r>
          </w:p>
        </w:tc>
        <w:tc>
          <w:tcPr>
            <w:tcW w:w="270" w:type="dxa"/>
          </w:tcPr>
          <w:p w14:paraId="7DB792F9" w14:textId="77777777" w:rsidR="007D11B0" w:rsidRPr="00A44F5B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68E5B56" w14:textId="7C11A85A" w:rsidR="007D11B0" w:rsidRPr="00A44F5B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eastAsia="Arial Unicode MS" w:hAnsiTheme="majorBidi" w:cstheme="majorBidi"/>
                <w:caps/>
                <w:sz w:val="26"/>
                <w:szCs w:val="26"/>
              </w:rPr>
              <w:t>323,884</w:t>
            </w:r>
          </w:p>
        </w:tc>
      </w:tr>
      <w:tr w:rsidR="007D11B0" w:rsidRPr="00A44F5B" w14:paraId="37DBDD94" w14:textId="77777777" w:rsidTr="00870DB4">
        <w:trPr>
          <w:trHeight w:val="70"/>
        </w:trPr>
        <w:tc>
          <w:tcPr>
            <w:tcW w:w="3015" w:type="dxa"/>
          </w:tcPr>
          <w:p w14:paraId="66193994" w14:textId="6B1FAEFE" w:rsidR="007D11B0" w:rsidRPr="00A44F5B" w:rsidRDefault="007D11B0" w:rsidP="007D11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  <w:r w:rsidR="0007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C2DAB9" w14:textId="6A05D895" w:rsidR="007D11B0" w:rsidRPr="00A44F5B" w:rsidRDefault="001E47B3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caps/>
                <w:sz w:val="26"/>
                <w:szCs w:val="26"/>
                <w:cs/>
              </w:rPr>
              <w:t>(87</w:t>
            </w:r>
            <w:r w:rsidRPr="00A44F5B">
              <w:rPr>
                <w:rFonts w:asciiTheme="majorBidi" w:hAnsiTheme="majorBidi" w:cs="Angsana New"/>
                <w:cap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caps/>
                <w:sz w:val="26"/>
                <w:szCs w:val="26"/>
                <w:cs/>
              </w:rPr>
              <w:t>081)</w:t>
            </w:r>
          </w:p>
        </w:tc>
        <w:tc>
          <w:tcPr>
            <w:tcW w:w="270" w:type="dxa"/>
          </w:tcPr>
          <w:p w14:paraId="7E4DE3FD" w14:textId="77777777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3059A0" w14:textId="3A4014F5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270" w:type="dxa"/>
          </w:tcPr>
          <w:p w14:paraId="12EAF438" w14:textId="77777777" w:rsidR="007D11B0" w:rsidRPr="00A44F5B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7B872" w14:textId="2EFDA3F9" w:rsidR="007D11B0" w:rsidRPr="00A44F5B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caps/>
                <w:sz w:val="26"/>
                <w:szCs w:val="26"/>
              </w:rPr>
              <w:t>(70,210)</w:t>
            </w:r>
          </w:p>
        </w:tc>
        <w:tc>
          <w:tcPr>
            <w:tcW w:w="270" w:type="dxa"/>
          </w:tcPr>
          <w:p w14:paraId="6F5BDEC7" w14:textId="77777777" w:rsidR="007D11B0" w:rsidRPr="00A44F5B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7E71AE" w14:textId="77777777" w:rsidR="007D11B0" w:rsidRPr="00A44F5B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11B0" w:rsidRPr="00A44F5B" w14:paraId="26B71E56" w14:textId="77777777" w:rsidTr="00870DB4">
        <w:trPr>
          <w:trHeight w:val="198"/>
        </w:trPr>
        <w:tc>
          <w:tcPr>
            <w:tcW w:w="3015" w:type="dxa"/>
          </w:tcPr>
          <w:p w14:paraId="08D0478B" w14:textId="77777777" w:rsidR="007D11B0" w:rsidRPr="00A44F5B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  <w:p w14:paraId="39554BA1" w14:textId="77777777" w:rsidR="007D11B0" w:rsidRPr="00A44F5B" w:rsidRDefault="007D11B0" w:rsidP="007D11B0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338CE" w14:textId="4B578A2B" w:rsidR="007D11B0" w:rsidRPr="00A44F5B" w:rsidRDefault="001E47B3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ap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aps/>
                <w:sz w:val="26"/>
                <w:szCs w:val="26"/>
              </w:rPr>
              <w:t>381,988</w:t>
            </w:r>
          </w:p>
        </w:tc>
        <w:tc>
          <w:tcPr>
            <w:tcW w:w="270" w:type="dxa"/>
            <w:vAlign w:val="bottom"/>
          </w:tcPr>
          <w:p w14:paraId="65E6FE17" w14:textId="77777777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AEAE97" w14:textId="77777777" w:rsidR="007D11B0" w:rsidRPr="00A44F5B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CC8D2" w14:textId="77777777" w:rsidR="007D11B0" w:rsidRPr="00A44F5B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BF63AF" w14:textId="77777777" w:rsidR="007D11B0" w:rsidRPr="00A44F5B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b/>
                <w:bCs/>
                <w:caps/>
                <w:sz w:val="26"/>
                <w:szCs w:val="26"/>
              </w:rPr>
            </w:pPr>
          </w:p>
          <w:p w14:paraId="016104B2" w14:textId="22600B51" w:rsidR="007D11B0" w:rsidRPr="00A44F5B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caps/>
                <w:sz w:val="26"/>
                <w:szCs w:val="26"/>
              </w:rPr>
              <w:t>323,884</w:t>
            </w:r>
          </w:p>
        </w:tc>
        <w:tc>
          <w:tcPr>
            <w:tcW w:w="270" w:type="dxa"/>
          </w:tcPr>
          <w:p w14:paraId="01FDE36E" w14:textId="77777777" w:rsidR="007D11B0" w:rsidRPr="00A44F5B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40AA05F" w14:textId="77777777" w:rsidR="007D11B0" w:rsidRPr="00A44F5B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F2E9EA3" w14:textId="5A88A183" w:rsidR="00220BD8" w:rsidRPr="00A44F5B" w:rsidRDefault="00220BD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150"/>
        </w:tabs>
        <w:spacing w:line="260" w:lineRule="atLeast"/>
        <w:ind w:left="540"/>
        <w:rPr>
          <w:rFonts w:asciiTheme="majorBidi" w:hAnsiTheme="majorBidi" w:cstheme="majorBidi"/>
          <w:sz w:val="26"/>
          <w:szCs w:val="26"/>
        </w:rPr>
      </w:pPr>
    </w:p>
    <w:p w14:paraId="5D3A11CF" w14:textId="39892F40" w:rsidR="00B429C6" w:rsidRPr="00A44F5B" w:rsidRDefault="00C14D07" w:rsidP="00BF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>6</w:t>
      </w:r>
      <w:r w:rsidR="00C7488C" w:rsidRPr="00A44F5B">
        <w:rPr>
          <w:rFonts w:asciiTheme="majorBidi" w:hAnsiTheme="majorBidi" w:cstheme="majorBidi"/>
          <w:sz w:val="26"/>
          <w:szCs w:val="26"/>
        </w:rPr>
        <w:t>.</w:t>
      </w:r>
      <w:r w:rsidR="00BF48E8" w:rsidRPr="00A44F5B">
        <w:rPr>
          <w:rFonts w:asciiTheme="majorBidi" w:hAnsiTheme="majorBidi" w:cstheme="majorBidi"/>
          <w:sz w:val="26"/>
          <w:szCs w:val="26"/>
        </w:rPr>
        <w:t>4</w:t>
      </w:r>
      <w:r w:rsidR="00BF48E8" w:rsidRPr="00A44F5B">
        <w:rPr>
          <w:rFonts w:asciiTheme="majorBidi" w:hAnsiTheme="majorBidi" w:cstheme="majorBidi"/>
          <w:sz w:val="26"/>
          <w:szCs w:val="26"/>
        </w:rPr>
        <w:tab/>
      </w:r>
      <w:r w:rsidR="00C7488C" w:rsidRPr="00A44F5B">
        <w:rPr>
          <w:rFonts w:asciiTheme="majorBidi" w:hAnsiTheme="majorBidi" w:cstheme="majorBidi"/>
          <w:sz w:val="26"/>
          <w:szCs w:val="26"/>
          <w:cs/>
        </w:rPr>
        <w:t>สัญญา</w:t>
      </w:r>
      <w:r w:rsidR="00A22132" w:rsidRPr="00A44F5B">
        <w:rPr>
          <w:rFonts w:asciiTheme="majorBidi" w:hAnsiTheme="majorBidi" w:cstheme="majorBidi"/>
          <w:sz w:val="26"/>
          <w:szCs w:val="26"/>
          <w:cs/>
        </w:rPr>
        <w:t>ลูกหนี้สินเชื่อ</w:t>
      </w:r>
      <w:r w:rsidR="00C7488C" w:rsidRPr="00A44F5B">
        <w:rPr>
          <w:rFonts w:asciiTheme="majorBidi" w:hAnsiTheme="majorBidi" w:cstheme="majorBidi"/>
          <w:sz w:val="26"/>
          <w:szCs w:val="26"/>
          <w:cs/>
        </w:rPr>
        <w:t xml:space="preserve">ของบริษัทย่อยมีระยะเวลาการกู้ยืมตามสัญญาโดยประมาณ </w:t>
      </w:r>
      <w:r w:rsidR="00C7488C" w:rsidRPr="00A44F5B">
        <w:rPr>
          <w:rFonts w:asciiTheme="majorBidi" w:hAnsiTheme="majorBidi" w:cstheme="majorBidi"/>
          <w:sz w:val="26"/>
          <w:szCs w:val="26"/>
        </w:rPr>
        <w:t>1 - 5</w:t>
      </w:r>
      <w:r w:rsidR="00C7488C" w:rsidRPr="00A44F5B">
        <w:rPr>
          <w:rFonts w:asciiTheme="majorBidi" w:hAnsiTheme="majorBidi" w:cstheme="majorBidi"/>
          <w:sz w:val="26"/>
          <w:szCs w:val="26"/>
          <w:cs/>
        </w:rPr>
        <w:t xml:space="preserve"> ปี และกำหนดชำระเงินต้นในอัตราคงที่ตลอด</w:t>
      </w:r>
      <w:r w:rsidR="00BF48E8" w:rsidRPr="00A44F5B">
        <w:rPr>
          <w:rFonts w:asciiTheme="majorBidi" w:hAnsiTheme="majorBidi" w:cstheme="majorBidi"/>
          <w:sz w:val="26"/>
          <w:szCs w:val="26"/>
        </w:rPr>
        <w:tab/>
      </w:r>
      <w:r w:rsidR="00C7488C" w:rsidRPr="00A44F5B">
        <w:rPr>
          <w:rFonts w:asciiTheme="majorBidi" w:hAnsiTheme="majorBidi" w:cstheme="majorBidi"/>
          <w:sz w:val="26"/>
          <w:szCs w:val="26"/>
          <w:cs/>
        </w:rPr>
        <w:t>อายุสัญญาเงินกู้</w:t>
      </w:r>
    </w:p>
    <w:p w14:paraId="4A8BBDC4" w14:textId="77777777" w:rsidR="000A3669" w:rsidRPr="00A44F5B" w:rsidRDefault="000A3669" w:rsidP="00BF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E3B8E8A" w14:textId="456A2EB1" w:rsidR="000A3669" w:rsidRPr="00A90D19" w:rsidRDefault="00334C61" w:rsidP="00E40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spacing w:val="7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>6.5</w:t>
      </w:r>
      <w:r w:rsidRPr="00A44F5B">
        <w:rPr>
          <w:rFonts w:asciiTheme="majorBidi" w:hAnsiTheme="majorBidi" w:cstheme="majorBidi"/>
          <w:sz w:val="26"/>
          <w:szCs w:val="26"/>
        </w:rPr>
        <w:tab/>
      </w:r>
      <w:r w:rsidR="009C37E4" w:rsidRPr="00A90D19">
        <w:rPr>
          <w:rFonts w:asciiTheme="majorBidi" w:hAnsiTheme="majorBidi" w:cstheme="majorBidi"/>
          <w:spacing w:val="2"/>
          <w:sz w:val="26"/>
          <w:szCs w:val="26"/>
          <w:cs/>
        </w:rPr>
        <w:t>จาก</w:t>
      </w:r>
      <w:r w:rsidRPr="00A90D19">
        <w:rPr>
          <w:rFonts w:asciiTheme="majorBidi" w:hAnsiTheme="majorBidi" w:cstheme="majorBidi"/>
          <w:spacing w:val="2"/>
          <w:sz w:val="26"/>
          <w:szCs w:val="26"/>
          <w:cs/>
        </w:rPr>
        <w:t xml:space="preserve">สถานการณ์การแพร่ระบาดของ </w:t>
      </w:r>
      <w:r w:rsidRPr="00A90D19">
        <w:rPr>
          <w:rFonts w:asciiTheme="majorBidi" w:hAnsiTheme="majorBidi" w:cstheme="majorBidi"/>
          <w:spacing w:val="2"/>
          <w:sz w:val="26"/>
          <w:szCs w:val="26"/>
        </w:rPr>
        <w:t xml:space="preserve">COVID-19 </w:t>
      </w:r>
      <w:r w:rsidRPr="00A90D19">
        <w:rPr>
          <w:rFonts w:asciiTheme="majorBidi" w:hAnsiTheme="majorBidi" w:cstheme="majorBidi"/>
          <w:spacing w:val="2"/>
          <w:sz w:val="26"/>
          <w:szCs w:val="26"/>
          <w:cs/>
        </w:rPr>
        <w:t>ผู้บริหารได้</w:t>
      </w:r>
      <w:r w:rsidR="009C37E4" w:rsidRPr="00A90D19">
        <w:rPr>
          <w:rFonts w:asciiTheme="majorBidi" w:hAnsiTheme="majorBidi" w:cstheme="majorBidi"/>
          <w:spacing w:val="2"/>
          <w:sz w:val="26"/>
          <w:szCs w:val="26"/>
          <w:cs/>
        </w:rPr>
        <w:t>เริ่มโครง</w:t>
      </w:r>
      <w:r w:rsidRPr="00A90D19">
        <w:rPr>
          <w:rFonts w:asciiTheme="majorBidi" w:hAnsiTheme="majorBidi" w:cstheme="majorBidi"/>
          <w:spacing w:val="2"/>
          <w:sz w:val="26"/>
          <w:szCs w:val="26"/>
          <w:cs/>
        </w:rPr>
        <w:t>การช่วยเหลือลูกหนี้</w:t>
      </w:r>
      <w:r w:rsidR="009A6C2D">
        <w:rPr>
          <w:rFonts w:asciiTheme="majorBidi" w:hAnsiTheme="majorBidi" w:cstheme="majorBidi" w:hint="cs"/>
          <w:sz w:val="26"/>
          <w:szCs w:val="26"/>
          <w:cs/>
        </w:rPr>
        <w:t>โดยการพักชำระค่างวดเป็นระยะเวลา</w:t>
      </w:r>
      <w:r w:rsidR="009A6C2D">
        <w:rPr>
          <w:rFonts w:asciiTheme="majorBidi" w:hAnsiTheme="majorBidi" w:cstheme="majorBidi"/>
          <w:sz w:val="26"/>
          <w:szCs w:val="26"/>
        </w:rPr>
        <w:t xml:space="preserve"> </w:t>
      </w:r>
      <w:r w:rsidR="009A6C2D">
        <w:rPr>
          <w:rFonts w:asciiTheme="majorBidi" w:hAnsiTheme="majorBidi" w:cstheme="majorBidi"/>
          <w:sz w:val="26"/>
          <w:szCs w:val="26"/>
          <w:cs/>
        </w:rPr>
        <w:br/>
      </w:r>
      <w:r w:rsidR="009A6C2D">
        <w:rPr>
          <w:rFonts w:asciiTheme="majorBidi" w:hAnsiTheme="majorBidi" w:cstheme="majorBidi"/>
          <w:sz w:val="26"/>
          <w:szCs w:val="26"/>
        </w:rPr>
        <w:t xml:space="preserve">3 </w:t>
      </w:r>
      <w:r w:rsidR="009A6C2D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A90D19">
        <w:rPr>
          <w:rFonts w:asciiTheme="majorBidi" w:hAnsiTheme="majorBidi" w:cstheme="majorBidi"/>
          <w:spacing w:val="2"/>
          <w:sz w:val="26"/>
          <w:szCs w:val="26"/>
          <w:cs/>
        </w:rPr>
        <w:t xml:space="preserve"> </w:t>
      </w:r>
      <w:r w:rsidR="009A6C2D">
        <w:rPr>
          <w:rFonts w:asciiTheme="majorBidi" w:hAnsiTheme="majorBidi" w:cstheme="majorBidi" w:hint="cs"/>
          <w:spacing w:val="2"/>
          <w:sz w:val="26"/>
          <w:szCs w:val="26"/>
          <w:cs/>
        </w:rPr>
        <w:t>ณ</w:t>
      </w:r>
      <w:r w:rsidR="009A6C2D" w:rsidRPr="00A90D19">
        <w:rPr>
          <w:rFonts w:asciiTheme="majorBidi" w:hAnsiTheme="majorBidi" w:cstheme="majorBidi"/>
          <w:spacing w:val="2"/>
          <w:sz w:val="26"/>
          <w:szCs w:val="26"/>
          <w:cs/>
        </w:rPr>
        <w:t xml:space="preserve"> </w:t>
      </w:r>
      <w:r w:rsidRPr="00A90D19">
        <w:rPr>
          <w:rFonts w:asciiTheme="majorBidi" w:hAnsiTheme="majorBidi" w:cstheme="majorBidi"/>
          <w:spacing w:val="2"/>
          <w:sz w:val="26"/>
          <w:szCs w:val="26"/>
          <w:cs/>
        </w:rPr>
        <w:t xml:space="preserve">วันที่ </w:t>
      </w:r>
      <w:r w:rsidRPr="00A90D19">
        <w:rPr>
          <w:rFonts w:asciiTheme="majorBidi" w:hAnsiTheme="majorBidi" w:cstheme="majorBidi"/>
          <w:spacing w:val="2"/>
          <w:sz w:val="26"/>
          <w:szCs w:val="26"/>
        </w:rPr>
        <w:t xml:space="preserve">30 </w:t>
      </w:r>
      <w:r w:rsidRPr="00A90D19">
        <w:rPr>
          <w:rFonts w:asciiTheme="majorBidi" w:hAnsiTheme="majorBidi" w:cstheme="majorBidi"/>
          <w:spacing w:val="2"/>
          <w:sz w:val="26"/>
          <w:szCs w:val="26"/>
          <w:cs/>
        </w:rPr>
        <w:t xml:space="preserve">มิถุนายน </w:t>
      </w:r>
      <w:r w:rsidRPr="00A90D19">
        <w:rPr>
          <w:rFonts w:asciiTheme="majorBidi" w:hAnsiTheme="majorBidi" w:cstheme="majorBidi"/>
          <w:spacing w:val="2"/>
          <w:sz w:val="26"/>
          <w:szCs w:val="26"/>
        </w:rPr>
        <w:t xml:space="preserve">2563 </w:t>
      </w:r>
      <w:r w:rsidRPr="00A90D19">
        <w:rPr>
          <w:rFonts w:asciiTheme="majorBidi" w:hAnsiTheme="majorBidi" w:cstheme="majorBidi"/>
          <w:spacing w:val="2"/>
          <w:sz w:val="26"/>
          <w:szCs w:val="26"/>
          <w:cs/>
        </w:rPr>
        <w:t>ลูกหนี้</w:t>
      </w:r>
      <w:r w:rsidR="000730C3" w:rsidRPr="00A90D19">
        <w:rPr>
          <w:rFonts w:asciiTheme="majorBidi" w:hAnsiTheme="majorBidi" w:cstheme="majorBidi"/>
          <w:spacing w:val="2"/>
          <w:sz w:val="26"/>
          <w:szCs w:val="26"/>
          <w:cs/>
        </w:rPr>
        <w:t>สินเชื่อ</w:t>
      </w:r>
      <w:r w:rsidRPr="00A90D19">
        <w:rPr>
          <w:rFonts w:asciiTheme="majorBidi" w:hAnsiTheme="majorBidi" w:cstheme="majorBidi"/>
          <w:spacing w:val="5"/>
          <w:sz w:val="26"/>
          <w:szCs w:val="26"/>
          <w:cs/>
        </w:rPr>
        <w:t xml:space="preserve">ของกลุ่มบริษัทได้เข้าร่วมโครงการจำนวน </w:t>
      </w:r>
      <w:r w:rsidR="00FC70EF" w:rsidRPr="00A90D19">
        <w:rPr>
          <w:rFonts w:asciiTheme="majorBidi" w:hAnsiTheme="majorBidi" w:cstheme="majorBidi"/>
          <w:spacing w:val="5"/>
          <w:sz w:val="26"/>
          <w:szCs w:val="26"/>
        </w:rPr>
        <w:t>927</w:t>
      </w:r>
      <w:r w:rsidRPr="00A90D19">
        <w:rPr>
          <w:rFonts w:asciiTheme="majorBidi" w:hAnsiTheme="majorBidi" w:cstheme="majorBidi"/>
          <w:spacing w:val="5"/>
          <w:sz w:val="26"/>
          <w:szCs w:val="26"/>
          <w:cs/>
        </w:rPr>
        <w:t xml:space="preserve"> สัญญา จำนวน</w:t>
      </w:r>
      <w:r w:rsidR="009C37E4" w:rsidRPr="00A90D19">
        <w:rPr>
          <w:rFonts w:asciiTheme="majorBidi" w:hAnsiTheme="majorBidi" w:cstheme="majorBidi"/>
          <w:spacing w:val="5"/>
          <w:sz w:val="26"/>
          <w:szCs w:val="26"/>
          <w:cs/>
        </w:rPr>
        <w:t>เงิน</w:t>
      </w:r>
      <w:r w:rsidRPr="00A90D19">
        <w:rPr>
          <w:rFonts w:asciiTheme="majorBidi" w:hAnsiTheme="majorBidi" w:cstheme="majorBidi"/>
          <w:spacing w:val="5"/>
          <w:sz w:val="26"/>
          <w:szCs w:val="26"/>
          <w:cs/>
        </w:rPr>
        <w:t xml:space="preserve"> </w:t>
      </w:r>
      <w:r w:rsidR="00FC70EF" w:rsidRPr="00A90D19">
        <w:rPr>
          <w:rFonts w:asciiTheme="majorBidi" w:hAnsiTheme="majorBidi" w:cstheme="majorBidi"/>
          <w:spacing w:val="5"/>
          <w:sz w:val="26"/>
          <w:szCs w:val="26"/>
        </w:rPr>
        <w:t>22.</w:t>
      </w:r>
      <w:r w:rsidR="000730C3" w:rsidRPr="00A90D19">
        <w:rPr>
          <w:rFonts w:asciiTheme="majorBidi" w:hAnsiTheme="majorBidi" w:cstheme="majorBidi"/>
          <w:spacing w:val="5"/>
          <w:sz w:val="26"/>
          <w:szCs w:val="26"/>
        </w:rPr>
        <w:t>4</w:t>
      </w:r>
      <w:r w:rsidR="00FC70EF" w:rsidRPr="00A90D19">
        <w:rPr>
          <w:rFonts w:asciiTheme="majorBidi" w:hAnsiTheme="majorBidi" w:cstheme="majorBidi"/>
          <w:spacing w:val="5"/>
          <w:sz w:val="26"/>
          <w:szCs w:val="26"/>
        </w:rPr>
        <w:t xml:space="preserve"> </w:t>
      </w:r>
      <w:r w:rsidR="00FC70EF" w:rsidRPr="00A90D19">
        <w:rPr>
          <w:rFonts w:asciiTheme="majorBidi" w:hAnsiTheme="majorBidi" w:cstheme="majorBidi"/>
          <w:spacing w:val="5"/>
          <w:sz w:val="26"/>
          <w:szCs w:val="26"/>
          <w:cs/>
        </w:rPr>
        <w:t>ล้าน</w:t>
      </w:r>
      <w:r w:rsidRPr="00A90D19">
        <w:rPr>
          <w:rFonts w:asciiTheme="majorBidi" w:hAnsiTheme="majorBidi" w:cstheme="majorBidi"/>
          <w:spacing w:val="5"/>
          <w:sz w:val="26"/>
          <w:szCs w:val="26"/>
          <w:cs/>
        </w:rPr>
        <w:t xml:space="preserve">บาท </w:t>
      </w:r>
      <w:r w:rsidR="008A262B" w:rsidRPr="00A90D19">
        <w:rPr>
          <w:rFonts w:asciiTheme="majorBidi" w:hAnsiTheme="majorBidi" w:cstheme="majorBidi"/>
          <w:spacing w:val="5"/>
          <w:sz w:val="26"/>
          <w:szCs w:val="26"/>
          <w:cs/>
        </w:rPr>
        <w:t>สำหรับ</w:t>
      </w:r>
      <w:r w:rsidRPr="00A90D19">
        <w:rPr>
          <w:rFonts w:asciiTheme="majorBidi" w:hAnsiTheme="majorBidi" w:cstheme="majorBidi"/>
          <w:spacing w:val="5"/>
          <w:sz w:val="26"/>
          <w:szCs w:val="26"/>
          <w:cs/>
        </w:rPr>
        <w:t>งวด</w:t>
      </w:r>
      <w:r w:rsidR="001B28B8" w:rsidRPr="00A90D19">
        <w:rPr>
          <w:rFonts w:asciiTheme="majorBidi" w:hAnsiTheme="majorBidi" w:cstheme="majorBidi"/>
          <w:spacing w:val="5"/>
          <w:sz w:val="26"/>
          <w:szCs w:val="26"/>
          <w:cs/>
        </w:rPr>
        <w:t>หกเดือน</w:t>
      </w:r>
      <w:r w:rsidRPr="00A90D19">
        <w:rPr>
          <w:rFonts w:asciiTheme="majorBidi" w:hAnsiTheme="majorBidi" w:cstheme="majorBidi"/>
          <w:spacing w:val="5"/>
          <w:sz w:val="26"/>
          <w:szCs w:val="26"/>
          <w:cs/>
        </w:rPr>
        <w:t>สิ้นสุด</w:t>
      </w:r>
      <w:r w:rsidR="001B28B8">
        <w:rPr>
          <w:rFonts w:asciiTheme="majorBidi" w:hAnsiTheme="majorBidi" w:cstheme="majorBidi" w:hint="cs"/>
          <w:spacing w:val="5"/>
          <w:sz w:val="26"/>
          <w:szCs w:val="26"/>
          <w:cs/>
        </w:rPr>
        <w:t>วันที่</w:t>
      </w:r>
      <w:r w:rsidR="00BB4E83" w:rsidRPr="00A90D19">
        <w:rPr>
          <w:rFonts w:asciiTheme="majorBidi" w:hAnsiTheme="majorBidi" w:cstheme="majorBidi"/>
          <w:spacing w:val="5"/>
          <w:sz w:val="26"/>
          <w:szCs w:val="26"/>
        </w:rPr>
        <w:t xml:space="preserve"> </w:t>
      </w:r>
      <w:r w:rsidRPr="00A90D19">
        <w:rPr>
          <w:rFonts w:asciiTheme="majorBidi" w:hAnsiTheme="majorBidi" w:cstheme="majorBidi"/>
          <w:spacing w:val="5"/>
          <w:sz w:val="26"/>
          <w:szCs w:val="26"/>
        </w:rPr>
        <w:t xml:space="preserve">30 </w:t>
      </w:r>
      <w:r w:rsidRPr="00A90D19">
        <w:rPr>
          <w:rFonts w:asciiTheme="majorBidi" w:hAnsiTheme="majorBidi" w:cstheme="majorBidi"/>
          <w:spacing w:val="5"/>
          <w:sz w:val="26"/>
          <w:szCs w:val="26"/>
          <w:cs/>
        </w:rPr>
        <w:t xml:space="preserve">มิถุนายน </w:t>
      </w:r>
      <w:r w:rsidRPr="00A90D19">
        <w:rPr>
          <w:rFonts w:asciiTheme="majorBidi" w:hAnsiTheme="majorBidi" w:cstheme="majorBidi"/>
          <w:spacing w:val="5"/>
          <w:sz w:val="26"/>
          <w:szCs w:val="26"/>
        </w:rPr>
        <w:t>2563</w:t>
      </w:r>
      <w:r w:rsidR="00E413EC">
        <w:rPr>
          <w:rFonts w:asciiTheme="majorBidi" w:hAnsiTheme="majorBidi" w:cstheme="majorBidi" w:hint="cs"/>
          <w:spacing w:val="7"/>
          <w:sz w:val="26"/>
          <w:szCs w:val="26"/>
          <w:cs/>
        </w:rPr>
        <w:t xml:space="preserve"> </w:t>
      </w:r>
      <w:r w:rsidRPr="00E413EC">
        <w:rPr>
          <w:rFonts w:asciiTheme="majorBidi" w:hAnsiTheme="majorBidi" w:cstheme="majorBidi"/>
          <w:sz w:val="26"/>
          <w:szCs w:val="26"/>
          <w:cs/>
        </w:rPr>
        <w:t>กลุ่มบริษัทได้บันทึกผลขาดทุนจากการเปลี่ยนแปลงกระแสเงินสดตามสัญญา</w:t>
      </w:r>
      <w:r w:rsidR="001B28B8">
        <w:rPr>
          <w:rFonts w:asciiTheme="majorBidi" w:hAnsiTheme="majorBidi" w:cstheme="majorBidi" w:hint="cs"/>
          <w:sz w:val="26"/>
          <w:szCs w:val="26"/>
          <w:cs/>
        </w:rPr>
        <w:t>เปลี่ยนแปลงเงื่อ</w:t>
      </w:r>
      <w:r w:rsidR="00AE7411">
        <w:rPr>
          <w:rFonts w:asciiTheme="majorBidi" w:hAnsiTheme="majorBidi" w:cstheme="majorBidi" w:hint="cs"/>
          <w:sz w:val="26"/>
          <w:szCs w:val="26"/>
          <w:cs/>
        </w:rPr>
        <w:t>น</w:t>
      </w:r>
      <w:r w:rsidR="001B28B8">
        <w:rPr>
          <w:rFonts w:asciiTheme="majorBidi" w:hAnsiTheme="majorBidi" w:cstheme="majorBidi" w:hint="cs"/>
          <w:sz w:val="26"/>
          <w:szCs w:val="26"/>
          <w:cs/>
        </w:rPr>
        <w:t>ไข</w:t>
      </w:r>
      <w:r w:rsidR="00867CEF" w:rsidRPr="00E413EC">
        <w:rPr>
          <w:rFonts w:asciiTheme="majorBidi" w:hAnsiTheme="majorBidi" w:cstheme="majorBidi"/>
          <w:sz w:val="26"/>
          <w:szCs w:val="26"/>
          <w:cs/>
        </w:rPr>
        <w:t>ในกำไรหรือขาดทุน</w:t>
      </w:r>
      <w:r w:rsidRPr="00E413EC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="00FC70EF" w:rsidRPr="00E413EC">
        <w:rPr>
          <w:rFonts w:asciiTheme="majorBidi" w:hAnsiTheme="majorBidi" w:cstheme="majorBidi"/>
          <w:sz w:val="26"/>
          <w:szCs w:val="26"/>
        </w:rPr>
        <w:t xml:space="preserve">1.2 </w:t>
      </w:r>
      <w:r w:rsidR="00FC70EF" w:rsidRPr="00E413EC">
        <w:rPr>
          <w:rFonts w:asciiTheme="majorBidi" w:hAnsiTheme="majorBidi" w:cstheme="majorBidi"/>
          <w:sz w:val="26"/>
          <w:szCs w:val="26"/>
          <w:cs/>
        </w:rPr>
        <w:t>ล้าน</w:t>
      </w:r>
      <w:r w:rsidRPr="00E413EC">
        <w:rPr>
          <w:rFonts w:asciiTheme="majorBidi" w:hAnsiTheme="majorBidi" w:cstheme="majorBidi"/>
          <w:sz w:val="26"/>
          <w:szCs w:val="26"/>
          <w:cs/>
        </w:rPr>
        <w:t>บาท</w:t>
      </w:r>
      <w:r w:rsidR="009A6C2D">
        <w:rPr>
          <w:rFonts w:asciiTheme="majorBidi" w:hAnsiTheme="majorBidi" w:cstheme="majorBidi"/>
          <w:sz w:val="26"/>
          <w:szCs w:val="26"/>
        </w:rPr>
        <w:t xml:space="preserve"> </w:t>
      </w:r>
      <w:r w:rsidR="009A6C2D" w:rsidRPr="00A44F5B">
        <w:rPr>
          <w:rFonts w:asciiTheme="majorBidi" w:hAnsiTheme="majorBidi" w:cstheme="majorBidi"/>
          <w:sz w:val="26"/>
          <w:szCs w:val="26"/>
          <w:cs/>
        </w:rPr>
        <w:t xml:space="preserve">ตามที่ได้อธิบายไว้ในหมายเหตุข้อ </w:t>
      </w:r>
      <w:r w:rsidR="009A6C2D">
        <w:rPr>
          <w:rFonts w:asciiTheme="majorBidi" w:hAnsiTheme="majorBidi" w:cstheme="majorBidi"/>
          <w:sz w:val="26"/>
          <w:szCs w:val="26"/>
        </w:rPr>
        <w:t>12</w:t>
      </w:r>
    </w:p>
    <w:p w14:paraId="5C9F32BE" w14:textId="2919CF89" w:rsidR="00764235" w:rsidRPr="00A90D19" w:rsidRDefault="00764235" w:rsidP="00A90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th-TH"/>
        </w:rPr>
      </w:pPr>
      <w:r w:rsidRPr="00A90D19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val="th-TH"/>
        </w:rPr>
        <w:br w:type="page"/>
      </w:r>
    </w:p>
    <w:p w14:paraId="20FA72B7" w14:textId="30C23D69" w:rsidR="00764235" w:rsidRPr="00A44F5B" w:rsidRDefault="00764235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10" w:name="_Toc40348052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>ลูกหนี้สินเชื่อรายย่อย</w:t>
      </w:r>
      <w:bookmarkEnd w:id="10"/>
    </w:p>
    <w:p w14:paraId="59909A02" w14:textId="77777777" w:rsidR="00764235" w:rsidRPr="00A44F5B" w:rsidRDefault="00764235" w:rsidP="00FE3D84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6D6FEF4C" w14:textId="4BA61835" w:rsidR="00E34BA2" w:rsidRPr="00A44F5B" w:rsidRDefault="00C14D07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>7</w:t>
      </w:r>
      <w:r w:rsidR="00C7488C" w:rsidRPr="00A44F5B">
        <w:rPr>
          <w:rFonts w:asciiTheme="majorBidi" w:hAnsiTheme="majorBidi" w:cstheme="majorBidi"/>
          <w:sz w:val="26"/>
          <w:szCs w:val="26"/>
        </w:rPr>
        <w:t>.1</w:t>
      </w:r>
      <w:r w:rsidR="00C7488C" w:rsidRPr="00A44F5B">
        <w:rPr>
          <w:rFonts w:asciiTheme="majorBidi" w:hAnsiTheme="majorBidi" w:cstheme="majorBidi"/>
          <w:sz w:val="26"/>
          <w:szCs w:val="26"/>
          <w:cs/>
        </w:rPr>
        <w:t xml:space="preserve">      </w:t>
      </w:r>
      <w:r w:rsidR="00D62E37" w:rsidRPr="00A44F5B">
        <w:rPr>
          <w:rFonts w:asciiTheme="majorBidi" w:hAnsiTheme="majorBidi" w:cstheme="majorBidi"/>
          <w:sz w:val="26"/>
          <w:szCs w:val="26"/>
        </w:rPr>
        <w:tab/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A44F5B">
        <w:rPr>
          <w:rFonts w:asciiTheme="majorBidi" w:hAnsiTheme="majorBidi" w:cstheme="majorBidi"/>
          <w:sz w:val="26"/>
          <w:szCs w:val="26"/>
        </w:rPr>
        <w:t>3</w:t>
      </w:r>
      <w:r w:rsidR="00575278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575278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A44F5B">
        <w:rPr>
          <w:rFonts w:asciiTheme="majorBidi" w:hAnsiTheme="majorBidi" w:cstheme="majorBidi"/>
          <w:sz w:val="26"/>
          <w:szCs w:val="26"/>
        </w:rPr>
        <w:t>2563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A44F5B">
        <w:rPr>
          <w:rFonts w:asciiTheme="majorBidi" w:hAnsiTheme="majorBidi" w:cstheme="majorBidi"/>
          <w:sz w:val="26"/>
          <w:szCs w:val="26"/>
        </w:rPr>
        <w:t>31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44F5B">
        <w:rPr>
          <w:rFonts w:asciiTheme="majorBidi" w:hAnsiTheme="majorBidi" w:cstheme="majorBidi"/>
          <w:sz w:val="26"/>
          <w:szCs w:val="26"/>
        </w:rPr>
        <w:t>2562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ลูกหนี้สินเชื่อรายย่อยประกอบด้วย</w:t>
      </w:r>
    </w:p>
    <w:p w14:paraId="7A3C1876" w14:textId="77777777" w:rsidR="003D64C7" w:rsidRPr="00A44F5B" w:rsidRDefault="003D64C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  <w:shd w:val="clear" w:color="auto" w:fill="D9D9D9" w:themeFill="background1" w:themeFillShade="D9"/>
        </w:rPr>
      </w:pP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972"/>
        <w:gridCol w:w="20"/>
      </w:tblGrid>
      <w:tr w:rsidR="00183CE5" w:rsidRPr="00A44F5B" w14:paraId="56719F45" w14:textId="77777777" w:rsidTr="00BB4F4B">
        <w:trPr>
          <w:gridAfter w:val="1"/>
          <w:wAfter w:w="20" w:type="dxa"/>
          <w:trHeight w:val="380"/>
        </w:trPr>
        <w:tc>
          <w:tcPr>
            <w:tcW w:w="2655" w:type="dxa"/>
          </w:tcPr>
          <w:p w14:paraId="6E836FC2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092" w:type="dxa"/>
            <w:gridSpan w:val="11"/>
          </w:tcPr>
          <w:p w14:paraId="43636049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83CE5" w:rsidRPr="00A44F5B" w14:paraId="09C59256" w14:textId="77777777" w:rsidTr="00BB4F4B">
        <w:trPr>
          <w:trHeight w:val="272"/>
        </w:trPr>
        <w:tc>
          <w:tcPr>
            <w:tcW w:w="2655" w:type="dxa"/>
          </w:tcPr>
          <w:p w14:paraId="5FF7F03B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45C8034A" w14:textId="77777777" w:rsidR="00C7488C" w:rsidRPr="00A44F5B" w:rsidRDefault="00C7488C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25331164" w14:textId="77777777" w:rsidR="00C7488C" w:rsidRPr="00A44F5B" w:rsidRDefault="00C7488C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3" w:type="dxa"/>
            <w:gridSpan w:val="3"/>
          </w:tcPr>
          <w:p w14:paraId="332EE532" w14:textId="77777777" w:rsidR="00C7488C" w:rsidRPr="00A44F5B" w:rsidRDefault="00C7488C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291B8E06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124545F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83CE5" w:rsidRPr="00A44F5B" w14:paraId="4308D889" w14:textId="77777777" w:rsidTr="00BB4F4B">
        <w:trPr>
          <w:trHeight w:val="272"/>
        </w:trPr>
        <w:tc>
          <w:tcPr>
            <w:tcW w:w="2655" w:type="dxa"/>
          </w:tcPr>
          <w:p w14:paraId="7B8BAE34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8A6ED3D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76E809CF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3ECD436F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63A0CF44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B3C4AA8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83CE5" w:rsidRPr="00A44F5B" w14:paraId="54AED776" w14:textId="77777777" w:rsidTr="00BB4F4B">
        <w:trPr>
          <w:trHeight w:val="254"/>
        </w:trPr>
        <w:tc>
          <w:tcPr>
            <w:tcW w:w="2655" w:type="dxa"/>
          </w:tcPr>
          <w:p w14:paraId="4567E0E0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D2ADACD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236" w:type="dxa"/>
          </w:tcPr>
          <w:p w14:paraId="3018B3C1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3EB4BF51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เกินกว่าหนึ่งปี</w:t>
            </w:r>
          </w:p>
        </w:tc>
        <w:tc>
          <w:tcPr>
            <w:tcW w:w="236" w:type="dxa"/>
          </w:tcPr>
          <w:p w14:paraId="371C55DA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5516545A" w14:textId="77777777" w:rsidR="00C7488C" w:rsidRPr="00A44F5B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5739" w:rsidRPr="00A44F5B" w14:paraId="65A4A538" w14:textId="77777777" w:rsidTr="00BB4F4B">
        <w:tc>
          <w:tcPr>
            <w:tcW w:w="2655" w:type="dxa"/>
          </w:tcPr>
          <w:p w14:paraId="528CB0BE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6D0C5ACD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  <w:p w14:paraId="1C04AFF7" w14:textId="10130CE6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7ADF597D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C338027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6F965354" w14:textId="4CE99E43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14:paraId="7507BFBD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483CB0EA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  <w:p w14:paraId="4553AA2C" w14:textId="5B5BE51C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35B44535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43691F4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3D0FB2D" w14:textId="71052C5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4340C5C3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3D0C2D01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  <w:p w14:paraId="26EFB092" w14:textId="1727516A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5" w:type="dxa"/>
          </w:tcPr>
          <w:p w14:paraId="545585A3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5E836FE8" w14:textId="6F5372F6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852439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186B40E1" w14:textId="70275A98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05739" w:rsidRPr="00A44F5B" w14:paraId="22A37B88" w14:textId="77777777" w:rsidTr="00BB4F4B">
        <w:trPr>
          <w:gridAfter w:val="1"/>
          <w:wAfter w:w="20" w:type="dxa"/>
        </w:trPr>
        <w:tc>
          <w:tcPr>
            <w:tcW w:w="2655" w:type="dxa"/>
          </w:tcPr>
          <w:p w14:paraId="786338FF" w14:textId="7C29F054" w:rsidR="00D05739" w:rsidRPr="00A44F5B" w:rsidRDefault="00D05739" w:rsidP="00D057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7092" w:type="dxa"/>
            <w:gridSpan w:val="11"/>
          </w:tcPr>
          <w:p w14:paraId="118E7ECF" w14:textId="77777777" w:rsidR="00D05739" w:rsidRPr="00A44F5B" w:rsidRDefault="00D05739" w:rsidP="00D0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63DAF" w:rsidRPr="00A44F5B" w14:paraId="2B0715D7" w14:textId="77777777" w:rsidTr="00870DB4">
        <w:tc>
          <w:tcPr>
            <w:tcW w:w="2655" w:type="dxa"/>
          </w:tcPr>
          <w:p w14:paraId="74C6C9F3" w14:textId="77777777" w:rsidR="00F63DAF" w:rsidRPr="00A44F5B" w:rsidRDefault="00F63DAF" w:rsidP="00F63DA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990" w:type="dxa"/>
            <w:vAlign w:val="bottom"/>
          </w:tcPr>
          <w:p w14:paraId="093E5C4D" w14:textId="043C8B22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691,632</w:t>
            </w:r>
          </w:p>
        </w:tc>
        <w:tc>
          <w:tcPr>
            <w:tcW w:w="236" w:type="dxa"/>
            <w:vAlign w:val="bottom"/>
          </w:tcPr>
          <w:p w14:paraId="3867B48A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85DF4E" w14:textId="0FDAE5D1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722,314</w:t>
            </w:r>
          </w:p>
        </w:tc>
        <w:tc>
          <w:tcPr>
            <w:tcW w:w="236" w:type="dxa"/>
            <w:vAlign w:val="bottom"/>
          </w:tcPr>
          <w:p w14:paraId="13D4B6FD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627CC0EE" w14:textId="21B23F24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6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717</w:t>
            </w:r>
          </w:p>
        </w:tc>
        <w:tc>
          <w:tcPr>
            <w:tcW w:w="236" w:type="dxa"/>
            <w:vAlign w:val="bottom"/>
          </w:tcPr>
          <w:p w14:paraId="67024D11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536083" w14:textId="743FD22C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23,530</w:t>
            </w:r>
          </w:p>
        </w:tc>
        <w:tc>
          <w:tcPr>
            <w:tcW w:w="236" w:type="dxa"/>
            <w:vAlign w:val="bottom"/>
          </w:tcPr>
          <w:p w14:paraId="3FAA6B8A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07EC60D5" w14:textId="4E2D0CDD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698,349</w:t>
            </w:r>
          </w:p>
        </w:tc>
        <w:tc>
          <w:tcPr>
            <w:tcW w:w="245" w:type="dxa"/>
            <w:vAlign w:val="bottom"/>
          </w:tcPr>
          <w:p w14:paraId="124B7ABD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B05057" w14:textId="4F6EE4E2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745,844</w:t>
            </w:r>
          </w:p>
        </w:tc>
      </w:tr>
      <w:tr w:rsidR="00F63DAF" w:rsidRPr="00A44F5B" w14:paraId="7BC97798" w14:textId="77777777" w:rsidTr="00870DB4">
        <w:tc>
          <w:tcPr>
            <w:tcW w:w="2655" w:type="dxa"/>
          </w:tcPr>
          <w:p w14:paraId="49DD92E0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545876F0" w14:textId="6359721B" w:rsidR="00F63DAF" w:rsidRPr="00A44F5B" w:rsidRDefault="00F63DA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3,542</w:t>
            </w:r>
          </w:p>
        </w:tc>
        <w:tc>
          <w:tcPr>
            <w:tcW w:w="236" w:type="dxa"/>
            <w:vAlign w:val="bottom"/>
          </w:tcPr>
          <w:p w14:paraId="60D7ADAD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D2EB38B" w14:textId="169ED7E1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3,349</w:t>
            </w:r>
          </w:p>
        </w:tc>
        <w:tc>
          <w:tcPr>
            <w:tcW w:w="236" w:type="dxa"/>
            <w:vAlign w:val="bottom"/>
          </w:tcPr>
          <w:p w14:paraId="13AAB257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16887B17" w14:textId="102625DE" w:rsidR="00F63DAF" w:rsidRPr="00A44F5B" w:rsidRDefault="00F63DA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189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E6DFC6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0236E2C" w14:textId="66CCA11C" w:rsidR="00F63DAF" w:rsidRPr="00A44F5B" w:rsidRDefault="00F63DA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288" w:right="24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A464D26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60A895D" w14:textId="22877F01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3,542</w:t>
            </w:r>
          </w:p>
        </w:tc>
        <w:tc>
          <w:tcPr>
            <w:tcW w:w="245" w:type="dxa"/>
            <w:vAlign w:val="bottom"/>
          </w:tcPr>
          <w:p w14:paraId="4D449777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B739289" w14:textId="534DAF39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3,349</w:t>
            </w:r>
          </w:p>
        </w:tc>
      </w:tr>
      <w:tr w:rsidR="00F63DAF" w:rsidRPr="00A44F5B" w14:paraId="0D219231" w14:textId="77777777" w:rsidTr="00870DB4">
        <w:tc>
          <w:tcPr>
            <w:tcW w:w="2655" w:type="dxa"/>
          </w:tcPr>
          <w:p w14:paraId="7CD26503" w14:textId="256E9BFC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7A15E8" w14:textId="43201C89" w:rsidR="00F63DAF" w:rsidRPr="00A44F5B" w:rsidRDefault="00F63DA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(66,594)</w:t>
            </w:r>
          </w:p>
        </w:tc>
        <w:tc>
          <w:tcPr>
            <w:tcW w:w="236" w:type="dxa"/>
            <w:vAlign w:val="bottom"/>
          </w:tcPr>
          <w:p w14:paraId="1CA73BD3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AEDF9F" w14:textId="2D3C0812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(86,560)</w:t>
            </w:r>
          </w:p>
        </w:tc>
        <w:tc>
          <w:tcPr>
            <w:tcW w:w="236" w:type="dxa"/>
            <w:vAlign w:val="bottom"/>
          </w:tcPr>
          <w:p w14:paraId="0DC5CC07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7830E648" w14:textId="41F37F13" w:rsidR="00F63DAF" w:rsidRPr="00A44F5B" w:rsidRDefault="00F63DA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4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(226)</w:t>
            </w:r>
          </w:p>
        </w:tc>
        <w:tc>
          <w:tcPr>
            <w:tcW w:w="236" w:type="dxa"/>
            <w:vAlign w:val="bottom"/>
          </w:tcPr>
          <w:p w14:paraId="06FF4BC6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0AA8E6" w14:textId="702A7C3D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(1,602)</w:t>
            </w:r>
          </w:p>
        </w:tc>
        <w:tc>
          <w:tcPr>
            <w:tcW w:w="236" w:type="dxa"/>
            <w:vAlign w:val="bottom"/>
          </w:tcPr>
          <w:p w14:paraId="32FE3B59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E379D39" w14:textId="0FA2A993" w:rsidR="00F63DAF" w:rsidRPr="00A44F5B" w:rsidRDefault="00F63DA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1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(66,820)</w:t>
            </w:r>
          </w:p>
        </w:tc>
        <w:tc>
          <w:tcPr>
            <w:tcW w:w="245" w:type="dxa"/>
            <w:vAlign w:val="bottom"/>
          </w:tcPr>
          <w:p w14:paraId="16977006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4AB14143" w14:textId="28ED3695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(88,162)</w:t>
            </w:r>
          </w:p>
        </w:tc>
      </w:tr>
      <w:tr w:rsidR="00F63DAF" w:rsidRPr="00A44F5B" w14:paraId="02458C97" w14:textId="77777777" w:rsidTr="00870DB4">
        <w:tc>
          <w:tcPr>
            <w:tcW w:w="2655" w:type="dxa"/>
          </w:tcPr>
          <w:p w14:paraId="5BF21606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43D52B" w14:textId="6E50184F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628,580</w:t>
            </w:r>
          </w:p>
        </w:tc>
        <w:tc>
          <w:tcPr>
            <w:tcW w:w="236" w:type="dxa"/>
            <w:vAlign w:val="bottom"/>
          </w:tcPr>
          <w:p w14:paraId="5255CF87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074017" w14:textId="1789AA08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639,103</w:t>
            </w:r>
          </w:p>
        </w:tc>
        <w:tc>
          <w:tcPr>
            <w:tcW w:w="236" w:type="dxa"/>
            <w:vAlign w:val="bottom"/>
          </w:tcPr>
          <w:p w14:paraId="4E328839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03A0D2B2" w14:textId="11C1797A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6,491</w:t>
            </w:r>
          </w:p>
        </w:tc>
        <w:tc>
          <w:tcPr>
            <w:tcW w:w="236" w:type="dxa"/>
            <w:vAlign w:val="bottom"/>
          </w:tcPr>
          <w:p w14:paraId="4BBF9DED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1A6DD5" w14:textId="172023F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21,928</w:t>
            </w:r>
          </w:p>
        </w:tc>
        <w:tc>
          <w:tcPr>
            <w:tcW w:w="236" w:type="dxa"/>
            <w:vAlign w:val="bottom"/>
          </w:tcPr>
          <w:p w14:paraId="3DF44AF6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FEC9D40" w14:textId="465DEAA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635,071</w:t>
            </w:r>
          </w:p>
        </w:tc>
        <w:tc>
          <w:tcPr>
            <w:tcW w:w="245" w:type="dxa"/>
            <w:vAlign w:val="bottom"/>
          </w:tcPr>
          <w:p w14:paraId="135990F2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6E1A4E95" w14:textId="4710691C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661,031</w:t>
            </w:r>
          </w:p>
        </w:tc>
      </w:tr>
      <w:tr w:rsidR="00F63DAF" w:rsidRPr="00A44F5B" w14:paraId="20A6D856" w14:textId="77777777" w:rsidTr="00870DB4">
        <w:tc>
          <w:tcPr>
            <w:tcW w:w="2655" w:type="dxa"/>
          </w:tcPr>
          <w:p w14:paraId="03A57167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right="-110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7CFC319D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  <w:p w14:paraId="412F240B" w14:textId="30418D14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8693C3" w14:textId="42034E03" w:rsidR="00F63DAF" w:rsidRPr="00A44F5B" w:rsidRDefault="00F63DA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(50,338)</w:t>
            </w:r>
          </w:p>
        </w:tc>
        <w:tc>
          <w:tcPr>
            <w:tcW w:w="236" w:type="dxa"/>
            <w:vAlign w:val="bottom"/>
          </w:tcPr>
          <w:p w14:paraId="6DDF818B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79AC4E" w14:textId="01027CDA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(12,270)</w:t>
            </w:r>
          </w:p>
        </w:tc>
        <w:tc>
          <w:tcPr>
            <w:tcW w:w="236" w:type="dxa"/>
            <w:vAlign w:val="bottom"/>
          </w:tcPr>
          <w:p w14:paraId="00D3FB17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F545128" w14:textId="13D49EF6" w:rsidR="00F63DAF" w:rsidRPr="00A44F5B" w:rsidRDefault="00F63DA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(521)</w:t>
            </w:r>
          </w:p>
        </w:tc>
        <w:tc>
          <w:tcPr>
            <w:tcW w:w="236" w:type="dxa"/>
            <w:vAlign w:val="bottom"/>
          </w:tcPr>
          <w:p w14:paraId="40BA6764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1D2FEF" w14:textId="577C65E0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(221)</w:t>
            </w:r>
          </w:p>
        </w:tc>
        <w:tc>
          <w:tcPr>
            <w:tcW w:w="236" w:type="dxa"/>
            <w:vAlign w:val="bottom"/>
          </w:tcPr>
          <w:p w14:paraId="5CC4BE09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2BB53C9" w14:textId="5EE2FCFC" w:rsidR="00F63DAF" w:rsidRPr="00A44F5B" w:rsidRDefault="00F63DA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1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(50,859)</w:t>
            </w:r>
          </w:p>
        </w:tc>
        <w:tc>
          <w:tcPr>
            <w:tcW w:w="245" w:type="dxa"/>
            <w:vAlign w:val="bottom"/>
          </w:tcPr>
          <w:p w14:paraId="678A0ACD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35CD50F0" w14:textId="5A5D226F" w:rsidR="00F63DAF" w:rsidRPr="00A44F5B" w:rsidRDefault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(12,491)</w:t>
            </w:r>
          </w:p>
        </w:tc>
      </w:tr>
      <w:tr w:rsidR="00F63DAF" w:rsidRPr="00A44F5B" w14:paraId="1F365492" w14:textId="77777777" w:rsidTr="00870DB4">
        <w:tc>
          <w:tcPr>
            <w:tcW w:w="2655" w:type="dxa"/>
          </w:tcPr>
          <w:p w14:paraId="3BC62A38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ลูกหนี้สินเชื่อรายย่อย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E6B0E" w14:textId="45104389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578,242</w:t>
            </w:r>
          </w:p>
        </w:tc>
        <w:tc>
          <w:tcPr>
            <w:tcW w:w="236" w:type="dxa"/>
            <w:vAlign w:val="bottom"/>
          </w:tcPr>
          <w:p w14:paraId="276DC138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A3F9C" w14:textId="69597032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626,833</w:t>
            </w:r>
          </w:p>
        </w:tc>
        <w:tc>
          <w:tcPr>
            <w:tcW w:w="236" w:type="dxa"/>
            <w:vAlign w:val="bottom"/>
          </w:tcPr>
          <w:p w14:paraId="10871B57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0A004" w14:textId="1BFBBF81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5,970</w:t>
            </w:r>
          </w:p>
        </w:tc>
        <w:tc>
          <w:tcPr>
            <w:tcW w:w="236" w:type="dxa"/>
            <w:vAlign w:val="bottom"/>
          </w:tcPr>
          <w:p w14:paraId="267770E7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31147" w14:textId="79F1E09C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21,707</w:t>
            </w:r>
          </w:p>
        </w:tc>
        <w:tc>
          <w:tcPr>
            <w:tcW w:w="236" w:type="dxa"/>
            <w:vAlign w:val="bottom"/>
          </w:tcPr>
          <w:p w14:paraId="752AB5F1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2E700" w14:textId="23EE7E73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584,212</w:t>
            </w:r>
          </w:p>
        </w:tc>
        <w:tc>
          <w:tcPr>
            <w:tcW w:w="245" w:type="dxa"/>
            <w:vAlign w:val="bottom"/>
          </w:tcPr>
          <w:p w14:paraId="58B495A2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D4F42" w14:textId="4F42C31F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648,540</w:t>
            </w:r>
          </w:p>
        </w:tc>
      </w:tr>
    </w:tbl>
    <w:p w14:paraId="4A0E6F60" w14:textId="77777777" w:rsidR="00764235" w:rsidRPr="00A44F5B" w:rsidRDefault="0076423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3BE2EC24" w14:textId="0F75B94D" w:rsidR="00BF48E8" w:rsidRPr="00A44F5B" w:rsidRDefault="00C14D07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>7</w:t>
      </w:r>
      <w:r w:rsidR="00D572DD" w:rsidRPr="00A44F5B">
        <w:rPr>
          <w:rFonts w:asciiTheme="majorBidi" w:hAnsiTheme="majorBidi" w:cstheme="majorBidi"/>
          <w:sz w:val="26"/>
          <w:szCs w:val="26"/>
        </w:rPr>
        <w:t>.2</w:t>
      </w:r>
      <w:r w:rsidR="003D64C7" w:rsidRPr="00A44F5B">
        <w:rPr>
          <w:rFonts w:asciiTheme="majorBidi" w:hAnsiTheme="majorBidi" w:cstheme="majorBidi"/>
          <w:sz w:val="26"/>
          <w:szCs w:val="26"/>
        </w:rPr>
        <w:tab/>
      </w:r>
      <w:r w:rsidR="00BF48E8" w:rsidRPr="00A44F5B">
        <w:rPr>
          <w:rFonts w:asciiTheme="majorBidi" w:hAnsiTheme="majorBidi" w:cstheme="majorBidi"/>
          <w:spacing w:val="-8"/>
          <w:sz w:val="26"/>
          <w:szCs w:val="26"/>
          <w:cs/>
        </w:rPr>
        <w:t xml:space="preserve">ณ วันที่ </w:t>
      </w:r>
      <w:r w:rsidR="00E63425" w:rsidRPr="00A44F5B">
        <w:rPr>
          <w:rFonts w:asciiTheme="majorBidi" w:hAnsiTheme="majorBidi" w:cstheme="majorBidi"/>
          <w:spacing w:val="-8"/>
          <w:sz w:val="26"/>
          <w:szCs w:val="26"/>
        </w:rPr>
        <w:t>3</w:t>
      </w:r>
      <w:r w:rsidR="00D05739" w:rsidRPr="00A44F5B">
        <w:rPr>
          <w:rFonts w:asciiTheme="majorBidi" w:hAnsiTheme="majorBidi" w:cstheme="majorBidi"/>
          <w:spacing w:val="-8"/>
          <w:sz w:val="26"/>
          <w:szCs w:val="26"/>
        </w:rPr>
        <w:t xml:space="preserve">0 </w:t>
      </w:r>
      <w:r w:rsidR="00D05739" w:rsidRPr="00A44F5B">
        <w:rPr>
          <w:rFonts w:asciiTheme="majorBidi" w:hAnsiTheme="majorBidi" w:cstheme="majorBidi"/>
          <w:spacing w:val="-8"/>
          <w:sz w:val="26"/>
          <w:szCs w:val="26"/>
          <w:cs/>
        </w:rPr>
        <w:t xml:space="preserve">มิถุนายน </w:t>
      </w:r>
      <w:r w:rsidR="00E63425" w:rsidRPr="00A44F5B">
        <w:rPr>
          <w:rFonts w:asciiTheme="majorBidi" w:hAnsiTheme="majorBidi" w:cstheme="majorBidi"/>
          <w:spacing w:val="-8"/>
          <w:sz w:val="26"/>
          <w:szCs w:val="26"/>
        </w:rPr>
        <w:t>2563</w:t>
      </w:r>
      <w:r w:rsidR="00E63425" w:rsidRPr="00A44F5B">
        <w:rPr>
          <w:rFonts w:asciiTheme="majorBidi" w:hAnsiTheme="majorBidi" w:cstheme="majorBidi"/>
          <w:spacing w:val="-8"/>
          <w:sz w:val="26"/>
          <w:szCs w:val="26"/>
          <w:cs/>
        </w:rPr>
        <w:t xml:space="preserve"> </w:t>
      </w:r>
      <w:r w:rsidR="00BF48E8" w:rsidRPr="00A44F5B">
        <w:rPr>
          <w:rFonts w:asciiTheme="majorBidi" w:hAnsiTheme="majorBidi" w:cstheme="majorBidi"/>
          <w:spacing w:val="-8"/>
          <w:sz w:val="26"/>
          <w:szCs w:val="26"/>
          <w:cs/>
        </w:rPr>
        <w:t>ลูกหนี้สินเชื่อรายย่อย (สุทธิจากดอกเบี้ยที่ยังไม่ถือเป็นรายได้) และ</w:t>
      </w:r>
      <w:r w:rsidR="00764235" w:rsidRPr="00A44F5B">
        <w:rPr>
          <w:rFonts w:asciiTheme="majorBidi" w:hAnsiTheme="majorBidi" w:cstheme="majorBidi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BF48E8" w:rsidRPr="00A44F5B">
        <w:rPr>
          <w:rFonts w:asciiTheme="majorBidi" w:hAnsiTheme="majorBidi" w:cstheme="majorBidi"/>
          <w:spacing w:val="-8"/>
          <w:sz w:val="26"/>
          <w:szCs w:val="26"/>
          <w:cs/>
        </w:rPr>
        <w:t>จำแนกตา</w:t>
      </w:r>
      <w:r w:rsidR="00D82A11" w:rsidRPr="00A44F5B">
        <w:rPr>
          <w:rFonts w:asciiTheme="majorBidi" w:hAnsiTheme="majorBidi" w:cstheme="majorBidi"/>
          <w:spacing w:val="-8"/>
          <w:sz w:val="26"/>
          <w:szCs w:val="26"/>
          <w:cs/>
        </w:rPr>
        <w:t>ม</w:t>
      </w:r>
      <w:r w:rsidR="00BF48E8" w:rsidRPr="00A44F5B">
        <w:rPr>
          <w:rFonts w:asciiTheme="majorBidi" w:hAnsiTheme="majorBidi" w:cstheme="majorBidi"/>
          <w:spacing w:val="-8"/>
          <w:sz w:val="26"/>
          <w:szCs w:val="26"/>
          <w:cs/>
        </w:rPr>
        <w:t>สถานะได้ดังนี้</w:t>
      </w:r>
    </w:p>
    <w:p w14:paraId="0B89EA5D" w14:textId="28BCE23B" w:rsidR="00BF48E8" w:rsidRPr="00A44F5B" w:rsidRDefault="00BF48E8" w:rsidP="00BF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475BED" w:rsidRPr="00A44F5B" w14:paraId="3AFD1B28" w14:textId="77777777" w:rsidTr="0071515B">
        <w:trPr>
          <w:trHeight w:val="209"/>
          <w:tblHeader/>
        </w:trPr>
        <w:tc>
          <w:tcPr>
            <w:tcW w:w="3195" w:type="dxa"/>
          </w:tcPr>
          <w:p w14:paraId="18976358" w14:textId="77777777" w:rsidR="00475BED" w:rsidRPr="00A44F5B" w:rsidRDefault="00475BED" w:rsidP="0071515B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02CAD940" w14:textId="77777777" w:rsidR="00475BED" w:rsidRPr="00A44F5B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475BED" w:rsidRPr="00A44F5B" w14:paraId="5CBB0E9D" w14:textId="77777777" w:rsidTr="0071515B">
        <w:trPr>
          <w:trHeight w:val="70"/>
          <w:tblHeader/>
        </w:trPr>
        <w:tc>
          <w:tcPr>
            <w:tcW w:w="3195" w:type="dxa"/>
          </w:tcPr>
          <w:p w14:paraId="1B079C23" w14:textId="77777777" w:rsidR="00475BED" w:rsidRPr="00A44F5B" w:rsidRDefault="00475BED" w:rsidP="0071515B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DFDA397" w14:textId="7D2B9EDA" w:rsidR="00475BED" w:rsidRPr="00A44F5B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7A1406" w14:textId="77777777" w:rsidR="00475BED" w:rsidRPr="00A44F5B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798629" w14:textId="77777777" w:rsidR="00475BED" w:rsidRPr="00A44F5B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0F1CB67A" w14:textId="77777777" w:rsidR="00475BED" w:rsidRPr="00A44F5B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3FA2E444" w14:textId="77777777" w:rsidR="00475BED" w:rsidRPr="00A44F5B" w:rsidRDefault="00475BED" w:rsidP="0047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671BE163" w14:textId="77777777" w:rsidR="00475BED" w:rsidRPr="00A44F5B" w:rsidRDefault="00475BED" w:rsidP="0047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6AE4BE44" w14:textId="33A28741" w:rsidR="00475BED" w:rsidRPr="00A44F5B" w:rsidRDefault="00475BED" w:rsidP="00475BED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238" w:type="dxa"/>
          </w:tcPr>
          <w:p w14:paraId="646435A1" w14:textId="77777777" w:rsidR="00475BED" w:rsidRPr="00A44F5B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1644BDE1" w14:textId="77777777" w:rsidR="00475BED" w:rsidRPr="00A44F5B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6A564C" w14:textId="66350D78" w:rsidR="00475BED" w:rsidRPr="00A44F5B" w:rsidRDefault="00475BED" w:rsidP="00870DB4">
            <w:pPr>
              <w:spacing w:line="240" w:lineRule="auto"/>
              <w:ind w:right="-135" w:hanging="7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  <w:p w14:paraId="517DA8A1" w14:textId="77777777" w:rsidR="00475BED" w:rsidRPr="00A44F5B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475BED" w:rsidRPr="00A44F5B" w14:paraId="37C5487F" w14:textId="77777777" w:rsidTr="0071515B">
        <w:trPr>
          <w:trHeight w:val="80"/>
          <w:tblHeader/>
        </w:trPr>
        <w:tc>
          <w:tcPr>
            <w:tcW w:w="3195" w:type="dxa"/>
          </w:tcPr>
          <w:p w14:paraId="0F2C8CFB" w14:textId="77777777" w:rsidR="00475BED" w:rsidRPr="00A44F5B" w:rsidRDefault="00475BED" w:rsidP="0071515B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B293AE5" w14:textId="0E5DC7A7" w:rsidR="00475BED" w:rsidRPr="00A44F5B" w:rsidRDefault="00D05739" w:rsidP="0071515B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75BED" w:rsidRPr="00A44F5B" w14:paraId="2AE99BC8" w14:textId="77777777" w:rsidTr="0071515B">
        <w:trPr>
          <w:trHeight w:val="209"/>
          <w:tblHeader/>
        </w:trPr>
        <w:tc>
          <w:tcPr>
            <w:tcW w:w="3195" w:type="dxa"/>
          </w:tcPr>
          <w:p w14:paraId="267AF9CB" w14:textId="77777777" w:rsidR="00475BED" w:rsidRPr="00A44F5B" w:rsidRDefault="00475BED" w:rsidP="0071515B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56CDA96D" w14:textId="77777777" w:rsidR="00475BED" w:rsidRPr="00A44F5B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501E8" w:rsidRPr="00A44F5B" w14:paraId="57E81D0E" w14:textId="77777777" w:rsidTr="0071515B">
        <w:trPr>
          <w:trHeight w:val="209"/>
        </w:trPr>
        <w:tc>
          <w:tcPr>
            <w:tcW w:w="3195" w:type="dxa"/>
          </w:tcPr>
          <w:p w14:paraId="5F0A11AF" w14:textId="4E3A2426" w:rsidR="004501E8" w:rsidRPr="00A44F5B" w:rsidRDefault="004501E8" w:rsidP="004501E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2070" w:type="dxa"/>
          </w:tcPr>
          <w:p w14:paraId="20555219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3B55AA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7352004B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E23D86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15F1652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AF" w:rsidRPr="00A44F5B" w14:paraId="691F6A4D" w14:textId="77777777" w:rsidTr="00A90D19">
        <w:trPr>
          <w:trHeight w:val="70"/>
        </w:trPr>
        <w:tc>
          <w:tcPr>
            <w:tcW w:w="3195" w:type="dxa"/>
            <w:vAlign w:val="bottom"/>
          </w:tcPr>
          <w:p w14:paraId="7EAF970C" w14:textId="65CE1DF0" w:rsidR="00F63DAF" w:rsidRPr="00A44F5B" w:rsidRDefault="00F63DAF" w:rsidP="00F63DAF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14:paraId="314295F4" w14:textId="3252894D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542,605</w:t>
            </w:r>
          </w:p>
        </w:tc>
        <w:tc>
          <w:tcPr>
            <w:tcW w:w="236" w:type="dxa"/>
          </w:tcPr>
          <w:p w14:paraId="627F8F60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52AC38A1" w14:textId="236A3002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38,928</w:t>
            </w:r>
          </w:p>
        </w:tc>
        <w:tc>
          <w:tcPr>
            <w:tcW w:w="238" w:type="dxa"/>
          </w:tcPr>
          <w:p w14:paraId="340561C3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4D84578C" w14:textId="3BC078D2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503,677</w:t>
            </w:r>
          </w:p>
        </w:tc>
      </w:tr>
      <w:tr w:rsidR="00F63DAF" w:rsidRPr="00A44F5B" w14:paraId="1BB4C8FF" w14:textId="77777777" w:rsidTr="00A90D19">
        <w:trPr>
          <w:trHeight w:val="221"/>
        </w:trPr>
        <w:tc>
          <w:tcPr>
            <w:tcW w:w="3195" w:type="dxa"/>
            <w:vAlign w:val="bottom"/>
          </w:tcPr>
          <w:p w14:paraId="753E0102" w14:textId="7ADC2FE1" w:rsidR="00F63DAF" w:rsidRPr="00A44F5B" w:rsidRDefault="00F63DAF" w:rsidP="00F63DAF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</w:tcPr>
          <w:p w14:paraId="66B99F49" w14:textId="61E7DDB0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70,604</w:t>
            </w:r>
          </w:p>
        </w:tc>
        <w:tc>
          <w:tcPr>
            <w:tcW w:w="236" w:type="dxa"/>
            <w:vAlign w:val="bottom"/>
          </w:tcPr>
          <w:p w14:paraId="7A20B392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5395D223" w14:textId="17309B22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5,618</w:t>
            </w:r>
          </w:p>
        </w:tc>
        <w:tc>
          <w:tcPr>
            <w:tcW w:w="238" w:type="dxa"/>
            <w:vAlign w:val="bottom"/>
          </w:tcPr>
          <w:p w14:paraId="35AB6A59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C1BA5D0" w14:textId="3EBC13EF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64,986</w:t>
            </w:r>
          </w:p>
        </w:tc>
      </w:tr>
      <w:tr w:rsidR="00F63DAF" w:rsidRPr="00A44F5B" w14:paraId="771F14AD" w14:textId="77777777" w:rsidTr="00A90D19">
        <w:trPr>
          <w:trHeight w:val="70"/>
        </w:trPr>
        <w:tc>
          <w:tcPr>
            <w:tcW w:w="3195" w:type="dxa"/>
            <w:vAlign w:val="bottom"/>
          </w:tcPr>
          <w:p w14:paraId="018FAD77" w14:textId="01AAC882" w:rsidR="00F63DAF" w:rsidRPr="00A44F5B" w:rsidRDefault="00F63DAF" w:rsidP="00F63DAF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</w:tcPr>
          <w:p w14:paraId="7FFE6500" w14:textId="50559496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21,862</w:t>
            </w:r>
          </w:p>
        </w:tc>
        <w:tc>
          <w:tcPr>
            <w:tcW w:w="236" w:type="dxa"/>
          </w:tcPr>
          <w:p w14:paraId="5D75A8BC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05D723B8" w14:textId="7E321362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6,313</w:t>
            </w:r>
          </w:p>
        </w:tc>
        <w:tc>
          <w:tcPr>
            <w:tcW w:w="238" w:type="dxa"/>
          </w:tcPr>
          <w:p w14:paraId="29820124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B729DDD" w14:textId="621E8F16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15,549</w:t>
            </w:r>
          </w:p>
        </w:tc>
      </w:tr>
      <w:tr w:rsidR="00F63DAF" w:rsidRPr="00A44F5B" w14:paraId="5974E493" w14:textId="77777777" w:rsidTr="00A90D19">
        <w:trPr>
          <w:trHeight w:val="198"/>
        </w:trPr>
        <w:tc>
          <w:tcPr>
            <w:tcW w:w="3195" w:type="dxa"/>
          </w:tcPr>
          <w:p w14:paraId="6EB295D9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42BA489" w14:textId="208C6FE1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635,071</w:t>
            </w:r>
          </w:p>
        </w:tc>
        <w:tc>
          <w:tcPr>
            <w:tcW w:w="236" w:type="dxa"/>
          </w:tcPr>
          <w:p w14:paraId="2953FB9B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15E82900" w14:textId="46ACD8BD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50,859</w:t>
            </w:r>
          </w:p>
        </w:tc>
        <w:tc>
          <w:tcPr>
            <w:tcW w:w="238" w:type="dxa"/>
          </w:tcPr>
          <w:p w14:paraId="0679A79D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041FF7DF" w14:textId="7003A7DE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584,212</w:t>
            </w:r>
          </w:p>
        </w:tc>
      </w:tr>
    </w:tbl>
    <w:p w14:paraId="58A811DC" w14:textId="2A97CAFF" w:rsidR="004501E8" w:rsidRPr="00A44F5B" w:rsidRDefault="004501E8" w:rsidP="00870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p w14:paraId="1C535242" w14:textId="77777777" w:rsidR="004501E8" w:rsidRPr="00A44F5B" w:rsidRDefault="00450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br w:type="page"/>
      </w:r>
    </w:p>
    <w:p w14:paraId="76D4F6B6" w14:textId="43877B9A" w:rsidR="00BF48E8" w:rsidRPr="00A44F5B" w:rsidRDefault="00BF48E8" w:rsidP="00870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E63425" w:rsidRPr="00A44F5B">
        <w:rPr>
          <w:rFonts w:asciiTheme="majorBidi" w:hAnsiTheme="majorBidi" w:cstheme="majorBidi"/>
          <w:sz w:val="26"/>
          <w:szCs w:val="26"/>
        </w:rPr>
        <w:t>31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 w:rsidRPr="00A44F5B">
        <w:rPr>
          <w:rFonts w:asciiTheme="majorBidi" w:hAnsiTheme="majorBidi" w:cstheme="majorBidi"/>
          <w:sz w:val="26"/>
          <w:szCs w:val="26"/>
        </w:rPr>
        <w:t>2562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ลูกหนี้สินเชื่อรายย่อย (สุทธิจากดอกเบี้ยที่ยังไม่ถือเป็นรายได้)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14:paraId="3F9DA3AE" w14:textId="77777777" w:rsidR="004501E8" w:rsidRPr="00A44F5B" w:rsidRDefault="004501E8" w:rsidP="00870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BF48E8" w:rsidRPr="00A44F5B" w14:paraId="0B0933B1" w14:textId="77777777" w:rsidTr="008E6598">
        <w:trPr>
          <w:trHeight w:val="209"/>
          <w:tblHeader/>
        </w:trPr>
        <w:tc>
          <w:tcPr>
            <w:tcW w:w="3195" w:type="dxa"/>
          </w:tcPr>
          <w:p w14:paraId="5D3C4717" w14:textId="77777777" w:rsidR="00BF48E8" w:rsidRPr="00A44F5B" w:rsidRDefault="00BF48E8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6C80249B" w14:textId="3EA9B2F1" w:rsidR="00BF48E8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="00475BED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BF48E8" w:rsidRPr="00A44F5B" w14:paraId="3D26AC7D" w14:textId="77777777" w:rsidTr="00BF48E8">
        <w:trPr>
          <w:trHeight w:val="70"/>
          <w:tblHeader/>
        </w:trPr>
        <w:tc>
          <w:tcPr>
            <w:tcW w:w="3195" w:type="dxa"/>
          </w:tcPr>
          <w:p w14:paraId="7B10B7A2" w14:textId="77777777" w:rsidR="00BF48E8" w:rsidRPr="00A44F5B" w:rsidRDefault="00BF48E8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211D59B" w14:textId="77777777" w:rsidR="00BF48E8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61B3BE" w14:textId="39775558" w:rsidR="00BF48E8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7E395D75" w14:textId="77777777" w:rsidR="00BF48E8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3592798F" w14:textId="77777777" w:rsidR="00BF48E8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C33EBF" w14:textId="0F42A5AA" w:rsidR="00BF48E8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="00475BED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238" w:type="dxa"/>
          </w:tcPr>
          <w:p w14:paraId="524B1F4B" w14:textId="77777777" w:rsidR="00BF48E8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0165CD08" w14:textId="77777777" w:rsidR="00BF48E8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  <w:p w14:paraId="26FC6E78" w14:textId="1B28A59A" w:rsidR="00BF48E8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BF48E8" w:rsidRPr="00A44F5B" w14:paraId="653D8906" w14:textId="77777777" w:rsidTr="008E6598">
        <w:trPr>
          <w:trHeight w:val="80"/>
          <w:tblHeader/>
        </w:trPr>
        <w:tc>
          <w:tcPr>
            <w:tcW w:w="3195" w:type="dxa"/>
          </w:tcPr>
          <w:p w14:paraId="0FB40869" w14:textId="77777777" w:rsidR="00BF48E8" w:rsidRPr="00A44F5B" w:rsidRDefault="00BF48E8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8B36530" w14:textId="067A2674" w:rsidR="00BF48E8" w:rsidRPr="00A44F5B" w:rsidRDefault="00BF48E8" w:rsidP="008E659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BF48E8" w:rsidRPr="00A44F5B" w14:paraId="3E18164C" w14:textId="77777777" w:rsidTr="008E6598">
        <w:trPr>
          <w:trHeight w:val="209"/>
          <w:tblHeader/>
        </w:trPr>
        <w:tc>
          <w:tcPr>
            <w:tcW w:w="3195" w:type="dxa"/>
          </w:tcPr>
          <w:p w14:paraId="04BE99ED" w14:textId="77777777" w:rsidR="00BF48E8" w:rsidRPr="00A44F5B" w:rsidRDefault="00BF48E8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F23DE69" w14:textId="77777777" w:rsidR="00BF48E8" w:rsidRPr="00A44F5B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F48E8" w:rsidRPr="00A44F5B" w14:paraId="4DEF68F6" w14:textId="77777777" w:rsidTr="008E6598">
        <w:trPr>
          <w:trHeight w:val="209"/>
        </w:trPr>
        <w:tc>
          <w:tcPr>
            <w:tcW w:w="3195" w:type="dxa"/>
          </w:tcPr>
          <w:p w14:paraId="3D1C2545" w14:textId="77777777" w:rsidR="00BF48E8" w:rsidRPr="00A44F5B" w:rsidRDefault="00BF48E8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7BCEA2BA" w14:textId="77777777" w:rsidR="00BF48E8" w:rsidRPr="00A44F5B" w:rsidRDefault="00BF48E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45B188" w14:textId="77777777" w:rsidR="00BF48E8" w:rsidRPr="00A44F5B" w:rsidRDefault="00BF48E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29B880E7" w14:textId="77777777" w:rsidR="00BF48E8" w:rsidRPr="00A44F5B" w:rsidRDefault="00BF48E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635F73C" w14:textId="77777777" w:rsidR="00BF48E8" w:rsidRPr="00A44F5B" w:rsidRDefault="00BF48E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F5A800D" w14:textId="77777777" w:rsidR="00BF48E8" w:rsidRPr="00A44F5B" w:rsidRDefault="00BF48E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48E8" w:rsidRPr="00A44F5B" w14:paraId="12D21620" w14:textId="77777777" w:rsidTr="008E6598">
        <w:trPr>
          <w:trHeight w:val="70"/>
        </w:trPr>
        <w:tc>
          <w:tcPr>
            <w:tcW w:w="3195" w:type="dxa"/>
          </w:tcPr>
          <w:p w14:paraId="749A711E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63F27E3D" w14:textId="1370EE3D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636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,676</w:t>
            </w:r>
          </w:p>
        </w:tc>
        <w:tc>
          <w:tcPr>
            <w:tcW w:w="236" w:type="dxa"/>
            <w:vAlign w:val="bottom"/>
          </w:tcPr>
          <w:p w14:paraId="68E1CB31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393CF942" w14:textId="4C947F3E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389</w:t>
            </w:r>
          </w:p>
        </w:tc>
        <w:tc>
          <w:tcPr>
            <w:tcW w:w="238" w:type="dxa"/>
            <w:vAlign w:val="bottom"/>
          </w:tcPr>
          <w:p w14:paraId="73332660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C542312" w14:textId="432BE1BB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631,287</w:t>
            </w:r>
          </w:p>
        </w:tc>
      </w:tr>
      <w:tr w:rsidR="00BF48E8" w:rsidRPr="00A44F5B" w14:paraId="687EA5CE" w14:textId="77777777" w:rsidTr="008E6598">
        <w:trPr>
          <w:trHeight w:val="221"/>
        </w:trPr>
        <w:tc>
          <w:tcPr>
            <w:tcW w:w="3195" w:type="dxa"/>
          </w:tcPr>
          <w:p w14:paraId="20A78006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</w:tcPr>
          <w:p w14:paraId="54E73B13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5D21A06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283D3505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F27B651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418A0F6D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48E8" w:rsidRPr="00A44F5B" w14:paraId="5A357622" w14:textId="77777777" w:rsidTr="008E6598">
        <w:trPr>
          <w:trHeight w:val="70"/>
        </w:trPr>
        <w:tc>
          <w:tcPr>
            <w:tcW w:w="3195" w:type="dxa"/>
          </w:tcPr>
          <w:p w14:paraId="5DABCE8A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231F63E5" w14:textId="65D232B6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bottom"/>
          </w:tcPr>
          <w:p w14:paraId="064800EA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1357D7BE" w14:textId="3D3A9F15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38" w:type="dxa"/>
            <w:vAlign w:val="bottom"/>
          </w:tcPr>
          <w:p w14:paraId="2BFC597C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B01AC23" w14:textId="0A919669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2,594</w:t>
            </w:r>
          </w:p>
        </w:tc>
      </w:tr>
      <w:tr w:rsidR="00BF48E8" w:rsidRPr="00A44F5B" w14:paraId="49EF507F" w14:textId="77777777" w:rsidTr="008E6598">
        <w:trPr>
          <w:trHeight w:val="70"/>
        </w:trPr>
        <w:tc>
          <w:tcPr>
            <w:tcW w:w="3195" w:type="dxa"/>
          </w:tcPr>
          <w:p w14:paraId="5001D1C3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70D916C1" w14:textId="60515FA2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711</w:t>
            </w:r>
          </w:p>
        </w:tc>
        <w:tc>
          <w:tcPr>
            <w:tcW w:w="236" w:type="dxa"/>
            <w:vAlign w:val="bottom"/>
          </w:tcPr>
          <w:p w14:paraId="534AE00D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7A8228F6" w14:textId="4818EAF6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077</w:t>
            </w:r>
          </w:p>
        </w:tc>
        <w:tc>
          <w:tcPr>
            <w:tcW w:w="238" w:type="dxa"/>
            <w:vAlign w:val="bottom"/>
          </w:tcPr>
          <w:p w14:paraId="6E6A6831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32BFF57" w14:textId="5CD4F764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,634</w:t>
            </w:r>
          </w:p>
        </w:tc>
      </w:tr>
      <w:tr w:rsidR="00BF48E8" w:rsidRPr="00A44F5B" w14:paraId="069F4667" w14:textId="77777777" w:rsidTr="008E6598">
        <w:trPr>
          <w:trHeight w:val="70"/>
        </w:trPr>
        <w:tc>
          <w:tcPr>
            <w:tcW w:w="3195" w:type="dxa"/>
          </w:tcPr>
          <w:p w14:paraId="7CEFF233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1C2B8C1C" w14:textId="12B49D93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,235</w:t>
            </w:r>
          </w:p>
        </w:tc>
        <w:tc>
          <w:tcPr>
            <w:tcW w:w="236" w:type="dxa"/>
            <w:vAlign w:val="bottom"/>
          </w:tcPr>
          <w:p w14:paraId="4DAAD222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2D4C3287" w14:textId="71894FFA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031</w:t>
            </w:r>
          </w:p>
        </w:tc>
        <w:tc>
          <w:tcPr>
            <w:tcW w:w="238" w:type="dxa"/>
            <w:vAlign w:val="bottom"/>
          </w:tcPr>
          <w:p w14:paraId="5F3B2627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B33A073" w14:textId="00A9A093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,204</w:t>
            </w:r>
          </w:p>
        </w:tc>
      </w:tr>
      <w:tr w:rsidR="00BF48E8" w:rsidRPr="00A44F5B" w14:paraId="4C57644C" w14:textId="77777777" w:rsidTr="008E6598">
        <w:trPr>
          <w:trHeight w:val="70"/>
        </w:trPr>
        <w:tc>
          <w:tcPr>
            <w:tcW w:w="3195" w:type="dxa"/>
          </w:tcPr>
          <w:p w14:paraId="275CA32E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27ECD34F" w14:textId="48DB6384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1,748</w:t>
            </w:r>
          </w:p>
        </w:tc>
        <w:tc>
          <w:tcPr>
            <w:tcW w:w="236" w:type="dxa"/>
            <w:vAlign w:val="bottom"/>
          </w:tcPr>
          <w:p w14:paraId="43734EFF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39AA698C" w14:textId="6F00FBFE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1,227</w:t>
            </w:r>
          </w:p>
        </w:tc>
        <w:tc>
          <w:tcPr>
            <w:tcW w:w="238" w:type="dxa"/>
            <w:vAlign w:val="bottom"/>
          </w:tcPr>
          <w:p w14:paraId="59A002B0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A940A2E" w14:textId="40BC2422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</w:tr>
      <w:tr w:rsidR="00BF48E8" w:rsidRPr="00A44F5B" w14:paraId="06BFABE4" w14:textId="77777777" w:rsidTr="008E6598">
        <w:trPr>
          <w:trHeight w:val="70"/>
        </w:trPr>
        <w:tc>
          <w:tcPr>
            <w:tcW w:w="3195" w:type="dxa"/>
          </w:tcPr>
          <w:p w14:paraId="4FAF8C6D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1CAB231E" w14:textId="54C55221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1,020</w:t>
            </w:r>
          </w:p>
        </w:tc>
        <w:tc>
          <w:tcPr>
            <w:tcW w:w="236" w:type="dxa"/>
            <w:vAlign w:val="bottom"/>
          </w:tcPr>
          <w:p w14:paraId="6C6EF07D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770CED42" w14:textId="367C2484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238" w:type="dxa"/>
            <w:vAlign w:val="bottom"/>
          </w:tcPr>
          <w:p w14:paraId="45F6F4F0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E1F6DAF" w14:textId="308ABCAD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</w:tr>
      <w:tr w:rsidR="00BF48E8" w:rsidRPr="00A44F5B" w14:paraId="23F47BE5" w14:textId="77777777" w:rsidTr="008E6598">
        <w:trPr>
          <w:trHeight w:val="198"/>
        </w:trPr>
        <w:tc>
          <w:tcPr>
            <w:tcW w:w="3195" w:type="dxa"/>
          </w:tcPr>
          <w:p w14:paraId="02321117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5C648DD" w14:textId="7E4B428C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  <w:tc>
          <w:tcPr>
            <w:tcW w:w="236" w:type="dxa"/>
            <w:vAlign w:val="bottom"/>
          </w:tcPr>
          <w:p w14:paraId="32E63841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4508EAA8" w14:textId="14F2C136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238" w:type="dxa"/>
            <w:vAlign w:val="bottom"/>
          </w:tcPr>
          <w:p w14:paraId="021F0F18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7C92B9F2" w14:textId="02A931AC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F48E8" w:rsidRPr="00A44F5B" w14:paraId="086DF594" w14:textId="77777777" w:rsidTr="008E6598">
        <w:trPr>
          <w:trHeight w:val="198"/>
        </w:trPr>
        <w:tc>
          <w:tcPr>
            <w:tcW w:w="3195" w:type="dxa"/>
          </w:tcPr>
          <w:p w14:paraId="7541B7DC" w14:textId="77777777" w:rsidR="00BF48E8" w:rsidRPr="00A44F5B" w:rsidRDefault="00BF48E8" w:rsidP="00BF48E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7718C" w14:textId="788B77C8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661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031</w:t>
            </w:r>
          </w:p>
        </w:tc>
        <w:tc>
          <w:tcPr>
            <w:tcW w:w="236" w:type="dxa"/>
            <w:vAlign w:val="bottom"/>
          </w:tcPr>
          <w:p w14:paraId="6B0C0729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477BA11C" w14:textId="312D1A06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12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491</w:t>
            </w:r>
          </w:p>
        </w:tc>
        <w:tc>
          <w:tcPr>
            <w:tcW w:w="238" w:type="dxa"/>
            <w:vAlign w:val="bottom"/>
          </w:tcPr>
          <w:p w14:paraId="6CE09AB1" w14:textId="77777777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7F9B6B3D" w14:textId="3C852449" w:rsidR="00BF48E8" w:rsidRPr="00A44F5B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648,540</w:t>
            </w:r>
          </w:p>
        </w:tc>
      </w:tr>
    </w:tbl>
    <w:p w14:paraId="35FA4DA4" w14:textId="1B701981" w:rsidR="00764235" w:rsidRPr="00A44F5B" w:rsidRDefault="00764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80C1CE2" w14:textId="77086AD6" w:rsidR="00815A67" w:rsidRPr="00A44F5B" w:rsidRDefault="002F2D98" w:rsidP="00480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>7</w:t>
      </w:r>
      <w:r w:rsidR="006F5CDD" w:rsidRPr="00A44F5B">
        <w:rPr>
          <w:rFonts w:asciiTheme="majorBidi" w:hAnsiTheme="majorBidi" w:cstheme="majorBidi"/>
          <w:sz w:val="26"/>
          <w:szCs w:val="26"/>
        </w:rPr>
        <w:t>.3</w:t>
      </w:r>
      <w:r w:rsidR="00745DC9" w:rsidRPr="00A44F5B">
        <w:rPr>
          <w:rFonts w:asciiTheme="majorBidi" w:hAnsiTheme="majorBidi" w:cstheme="majorBidi"/>
          <w:sz w:val="26"/>
          <w:szCs w:val="26"/>
          <w:cs/>
        </w:rPr>
        <w:tab/>
      </w:r>
      <w:r w:rsidR="00480AC2" w:rsidRPr="00A44F5B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 w:rsidRPr="00A44F5B">
        <w:rPr>
          <w:rFonts w:asciiTheme="majorBidi" w:hAnsiTheme="majorBidi" w:cstheme="majorBidi"/>
          <w:sz w:val="26"/>
          <w:szCs w:val="26"/>
        </w:rPr>
        <w:t>3</w:t>
      </w:r>
      <w:r w:rsidR="00D05739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D05739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E63425" w:rsidRPr="00A44F5B">
        <w:rPr>
          <w:rFonts w:asciiTheme="majorBidi" w:hAnsiTheme="majorBidi" w:cstheme="majorBidi"/>
          <w:sz w:val="26"/>
          <w:szCs w:val="26"/>
        </w:rPr>
        <w:t>256</w:t>
      </w:r>
      <w:r w:rsidR="00480AC2" w:rsidRPr="00A44F5B">
        <w:rPr>
          <w:rFonts w:asciiTheme="majorBidi" w:hAnsiTheme="majorBidi" w:cstheme="majorBidi"/>
          <w:sz w:val="26"/>
          <w:szCs w:val="26"/>
        </w:rPr>
        <w:t>3</w:t>
      </w:r>
      <w:r w:rsidR="00480AC2" w:rsidRPr="00A44F5B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E63425" w:rsidRPr="00A44F5B">
        <w:rPr>
          <w:rFonts w:asciiTheme="majorBidi" w:hAnsiTheme="majorBidi" w:cstheme="majorBidi"/>
          <w:sz w:val="26"/>
          <w:szCs w:val="26"/>
        </w:rPr>
        <w:t>31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80AC2" w:rsidRPr="00A44F5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 w:rsidRPr="00A44F5B">
        <w:rPr>
          <w:rFonts w:asciiTheme="majorBidi" w:hAnsiTheme="majorBidi" w:cstheme="majorBidi"/>
          <w:sz w:val="26"/>
          <w:szCs w:val="26"/>
        </w:rPr>
        <w:t>2562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80AC2" w:rsidRPr="00A44F5B">
        <w:rPr>
          <w:rFonts w:asciiTheme="majorBidi" w:hAnsiTheme="majorBidi" w:cstheme="majorBidi"/>
          <w:sz w:val="26"/>
          <w:szCs w:val="26"/>
          <w:cs/>
        </w:rPr>
        <w:t>ผลรวมของเงินลงทุนขั้นต่ำตามสัญญาสินเชื่อรายย่อยและมูลค่าปัจจุบันของจำนวนเงินขั้นต่ำที่ลูกหนี้ต้องจ่ายตามสัญญาสินเชื่อรายย่อยแสดงได้ดังนี้</w:t>
      </w:r>
    </w:p>
    <w:p w14:paraId="1C418C30" w14:textId="44FA8C2B" w:rsidR="00480AC2" w:rsidRPr="00A44F5B" w:rsidRDefault="00480AC2" w:rsidP="00480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015"/>
        <w:gridCol w:w="1260"/>
        <w:gridCol w:w="270"/>
        <w:gridCol w:w="1350"/>
        <w:gridCol w:w="270"/>
        <w:gridCol w:w="1350"/>
        <w:gridCol w:w="270"/>
        <w:gridCol w:w="1620"/>
      </w:tblGrid>
      <w:tr w:rsidR="00F31608" w:rsidRPr="00A44F5B" w14:paraId="4B3A4DD2" w14:textId="77777777" w:rsidTr="00F6107A">
        <w:trPr>
          <w:trHeight w:val="209"/>
          <w:tblHeader/>
        </w:trPr>
        <w:tc>
          <w:tcPr>
            <w:tcW w:w="3015" w:type="dxa"/>
          </w:tcPr>
          <w:p w14:paraId="08EE5CAB" w14:textId="77777777" w:rsidR="00F31608" w:rsidRPr="00A44F5B" w:rsidRDefault="00F31608" w:rsidP="00F6107A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</w:tcPr>
          <w:p w14:paraId="3B65CB70" w14:textId="77777777" w:rsidR="00F31608" w:rsidRPr="00A44F5B" w:rsidRDefault="00F31608" w:rsidP="00F6107A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31608" w:rsidRPr="00A44F5B" w14:paraId="29A3D3D0" w14:textId="77777777" w:rsidTr="00870DB4">
        <w:trPr>
          <w:trHeight w:val="209"/>
          <w:tblHeader/>
        </w:trPr>
        <w:tc>
          <w:tcPr>
            <w:tcW w:w="3015" w:type="dxa"/>
          </w:tcPr>
          <w:p w14:paraId="16C84BBB" w14:textId="77777777" w:rsidR="00F31608" w:rsidRPr="00A44F5B" w:rsidRDefault="00F31608" w:rsidP="00F3160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5DFCDE" w14:textId="7981B665" w:rsidR="00F31608" w:rsidRPr="00A44F5B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เงินลงทุนขั้นต่ำตามสัญญาสินเชื่อรายย่อย</w:t>
            </w:r>
          </w:p>
        </w:tc>
        <w:tc>
          <w:tcPr>
            <w:tcW w:w="270" w:type="dxa"/>
            <w:vAlign w:val="bottom"/>
          </w:tcPr>
          <w:p w14:paraId="11BAA698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382FB4" w14:textId="3C3A580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398AED80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1C5C" w14:textId="77777777" w:rsidR="00F31608" w:rsidRPr="00A44F5B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เงินลงทุนขั้นต่ำตามสัญญาสินเชื่อ</w:t>
            </w:r>
          </w:p>
          <w:p w14:paraId="404D366C" w14:textId="23CDD256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รายย่อย</w:t>
            </w:r>
          </w:p>
        </w:tc>
        <w:tc>
          <w:tcPr>
            <w:tcW w:w="270" w:type="dxa"/>
          </w:tcPr>
          <w:p w14:paraId="6D2D9CA8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</w:tcPr>
          <w:p w14:paraId="2207A112" w14:textId="77777777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</w:t>
            </w:r>
          </w:p>
          <w:p w14:paraId="70D4AAA8" w14:textId="0B60F79B" w:rsidR="00F31608" w:rsidRPr="00A44F5B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ต้องจ่าย</w:t>
            </w:r>
          </w:p>
        </w:tc>
      </w:tr>
      <w:tr w:rsidR="00F31608" w:rsidRPr="00A44F5B" w14:paraId="2905AF51" w14:textId="77777777" w:rsidTr="00F6107A">
        <w:trPr>
          <w:trHeight w:val="80"/>
          <w:tblHeader/>
        </w:trPr>
        <w:tc>
          <w:tcPr>
            <w:tcW w:w="3015" w:type="dxa"/>
          </w:tcPr>
          <w:p w14:paraId="0D0191E1" w14:textId="77777777" w:rsidR="00F31608" w:rsidRPr="00A44F5B" w:rsidRDefault="00F31608" w:rsidP="00F6107A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10462AE0" w14:textId="32C5BD55" w:rsidR="00F31608" w:rsidRPr="00A44F5B" w:rsidRDefault="00D05739" w:rsidP="00F6107A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EE78773" w14:textId="77777777" w:rsidR="00F31608" w:rsidRPr="00A44F5B" w:rsidRDefault="00F31608" w:rsidP="00F6107A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34429D5" w14:textId="77777777" w:rsidR="00F31608" w:rsidRPr="00A44F5B" w:rsidRDefault="00F31608" w:rsidP="00F6107A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31608" w:rsidRPr="00A44F5B" w14:paraId="5CB29C7B" w14:textId="77777777" w:rsidTr="00F6107A">
        <w:trPr>
          <w:trHeight w:val="70"/>
          <w:tblHeader/>
        </w:trPr>
        <w:tc>
          <w:tcPr>
            <w:tcW w:w="3015" w:type="dxa"/>
          </w:tcPr>
          <w:p w14:paraId="5A236F38" w14:textId="77777777" w:rsidR="00F31608" w:rsidRPr="00A44F5B" w:rsidRDefault="00F31608" w:rsidP="00F6107A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</w:tcPr>
          <w:p w14:paraId="1C6EAB69" w14:textId="77777777" w:rsidR="00F31608" w:rsidRPr="00A44F5B" w:rsidRDefault="00F31608" w:rsidP="00F6107A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63DAF" w:rsidRPr="00A44F5B" w14:paraId="507ADE5B" w14:textId="77777777" w:rsidTr="00F6107A">
        <w:trPr>
          <w:trHeight w:val="63"/>
        </w:trPr>
        <w:tc>
          <w:tcPr>
            <w:tcW w:w="3015" w:type="dxa"/>
          </w:tcPr>
          <w:p w14:paraId="4B2A0382" w14:textId="77777777" w:rsidR="00F63DAF" w:rsidRPr="00A44F5B" w:rsidRDefault="00F63DAF" w:rsidP="00F63DAF">
            <w:pPr>
              <w:tabs>
                <w:tab w:val="left" w:pos="342"/>
              </w:tabs>
              <w:spacing w:line="240" w:lineRule="auto"/>
              <w:ind w:left="205" w:right="-558" w:hanging="18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260" w:type="dxa"/>
          </w:tcPr>
          <w:p w14:paraId="25D5707D" w14:textId="574BEE5A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695,174</w:t>
            </w:r>
          </w:p>
        </w:tc>
        <w:tc>
          <w:tcPr>
            <w:tcW w:w="270" w:type="dxa"/>
          </w:tcPr>
          <w:p w14:paraId="08493239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B185AC4" w14:textId="1703D288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628,580</w:t>
            </w:r>
          </w:p>
        </w:tc>
        <w:tc>
          <w:tcPr>
            <w:tcW w:w="270" w:type="dxa"/>
          </w:tcPr>
          <w:p w14:paraId="705F1BE5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BE026D" w14:textId="53C40761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725,663</w:t>
            </w:r>
          </w:p>
        </w:tc>
        <w:tc>
          <w:tcPr>
            <w:tcW w:w="270" w:type="dxa"/>
          </w:tcPr>
          <w:p w14:paraId="136FC82C" w14:textId="77777777" w:rsidR="00F63DAF" w:rsidRPr="00A44F5B" w:rsidRDefault="00F63DAF" w:rsidP="00F63DAF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25EF8C8" w14:textId="51B3C7A1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639,103</w:t>
            </w:r>
          </w:p>
        </w:tc>
      </w:tr>
      <w:tr w:rsidR="00F63DAF" w:rsidRPr="00A44F5B" w14:paraId="7D0EC75F" w14:textId="77777777" w:rsidTr="00870DB4">
        <w:trPr>
          <w:trHeight w:val="64"/>
        </w:trPr>
        <w:tc>
          <w:tcPr>
            <w:tcW w:w="3015" w:type="dxa"/>
            <w:vAlign w:val="bottom"/>
          </w:tcPr>
          <w:p w14:paraId="14B130C3" w14:textId="77777777" w:rsidR="00F63DAF" w:rsidRPr="00A44F5B" w:rsidRDefault="00F63DAF" w:rsidP="00F63DAF">
            <w:pPr>
              <w:tabs>
                <w:tab w:val="left" w:pos="342"/>
              </w:tabs>
              <w:spacing w:line="240" w:lineRule="auto"/>
              <w:ind w:left="205" w:right="-55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86B4D" w14:textId="08B06B19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6,717</w:t>
            </w:r>
          </w:p>
        </w:tc>
        <w:tc>
          <w:tcPr>
            <w:tcW w:w="270" w:type="dxa"/>
          </w:tcPr>
          <w:p w14:paraId="1429473C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9E8FC2" w14:textId="730960B1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6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491</w:t>
            </w:r>
          </w:p>
        </w:tc>
        <w:tc>
          <w:tcPr>
            <w:tcW w:w="270" w:type="dxa"/>
          </w:tcPr>
          <w:p w14:paraId="73FDB979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C15968" w14:textId="50F813AF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23,530</w:t>
            </w:r>
          </w:p>
        </w:tc>
        <w:tc>
          <w:tcPr>
            <w:tcW w:w="270" w:type="dxa"/>
          </w:tcPr>
          <w:p w14:paraId="7F8FCDC2" w14:textId="77777777" w:rsidR="00F63DAF" w:rsidRPr="00A44F5B" w:rsidRDefault="00F63DAF" w:rsidP="00F63DAF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D589A8" w14:textId="29FD110B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21,928</w:t>
            </w:r>
          </w:p>
        </w:tc>
      </w:tr>
      <w:tr w:rsidR="00F63DAF" w:rsidRPr="00A44F5B" w14:paraId="06D4B5E3" w14:textId="77777777" w:rsidTr="00870DB4">
        <w:trPr>
          <w:trHeight w:val="64"/>
        </w:trPr>
        <w:tc>
          <w:tcPr>
            <w:tcW w:w="3015" w:type="dxa"/>
          </w:tcPr>
          <w:p w14:paraId="3B038372" w14:textId="77777777" w:rsidR="00F63DAF" w:rsidRPr="00A44F5B" w:rsidRDefault="00F63DAF" w:rsidP="00F63DAF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D670AD" w14:textId="49CF527F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701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891</w:t>
            </w:r>
          </w:p>
        </w:tc>
        <w:tc>
          <w:tcPr>
            <w:tcW w:w="270" w:type="dxa"/>
          </w:tcPr>
          <w:p w14:paraId="0DAD6289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A9D266" w14:textId="6427D45A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635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071</w:t>
            </w:r>
          </w:p>
        </w:tc>
        <w:tc>
          <w:tcPr>
            <w:tcW w:w="270" w:type="dxa"/>
          </w:tcPr>
          <w:p w14:paraId="40F96879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29C67E" w14:textId="129B9EA4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749,193</w:t>
            </w:r>
          </w:p>
        </w:tc>
        <w:tc>
          <w:tcPr>
            <w:tcW w:w="270" w:type="dxa"/>
          </w:tcPr>
          <w:p w14:paraId="4CB0B620" w14:textId="77777777" w:rsidR="00F63DAF" w:rsidRPr="00A44F5B" w:rsidRDefault="00F63DAF" w:rsidP="00F63DAF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247C81C" w14:textId="63F2ACFF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661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031</w:t>
            </w:r>
          </w:p>
        </w:tc>
      </w:tr>
      <w:tr w:rsidR="00F63DAF" w:rsidRPr="00A44F5B" w14:paraId="38B3FA07" w14:textId="77777777" w:rsidTr="00870DB4">
        <w:trPr>
          <w:trHeight w:val="70"/>
        </w:trPr>
        <w:tc>
          <w:tcPr>
            <w:tcW w:w="3015" w:type="dxa"/>
          </w:tcPr>
          <w:p w14:paraId="29528588" w14:textId="670A5DFB" w:rsidR="00F63DAF" w:rsidRPr="00A44F5B" w:rsidRDefault="00F63DAF" w:rsidP="00F63DAF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D9717F" w14:textId="13C4457F" w:rsidR="00F63DAF" w:rsidRPr="00A44F5B" w:rsidRDefault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(66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820)</w:t>
            </w:r>
          </w:p>
        </w:tc>
        <w:tc>
          <w:tcPr>
            <w:tcW w:w="270" w:type="dxa"/>
          </w:tcPr>
          <w:p w14:paraId="79E3ECBA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FD825F" w14:textId="1B89BDED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7F5872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70D067" w14:textId="080F704E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(88,162)</w:t>
            </w:r>
          </w:p>
        </w:tc>
        <w:tc>
          <w:tcPr>
            <w:tcW w:w="270" w:type="dxa"/>
          </w:tcPr>
          <w:p w14:paraId="5DF7C1BA" w14:textId="77777777" w:rsidR="00F63DAF" w:rsidRPr="00A44F5B" w:rsidRDefault="00F63DAF" w:rsidP="00F63DAF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4CFF343" w14:textId="77777777" w:rsidR="00F63DAF" w:rsidRPr="00A44F5B" w:rsidRDefault="00F63DAF" w:rsidP="00F63DAF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AF" w:rsidRPr="00A44F5B" w14:paraId="489B20D2" w14:textId="77777777" w:rsidTr="00870DB4">
        <w:trPr>
          <w:trHeight w:val="198"/>
        </w:trPr>
        <w:tc>
          <w:tcPr>
            <w:tcW w:w="3015" w:type="dxa"/>
          </w:tcPr>
          <w:p w14:paraId="6B8BAA38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  <w:p w14:paraId="680E11B7" w14:textId="77777777" w:rsidR="00F63DAF" w:rsidRPr="00A44F5B" w:rsidRDefault="00F63DAF" w:rsidP="00F63DAF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A7E8E" w14:textId="6BAACE69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635,071</w:t>
            </w:r>
          </w:p>
        </w:tc>
        <w:tc>
          <w:tcPr>
            <w:tcW w:w="270" w:type="dxa"/>
          </w:tcPr>
          <w:p w14:paraId="39660F10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5CADDC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868A9E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0FD2A5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B2023E3" w14:textId="4310EC51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661,031</w:t>
            </w:r>
          </w:p>
        </w:tc>
        <w:tc>
          <w:tcPr>
            <w:tcW w:w="270" w:type="dxa"/>
          </w:tcPr>
          <w:p w14:paraId="6B0D826B" w14:textId="77777777" w:rsidR="00F63DAF" w:rsidRPr="00A44F5B" w:rsidRDefault="00F63DAF" w:rsidP="00F63DAF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051439A" w14:textId="77777777" w:rsidR="00F63DAF" w:rsidRPr="00A44F5B" w:rsidRDefault="00F63DAF" w:rsidP="00F63DAF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5AE02BCE" w14:textId="64FD6409" w:rsidR="00F31608" w:rsidRPr="00A44F5B" w:rsidRDefault="00F31608" w:rsidP="00480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13E7C0" w14:textId="458AD05B" w:rsidR="006F5CDD" w:rsidRPr="00A44F5B" w:rsidRDefault="00480AC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lang w:val="en-GB"/>
        </w:rPr>
        <w:t>7</w:t>
      </w:r>
      <w:r w:rsidR="006F5CDD" w:rsidRPr="00A44F5B">
        <w:rPr>
          <w:rFonts w:asciiTheme="majorBidi" w:hAnsiTheme="majorBidi" w:cstheme="majorBidi"/>
          <w:sz w:val="26"/>
          <w:szCs w:val="26"/>
        </w:rPr>
        <w:t>.4</w:t>
      </w:r>
      <w:r w:rsidR="006F5CDD" w:rsidRPr="00A44F5B">
        <w:rPr>
          <w:rFonts w:asciiTheme="majorBidi" w:hAnsiTheme="majorBidi" w:cstheme="majorBidi"/>
          <w:sz w:val="26"/>
          <w:szCs w:val="26"/>
        </w:rPr>
        <w:tab/>
      </w:r>
      <w:r w:rsidR="006F5CDD" w:rsidRPr="00A44F5B">
        <w:rPr>
          <w:rFonts w:asciiTheme="majorBidi" w:hAnsiTheme="majorBidi" w:cstheme="majorBidi"/>
          <w:sz w:val="26"/>
          <w:szCs w:val="26"/>
          <w:cs/>
        </w:rPr>
        <w:t xml:space="preserve">สัญญาสินเชื่อรายย่อยของบริษัทย่อยมีระยะเวลาการกู้ยืมตามสัญญาโดยประมาณ </w:t>
      </w:r>
      <w:r w:rsidR="006F5CDD" w:rsidRPr="00A44F5B">
        <w:rPr>
          <w:rFonts w:asciiTheme="majorBidi" w:hAnsiTheme="majorBidi" w:cstheme="majorBidi"/>
          <w:sz w:val="26"/>
          <w:szCs w:val="26"/>
        </w:rPr>
        <w:t>1 - 5</w:t>
      </w:r>
      <w:r w:rsidR="006F5CDD" w:rsidRPr="00A44F5B">
        <w:rPr>
          <w:rFonts w:asciiTheme="majorBidi" w:hAnsiTheme="majorBidi" w:cstheme="majorBidi"/>
          <w:sz w:val="26"/>
          <w:szCs w:val="26"/>
          <w:cs/>
        </w:rPr>
        <w:t xml:space="preserve"> ปี และกำหนดชำระเงินต้นในอัตราคงที่ตลอดอายุสัญญาเงินกู้</w:t>
      </w:r>
    </w:p>
    <w:p w14:paraId="4DD11CBE" w14:textId="77777777" w:rsidR="00804175" w:rsidRPr="00A44F5B" w:rsidRDefault="00A22132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11" w:name="_Toc40348053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lastRenderedPageBreak/>
        <w:t>ลูกหนี้</w:t>
      </w:r>
      <w:r w:rsidR="000F17E5"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สินเชื่อ</w:t>
      </w:r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ภาคธุรกิจ</w:t>
      </w:r>
      <w:r w:rsidR="009A6682"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และดอกเบี้ยค้างรับ</w:t>
      </w:r>
      <w:bookmarkEnd w:id="11"/>
    </w:p>
    <w:p w14:paraId="6A488741" w14:textId="77777777" w:rsidR="00EA3346" w:rsidRPr="00A44F5B" w:rsidRDefault="00EA3346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26"/>
          <w:szCs w:val="26"/>
          <w:cs/>
        </w:rPr>
      </w:pPr>
    </w:p>
    <w:p w14:paraId="7B79A778" w14:textId="27D9595C" w:rsidR="00B36550" w:rsidRPr="00A44F5B" w:rsidRDefault="00BF48E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A44F5B">
        <w:rPr>
          <w:rFonts w:asciiTheme="majorBidi" w:hAnsiTheme="majorBidi" w:cstheme="majorBidi"/>
          <w:sz w:val="26"/>
          <w:szCs w:val="26"/>
        </w:rPr>
        <w:t>8</w:t>
      </w:r>
      <w:r w:rsidR="00BC2AA0" w:rsidRPr="00A44F5B">
        <w:rPr>
          <w:rFonts w:asciiTheme="majorBidi" w:hAnsiTheme="majorBidi" w:cstheme="majorBidi"/>
          <w:sz w:val="26"/>
          <w:szCs w:val="26"/>
        </w:rPr>
        <w:t>.1</w:t>
      </w:r>
      <w:r w:rsidR="00BC2AA0" w:rsidRPr="00A44F5B">
        <w:rPr>
          <w:rFonts w:asciiTheme="majorBidi" w:hAnsiTheme="majorBidi" w:cstheme="majorBidi"/>
          <w:sz w:val="26"/>
          <w:szCs w:val="26"/>
        </w:rPr>
        <w:tab/>
      </w:r>
      <w:r w:rsidR="00B36550" w:rsidRPr="00A44F5B">
        <w:rPr>
          <w:rFonts w:asciiTheme="majorBidi" w:hAnsiTheme="majorBidi" w:cstheme="majorBidi"/>
          <w:sz w:val="26"/>
          <w:szCs w:val="26"/>
          <w:cs/>
          <w:lang w:val="th-TH"/>
        </w:rPr>
        <w:t>บริษัทได้ให้เงินกู้ยื</w:t>
      </w:r>
      <w:r w:rsidR="00754FF7" w:rsidRPr="00A44F5B">
        <w:rPr>
          <w:rFonts w:asciiTheme="majorBidi" w:hAnsiTheme="majorBidi" w:cstheme="majorBidi"/>
          <w:sz w:val="26"/>
          <w:szCs w:val="26"/>
          <w:cs/>
          <w:lang w:val="th-TH"/>
        </w:rPr>
        <w:t>ม</w:t>
      </w:r>
      <w:r w:rsidR="00B36550" w:rsidRPr="00A44F5B">
        <w:rPr>
          <w:rFonts w:asciiTheme="majorBidi" w:hAnsiTheme="majorBidi" w:cstheme="majorBidi"/>
          <w:sz w:val="26"/>
          <w:szCs w:val="26"/>
          <w:cs/>
          <w:lang w:val="th-TH"/>
        </w:rPr>
        <w:t>แก่บริษัทย่อยในสิงคโปร์</w:t>
      </w:r>
      <w:r w:rsidR="00EA3346" w:rsidRPr="00A44F5B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C56167" w:rsidRPr="00A44F5B">
        <w:rPr>
          <w:rFonts w:asciiTheme="majorBidi" w:hAnsiTheme="majorBidi" w:cstheme="majorBidi"/>
          <w:sz w:val="26"/>
          <w:szCs w:val="26"/>
          <w:cs/>
          <w:lang w:val="th-TH"/>
        </w:rPr>
        <w:t>และ</w:t>
      </w:r>
      <w:r w:rsidR="00B36550" w:rsidRPr="00A44F5B">
        <w:rPr>
          <w:rFonts w:asciiTheme="majorBidi" w:hAnsiTheme="majorBidi" w:cstheme="majorBidi"/>
          <w:sz w:val="26"/>
          <w:szCs w:val="26"/>
          <w:cs/>
          <w:lang w:val="th-TH"/>
        </w:rPr>
        <w:t>บริษัทย่อย</w:t>
      </w:r>
      <w:r w:rsidR="00C56167" w:rsidRPr="00A44F5B">
        <w:rPr>
          <w:rFonts w:asciiTheme="majorBidi" w:hAnsiTheme="majorBidi" w:cstheme="majorBidi"/>
          <w:sz w:val="26"/>
          <w:szCs w:val="26"/>
          <w:cs/>
          <w:lang w:val="th-TH"/>
        </w:rPr>
        <w:t>ดังกล่าว</w:t>
      </w:r>
      <w:r w:rsidR="00B36550" w:rsidRPr="00A44F5B">
        <w:rPr>
          <w:rFonts w:asciiTheme="majorBidi" w:hAnsiTheme="majorBidi" w:cstheme="majorBidi"/>
          <w:sz w:val="26"/>
          <w:szCs w:val="26"/>
          <w:cs/>
          <w:lang w:val="th-TH"/>
        </w:rPr>
        <w:t>ได้ให้</w:t>
      </w:r>
      <w:r w:rsidR="002A4595" w:rsidRPr="00A44F5B">
        <w:rPr>
          <w:rFonts w:asciiTheme="majorBidi" w:hAnsiTheme="majorBidi" w:cstheme="majorBidi"/>
          <w:sz w:val="26"/>
          <w:szCs w:val="26"/>
          <w:cs/>
          <w:lang w:val="th-TH"/>
        </w:rPr>
        <w:t>สินเชื่อภาคธุรกิจแก่</w:t>
      </w:r>
      <w:r w:rsidR="00B36550" w:rsidRPr="00A44F5B">
        <w:rPr>
          <w:rFonts w:asciiTheme="majorBidi" w:hAnsiTheme="majorBidi" w:cstheme="majorBidi"/>
          <w:sz w:val="26"/>
          <w:szCs w:val="26"/>
          <w:cs/>
          <w:lang w:val="th-TH"/>
        </w:rPr>
        <w:t>บริษัทอื่นใน</w:t>
      </w:r>
      <w:r w:rsidR="00C56167" w:rsidRPr="00A44F5B">
        <w:rPr>
          <w:rFonts w:asciiTheme="majorBidi" w:hAnsiTheme="majorBidi" w:cstheme="majorBidi"/>
          <w:sz w:val="26"/>
          <w:szCs w:val="26"/>
          <w:cs/>
          <w:lang w:val="th-TH"/>
        </w:rPr>
        <w:t>ประเทศ</w:t>
      </w:r>
      <w:r w:rsidR="00B36550" w:rsidRPr="00A44F5B">
        <w:rPr>
          <w:rFonts w:asciiTheme="majorBidi" w:hAnsiTheme="majorBidi" w:cstheme="majorBidi"/>
          <w:sz w:val="26"/>
          <w:szCs w:val="26"/>
          <w:cs/>
          <w:lang w:val="th-TH"/>
        </w:rPr>
        <w:t>ไซปรัสและ</w:t>
      </w:r>
      <w:r w:rsidR="00C56167" w:rsidRPr="00A44F5B">
        <w:rPr>
          <w:rFonts w:asciiTheme="majorBidi" w:hAnsiTheme="majorBidi" w:cstheme="majorBidi"/>
          <w:sz w:val="26"/>
          <w:szCs w:val="26"/>
          <w:cs/>
          <w:lang w:val="th-TH"/>
        </w:rPr>
        <w:t>ประเทศ</w:t>
      </w:r>
      <w:r w:rsidR="00B36550" w:rsidRPr="00A44F5B">
        <w:rPr>
          <w:rFonts w:asciiTheme="majorBidi" w:hAnsiTheme="majorBidi" w:cstheme="majorBidi"/>
          <w:sz w:val="26"/>
          <w:szCs w:val="26"/>
          <w:cs/>
          <w:lang w:val="th-TH"/>
        </w:rPr>
        <w:t>สิงคโปร์ รายละเอียดของ</w:t>
      </w:r>
      <w:r w:rsidR="00A22132" w:rsidRPr="00A44F5B">
        <w:rPr>
          <w:rFonts w:asciiTheme="majorBidi" w:hAnsiTheme="majorBidi" w:cstheme="majorBidi"/>
          <w:sz w:val="26"/>
          <w:szCs w:val="26"/>
          <w:cs/>
          <w:lang w:val="th-TH"/>
        </w:rPr>
        <w:t>ลูกหนี้</w:t>
      </w:r>
      <w:r w:rsidR="00E9270F" w:rsidRPr="00A44F5B">
        <w:rPr>
          <w:rFonts w:asciiTheme="majorBidi" w:hAnsiTheme="majorBidi" w:cstheme="majorBidi"/>
          <w:sz w:val="26"/>
          <w:szCs w:val="26"/>
          <w:cs/>
          <w:lang w:val="th-TH"/>
        </w:rPr>
        <w:t>สินเชื่อภ</w:t>
      </w:r>
      <w:r w:rsidR="00A22132" w:rsidRPr="00A44F5B">
        <w:rPr>
          <w:rFonts w:asciiTheme="majorBidi" w:hAnsiTheme="majorBidi" w:cstheme="majorBidi"/>
          <w:sz w:val="26"/>
          <w:szCs w:val="26"/>
          <w:cs/>
          <w:lang w:val="th-TH"/>
        </w:rPr>
        <w:t>าคธุรกิจ</w:t>
      </w:r>
      <w:r w:rsidR="00B36550" w:rsidRPr="00A44F5B">
        <w:rPr>
          <w:rFonts w:asciiTheme="majorBidi" w:hAnsiTheme="majorBidi" w:cstheme="majorBidi"/>
          <w:sz w:val="26"/>
          <w:szCs w:val="26"/>
          <w:cs/>
          <w:lang w:val="th-TH"/>
        </w:rPr>
        <w:t xml:space="preserve"> แสดงได้ดังนี</w:t>
      </w:r>
      <w:r w:rsidR="00EF4C58" w:rsidRPr="00A44F5B">
        <w:rPr>
          <w:rFonts w:asciiTheme="majorBidi" w:hAnsiTheme="majorBidi" w:cstheme="majorBidi"/>
          <w:sz w:val="26"/>
          <w:szCs w:val="26"/>
          <w:cs/>
          <w:lang w:val="th-TH"/>
        </w:rPr>
        <w:t>้</w:t>
      </w:r>
    </w:p>
    <w:tbl>
      <w:tblPr>
        <w:tblpPr w:leftFromText="180" w:rightFromText="180" w:vertAnchor="text" w:horzAnchor="margin" w:tblpX="428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80"/>
        <w:gridCol w:w="1170"/>
        <w:gridCol w:w="185"/>
        <w:gridCol w:w="1339"/>
        <w:gridCol w:w="186"/>
        <w:gridCol w:w="984"/>
        <w:gridCol w:w="6"/>
      </w:tblGrid>
      <w:tr w:rsidR="00183CE5" w:rsidRPr="00A44F5B" w14:paraId="71DD6303" w14:textId="77777777" w:rsidTr="0099255E">
        <w:trPr>
          <w:gridAfter w:val="1"/>
          <w:wAfter w:w="6" w:type="dxa"/>
          <w:cantSplit/>
          <w:trHeight w:val="80"/>
          <w:tblHeader/>
        </w:trPr>
        <w:tc>
          <w:tcPr>
            <w:tcW w:w="3060" w:type="dxa"/>
            <w:shd w:val="clear" w:color="auto" w:fill="auto"/>
            <w:vAlign w:val="bottom"/>
          </w:tcPr>
          <w:p w14:paraId="051AA527" w14:textId="77777777" w:rsidR="00B36550" w:rsidRPr="00A44F5B" w:rsidRDefault="00B365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A3E74B3" w14:textId="77777777" w:rsidR="00B36550" w:rsidRPr="00A44F5B" w:rsidRDefault="0062234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5304" w:type="dxa"/>
            <w:gridSpan w:val="7"/>
          </w:tcPr>
          <w:p w14:paraId="790FE552" w14:textId="77777777" w:rsidR="00B36550" w:rsidRPr="00A44F5B" w:rsidRDefault="00B365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5705C" w:rsidRPr="00A44F5B" w14:paraId="016F53E7" w14:textId="77777777" w:rsidTr="0099255E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552C5D67" w14:textId="77777777" w:rsidR="00D5705C" w:rsidRPr="00A44F5B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กลุ่มบริษัทในประเทศ</w:t>
            </w:r>
          </w:p>
        </w:tc>
        <w:tc>
          <w:tcPr>
            <w:tcW w:w="1170" w:type="dxa"/>
          </w:tcPr>
          <w:p w14:paraId="2208273D" w14:textId="77777777" w:rsidR="00D5705C" w:rsidRPr="00A44F5B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2DD61B70" w14:textId="5911765C" w:rsidR="00D5705C" w:rsidRPr="00A44F5B" w:rsidRDefault="00D05739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5" w:type="dxa"/>
          </w:tcPr>
          <w:p w14:paraId="09E76E15" w14:textId="77777777" w:rsidR="00D5705C" w:rsidRPr="00A44F5B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15" w:type="dxa"/>
            <w:gridSpan w:val="4"/>
          </w:tcPr>
          <w:p w14:paraId="0E76DFAB" w14:textId="36A3233D" w:rsidR="00D5705C" w:rsidRPr="00A44F5B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83CE5" w:rsidRPr="00A44F5B" w14:paraId="22CC8370" w14:textId="77777777" w:rsidTr="0099255E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26F281E9" w14:textId="77777777" w:rsidR="0099255E" w:rsidRPr="00A44F5B" w:rsidRDefault="0099255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06E9BF1" w14:textId="77777777" w:rsidR="0099255E" w:rsidRPr="00A44F5B" w:rsidRDefault="0099255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  <w:tc>
          <w:tcPr>
            <w:tcW w:w="5310" w:type="dxa"/>
            <w:gridSpan w:val="8"/>
          </w:tcPr>
          <w:p w14:paraId="6E6138CA" w14:textId="77777777" w:rsidR="0099255E" w:rsidRPr="00A44F5B" w:rsidRDefault="0099255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 xml:space="preserve">    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83CE5" w:rsidRPr="00A44F5B" w14:paraId="6C32FB0E" w14:textId="77777777" w:rsidTr="006B659A">
        <w:trPr>
          <w:cantSplit/>
          <w:trHeight w:val="258"/>
        </w:trPr>
        <w:tc>
          <w:tcPr>
            <w:tcW w:w="3060" w:type="dxa"/>
          </w:tcPr>
          <w:p w14:paraId="1ADB2274" w14:textId="77777777" w:rsidR="00BC2AA0" w:rsidRPr="00A44F5B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C5698C" w14:textId="77777777" w:rsidR="00BC2AA0" w:rsidRPr="00A44F5B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76EFC8C" w14:textId="77777777" w:rsidR="00BC2AA0" w:rsidRPr="00A44F5B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เหรียญ</w:t>
            </w:r>
            <w:r w:rsidR="00BC2AA0"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180" w:type="dxa"/>
            <w:vAlign w:val="bottom"/>
          </w:tcPr>
          <w:p w14:paraId="67DB54C8" w14:textId="77777777" w:rsidR="00BC2AA0" w:rsidRPr="00A44F5B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507943" w14:textId="77777777" w:rsidR="00BC2AA0" w:rsidRPr="00A44F5B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5" w:type="dxa"/>
            <w:vAlign w:val="bottom"/>
          </w:tcPr>
          <w:p w14:paraId="7E48DBCC" w14:textId="77777777" w:rsidR="00BC2AA0" w:rsidRPr="00A44F5B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4C2526DB" w14:textId="77777777" w:rsidR="00BC2AA0" w:rsidRPr="00A44F5B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เหรียญ</w:t>
            </w:r>
            <w:r w:rsidR="00BC2AA0"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186" w:type="dxa"/>
            <w:vAlign w:val="bottom"/>
          </w:tcPr>
          <w:p w14:paraId="4850823D" w14:textId="77777777" w:rsidR="00BC2AA0" w:rsidRPr="00A44F5B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A14077" w14:textId="77777777" w:rsidR="00BC2AA0" w:rsidRPr="00A44F5B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501E8" w:rsidRPr="00A44F5B" w14:paraId="630688B8" w14:textId="77777777" w:rsidTr="0083152C">
        <w:trPr>
          <w:cantSplit/>
          <w:trHeight w:val="258"/>
        </w:trPr>
        <w:tc>
          <w:tcPr>
            <w:tcW w:w="3060" w:type="dxa"/>
          </w:tcPr>
          <w:p w14:paraId="7AD64284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ไซปรัส</w:t>
            </w:r>
          </w:p>
        </w:tc>
        <w:tc>
          <w:tcPr>
            <w:tcW w:w="1170" w:type="dxa"/>
            <w:vAlign w:val="bottom"/>
          </w:tcPr>
          <w:p w14:paraId="08C2BAAB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14.5 - 17.0</w:t>
            </w:r>
          </w:p>
        </w:tc>
        <w:tc>
          <w:tcPr>
            <w:tcW w:w="1260" w:type="dxa"/>
          </w:tcPr>
          <w:p w14:paraId="317FD736" w14:textId="164A4821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9,243</w:t>
            </w:r>
          </w:p>
        </w:tc>
        <w:tc>
          <w:tcPr>
            <w:tcW w:w="180" w:type="dxa"/>
            <w:vAlign w:val="bottom"/>
          </w:tcPr>
          <w:p w14:paraId="10700916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5195BFF" w14:textId="77ACD1D9" w:rsidR="004501E8" w:rsidRPr="00A44F5B" w:rsidRDefault="00431F74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285,514</w:t>
            </w:r>
          </w:p>
        </w:tc>
        <w:tc>
          <w:tcPr>
            <w:tcW w:w="185" w:type="dxa"/>
            <w:vAlign w:val="bottom"/>
          </w:tcPr>
          <w:p w14:paraId="28EB18A9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</w:tcPr>
          <w:p w14:paraId="5E1DC8C2" w14:textId="6A97CEFD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9,243</w:t>
            </w:r>
          </w:p>
        </w:tc>
        <w:tc>
          <w:tcPr>
            <w:tcW w:w="186" w:type="dxa"/>
          </w:tcPr>
          <w:p w14:paraId="37ABB19D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50C9A688" w14:textId="019B89D3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278,706</w:t>
            </w:r>
          </w:p>
        </w:tc>
      </w:tr>
      <w:tr w:rsidR="004501E8" w:rsidRPr="00A44F5B" w14:paraId="2298F3A3" w14:textId="77777777" w:rsidTr="0083152C">
        <w:trPr>
          <w:cantSplit/>
          <w:trHeight w:val="258"/>
        </w:trPr>
        <w:tc>
          <w:tcPr>
            <w:tcW w:w="3060" w:type="dxa"/>
          </w:tcPr>
          <w:p w14:paraId="0CB7E878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14:paraId="065DED1C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14.5 - 25.0</w:t>
            </w:r>
          </w:p>
        </w:tc>
        <w:tc>
          <w:tcPr>
            <w:tcW w:w="1260" w:type="dxa"/>
          </w:tcPr>
          <w:p w14:paraId="5C5DF069" w14:textId="3ABDD9C1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36,106</w:t>
            </w:r>
          </w:p>
        </w:tc>
        <w:tc>
          <w:tcPr>
            <w:tcW w:w="180" w:type="dxa"/>
            <w:vAlign w:val="bottom"/>
          </w:tcPr>
          <w:p w14:paraId="1ADCD08D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43973FC" w14:textId="63E8BF51" w:rsidR="004501E8" w:rsidRPr="00A44F5B" w:rsidRDefault="00431F74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1,115,328</w:t>
            </w:r>
          </w:p>
        </w:tc>
        <w:tc>
          <w:tcPr>
            <w:tcW w:w="185" w:type="dxa"/>
            <w:vAlign w:val="bottom"/>
          </w:tcPr>
          <w:p w14:paraId="4B235E51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</w:tcPr>
          <w:p w14:paraId="26E6261D" w14:textId="5AAF94C6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36,106</w:t>
            </w:r>
          </w:p>
        </w:tc>
        <w:tc>
          <w:tcPr>
            <w:tcW w:w="186" w:type="dxa"/>
          </w:tcPr>
          <w:p w14:paraId="6650F475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4ABF291C" w14:textId="0D3FB0CA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1,088,736</w:t>
            </w:r>
          </w:p>
        </w:tc>
      </w:tr>
      <w:tr w:rsidR="004501E8" w:rsidRPr="00A44F5B" w14:paraId="54F12948" w14:textId="77777777" w:rsidTr="0083152C">
        <w:trPr>
          <w:cantSplit/>
          <w:trHeight w:val="258"/>
        </w:trPr>
        <w:tc>
          <w:tcPr>
            <w:tcW w:w="3060" w:type="dxa"/>
          </w:tcPr>
          <w:p w14:paraId="60C76D3C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5DB67967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5.0 - 10.0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5C3FC2" w14:textId="20578AB2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1,313</w:t>
            </w:r>
          </w:p>
        </w:tc>
        <w:tc>
          <w:tcPr>
            <w:tcW w:w="180" w:type="dxa"/>
            <w:vAlign w:val="bottom"/>
          </w:tcPr>
          <w:p w14:paraId="3A06B910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66E82" w14:textId="21401560" w:rsidR="004501E8" w:rsidRPr="00A44F5B" w:rsidRDefault="00431F74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40,553</w:t>
            </w:r>
          </w:p>
        </w:tc>
        <w:tc>
          <w:tcPr>
            <w:tcW w:w="185" w:type="dxa"/>
            <w:vAlign w:val="bottom"/>
          </w:tcPr>
          <w:p w14:paraId="3EFA46F2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28083F6" w14:textId="15EFD895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1,313</w:t>
            </w:r>
          </w:p>
        </w:tc>
        <w:tc>
          <w:tcPr>
            <w:tcW w:w="186" w:type="dxa"/>
          </w:tcPr>
          <w:p w14:paraId="37534A3C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153BFC8" w14:textId="1C79BCF3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39,586</w:t>
            </w:r>
          </w:p>
        </w:tc>
      </w:tr>
      <w:tr w:rsidR="004501E8" w:rsidRPr="00A44F5B" w14:paraId="40101CED" w14:textId="77777777" w:rsidTr="0083152C">
        <w:trPr>
          <w:cantSplit/>
          <w:trHeight w:val="258"/>
        </w:trPr>
        <w:tc>
          <w:tcPr>
            <w:tcW w:w="3060" w:type="dxa"/>
          </w:tcPr>
          <w:p w14:paraId="42C98FE4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รวมลูกหนี้สินเชื่อภาคธุรกิจ</w:t>
            </w:r>
          </w:p>
        </w:tc>
        <w:tc>
          <w:tcPr>
            <w:tcW w:w="1170" w:type="dxa"/>
            <w:vAlign w:val="bottom"/>
          </w:tcPr>
          <w:p w14:paraId="49A1E469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C46E07" w14:textId="59709060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46,662</w:t>
            </w:r>
          </w:p>
        </w:tc>
        <w:tc>
          <w:tcPr>
            <w:tcW w:w="180" w:type="dxa"/>
            <w:vAlign w:val="bottom"/>
          </w:tcPr>
          <w:p w14:paraId="24BDF33D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2925D5" w14:textId="237AFA6D" w:rsidR="004501E8" w:rsidRPr="00A44F5B" w:rsidRDefault="00431F74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1,441,395</w:t>
            </w:r>
          </w:p>
        </w:tc>
        <w:tc>
          <w:tcPr>
            <w:tcW w:w="185" w:type="dxa"/>
            <w:vAlign w:val="bottom"/>
          </w:tcPr>
          <w:p w14:paraId="139D1879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CC0A75D" w14:textId="4913FBBA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46,662</w:t>
            </w:r>
          </w:p>
        </w:tc>
        <w:tc>
          <w:tcPr>
            <w:tcW w:w="186" w:type="dxa"/>
          </w:tcPr>
          <w:p w14:paraId="55E14040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3D6AAA32" w14:textId="6D81B19A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1,407,028</w:t>
            </w:r>
          </w:p>
        </w:tc>
      </w:tr>
      <w:tr w:rsidR="004501E8" w:rsidRPr="00A44F5B" w14:paraId="0C57777D" w14:textId="77777777" w:rsidTr="003C7959">
        <w:trPr>
          <w:cantSplit/>
          <w:trHeight w:val="258"/>
        </w:trPr>
        <w:tc>
          <w:tcPr>
            <w:tcW w:w="3060" w:type="dxa"/>
          </w:tcPr>
          <w:p w14:paraId="453284FE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3E24D665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41BD88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10BFE8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EF547" w14:textId="15B1F32A" w:rsidR="004501E8" w:rsidRPr="00A44F5B" w:rsidRDefault="00431F74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45,660</w:t>
            </w:r>
          </w:p>
        </w:tc>
        <w:tc>
          <w:tcPr>
            <w:tcW w:w="185" w:type="dxa"/>
            <w:vAlign w:val="bottom"/>
          </w:tcPr>
          <w:p w14:paraId="1134A85F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</w:tcPr>
          <w:p w14:paraId="2C2BF67E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</w:tcPr>
          <w:p w14:paraId="2D9BF92C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3B2C5B4" w14:textId="1B228681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43,585</w:t>
            </w:r>
          </w:p>
        </w:tc>
      </w:tr>
      <w:tr w:rsidR="004501E8" w:rsidRPr="00A44F5B" w14:paraId="6B33C29D" w14:textId="77777777" w:rsidTr="006B659A">
        <w:trPr>
          <w:cantSplit/>
          <w:trHeight w:val="258"/>
        </w:trPr>
        <w:tc>
          <w:tcPr>
            <w:tcW w:w="3060" w:type="dxa"/>
          </w:tcPr>
          <w:p w14:paraId="128FBBDF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รวมลูกหนี้สินเชื่อภาคธุรกิจและดอกเบี้ยค้างรับ</w:t>
            </w:r>
          </w:p>
        </w:tc>
        <w:tc>
          <w:tcPr>
            <w:tcW w:w="1170" w:type="dxa"/>
            <w:vAlign w:val="bottom"/>
          </w:tcPr>
          <w:p w14:paraId="2F271C1A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A6DCCDE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15915B3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A23E95" w14:textId="5967AE24" w:rsidR="004501E8" w:rsidRPr="00A44F5B" w:rsidRDefault="00431F74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1,487,055</w:t>
            </w:r>
          </w:p>
        </w:tc>
        <w:tc>
          <w:tcPr>
            <w:tcW w:w="185" w:type="dxa"/>
            <w:vAlign w:val="bottom"/>
          </w:tcPr>
          <w:p w14:paraId="0847A9B5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4046347C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60584792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5BE93AA" w14:textId="7C99D1E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1,450,613</w:t>
            </w:r>
          </w:p>
        </w:tc>
      </w:tr>
      <w:tr w:rsidR="004501E8" w:rsidRPr="00A44F5B" w14:paraId="61369E1A" w14:textId="77777777" w:rsidTr="006B659A">
        <w:trPr>
          <w:cantSplit/>
          <w:trHeight w:val="258"/>
        </w:trPr>
        <w:tc>
          <w:tcPr>
            <w:tcW w:w="3060" w:type="dxa"/>
          </w:tcPr>
          <w:p w14:paraId="7ECA4660" w14:textId="5A910480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2" w:hanging="45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 /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ค่าเผื่อหนี้สงสัยจะสูญ สำหรับลูกหนี้สินเชื่อภาคธุรกิจและดอกเบี้ยค้างรับ </w:t>
            </w:r>
          </w:p>
        </w:tc>
        <w:tc>
          <w:tcPr>
            <w:tcW w:w="1170" w:type="dxa"/>
            <w:vAlign w:val="bottom"/>
          </w:tcPr>
          <w:p w14:paraId="30FACE28" w14:textId="5845A8EE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C3A2FC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5057D8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146B916" w14:textId="50713DA6" w:rsidR="004501E8" w:rsidRPr="00A44F5B" w:rsidRDefault="00431F74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(1,443,986)</w:t>
            </w:r>
          </w:p>
        </w:tc>
        <w:tc>
          <w:tcPr>
            <w:tcW w:w="185" w:type="dxa"/>
            <w:vAlign w:val="bottom"/>
          </w:tcPr>
          <w:p w14:paraId="11373CA3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0F1E032C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D6C78AE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5E6432" w14:textId="5F1D9F01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(1,409,558)</w:t>
            </w:r>
          </w:p>
        </w:tc>
      </w:tr>
      <w:tr w:rsidR="004501E8" w:rsidRPr="00A44F5B" w14:paraId="2AC0C9D1" w14:textId="77777777" w:rsidTr="006B659A">
        <w:trPr>
          <w:cantSplit/>
          <w:trHeight w:val="258"/>
        </w:trPr>
        <w:tc>
          <w:tcPr>
            <w:tcW w:w="3060" w:type="dxa"/>
          </w:tcPr>
          <w:p w14:paraId="075C3C07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70" w:type="dxa"/>
            <w:vAlign w:val="bottom"/>
          </w:tcPr>
          <w:p w14:paraId="78779BFA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FA7B1F2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F624895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877AC1" w14:textId="1B638252" w:rsidR="004501E8" w:rsidRPr="00A44F5B" w:rsidRDefault="00431F74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(43,069)</w:t>
            </w:r>
          </w:p>
        </w:tc>
        <w:tc>
          <w:tcPr>
            <w:tcW w:w="185" w:type="dxa"/>
            <w:vAlign w:val="bottom"/>
          </w:tcPr>
          <w:p w14:paraId="007D3D6C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5FA9FCB9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75130A8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0C46E1B" w14:textId="0ED66100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(41,055)</w:t>
            </w:r>
          </w:p>
        </w:tc>
      </w:tr>
      <w:tr w:rsidR="004501E8" w:rsidRPr="00A44F5B" w14:paraId="35CD6744" w14:textId="77777777" w:rsidTr="006B659A">
        <w:trPr>
          <w:cantSplit/>
          <w:trHeight w:val="243"/>
        </w:trPr>
        <w:tc>
          <w:tcPr>
            <w:tcW w:w="3060" w:type="dxa"/>
          </w:tcPr>
          <w:p w14:paraId="410B1FC2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ลูกหนี้สินเชื่อภาคธุรกิจและดอกเบี้ยค้างรับที่ถึงกำหนดชำระเกินกว่าหนึ่งปี</w:t>
            </w:r>
          </w:p>
        </w:tc>
        <w:tc>
          <w:tcPr>
            <w:tcW w:w="1170" w:type="dxa"/>
            <w:vAlign w:val="bottom"/>
          </w:tcPr>
          <w:p w14:paraId="62CE1E3B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6AA596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E5F3166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701F4" w14:textId="538B4F8A" w:rsidR="004501E8" w:rsidRPr="00A44F5B" w:rsidRDefault="00431F74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5" w:type="dxa"/>
            <w:vAlign w:val="bottom"/>
          </w:tcPr>
          <w:p w14:paraId="0312B6B3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7FF7A852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5B0153F1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1ACC3" w14:textId="4A170852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43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23FF7EE9" w14:textId="77777777" w:rsidR="00EA3346" w:rsidRPr="00A44F5B" w:rsidRDefault="00EA334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BB47701" w14:textId="30F22747" w:rsidR="00E64D81" w:rsidRPr="00A44F5B" w:rsidRDefault="00E64D81" w:rsidP="00FE3D8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 xml:space="preserve">ในเดือนเมษายน </w:t>
      </w:r>
      <w:r w:rsidRPr="00A44F5B">
        <w:rPr>
          <w:rFonts w:asciiTheme="majorBidi" w:hAnsiTheme="majorBidi" w:cstheme="majorBidi"/>
          <w:sz w:val="26"/>
          <w:szCs w:val="26"/>
        </w:rPr>
        <w:t>2561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ผู้บริหารของบริษัทย่อยได้ส่งหนังสือแจ้งการชำระคืนสำหรับ</w:t>
      </w:r>
      <w:r w:rsidR="00593DE3" w:rsidRPr="00A44F5B">
        <w:rPr>
          <w:rFonts w:asciiTheme="majorBidi" w:hAnsiTheme="majorBidi" w:cstheme="majorBidi"/>
          <w:sz w:val="26"/>
          <w:szCs w:val="26"/>
          <w:cs/>
        </w:rPr>
        <w:t>สินเชื่อภาคธุรกิจ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ที่เหลืออยู่และดอกเบี้ยคงค้างที่ถึงกำหนดชำระถึงวันที่ </w:t>
      </w:r>
      <w:r w:rsidRPr="00A44F5B">
        <w:rPr>
          <w:rFonts w:asciiTheme="majorBidi" w:hAnsiTheme="majorBidi" w:cstheme="majorBidi"/>
          <w:sz w:val="26"/>
          <w:szCs w:val="26"/>
        </w:rPr>
        <w:t>31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 พฤษภาคม </w:t>
      </w:r>
      <w:r w:rsidRPr="00A44F5B">
        <w:rPr>
          <w:rFonts w:asciiTheme="majorBidi" w:hAnsiTheme="majorBidi" w:cstheme="majorBidi"/>
          <w:sz w:val="26"/>
          <w:szCs w:val="26"/>
        </w:rPr>
        <w:t xml:space="preserve">2561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ทั้งหมดให้แก่ผู้กู้กลุ่มสิงคโปร์และไซปรัส จนถึงวันที่ </w:t>
      </w:r>
      <w:r w:rsidR="00754D32" w:rsidRPr="00A44F5B">
        <w:rPr>
          <w:rFonts w:asciiTheme="majorBidi" w:hAnsiTheme="majorBidi" w:cstheme="majorBidi"/>
          <w:sz w:val="26"/>
          <w:szCs w:val="26"/>
        </w:rPr>
        <w:t>30</w:t>
      </w:r>
      <w:r w:rsidR="00754D32" w:rsidRPr="00A44F5B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="00D36081" w:rsidRPr="00A44F5B">
        <w:rPr>
          <w:rFonts w:asciiTheme="majorBidi" w:hAnsiTheme="majorBidi" w:cstheme="majorBidi"/>
          <w:sz w:val="26"/>
          <w:szCs w:val="26"/>
        </w:rPr>
        <w:t xml:space="preserve">2563 </w:t>
      </w:r>
      <w:r w:rsidRPr="00A44F5B">
        <w:rPr>
          <w:rFonts w:asciiTheme="majorBidi" w:hAnsiTheme="majorBidi" w:cstheme="majorBidi"/>
          <w:sz w:val="26"/>
          <w:szCs w:val="26"/>
          <w:cs/>
        </w:rPr>
        <w:t>บริษัทย่อยยังไม่ได้รับการชำระเงินต้นหรือดอกเบี้ยจาก</w:t>
      </w:r>
      <w:r w:rsidR="002A4595" w:rsidRPr="00A44F5B">
        <w:rPr>
          <w:rFonts w:asciiTheme="majorBidi" w:hAnsiTheme="majorBidi" w:cstheme="majorBidi"/>
          <w:sz w:val="26"/>
          <w:szCs w:val="26"/>
          <w:cs/>
        </w:rPr>
        <w:t>สินเชื่อ</w:t>
      </w:r>
      <w:r w:rsidR="00C27F92" w:rsidRPr="00A44F5B">
        <w:rPr>
          <w:rFonts w:asciiTheme="majorBidi" w:hAnsiTheme="majorBidi" w:cstheme="majorBidi"/>
          <w:sz w:val="26"/>
          <w:szCs w:val="26"/>
          <w:cs/>
        </w:rPr>
        <w:t>ภาคธุรกิจ</w:t>
      </w:r>
      <w:r w:rsidRPr="00A44F5B">
        <w:rPr>
          <w:rFonts w:asciiTheme="majorBidi" w:hAnsiTheme="majorBidi" w:cstheme="majorBidi"/>
          <w:sz w:val="26"/>
          <w:szCs w:val="26"/>
          <w:cs/>
        </w:rPr>
        <w:t>ดังกล่าว</w:t>
      </w:r>
      <w:r w:rsidR="006B0774" w:rsidRPr="00A44F5B">
        <w:rPr>
          <w:rFonts w:asciiTheme="majorBidi" w:hAnsiTheme="majorBidi" w:cstheme="majorBidi"/>
          <w:sz w:val="26"/>
          <w:szCs w:val="26"/>
        </w:rPr>
        <w:t xml:space="preserve"> </w:t>
      </w:r>
    </w:p>
    <w:p w14:paraId="75462A57" w14:textId="77777777" w:rsidR="0099255E" w:rsidRPr="00A44F5B" w:rsidRDefault="0099255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3"/>
          <w:sz w:val="26"/>
          <w:szCs w:val="26"/>
          <w:cs/>
        </w:rPr>
      </w:pPr>
    </w:p>
    <w:p w14:paraId="1FD348AA" w14:textId="1734F9A5" w:rsidR="000B39FE" w:rsidRPr="00A44F5B" w:rsidRDefault="008420BE" w:rsidP="0044104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pacing w:val="3"/>
          <w:sz w:val="26"/>
          <w:szCs w:val="26"/>
          <w:cs/>
        </w:rPr>
        <w:t>จากผลของการผิดนัดชำระหนี้ของเงินกู้ยืมและเรื่องอื่นๆ ซึ่งทำให้บริษัทไม่สามารถได้รับชำระเงิน ณ วันที่</w:t>
      </w:r>
      <w:r w:rsidR="00575D99" w:rsidRPr="00A44F5B">
        <w:rPr>
          <w:rFonts w:asciiTheme="majorBidi" w:hAnsiTheme="majorBidi" w:cstheme="majorBidi"/>
          <w:spacing w:val="3"/>
          <w:sz w:val="26"/>
          <w:szCs w:val="26"/>
        </w:rPr>
        <w:t xml:space="preserve"> </w:t>
      </w:r>
      <w:r w:rsidR="00D36081" w:rsidRPr="00A44F5B">
        <w:rPr>
          <w:rFonts w:asciiTheme="majorBidi" w:hAnsiTheme="majorBidi" w:cstheme="majorBidi"/>
          <w:spacing w:val="3"/>
          <w:sz w:val="26"/>
          <w:szCs w:val="26"/>
        </w:rPr>
        <w:t>3</w:t>
      </w:r>
      <w:r w:rsidR="006A3463" w:rsidRPr="00A44F5B">
        <w:rPr>
          <w:rFonts w:asciiTheme="majorBidi" w:hAnsiTheme="majorBidi" w:cstheme="majorBidi"/>
          <w:spacing w:val="3"/>
          <w:sz w:val="26"/>
          <w:szCs w:val="26"/>
        </w:rPr>
        <w:t xml:space="preserve">0 </w:t>
      </w:r>
      <w:r w:rsidR="006A3463" w:rsidRPr="00A44F5B">
        <w:rPr>
          <w:rFonts w:asciiTheme="majorBidi" w:hAnsiTheme="majorBidi" w:cstheme="majorBidi"/>
          <w:spacing w:val="3"/>
          <w:sz w:val="26"/>
          <w:szCs w:val="26"/>
          <w:cs/>
        </w:rPr>
        <w:t xml:space="preserve">มิถุนายน </w:t>
      </w:r>
      <w:r w:rsidR="00D36081" w:rsidRPr="00A44F5B">
        <w:rPr>
          <w:rFonts w:asciiTheme="majorBidi" w:hAnsiTheme="majorBidi" w:cstheme="majorBidi"/>
          <w:spacing w:val="3"/>
          <w:sz w:val="26"/>
          <w:szCs w:val="26"/>
        </w:rPr>
        <w:t xml:space="preserve">2563 </w:t>
      </w:r>
      <w:r w:rsidR="00DB32AF" w:rsidRPr="00A44F5B">
        <w:rPr>
          <w:rFonts w:asciiTheme="majorBidi" w:hAnsiTheme="majorBidi" w:cstheme="majorBidi"/>
          <w:spacing w:val="3"/>
          <w:sz w:val="26"/>
          <w:szCs w:val="26"/>
          <w:cs/>
        </w:rPr>
        <w:t>และ</w:t>
      </w:r>
      <w:r w:rsidR="006A3463" w:rsidRPr="00A44F5B">
        <w:rPr>
          <w:rFonts w:asciiTheme="majorBidi" w:hAnsiTheme="majorBidi" w:cstheme="majorBidi"/>
          <w:spacing w:val="3"/>
          <w:sz w:val="26"/>
          <w:szCs w:val="26"/>
          <w:cs/>
        </w:rPr>
        <w:t xml:space="preserve"> </w:t>
      </w:r>
      <w:r w:rsidR="00441047" w:rsidRPr="00A44F5B">
        <w:rPr>
          <w:rFonts w:asciiTheme="majorBidi" w:hAnsiTheme="majorBidi" w:cstheme="majorBidi"/>
          <w:sz w:val="26"/>
          <w:szCs w:val="26"/>
        </w:rPr>
        <w:t>3</w:t>
      </w:r>
      <w:r w:rsidR="00DB32AF" w:rsidRPr="00A44F5B">
        <w:rPr>
          <w:rFonts w:asciiTheme="majorBidi" w:hAnsiTheme="majorBidi" w:cstheme="majorBidi"/>
          <w:sz w:val="26"/>
          <w:szCs w:val="26"/>
        </w:rPr>
        <w:t xml:space="preserve">1 </w:t>
      </w:r>
      <w:r w:rsidR="00DB32AF" w:rsidRPr="00A44F5B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DB32AF" w:rsidRPr="00A44F5B">
        <w:rPr>
          <w:rFonts w:asciiTheme="majorBidi" w:hAnsiTheme="majorBidi" w:cstheme="majorBidi"/>
          <w:sz w:val="26"/>
          <w:szCs w:val="26"/>
        </w:rPr>
        <w:t xml:space="preserve"> 256</w:t>
      </w:r>
      <w:r w:rsidR="00D36081" w:rsidRPr="00A44F5B">
        <w:rPr>
          <w:rFonts w:asciiTheme="majorBidi" w:hAnsiTheme="majorBidi" w:cstheme="majorBidi"/>
          <w:sz w:val="26"/>
          <w:szCs w:val="26"/>
        </w:rPr>
        <w:t>2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ผู้บริหารเชื่อว่าการตั้งสำรองเผื่อขาดทุนสำหรับ</w:t>
      </w:r>
      <w:r w:rsidR="000B39FE" w:rsidRPr="00A44F5B">
        <w:rPr>
          <w:rFonts w:asciiTheme="majorBidi" w:hAnsiTheme="majorBidi" w:cstheme="majorBidi"/>
          <w:sz w:val="26"/>
          <w:szCs w:val="26"/>
          <w:cs/>
        </w:rPr>
        <w:t>เงินให้กู้ยืมกับกลุ่มลูกหนี้ไซปรัสและสิงคโปร์</w:t>
      </w:r>
      <w:r w:rsidR="005317C4" w:rsidRPr="00A44F5B">
        <w:rPr>
          <w:rFonts w:asciiTheme="majorBidi" w:hAnsiTheme="majorBidi" w:cstheme="majorBidi"/>
          <w:sz w:val="26"/>
          <w:szCs w:val="26"/>
          <w:cs/>
        </w:rPr>
        <w:t>เต็มจำนวน</w:t>
      </w:r>
      <w:r w:rsidR="000B39FE" w:rsidRPr="00A44F5B">
        <w:rPr>
          <w:rFonts w:asciiTheme="majorBidi" w:hAnsiTheme="majorBidi" w:cstheme="majorBidi"/>
          <w:sz w:val="26"/>
          <w:szCs w:val="26"/>
          <w:cs/>
        </w:rPr>
        <w:t>นั้นเหมาะสมตามนโยบายการบัญชีของกลุ่มบริษัท</w:t>
      </w:r>
    </w:p>
    <w:p w14:paraId="51820DDB" w14:textId="77777777" w:rsidR="00BF48E8" w:rsidRPr="00A44F5B" w:rsidRDefault="00BF48E8" w:rsidP="0044104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B738490" w14:textId="77777777" w:rsidR="00BF48E8" w:rsidRPr="00A44F5B" w:rsidRDefault="00BF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en-GB"/>
        </w:rPr>
      </w:pPr>
      <w:r w:rsidRPr="00A44F5B">
        <w:rPr>
          <w:rFonts w:asciiTheme="majorBidi" w:hAnsiTheme="majorBidi" w:cstheme="majorBidi"/>
          <w:sz w:val="26"/>
          <w:szCs w:val="26"/>
          <w:cs/>
          <w:lang w:val="en-GB"/>
        </w:rPr>
        <w:br w:type="page"/>
      </w:r>
    </w:p>
    <w:p w14:paraId="2F6E7ED0" w14:textId="3FACE125" w:rsidR="000678F0" w:rsidRPr="00A44F5B" w:rsidRDefault="000678F0" w:rsidP="000678F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A44F5B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E63425" w:rsidRPr="00A44F5B">
        <w:rPr>
          <w:rFonts w:ascii="Angsana New" w:hAnsi="Angsana New" w:cs="Angsana New"/>
          <w:sz w:val="26"/>
          <w:szCs w:val="26"/>
        </w:rPr>
        <w:t>19</w:t>
      </w:r>
      <w:r w:rsidRPr="00A44F5B">
        <w:rPr>
          <w:rFonts w:ascii="Angsana New" w:hAnsi="Angsana New" w:cs="Angsana New"/>
          <w:sz w:val="26"/>
          <w:szCs w:val="26"/>
          <w:cs/>
        </w:rPr>
        <w:t xml:space="preserve"> ตุลาคม </w:t>
      </w:r>
      <w:r w:rsidR="00E63425" w:rsidRPr="00A44F5B">
        <w:rPr>
          <w:rFonts w:ascii="Angsana New" w:hAnsi="Angsana New" w:cs="Angsana New"/>
          <w:sz w:val="26"/>
          <w:szCs w:val="26"/>
        </w:rPr>
        <w:t>2560</w:t>
      </w:r>
      <w:r w:rsidR="00E63425" w:rsidRPr="00A44F5B">
        <w:rPr>
          <w:rFonts w:ascii="Angsana New" w:hAnsi="Angsana New" w:cs="Angsana New"/>
          <w:sz w:val="26"/>
          <w:szCs w:val="26"/>
          <w:cs/>
        </w:rPr>
        <w:t xml:space="preserve"> </w:t>
      </w:r>
      <w:r w:rsidRPr="00A44F5B">
        <w:rPr>
          <w:rFonts w:ascii="Angsana New" w:hAnsi="Angsana New" w:cs="Angsana New"/>
          <w:sz w:val="26"/>
          <w:szCs w:val="26"/>
          <w:cs/>
        </w:rPr>
        <w:t>สำนักงานคณะกรรมการกำกับหลักทรัพย์และตลาดหลักทรัพย์ (“ก.ล.ต.”) ได้มีหนังสือแจ้งมายังบริษัทให้ดำเนินการแก้ไขงบการเงิน แบบแสดงรายการข้อมูลประจำปี (</w:t>
      </w:r>
      <w:r w:rsidR="00E63425" w:rsidRPr="00A44F5B">
        <w:rPr>
          <w:rFonts w:ascii="Angsana New" w:hAnsi="Angsana New" w:cs="Angsana New"/>
          <w:sz w:val="26"/>
          <w:szCs w:val="26"/>
        </w:rPr>
        <w:t>56-1</w:t>
      </w:r>
      <w:r w:rsidRPr="00A44F5B">
        <w:rPr>
          <w:rFonts w:ascii="Angsana New" w:hAnsi="Angsana New" w:cs="Angsana New"/>
          <w:sz w:val="26"/>
          <w:szCs w:val="26"/>
          <w:cs/>
        </w:rPr>
        <w:t>) และรายงานประจำปี (</w:t>
      </w:r>
      <w:r w:rsidR="00E63425" w:rsidRPr="00A44F5B">
        <w:rPr>
          <w:rFonts w:ascii="Angsana New" w:hAnsi="Angsana New" w:cs="Angsana New"/>
          <w:sz w:val="26"/>
          <w:szCs w:val="26"/>
        </w:rPr>
        <w:t>56-2</w:t>
      </w:r>
      <w:r w:rsidRPr="00A44F5B">
        <w:rPr>
          <w:rFonts w:ascii="Angsana New" w:hAnsi="Angsana New" w:cs="Angsana New"/>
          <w:sz w:val="26"/>
          <w:szCs w:val="26"/>
          <w:cs/>
        </w:rPr>
        <w:t xml:space="preserve">) ของบริษัทให้ถูกต้อง เนื่องจากวันที่ </w:t>
      </w:r>
      <w:r w:rsidR="00E63425" w:rsidRPr="00A44F5B">
        <w:rPr>
          <w:rFonts w:ascii="Angsana New" w:hAnsi="Angsana New" w:cs="Angsana New"/>
          <w:sz w:val="26"/>
          <w:szCs w:val="26"/>
        </w:rPr>
        <w:t>16</w:t>
      </w:r>
      <w:r w:rsidR="00E63425" w:rsidRPr="00A44F5B">
        <w:rPr>
          <w:rFonts w:ascii="Angsana New" w:hAnsi="Angsana New" w:cs="Angsana New"/>
          <w:sz w:val="26"/>
          <w:szCs w:val="26"/>
          <w:cs/>
        </w:rPr>
        <w:t xml:space="preserve"> </w:t>
      </w:r>
      <w:r w:rsidRPr="00A44F5B">
        <w:rPr>
          <w:rFonts w:ascii="Angsana New" w:hAnsi="Angsana New" w:cs="Angsana New"/>
          <w:sz w:val="26"/>
          <w:szCs w:val="26"/>
          <w:cs/>
        </w:rPr>
        <w:t xml:space="preserve">ตุลาคม </w:t>
      </w:r>
      <w:r w:rsidR="00E63425" w:rsidRPr="00A44F5B">
        <w:rPr>
          <w:rFonts w:ascii="Angsana New" w:hAnsi="Angsana New" w:cs="Angsana New"/>
          <w:sz w:val="26"/>
          <w:szCs w:val="26"/>
        </w:rPr>
        <w:t>2560</w:t>
      </w:r>
      <w:r w:rsidR="00E63425" w:rsidRPr="00A44F5B">
        <w:rPr>
          <w:rFonts w:ascii="Angsana New" w:hAnsi="Angsana New" w:cs="Angsana New"/>
          <w:sz w:val="26"/>
          <w:szCs w:val="26"/>
          <w:cs/>
        </w:rPr>
        <w:t xml:space="preserve"> </w:t>
      </w:r>
      <w:r w:rsidRPr="00A44F5B">
        <w:rPr>
          <w:rFonts w:ascii="Angsana New" w:hAnsi="Angsana New" w:cs="Angsana New"/>
          <w:sz w:val="26"/>
          <w:szCs w:val="26"/>
          <w:cs/>
        </w:rPr>
        <w:t>ก.ล.ต.ได้เปิดเผยถึงการกล่าวโทษอดีตผู้บริหารท่านหนึ่งต่อกรมสอบสวนคดีพิเศษ (“ดีเอสไอ”) กรณีทุจริต เบียดบังทรัพย์สินของบริษัท และทำบัญชีไม่ถูกต้อง โดยทำธุรกรรมอำพรางผ่านบริษัทที่เกี่ยวข้องในต่างประเทศหลายแห่ง เพื่อให้ผลประกอบการของกลุ่มบริษัทสูงเกินความจริง ดังนั้นบริษัทได้ตั้งค่าเผื่อหนี้สงสัยจะสูญสำหรับลูกหนี้สินเชื่อภาคธุรกิจและดอกเบี้ยค้างรับเต็มจำนวน และจะบันทึกรายการที่จะได้รับคืนในงวดที่ได้รับ ผู้บริหารรับรู้ว่าการสืบสวนของดีเอสไอต่ออดีตผู้บริหารยังอยู่ในกระบวนการสอบสวน แต่ในปัจจุบันยังไม่พบว่ามีเรื่องอื่นที่อาจจะเกิดขึ้นต่อบริษัทจากการสอบสวน</w:t>
      </w:r>
    </w:p>
    <w:p w14:paraId="549965DD" w14:textId="77777777" w:rsidR="00EA3346" w:rsidRPr="00A44F5B" w:rsidRDefault="00EA334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99956A5" w14:textId="1AB3A2CD" w:rsidR="00D36081" w:rsidRPr="00A44F5B" w:rsidRDefault="00BF48E8" w:rsidP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>8</w:t>
      </w:r>
      <w:r w:rsidR="004B45DE" w:rsidRPr="00A44F5B">
        <w:rPr>
          <w:rFonts w:asciiTheme="majorBidi" w:hAnsiTheme="majorBidi" w:cstheme="majorBidi"/>
          <w:sz w:val="26"/>
          <w:szCs w:val="26"/>
        </w:rPr>
        <w:t>.2</w:t>
      </w:r>
      <w:r w:rsidR="00C558B0" w:rsidRPr="00A44F5B">
        <w:rPr>
          <w:rFonts w:asciiTheme="majorBidi" w:hAnsiTheme="majorBidi" w:cstheme="majorBidi"/>
          <w:sz w:val="26"/>
          <w:szCs w:val="26"/>
        </w:rPr>
        <w:tab/>
      </w:r>
      <w:r w:rsidR="00D36081" w:rsidRPr="00A44F5B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 w:rsidRPr="00A44F5B">
        <w:rPr>
          <w:rFonts w:asciiTheme="majorBidi" w:hAnsiTheme="majorBidi" w:cstheme="majorBidi"/>
          <w:sz w:val="26"/>
          <w:szCs w:val="26"/>
        </w:rPr>
        <w:t>3</w:t>
      </w:r>
      <w:r w:rsidR="006A3463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6A3463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E63425" w:rsidRPr="00A44F5B">
        <w:rPr>
          <w:rFonts w:asciiTheme="majorBidi" w:hAnsiTheme="majorBidi" w:cstheme="majorBidi"/>
          <w:sz w:val="26"/>
          <w:szCs w:val="26"/>
        </w:rPr>
        <w:t xml:space="preserve">2563 </w:t>
      </w:r>
      <w:r w:rsidR="00D36081" w:rsidRPr="00A44F5B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63425" w:rsidRPr="00A44F5B">
        <w:rPr>
          <w:rFonts w:asciiTheme="majorBidi" w:hAnsiTheme="majorBidi" w:cstheme="majorBidi"/>
          <w:sz w:val="26"/>
          <w:szCs w:val="26"/>
        </w:rPr>
        <w:t xml:space="preserve">31 </w:t>
      </w:r>
      <w:r w:rsidR="00D36081" w:rsidRPr="00A44F5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 w:rsidRPr="00A44F5B">
        <w:rPr>
          <w:rFonts w:asciiTheme="majorBidi" w:hAnsiTheme="majorBidi" w:cstheme="majorBidi"/>
          <w:sz w:val="26"/>
          <w:szCs w:val="26"/>
        </w:rPr>
        <w:t>2562</w:t>
      </w:r>
      <w:r w:rsidR="00E63425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36081" w:rsidRPr="00A44F5B">
        <w:rPr>
          <w:rFonts w:asciiTheme="majorBidi" w:hAnsiTheme="majorBidi" w:cstheme="majorBidi"/>
          <w:sz w:val="26"/>
          <w:szCs w:val="26"/>
          <w:cs/>
        </w:rPr>
        <w:t>ยอดคงเหลือของทั้งลูกหนี้สินเชื่อภาคธุรกิจภายใต้ข้อพิพาท และลูกหนี้สินเชื่อภาคธุรกิจอื่นแก่ผู้กู้กลุ่มสิงคโปร์และไซปรัสแสดงได้ดังนี้</w:t>
      </w:r>
    </w:p>
    <w:tbl>
      <w:tblPr>
        <w:tblpPr w:leftFromText="180" w:rightFromText="180" w:vertAnchor="text" w:horzAnchor="margin" w:tblpX="428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80"/>
        <w:gridCol w:w="1350"/>
        <w:gridCol w:w="180"/>
        <w:gridCol w:w="1350"/>
      </w:tblGrid>
      <w:tr w:rsidR="00183CE5" w:rsidRPr="00A44F5B" w14:paraId="63ACA7C5" w14:textId="77777777" w:rsidTr="00C558B0">
        <w:trPr>
          <w:cantSplit/>
          <w:trHeight w:val="70"/>
          <w:tblHeader/>
        </w:trPr>
        <w:tc>
          <w:tcPr>
            <w:tcW w:w="6210" w:type="dxa"/>
            <w:shd w:val="clear" w:color="auto" w:fill="auto"/>
            <w:vAlign w:val="bottom"/>
          </w:tcPr>
          <w:p w14:paraId="559E7666" w14:textId="77777777" w:rsidR="00D21E9D" w:rsidRPr="00A44F5B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3B3104F1" w14:textId="77777777" w:rsidR="00D21E9D" w:rsidRPr="00A44F5B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62975BE1" w14:textId="77777777" w:rsidR="00D21E9D" w:rsidRPr="00A44F5B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36081" w:rsidRPr="00A44F5B" w14:paraId="321F55BB" w14:textId="77777777" w:rsidTr="00816972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1AD1305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7BF9A95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C2C9767" w14:textId="77777777" w:rsidR="00D36081" w:rsidRPr="00A44F5B" w:rsidRDefault="006A3463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2C9A1208" w14:textId="4C128CEB" w:rsidR="006A3463" w:rsidRPr="00A44F5B" w:rsidRDefault="006A3463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2DB296D2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750CEEE" w14:textId="5A6F6569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83CE5" w:rsidRPr="00A44F5B" w14:paraId="3D0EB121" w14:textId="77777777" w:rsidTr="00816972">
        <w:trPr>
          <w:cantSplit/>
        </w:trPr>
        <w:tc>
          <w:tcPr>
            <w:tcW w:w="6210" w:type="dxa"/>
          </w:tcPr>
          <w:p w14:paraId="7728B588" w14:textId="77777777" w:rsidR="00D21E9D" w:rsidRPr="00A44F5B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FC910FF" w14:textId="77777777" w:rsidR="00D21E9D" w:rsidRPr="00A44F5B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0F9E0ABD" w14:textId="77777777" w:rsidR="00D21E9D" w:rsidRPr="00A44F5B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83CE5" w:rsidRPr="00A44F5B" w14:paraId="7E134666" w14:textId="77777777" w:rsidTr="00D21E9D">
        <w:trPr>
          <w:cantSplit/>
        </w:trPr>
        <w:tc>
          <w:tcPr>
            <w:tcW w:w="6210" w:type="dxa"/>
          </w:tcPr>
          <w:p w14:paraId="77AE08DD" w14:textId="77777777" w:rsidR="00D21E9D" w:rsidRPr="00A44F5B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180" w:type="dxa"/>
          </w:tcPr>
          <w:p w14:paraId="6A970A3B" w14:textId="77777777" w:rsidR="00D21E9D" w:rsidRPr="00A44F5B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F7074B1" w14:textId="77777777" w:rsidR="00D21E9D" w:rsidRPr="00A44F5B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8397C6C" w14:textId="77777777" w:rsidR="00D21E9D" w:rsidRPr="00A44F5B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671812" w14:textId="77777777" w:rsidR="00D21E9D" w:rsidRPr="00A44F5B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36081" w:rsidRPr="00A44F5B" w14:paraId="7779A141" w14:textId="77777777" w:rsidTr="003C7959">
        <w:trPr>
          <w:cantSplit/>
        </w:trPr>
        <w:tc>
          <w:tcPr>
            <w:tcW w:w="6210" w:type="dxa"/>
          </w:tcPr>
          <w:p w14:paraId="4480AB6B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ลูกหนี้สินเชื่อภาคธุรกิจภายใต้ข้อพิพาท</w:t>
            </w:r>
          </w:p>
        </w:tc>
        <w:tc>
          <w:tcPr>
            <w:tcW w:w="180" w:type="dxa"/>
          </w:tcPr>
          <w:p w14:paraId="173D0529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1AFBAED8" w14:textId="1CA126FD" w:rsidR="00D36081" w:rsidRPr="00A44F5B" w:rsidRDefault="00484CE7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558,384</w:t>
            </w:r>
          </w:p>
        </w:tc>
        <w:tc>
          <w:tcPr>
            <w:tcW w:w="180" w:type="dxa"/>
          </w:tcPr>
          <w:p w14:paraId="446F49BE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C6CDD7B" w14:textId="3371D5F3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545,071</w:t>
            </w:r>
          </w:p>
        </w:tc>
      </w:tr>
      <w:tr w:rsidR="00D36081" w:rsidRPr="00A44F5B" w14:paraId="3BE30065" w14:textId="77777777" w:rsidTr="003C7959">
        <w:trPr>
          <w:cantSplit/>
        </w:trPr>
        <w:tc>
          <w:tcPr>
            <w:tcW w:w="6210" w:type="dxa"/>
          </w:tcPr>
          <w:p w14:paraId="6D7360D1" w14:textId="54D98A83" w:rsidR="00BB4E83" w:rsidRDefault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right="-84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730C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BB4E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730C3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0B21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210A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ค่าเผื่อหนี้สงสัยจะสูญสำหรับ</w:t>
            </w:r>
          </w:p>
          <w:p w14:paraId="0B777A13" w14:textId="38A39483" w:rsidR="00D36081" w:rsidRPr="00A44F5B" w:rsidRDefault="00D36081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4" w:firstLine="4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ลูกหนี้สินเชื่อภาคธุรกิจภายใต้ข้อพิพาท</w:t>
            </w:r>
          </w:p>
        </w:tc>
        <w:tc>
          <w:tcPr>
            <w:tcW w:w="180" w:type="dxa"/>
          </w:tcPr>
          <w:p w14:paraId="0192D790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C4BFC59" w14:textId="77777777" w:rsidR="000730C3" w:rsidRDefault="000730C3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79646CAD" w14:textId="0BBF1316" w:rsidR="00D36081" w:rsidRPr="00A44F5B" w:rsidRDefault="00484CE7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(558,384)</w:t>
            </w:r>
          </w:p>
        </w:tc>
        <w:tc>
          <w:tcPr>
            <w:tcW w:w="180" w:type="dxa"/>
          </w:tcPr>
          <w:p w14:paraId="1CAA1FFD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4A6BE12A" w14:textId="77777777" w:rsidR="000730C3" w:rsidRDefault="000730C3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  <w:p w14:paraId="4599E495" w14:textId="4A1CB581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(545,071)</w:t>
            </w:r>
          </w:p>
        </w:tc>
      </w:tr>
      <w:tr w:rsidR="00D36081" w:rsidRPr="00A44F5B" w14:paraId="5CE1AF5D" w14:textId="77777777" w:rsidTr="003C7959">
        <w:trPr>
          <w:cantSplit/>
        </w:trPr>
        <w:tc>
          <w:tcPr>
            <w:tcW w:w="6210" w:type="dxa"/>
          </w:tcPr>
          <w:p w14:paraId="37C680E4" w14:textId="76854605" w:rsidR="00D36081" w:rsidRPr="00A44F5B" w:rsidRDefault="00D36081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right="-84" w:hanging="3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ลูกหนี้สินเชื่อภาคธุรกิจภายใต้ข้อพิพาทส่วนที่ถึงกำหนดชำระในหนึ่งปี</w:t>
            </w:r>
          </w:p>
        </w:tc>
        <w:tc>
          <w:tcPr>
            <w:tcW w:w="180" w:type="dxa"/>
          </w:tcPr>
          <w:p w14:paraId="554B712F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42076B" w14:textId="27A9F727" w:rsidR="00D36081" w:rsidRPr="00A44F5B" w:rsidRDefault="00484CE7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2236A90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BBF63A" w14:textId="0FE25818" w:rsidR="00D36081" w:rsidRPr="00A44F5B" w:rsidRDefault="00D36081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</w:tr>
      <w:tr w:rsidR="00D36081" w:rsidRPr="00A44F5B" w14:paraId="39ECA061" w14:textId="77777777" w:rsidTr="003C7959">
        <w:trPr>
          <w:cantSplit/>
        </w:trPr>
        <w:tc>
          <w:tcPr>
            <w:tcW w:w="6210" w:type="dxa"/>
          </w:tcPr>
          <w:p w14:paraId="591167A3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ลูกหนี้สินเชื่อภาคธุรกิจภายใต้ข้อพิพาทส่วนที่ถึงกำหนดชำระเกินกว่าหนึ่งปี</w:t>
            </w:r>
          </w:p>
        </w:tc>
        <w:tc>
          <w:tcPr>
            <w:tcW w:w="180" w:type="dxa"/>
          </w:tcPr>
          <w:p w14:paraId="0BC1C4CA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A7346E" w14:textId="4E6AF8FA" w:rsidR="00D36081" w:rsidRPr="00A44F5B" w:rsidRDefault="00484CE7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</w:tcPr>
          <w:p w14:paraId="60931888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20F892" w14:textId="5DB83C7B" w:rsidR="00D36081" w:rsidRPr="00A44F5B" w:rsidRDefault="00D36081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</w:tr>
      <w:tr w:rsidR="00D36081" w:rsidRPr="00A44F5B" w14:paraId="0D8D881E" w14:textId="77777777" w:rsidTr="003C7959">
        <w:trPr>
          <w:cantSplit/>
          <w:trHeight w:val="272"/>
        </w:trPr>
        <w:tc>
          <w:tcPr>
            <w:tcW w:w="6210" w:type="dxa"/>
          </w:tcPr>
          <w:p w14:paraId="45D16A93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DF2723B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14F955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24ADF8B0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2A445D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</w:tr>
      <w:tr w:rsidR="00D36081" w:rsidRPr="00A44F5B" w14:paraId="0832425E" w14:textId="77777777" w:rsidTr="003C7959">
        <w:trPr>
          <w:cantSplit/>
        </w:trPr>
        <w:tc>
          <w:tcPr>
            <w:tcW w:w="6210" w:type="dxa"/>
          </w:tcPr>
          <w:p w14:paraId="09ABA2B2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ลูกหนี้สินเชื่อภาคธุรกิจและดอกเบี้ยค้างรับ</w:t>
            </w:r>
          </w:p>
        </w:tc>
        <w:tc>
          <w:tcPr>
            <w:tcW w:w="180" w:type="dxa"/>
          </w:tcPr>
          <w:p w14:paraId="188D3832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CB18C1C" w14:textId="73F738F4" w:rsidR="00D36081" w:rsidRPr="00A44F5B" w:rsidRDefault="00484CE7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928,671</w:t>
            </w:r>
          </w:p>
        </w:tc>
        <w:tc>
          <w:tcPr>
            <w:tcW w:w="180" w:type="dxa"/>
          </w:tcPr>
          <w:p w14:paraId="425905FB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6C47591B" w14:textId="7815AADE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905,542</w:t>
            </w:r>
          </w:p>
        </w:tc>
      </w:tr>
      <w:tr w:rsidR="00D36081" w:rsidRPr="00A44F5B" w14:paraId="18A32A49" w14:textId="77777777" w:rsidTr="003C7959">
        <w:trPr>
          <w:cantSplit/>
        </w:trPr>
        <w:tc>
          <w:tcPr>
            <w:tcW w:w="6210" w:type="dxa"/>
          </w:tcPr>
          <w:p w14:paraId="3FC587EE" w14:textId="728AC5C5" w:rsidR="00BB4E83" w:rsidRDefault="00BB4E83" w:rsidP="00BB4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right="-84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/</w:t>
            </w:r>
            <w:r w:rsidR="000B21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210A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ค่าเผื่อหนี้สงสัยจะสูญสำหรับ</w:t>
            </w:r>
          </w:p>
          <w:p w14:paraId="38C581B1" w14:textId="5240BA68" w:rsidR="00D36081" w:rsidRPr="00A44F5B" w:rsidRDefault="00BB4E83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4" w:firstLine="4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ลูกหนี้สินเชื่อภาคธุรกิจภายใต้ข้อพิพาท</w:t>
            </w:r>
          </w:p>
        </w:tc>
        <w:tc>
          <w:tcPr>
            <w:tcW w:w="180" w:type="dxa"/>
          </w:tcPr>
          <w:p w14:paraId="0C0D2983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6EAE243A" w14:textId="77777777" w:rsidR="00C47D07" w:rsidRDefault="00C47D07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FE41A1" w14:textId="6EAFF09A" w:rsidR="00D36081" w:rsidRPr="00A44F5B" w:rsidRDefault="00484CE7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(885,602)</w:t>
            </w:r>
          </w:p>
        </w:tc>
        <w:tc>
          <w:tcPr>
            <w:tcW w:w="180" w:type="dxa"/>
          </w:tcPr>
          <w:p w14:paraId="0828C2CA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A28C73B" w14:textId="77777777" w:rsidR="00C47D07" w:rsidRDefault="00C47D07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  <w:p w14:paraId="1EC57841" w14:textId="29B0AEA5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(864,487)</w:t>
            </w:r>
          </w:p>
        </w:tc>
      </w:tr>
      <w:tr w:rsidR="00D36081" w:rsidRPr="00A44F5B" w14:paraId="1502DFA9" w14:textId="77777777" w:rsidTr="003C7959">
        <w:trPr>
          <w:cantSplit/>
        </w:trPr>
        <w:tc>
          <w:tcPr>
            <w:tcW w:w="6210" w:type="dxa"/>
          </w:tcPr>
          <w:p w14:paraId="4699EFBC" w14:textId="0C797BCE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55" w:hanging="55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ลูกหนี้สินเชื่อภาคธุรกิจและดอกเบี้ยค้างรับส่วนที่ถึงกำหนดชำระในหนึ่งปี</w:t>
            </w:r>
          </w:p>
        </w:tc>
        <w:tc>
          <w:tcPr>
            <w:tcW w:w="180" w:type="dxa"/>
          </w:tcPr>
          <w:p w14:paraId="1A8EE880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77A2ADF" w14:textId="64BBFEB7" w:rsidR="00D36081" w:rsidRPr="00A44F5B" w:rsidRDefault="00484CE7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(43,069)</w:t>
            </w:r>
          </w:p>
        </w:tc>
        <w:tc>
          <w:tcPr>
            <w:tcW w:w="180" w:type="dxa"/>
          </w:tcPr>
          <w:p w14:paraId="24CBABF1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4900B00" w14:textId="1AAF3BAE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(41,055)</w:t>
            </w:r>
          </w:p>
        </w:tc>
      </w:tr>
      <w:tr w:rsidR="00D36081" w:rsidRPr="00A44F5B" w14:paraId="4561F31D" w14:textId="77777777" w:rsidTr="003C7959">
        <w:trPr>
          <w:cantSplit/>
        </w:trPr>
        <w:tc>
          <w:tcPr>
            <w:tcW w:w="6210" w:type="dxa"/>
          </w:tcPr>
          <w:p w14:paraId="2A4B1603" w14:textId="5D58E43B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ลูกหนี้สินเชื่อภาคธุรกิจและดอกเบี้ยค้างรับส่วนที่ถึงกำหนดชำระเกินกว่าหนึ่งปี</w:t>
            </w:r>
          </w:p>
        </w:tc>
        <w:tc>
          <w:tcPr>
            <w:tcW w:w="180" w:type="dxa"/>
          </w:tcPr>
          <w:p w14:paraId="1D982CBC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F8F240" w14:textId="1B27B156" w:rsidR="00D36081" w:rsidRPr="00A44F5B" w:rsidRDefault="00484CE7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67265CD" w14:textId="77777777" w:rsidR="00D36081" w:rsidRPr="00A44F5B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B860B0" w14:textId="320B75B2" w:rsidR="00D36081" w:rsidRPr="00A44F5B" w:rsidRDefault="00D36081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</w:tr>
    </w:tbl>
    <w:p w14:paraId="21E855F2" w14:textId="77777777" w:rsidR="00C558B0" w:rsidRPr="00A44F5B" w:rsidRDefault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br w:type="page"/>
      </w:r>
    </w:p>
    <w:p w14:paraId="74B31097" w14:textId="77777777" w:rsidR="00AF5B4F" w:rsidRDefault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4" w:hanging="540"/>
        <w:rPr>
          <w:rFonts w:asciiTheme="majorBidi" w:hAnsiTheme="majorBidi" w:cstheme="majorBidi"/>
          <w:spacing w:val="4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t>8</w:t>
      </w:r>
      <w:r w:rsidR="00816972" w:rsidRPr="00A44F5B">
        <w:rPr>
          <w:rFonts w:asciiTheme="majorBidi" w:hAnsiTheme="majorBidi" w:cstheme="majorBidi"/>
          <w:sz w:val="26"/>
          <w:szCs w:val="26"/>
        </w:rPr>
        <w:t>.3</w:t>
      </w:r>
      <w:r w:rsidR="00764235" w:rsidRPr="00A44F5B">
        <w:rPr>
          <w:rFonts w:asciiTheme="majorBidi" w:hAnsiTheme="majorBidi" w:cstheme="majorBidi"/>
          <w:sz w:val="26"/>
          <w:szCs w:val="26"/>
        </w:rPr>
        <w:tab/>
      </w:r>
      <w:r w:rsidRPr="00A90D19">
        <w:rPr>
          <w:rFonts w:asciiTheme="majorBidi" w:hAnsiTheme="majorBidi" w:cstheme="majorBidi"/>
          <w:spacing w:val="12"/>
          <w:sz w:val="26"/>
          <w:szCs w:val="26"/>
          <w:cs/>
        </w:rPr>
        <w:t xml:space="preserve">ณ วันที่ </w:t>
      </w:r>
      <w:r w:rsidR="00E63425" w:rsidRPr="00A90D19">
        <w:rPr>
          <w:rFonts w:asciiTheme="majorBidi" w:hAnsiTheme="majorBidi" w:cstheme="majorBidi"/>
          <w:spacing w:val="12"/>
          <w:sz w:val="26"/>
          <w:szCs w:val="26"/>
        </w:rPr>
        <w:t>3</w:t>
      </w:r>
      <w:r w:rsidR="006A3463" w:rsidRPr="00A90D19">
        <w:rPr>
          <w:rFonts w:asciiTheme="majorBidi" w:hAnsiTheme="majorBidi" w:cstheme="majorBidi"/>
          <w:spacing w:val="12"/>
          <w:sz w:val="26"/>
          <w:szCs w:val="26"/>
        </w:rPr>
        <w:t xml:space="preserve">0 </w:t>
      </w:r>
      <w:r w:rsidR="006A3463" w:rsidRPr="00A90D19">
        <w:rPr>
          <w:rFonts w:asciiTheme="majorBidi" w:hAnsiTheme="majorBidi" w:cstheme="majorBidi"/>
          <w:spacing w:val="12"/>
          <w:sz w:val="26"/>
          <w:szCs w:val="26"/>
          <w:cs/>
        </w:rPr>
        <w:t xml:space="preserve">มิถุนายน </w:t>
      </w:r>
      <w:r w:rsidR="00E63425" w:rsidRPr="00A90D19">
        <w:rPr>
          <w:rFonts w:asciiTheme="majorBidi" w:hAnsiTheme="majorBidi" w:cstheme="majorBidi"/>
          <w:spacing w:val="12"/>
          <w:sz w:val="26"/>
          <w:szCs w:val="26"/>
        </w:rPr>
        <w:t>2563</w:t>
      </w:r>
      <w:r w:rsidR="00E63425" w:rsidRPr="00A90D19">
        <w:rPr>
          <w:rFonts w:asciiTheme="majorBidi" w:hAnsiTheme="majorBidi" w:cstheme="majorBidi"/>
          <w:spacing w:val="12"/>
          <w:sz w:val="26"/>
          <w:szCs w:val="26"/>
          <w:cs/>
        </w:rPr>
        <w:t xml:space="preserve"> </w:t>
      </w:r>
      <w:r w:rsidRPr="00A90D19">
        <w:rPr>
          <w:rFonts w:asciiTheme="majorBidi" w:hAnsiTheme="majorBidi" w:cstheme="majorBidi"/>
          <w:spacing w:val="12"/>
          <w:sz w:val="26"/>
          <w:szCs w:val="26"/>
          <w:cs/>
        </w:rPr>
        <w:t>ยอดคงเหลือของทั้งลูกหนี้สินเชื่อภาคธุรกิจภายใต้ข้อพิพาท และลูกหนี้สินเชื่อภาคธุรกิจอื่น</w:t>
      </w:r>
      <w:r w:rsidRPr="00A90D19">
        <w:rPr>
          <w:rFonts w:asciiTheme="majorBidi" w:hAnsiTheme="majorBidi" w:cstheme="majorBidi"/>
          <w:spacing w:val="4"/>
          <w:sz w:val="26"/>
          <w:szCs w:val="26"/>
          <w:cs/>
        </w:rPr>
        <w:t xml:space="preserve"> </w:t>
      </w:r>
    </w:p>
    <w:p w14:paraId="3A3F4396" w14:textId="183C15A1" w:rsidR="00C558B0" w:rsidRPr="00A44F5B" w:rsidRDefault="00176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4"/>
        <w:rPr>
          <w:rFonts w:asciiTheme="majorBidi" w:hAnsiTheme="majorBidi" w:cstheme="majorBidi"/>
          <w:sz w:val="26"/>
          <w:szCs w:val="26"/>
        </w:rPr>
      </w:pPr>
      <w:r w:rsidRPr="00A90D19">
        <w:rPr>
          <w:rFonts w:asciiTheme="majorBidi" w:hAnsiTheme="majorBidi" w:cstheme="majorBidi"/>
          <w:spacing w:val="4"/>
          <w:sz w:val="26"/>
          <w:szCs w:val="26"/>
          <w:cs/>
        </w:rPr>
        <w:t>และ</w:t>
      </w:r>
      <w:r w:rsidR="00764235" w:rsidRPr="00A90D19">
        <w:rPr>
          <w:rFonts w:asciiTheme="majorBidi" w:hAnsiTheme="majorBidi" w:cstheme="majorBidi"/>
          <w:spacing w:val="4"/>
          <w:sz w:val="26"/>
          <w:szCs w:val="26"/>
          <w:cs/>
        </w:rPr>
        <w:t>ค่าเผื่อ</w:t>
      </w:r>
      <w:r>
        <w:rPr>
          <w:rFonts w:asciiTheme="majorBidi" w:hAnsiTheme="majorBidi" w:cstheme="majorBidi" w:hint="cs"/>
          <w:sz w:val="26"/>
          <w:szCs w:val="26"/>
          <w:cs/>
        </w:rPr>
        <w:t>ผล</w:t>
      </w:r>
      <w:r w:rsidR="00764235" w:rsidRPr="00A44F5B">
        <w:rPr>
          <w:rFonts w:asciiTheme="majorBidi" w:hAnsiTheme="majorBidi" w:cstheme="majorBidi"/>
          <w:sz w:val="26"/>
          <w:szCs w:val="26"/>
          <w:cs/>
        </w:rPr>
        <w:t>ขาดทุนด้านเครดิตที่คาดว่าจะเกิดขึ้น</w:t>
      </w:r>
      <w:r w:rsidR="00C558B0" w:rsidRPr="00A44F5B">
        <w:rPr>
          <w:rFonts w:asciiTheme="majorBidi" w:hAnsiTheme="majorBidi" w:cstheme="majorBidi"/>
          <w:sz w:val="26"/>
          <w:szCs w:val="26"/>
          <w:cs/>
        </w:rPr>
        <w:t>ค่าจำแนกตามสถานะได้ดังนี้</w:t>
      </w:r>
    </w:p>
    <w:p w14:paraId="28109A53" w14:textId="77777777" w:rsidR="00C558B0" w:rsidRPr="00A44F5B" w:rsidRDefault="00C558B0" w:rsidP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1800"/>
        <w:gridCol w:w="236"/>
        <w:gridCol w:w="1834"/>
        <w:gridCol w:w="270"/>
        <w:gridCol w:w="1890"/>
      </w:tblGrid>
      <w:tr w:rsidR="00C558B0" w:rsidRPr="00A44F5B" w14:paraId="6ABEDE3B" w14:textId="77777777" w:rsidTr="008E6598">
        <w:trPr>
          <w:trHeight w:val="209"/>
          <w:tblHeader/>
        </w:trPr>
        <w:tc>
          <w:tcPr>
            <w:tcW w:w="3195" w:type="dxa"/>
          </w:tcPr>
          <w:p w14:paraId="1FFD2AE9" w14:textId="77777777" w:rsidR="00C558B0" w:rsidRPr="00A44F5B" w:rsidRDefault="00C558B0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4E63EE6E" w14:textId="77777777" w:rsidR="00C558B0" w:rsidRPr="00A44F5B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558B0" w:rsidRPr="00A44F5B" w14:paraId="779C8FDB" w14:textId="77777777" w:rsidTr="00C558B0">
        <w:trPr>
          <w:trHeight w:val="70"/>
          <w:tblHeader/>
        </w:trPr>
        <w:tc>
          <w:tcPr>
            <w:tcW w:w="3195" w:type="dxa"/>
          </w:tcPr>
          <w:p w14:paraId="37606955" w14:textId="77777777" w:rsidR="00C558B0" w:rsidRPr="00A44F5B" w:rsidRDefault="00C558B0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61D341C" w14:textId="77777777" w:rsidR="00475BED" w:rsidRPr="00A44F5B" w:rsidRDefault="00475BED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F692003" w14:textId="59517C5F" w:rsidR="00C558B0" w:rsidRPr="00A44F5B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  <w:p w14:paraId="3C6B707C" w14:textId="706936D3" w:rsidR="00C558B0" w:rsidRPr="00A44F5B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236" w:type="dxa"/>
          </w:tcPr>
          <w:p w14:paraId="00C720D7" w14:textId="77777777" w:rsidR="00C558B0" w:rsidRPr="00A44F5B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vAlign w:val="center"/>
          </w:tcPr>
          <w:p w14:paraId="13F8499E" w14:textId="77777777" w:rsidR="00475BED" w:rsidRPr="00A44F5B" w:rsidRDefault="00475BED" w:rsidP="0047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372CE414" w14:textId="77777777" w:rsidR="00475BED" w:rsidRPr="00A44F5B" w:rsidRDefault="00475BED" w:rsidP="0047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217D2544" w14:textId="6A32A628" w:rsidR="00C558B0" w:rsidRPr="00A44F5B" w:rsidRDefault="00475BED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270" w:type="dxa"/>
          </w:tcPr>
          <w:p w14:paraId="590B5EEB" w14:textId="77777777" w:rsidR="00C558B0" w:rsidRPr="00A44F5B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90" w:type="dxa"/>
          </w:tcPr>
          <w:p w14:paraId="3F66FFA0" w14:textId="77777777" w:rsidR="00475BED" w:rsidRPr="00A44F5B" w:rsidRDefault="00475BED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530DDDF" w14:textId="4964E9B7" w:rsidR="00C558B0" w:rsidRPr="00A44F5B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  <w:p w14:paraId="10B129C8" w14:textId="2EBC817D" w:rsidR="00C558B0" w:rsidRPr="00A44F5B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C558B0" w:rsidRPr="00A44F5B" w14:paraId="7C962DAF" w14:textId="77777777" w:rsidTr="008E6598">
        <w:trPr>
          <w:trHeight w:val="80"/>
          <w:tblHeader/>
        </w:trPr>
        <w:tc>
          <w:tcPr>
            <w:tcW w:w="3195" w:type="dxa"/>
          </w:tcPr>
          <w:p w14:paraId="4C47B939" w14:textId="77777777" w:rsidR="00C558B0" w:rsidRPr="00A44F5B" w:rsidRDefault="00C558B0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76999280" w14:textId="2C32FFB9" w:rsidR="00C558B0" w:rsidRPr="00A44F5B" w:rsidRDefault="006A3463" w:rsidP="008E659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558B0" w:rsidRPr="00A44F5B" w14:paraId="68F5C92D" w14:textId="77777777" w:rsidTr="008E6598">
        <w:trPr>
          <w:trHeight w:val="209"/>
          <w:tblHeader/>
        </w:trPr>
        <w:tc>
          <w:tcPr>
            <w:tcW w:w="3195" w:type="dxa"/>
          </w:tcPr>
          <w:p w14:paraId="28639613" w14:textId="77777777" w:rsidR="00C558B0" w:rsidRPr="00A44F5B" w:rsidRDefault="00C558B0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0F81285A" w14:textId="77777777" w:rsidR="00C558B0" w:rsidRPr="00A44F5B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58B0" w:rsidRPr="00A44F5B" w14:paraId="7AD4328E" w14:textId="77777777" w:rsidTr="00C558B0">
        <w:trPr>
          <w:trHeight w:val="209"/>
        </w:trPr>
        <w:tc>
          <w:tcPr>
            <w:tcW w:w="3195" w:type="dxa"/>
          </w:tcPr>
          <w:p w14:paraId="3833C44D" w14:textId="77777777" w:rsidR="00C558B0" w:rsidRPr="00A44F5B" w:rsidRDefault="00C558B0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1800" w:type="dxa"/>
          </w:tcPr>
          <w:p w14:paraId="34FE889A" w14:textId="77777777" w:rsidR="00C558B0" w:rsidRPr="00A44F5B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CB527D" w14:textId="77777777" w:rsidR="00C558B0" w:rsidRPr="00A44F5B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4A285762" w14:textId="77777777" w:rsidR="00C558B0" w:rsidRPr="00A44F5B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AD1981" w14:textId="77777777" w:rsidR="00C558B0" w:rsidRPr="00A44F5B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3B8279A" w14:textId="77777777" w:rsidR="00C558B0" w:rsidRPr="00A44F5B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8B0" w:rsidRPr="00A44F5B" w14:paraId="1DA5FDA7" w14:textId="77777777" w:rsidTr="00C558B0">
        <w:trPr>
          <w:trHeight w:val="70"/>
        </w:trPr>
        <w:tc>
          <w:tcPr>
            <w:tcW w:w="3195" w:type="dxa"/>
            <w:vAlign w:val="bottom"/>
          </w:tcPr>
          <w:p w14:paraId="39A47C47" w14:textId="77777777" w:rsidR="00C558B0" w:rsidRPr="00A44F5B" w:rsidRDefault="00C558B0" w:rsidP="008E659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0" w:type="dxa"/>
            <w:vAlign w:val="bottom"/>
          </w:tcPr>
          <w:p w14:paraId="76409205" w14:textId="5CCAF793" w:rsidR="00C558B0" w:rsidRPr="00A44F5B" w:rsidRDefault="00484CE7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2ECF0A" w14:textId="77777777" w:rsidR="00C558B0" w:rsidRPr="00A44F5B" w:rsidRDefault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6CC98AF9" w14:textId="2EE78029" w:rsidR="00C558B0" w:rsidRPr="00A44F5B" w:rsidRDefault="00484CE7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E55238" w14:textId="77777777" w:rsidR="00C558B0" w:rsidRPr="00A44F5B" w:rsidRDefault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1A8FE738" w14:textId="022C7213" w:rsidR="00C558B0" w:rsidRPr="00A44F5B" w:rsidRDefault="00484CE7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8B0" w:rsidRPr="00A44F5B" w14:paraId="53339AF0" w14:textId="77777777" w:rsidTr="00C558B0">
        <w:trPr>
          <w:trHeight w:val="221"/>
        </w:trPr>
        <w:tc>
          <w:tcPr>
            <w:tcW w:w="3195" w:type="dxa"/>
            <w:vAlign w:val="bottom"/>
          </w:tcPr>
          <w:p w14:paraId="0400ACE3" w14:textId="77777777" w:rsidR="00C558B0" w:rsidRPr="00A44F5B" w:rsidRDefault="00C558B0" w:rsidP="008E659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0" w:type="dxa"/>
            <w:vAlign w:val="bottom"/>
          </w:tcPr>
          <w:p w14:paraId="28F5434D" w14:textId="7188993E" w:rsidR="00C558B0" w:rsidRPr="00A44F5B" w:rsidRDefault="00484CE7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23BBB5" w14:textId="77777777" w:rsidR="00C558B0" w:rsidRPr="00A44F5B" w:rsidRDefault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49E50DAF" w14:textId="521CF2F6" w:rsidR="00C558B0" w:rsidRPr="00A44F5B" w:rsidRDefault="00484CE7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4AC0DF" w14:textId="77777777" w:rsidR="00C558B0" w:rsidRPr="00A44F5B" w:rsidRDefault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15D62419" w14:textId="7E20F9D2" w:rsidR="00C558B0" w:rsidRPr="00A44F5B" w:rsidRDefault="00484CE7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8B0" w:rsidRPr="00A44F5B" w14:paraId="0978EA98" w14:textId="77777777" w:rsidTr="00C558B0">
        <w:trPr>
          <w:trHeight w:val="70"/>
        </w:trPr>
        <w:tc>
          <w:tcPr>
            <w:tcW w:w="3195" w:type="dxa"/>
            <w:vAlign w:val="bottom"/>
          </w:tcPr>
          <w:p w14:paraId="7DCBCA71" w14:textId="77777777" w:rsidR="00C558B0" w:rsidRPr="00A44F5B" w:rsidRDefault="00C558B0" w:rsidP="008E659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bookmarkStart w:id="12" w:name="_Hlk39571235"/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E22486A" w14:textId="7029AD25" w:rsidR="00C558B0" w:rsidRPr="00A44F5B" w:rsidRDefault="00484CE7" w:rsidP="007E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1,487,055</w:t>
            </w:r>
          </w:p>
        </w:tc>
        <w:tc>
          <w:tcPr>
            <w:tcW w:w="236" w:type="dxa"/>
            <w:vAlign w:val="bottom"/>
          </w:tcPr>
          <w:p w14:paraId="5440CB9F" w14:textId="6B3EA8E3" w:rsidR="00C558B0" w:rsidRPr="00A44F5B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</w:tcPr>
          <w:p w14:paraId="54D066AE" w14:textId="1806A90F" w:rsidR="00C558B0" w:rsidRPr="00A44F5B" w:rsidRDefault="00484CE7" w:rsidP="007E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1,443,986</w:t>
            </w:r>
          </w:p>
        </w:tc>
        <w:tc>
          <w:tcPr>
            <w:tcW w:w="270" w:type="dxa"/>
            <w:vAlign w:val="bottom"/>
          </w:tcPr>
          <w:p w14:paraId="5A000BD5" w14:textId="77777777" w:rsidR="00C558B0" w:rsidRPr="00A44F5B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4ED2D66D" w14:textId="48137E77" w:rsidR="00C558B0" w:rsidRPr="00A44F5B" w:rsidRDefault="00484CE7" w:rsidP="007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43,069</w:t>
            </w:r>
          </w:p>
        </w:tc>
      </w:tr>
      <w:bookmarkEnd w:id="12"/>
      <w:tr w:rsidR="00C558B0" w:rsidRPr="00A44F5B" w14:paraId="58FE179C" w14:textId="77777777" w:rsidTr="00C558B0">
        <w:trPr>
          <w:trHeight w:val="198"/>
        </w:trPr>
        <w:tc>
          <w:tcPr>
            <w:tcW w:w="3195" w:type="dxa"/>
            <w:vAlign w:val="bottom"/>
          </w:tcPr>
          <w:p w14:paraId="7ECC7845" w14:textId="77777777" w:rsidR="00C558B0" w:rsidRPr="00A44F5B" w:rsidRDefault="00C558B0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EF1F8" w14:textId="26ED3459" w:rsidR="00C558B0" w:rsidRPr="00A44F5B" w:rsidRDefault="00484CE7" w:rsidP="00C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1,487,055</w:t>
            </w:r>
          </w:p>
        </w:tc>
        <w:tc>
          <w:tcPr>
            <w:tcW w:w="236" w:type="dxa"/>
            <w:vAlign w:val="bottom"/>
          </w:tcPr>
          <w:p w14:paraId="75057728" w14:textId="77777777" w:rsidR="00C558B0" w:rsidRPr="00A44F5B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91EFB" w14:textId="49050E73" w:rsidR="00C558B0" w:rsidRPr="00A44F5B" w:rsidRDefault="00484CE7" w:rsidP="00C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1,443,986</w:t>
            </w:r>
          </w:p>
        </w:tc>
        <w:tc>
          <w:tcPr>
            <w:tcW w:w="270" w:type="dxa"/>
            <w:vAlign w:val="bottom"/>
          </w:tcPr>
          <w:p w14:paraId="71E68149" w14:textId="77777777" w:rsidR="00C558B0" w:rsidRPr="00A44F5B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AC255" w14:textId="1EFDE0A7" w:rsidR="00C558B0" w:rsidRPr="00A44F5B" w:rsidRDefault="00484CE7" w:rsidP="007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43,069</w:t>
            </w:r>
          </w:p>
        </w:tc>
      </w:tr>
    </w:tbl>
    <w:p w14:paraId="26DCA89F" w14:textId="77777777" w:rsidR="00C558B0" w:rsidRPr="00A90D19" w:rsidRDefault="00C558B0" w:rsidP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pacing w:val="12"/>
          <w:sz w:val="26"/>
          <w:szCs w:val="26"/>
        </w:rPr>
      </w:pPr>
    </w:p>
    <w:p w14:paraId="3D2629B0" w14:textId="77777777" w:rsidR="00AF5B4F" w:rsidRPr="00A90D19" w:rsidRDefault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spacing w:val="12"/>
          <w:sz w:val="26"/>
          <w:szCs w:val="26"/>
        </w:rPr>
      </w:pPr>
      <w:r w:rsidRPr="00A90D19">
        <w:rPr>
          <w:rFonts w:asciiTheme="majorBidi" w:hAnsiTheme="majorBidi" w:cstheme="majorBidi"/>
          <w:spacing w:val="12"/>
          <w:sz w:val="26"/>
          <w:szCs w:val="26"/>
        </w:rPr>
        <w:tab/>
      </w:r>
      <w:r w:rsidRPr="00A90D19">
        <w:rPr>
          <w:rFonts w:asciiTheme="majorBidi" w:hAnsiTheme="majorBidi" w:cstheme="majorBidi"/>
          <w:spacing w:val="12"/>
          <w:sz w:val="26"/>
          <w:szCs w:val="26"/>
          <w:cs/>
        </w:rPr>
        <w:t xml:space="preserve">ณ วันที่ </w:t>
      </w:r>
      <w:r w:rsidRPr="00A90D19">
        <w:rPr>
          <w:rFonts w:asciiTheme="majorBidi" w:hAnsiTheme="majorBidi" w:cstheme="majorBidi"/>
          <w:spacing w:val="12"/>
          <w:sz w:val="26"/>
          <w:szCs w:val="26"/>
        </w:rPr>
        <w:t xml:space="preserve">31 </w:t>
      </w:r>
      <w:r w:rsidRPr="00A90D19">
        <w:rPr>
          <w:rFonts w:asciiTheme="majorBidi" w:hAnsiTheme="majorBidi" w:cstheme="majorBidi"/>
          <w:spacing w:val="12"/>
          <w:sz w:val="26"/>
          <w:szCs w:val="26"/>
          <w:cs/>
        </w:rPr>
        <w:t>ธันวาคม 256</w:t>
      </w:r>
      <w:r w:rsidRPr="00A90D19">
        <w:rPr>
          <w:rFonts w:asciiTheme="majorBidi" w:hAnsiTheme="majorBidi" w:cstheme="majorBidi"/>
          <w:spacing w:val="12"/>
          <w:sz w:val="26"/>
          <w:szCs w:val="26"/>
        </w:rPr>
        <w:t>2</w:t>
      </w:r>
      <w:r w:rsidRPr="00A90D19">
        <w:rPr>
          <w:rFonts w:asciiTheme="majorBidi" w:hAnsiTheme="majorBidi" w:cstheme="majorBidi"/>
          <w:spacing w:val="12"/>
          <w:sz w:val="26"/>
          <w:szCs w:val="26"/>
          <w:cs/>
        </w:rPr>
        <w:t xml:space="preserve"> ยอดคงเหลือของทั้งลูกหนี้สินเชื่อภาคธุรกิจภายใต้ข้อพิพาท และลูกหนี้สินเชื่อภาคธุรกิจอื่น </w:t>
      </w:r>
    </w:p>
    <w:p w14:paraId="274821DA" w14:textId="7C1A2046" w:rsidR="00C558B0" w:rsidRPr="00A44F5B" w:rsidRDefault="00AF5B4F" w:rsidP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</w:r>
      <w:r w:rsidR="00176FC7">
        <w:rPr>
          <w:rFonts w:asciiTheme="majorBidi" w:hAnsiTheme="majorBidi" w:cstheme="majorBidi" w:hint="cs"/>
          <w:sz w:val="26"/>
          <w:szCs w:val="26"/>
          <w:cs/>
        </w:rPr>
        <w:t>และค่าเผื่อหนี้สงสัยจะสูญ</w:t>
      </w:r>
      <w:r w:rsidR="00C558B0" w:rsidRPr="00A44F5B">
        <w:rPr>
          <w:rFonts w:asciiTheme="majorBidi" w:hAnsiTheme="majorBidi" w:cstheme="majorBidi"/>
          <w:sz w:val="26"/>
          <w:szCs w:val="26"/>
          <w:cs/>
        </w:rPr>
        <w:t>จำแนกตามอายุหนี้ค้างชำระได้ดังนี้</w:t>
      </w:r>
    </w:p>
    <w:p w14:paraId="154762DE" w14:textId="77777777" w:rsidR="00C558B0" w:rsidRPr="00A44F5B" w:rsidRDefault="00C558B0" w:rsidP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1525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1800"/>
        <w:gridCol w:w="236"/>
        <w:gridCol w:w="1834"/>
        <w:gridCol w:w="270"/>
        <w:gridCol w:w="1890"/>
        <w:gridCol w:w="6030"/>
      </w:tblGrid>
      <w:tr w:rsidR="00AF5B4F" w:rsidRPr="00A44F5B" w14:paraId="5B927980" w14:textId="10FC71C6" w:rsidTr="00A90D19">
        <w:trPr>
          <w:trHeight w:val="209"/>
          <w:tblHeader/>
        </w:trPr>
        <w:tc>
          <w:tcPr>
            <w:tcW w:w="3195" w:type="dxa"/>
          </w:tcPr>
          <w:p w14:paraId="6EA89ABD" w14:textId="77777777" w:rsidR="00AF5B4F" w:rsidRPr="00A44F5B" w:rsidRDefault="00AF5B4F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5545386C" w14:textId="769789FC" w:rsidR="00AF5B4F" w:rsidRPr="00A44F5B" w:rsidRDefault="00AF5B4F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6030" w:type="dxa"/>
          </w:tcPr>
          <w:p w14:paraId="3FA56B82" w14:textId="77777777" w:rsidR="00AF5B4F" w:rsidRPr="00A44F5B" w:rsidRDefault="00AF5B4F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F5B4F" w:rsidRPr="00A44F5B" w14:paraId="017D7CA3" w14:textId="481A2501" w:rsidTr="00A90D19">
        <w:trPr>
          <w:trHeight w:val="70"/>
          <w:tblHeader/>
        </w:trPr>
        <w:tc>
          <w:tcPr>
            <w:tcW w:w="3195" w:type="dxa"/>
          </w:tcPr>
          <w:p w14:paraId="1D4BFD6B" w14:textId="77777777" w:rsidR="00AF5B4F" w:rsidRPr="00A44F5B" w:rsidRDefault="00AF5B4F" w:rsidP="00C558B0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A453DD0" w14:textId="77777777" w:rsidR="00AF5B4F" w:rsidRPr="00A44F5B" w:rsidRDefault="00AF5B4F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  <w:p w14:paraId="15B71B13" w14:textId="0D61317A" w:rsidR="00AF5B4F" w:rsidRPr="00A44F5B" w:rsidRDefault="00AF5B4F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236" w:type="dxa"/>
          </w:tcPr>
          <w:p w14:paraId="2C967681" w14:textId="77777777" w:rsidR="00AF5B4F" w:rsidRPr="00A44F5B" w:rsidRDefault="00AF5B4F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vAlign w:val="center"/>
          </w:tcPr>
          <w:p w14:paraId="6183FC43" w14:textId="77777777" w:rsidR="00AF5B4F" w:rsidRPr="00A44F5B" w:rsidRDefault="00AF5B4F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49A574" w14:textId="4645181C" w:rsidR="00AF5B4F" w:rsidRPr="00A44F5B" w:rsidRDefault="00AF5B4F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14:paraId="335D35E6" w14:textId="77777777" w:rsidR="00AF5B4F" w:rsidRPr="00A44F5B" w:rsidRDefault="00AF5B4F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90" w:type="dxa"/>
          </w:tcPr>
          <w:p w14:paraId="67CA4586" w14:textId="77777777" w:rsidR="00AF5B4F" w:rsidRPr="00A44F5B" w:rsidRDefault="00AF5B4F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  <w:p w14:paraId="2D3265F0" w14:textId="55DA06A3" w:rsidR="00AF5B4F" w:rsidRPr="00A44F5B" w:rsidRDefault="00AF5B4F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6030" w:type="dxa"/>
          </w:tcPr>
          <w:p w14:paraId="2E0A7BD8" w14:textId="77777777" w:rsidR="00AF5B4F" w:rsidRPr="00A44F5B" w:rsidRDefault="00AF5B4F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AF5B4F" w:rsidRPr="00A44F5B" w14:paraId="7D84BA99" w14:textId="633DD732" w:rsidTr="00A90D19">
        <w:trPr>
          <w:trHeight w:val="80"/>
          <w:tblHeader/>
        </w:trPr>
        <w:tc>
          <w:tcPr>
            <w:tcW w:w="3195" w:type="dxa"/>
          </w:tcPr>
          <w:p w14:paraId="46232187" w14:textId="77777777" w:rsidR="00AF5B4F" w:rsidRPr="00A44F5B" w:rsidRDefault="00AF5B4F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4CCA073E" w14:textId="77777777" w:rsidR="00AF5B4F" w:rsidRPr="00A44F5B" w:rsidRDefault="00AF5B4F" w:rsidP="008E659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6030" w:type="dxa"/>
          </w:tcPr>
          <w:p w14:paraId="56758F2D" w14:textId="77777777" w:rsidR="00AF5B4F" w:rsidRPr="00A44F5B" w:rsidRDefault="00AF5B4F" w:rsidP="008E659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B4F" w:rsidRPr="00A44F5B" w14:paraId="47234ED5" w14:textId="77028E68" w:rsidTr="00A90D19">
        <w:trPr>
          <w:trHeight w:val="209"/>
          <w:tblHeader/>
        </w:trPr>
        <w:tc>
          <w:tcPr>
            <w:tcW w:w="3195" w:type="dxa"/>
          </w:tcPr>
          <w:p w14:paraId="67F7810E" w14:textId="77777777" w:rsidR="00AF5B4F" w:rsidRPr="00A44F5B" w:rsidRDefault="00AF5B4F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D1EF17F" w14:textId="77777777" w:rsidR="00AF5B4F" w:rsidRPr="00A44F5B" w:rsidRDefault="00AF5B4F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6030" w:type="dxa"/>
          </w:tcPr>
          <w:p w14:paraId="381E1C8D" w14:textId="77777777" w:rsidR="00AF5B4F" w:rsidRPr="00A44F5B" w:rsidRDefault="00AF5B4F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AF5B4F" w:rsidRPr="00A44F5B" w14:paraId="5CD2A5E7" w14:textId="763A0EEF" w:rsidTr="00A90D19">
        <w:trPr>
          <w:trHeight w:val="209"/>
        </w:trPr>
        <w:tc>
          <w:tcPr>
            <w:tcW w:w="3195" w:type="dxa"/>
          </w:tcPr>
          <w:p w14:paraId="309415F9" w14:textId="77777777" w:rsidR="00AF5B4F" w:rsidRPr="00A44F5B" w:rsidRDefault="00AF5B4F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1800" w:type="dxa"/>
          </w:tcPr>
          <w:p w14:paraId="3C1BCE12" w14:textId="77777777" w:rsidR="00AF5B4F" w:rsidRPr="00A44F5B" w:rsidRDefault="00AF5B4F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BD4F80" w14:textId="77777777" w:rsidR="00AF5B4F" w:rsidRPr="00A44F5B" w:rsidRDefault="00AF5B4F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269F9581" w14:textId="77777777" w:rsidR="00AF5B4F" w:rsidRPr="00A44F5B" w:rsidRDefault="00AF5B4F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72B96" w14:textId="77777777" w:rsidR="00AF5B4F" w:rsidRPr="00A44F5B" w:rsidRDefault="00AF5B4F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68FFC67" w14:textId="77777777" w:rsidR="00AF5B4F" w:rsidRPr="00A44F5B" w:rsidRDefault="00AF5B4F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</w:tcPr>
          <w:p w14:paraId="2C5BCC21" w14:textId="77777777" w:rsidR="00AF5B4F" w:rsidRPr="00A44F5B" w:rsidRDefault="00AF5B4F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B4F" w:rsidRPr="00A44F5B" w14:paraId="6B58226B" w14:textId="58B2D7A4" w:rsidTr="00A90D19">
        <w:trPr>
          <w:trHeight w:val="70"/>
        </w:trPr>
        <w:tc>
          <w:tcPr>
            <w:tcW w:w="3195" w:type="dxa"/>
          </w:tcPr>
          <w:p w14:paraId="18336863" w14:textId="77777777" w:rsidR="00AF5B4F" w:rsidRPr="00A44F5B" w:rsidRDefault="00AF5B4F" w:rsidP="00C558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07384CCC" w14:textId="7712CB71" w:rsidR="00AF5B4F" w:rsidRPr="00A44F5B" w:rsidRDefault="00AF5B4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E6F5BE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586E4660" w14:textId="20BC4836" w:rsidR="00AF5B4F" w:rsidRPr="00A44F5B" w:rsidRDefault="00AF5B4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8EAE3D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1BF1A14" w14:textId="07C10355" w:rsidR="00AF5B4F" w:rsidRPr="00A44F5B" w:rsidRDefault="00AF5B4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30" w:type="dxa"/>
          </w:tcPr>
          <w:p w14:paraId="60079D9F" w14:textId="77777777" w:rsidR="00AF5B4F" w:rsidRPr="00A44F5B" w:rsidRDefault="00AF5B4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B4F" w:rsidRPr="00A44F5B" w14:paraId="609AC5C3" w14:textId="1F36BDF2" w:rsidTr="00A90D19">
        <w:trPr>
          <w:trHeight w:val="373"/>
        </w:trPr>
        <w:tc>
          <w:tcPr>
            <w:tcW w:w="3195" w:type="dxa"/>
          </w:tcPr>
          <w:p w14:paraId="2F2D42B5" w14:textId="77777777" w:rsidR="00AF5B4F" w:rsidRPr="00A44F5B" w:rsidRDefault="00AF5B4F" w:rsidP="00C558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800" w:type="dxa"/>
          </w:tcPr>
          <w:p w14:paraId="7664D984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F98CE6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219F156B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0576BF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FA9652A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</w:tcPr>
          <w:p w14:paraId="1221B6F2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B4F" w:rsidRPr="00A44F5B" w14:paraId="30DC3339" w14:textId="32742713" w:rsidTr="00A90D19">
        <w:trPr>
          <w:trHeight w:val="70"/>
        </w:trPr>
        <w:tc>
          <w:tcPr>
            <w:tcW w:w="3195" w:type="dxa"/>
          </w:tcPr>
          <w:p w14:paraId="2CA1AAF3" w14:textId="4B25E7D6" w:rsidR="00AF5B4F" w:rsidRPr="00A44F5B" w:rsidRDefault="00AF5B4F" w:rsidP="00C558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1 - 6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5127EF56" w14:textId="368442A5" w:rsidR="00AF5B4F" w:rsidRPr="00A44F5B" w:rsidRDefault="00AF5B4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15A5E4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</w:tcPr>
          <w:p w14:paraId="4D89C1AB" w14:textId="79A1F900" w:rsidR="00AF5B4F" w:rsidRPr="00A44F5B" w:rsidRDefault="00AF5B4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8D78C8C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0379F04" w14:textId="0A649AA2" w:rsidR="00AF5B4F" w:rsidRPr="00A44F5B" w:rsidRDefault="00AF5B4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30" w:type="dxa"/>
          </w:tcPr>
          <w:p w14:paraId="2D0BD07B" w14:textId="77777777" w:rsidR="00AF5B4F" w:rsidRPr="00A44F5B" w:rsidRDefault="00AF5B4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B4F" w:rsidRPr="00A44F5B" w14:paraId="73BF14B5" w14:textId="3949CA96" w:rsidTr="00A90D19">
        <w:trPr>
          <w:trHeight w:val="70"/>
        </w:trPr>
        <w:tc>
          <w:tcPr>
            <w:tcW w:w="3195" w:type="dxa"/>
          </w:tcPr>
          <w:p w14:paraId="0AA5D239" w14:textId="7C4A70C9" w:rsidR="00AF5B4F" w:rsidRPr="00A44F5B" w:rsidRDefault="00AF5B4F" w:rsidP="00C558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  <w:t>7 - 12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167E973F" w14:textId="389A4CD8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41,055</w:t>
            </w:r>
          </w:p>
        </w:tc>
        <w:tc>
          <w:tcPr>
            <w:tcW w:w="236" w:type="dxa"/>
            <w:vAlign w:val="bottom"/>
          </w:tcPr>
          <w:p w14:paraId="117D0AC1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51250CE" w14:textId="39B5134B" w:rsidR="00AF5B4F" w:rsidRPr="00A44F5B" w:rsidRDefault="00AF5B4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B29547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0157F3D" w14:textId="4B3BCE34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41,055</w:t>
            </w:r>
          </w:p>
        </w:tc>
        <w:tc>
          <w:tcPr>
            <w:tcW w:w="6030" w:type="dxa"/>
          </w:tcPr>
          <w:p w14:paraId="5EEDB668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B4F" w:rsidRPr="00A44F5B" w14:paraId="15A3DBE0" w14:textId="607B8C6B" w:rsidTr="00CE4AF0">
        <w:trPr>
          <w:trHeight w:val="198"/>
        </w:trPr>
        <w:tc>
          <w:tcPr>
            <w:tcW w:w="3195" w:type="dxa"/>
          </w:tcPr>
          <w:p w14:paraId="126E2845" w14:textId="7C9DE250" w:rsidR="00AF5B4F" w:rsidRPr="00A44F5B" w:rsidRDefault="00AF5B4F" w:rsidP="00C558B0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0BA414" w14:textId="3D0CAF6B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1,409,558</w:t>
            </w:r>
          </w:p>
        </w:tc>
        <w:tc>
          <w:tcPr>
            <w:tcW w:w="236" w:type="dxa"/>
            <w:vAlign w:val="bottom"/>
          </w:tcPr>
          <w:p w14:paraId="04A251E9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622D056D" w14:textId="03C25F29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1,409,558</w:t>
            </w:r>
          </w:p>
        </w:tc>
        <w:tc>
          <w:tcPr>
            <w:tcW w:w="270" w:type="dxa"/>
            <w:vAlign w:val="bottom"/>
          </w:tcPr>
          <w:p w14:paraId="7435FFC2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6A1BB86" w14:textId="6B78BBB5" w:rsidR="00AF5B4F" w:rsidRPr="00A44F5B" w:rsidRDefault="00AF5B4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30" w:type="dxa"/>
          </w:tcPr>
          <w:p w14:paraId="7EC6E080" w14:textId="77777777" w:rsidR="00AF5B4F" w:rsidRPr="00A44F5B" w:rsidRDefault="00AF5B4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5B4F" w:rsidRPr="00A44F5B" w14:paraId="4DE48802" w14:textId="2E9F8377" w:rsidTr="00CE4AF0">
        <w:trPr>
          <w:trHeight w:val="198"/>
        </w:trPr>
        <w:tc>
          <w:tcPr>
            <w:tcW w:w="3195" w:type="dxa"/>
          </w:tcPr>
          <w:p w14:paraId="4A36CBD5" w14:textId="77777777" w:rsidR="00AF5B4F" w:rsidRPr="00A44F5B" w:rsidRDefault="00AF5B4F" w:rsidP="00C558B0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691B5" w14:textId="1BED3232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1,450,613</w:t>
            </w:r>
          </w:p>
        </w:tc>
        <w:tc>
          <w:tcPr>
            <w:tcW w:w="236" w:type="dxa"/>
            <w:vAlign w:val="bottom"/>
          </w:tcPr>
          <w:p w14:paraId="4F8092BC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A292A" w14:textId="1125044D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1,409,558</w:t>
            </w:r>
          </w:p>
        </w:tc>
        <w:tc>
          <w:tcPr>
            <w:tcW w:w="270" w:type="dxa"/>
            <w:vAlign w:val="bottom"/>
          </w:tcPr>
          <w:p w14:paraId="5959F531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B2036D5" w14:textId="7660DCF0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41,055</w:t>
            </w:r>
          </w:p>
        </w:tc>
        <w:tc>
          <w:tcPr>
            <w:tcW w:w="6030" w:type="dxa"/>
          </w:tcPr>
          <w:p w14:paraId="38833489" w14:textId="77777777" w:rsidR="00AF5B4F" w:rsidRPr="00A44F5B" w:rsidRDefault="00AF5B4F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3892DB1" w14:textId="77777777" w:rsidR="00644985" w:rsidRPr="00A44F5B" w:rsidRDefault="00644985" w:rsidP="00FE3D84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10AA9374" w14:textId="77777777" w:rsidR="00816972" w:rsidRPr="00A44F5B" w:rsidRDefault="00816972" w:rsidP="00FE3D84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  <w:r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>ลูกหนี้</w:t>
      </w:r>
      <w:r w:rsidR="00593DE3"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>สินเชื่อภาคธุรกิจ</w:t>
      </w:r>
      <w:r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>ภายใต้ข้อพิพาทและ</w:t>
      </w:r>
      <w:r w:rsidR="001B584F"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>ลูกหนี้</w:t>
      </w:r>
      <w:r w:rsidR="00593DE3"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>สินเชื่อภาคธุรกิจ</w:t>
      </w:r>
      <w:r w:rsidR="00106658"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>อื่น</w:t>
      </w:r>
      <w:r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>ของบริษัทย่อยเหล่านี้มีหลักทรัพย์ค้ำประกัน</w:t>
      </w:r>
      <w:r w:rsidR="00084FB1"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>อันประกอบด้วย อสังหาริมทรัพย์ใน</w:t>
      </w:r>
      <w:r w:rsidR="004B2D2E"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ประเทศญี่ปุ่น </w:t>
      </w:r>
      <w:r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>เกาะไซปรัสและประเทศบราซิล</w:t>
      </w:r>
      <w:r w:rsidRPr="00A44F5B">
        <w:rPr>
          <w:rFonts w:asciiTheme="majorBidi" w:hAnsiTheme="majorBidi" w:cstheme="majorBidi"/>
          <w:sz w:val="26"/>
          <w:szCs w:val="26"/>
          <w:lang w:val="en-US" w:bidi="th-TH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พันธบัตรรัฐบาลไซปรัส </w:t>
      </w:r>
      <w:r w:rsidR="00FF42FD"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>และ</w:t>
      </w:r>
      <w:r w:rsidRPr="00A44F5B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หุ้นในบริษัทอื่นในต่างประเทศ </w:t>
      </w:r>
    </w:p>
    <w:p w14:paraId="7AE78CCC" w14:textId="77777777" w:rsidR="008539C2" w:rsidRPr="00A44F5B" w:rsidRDefault="008539C2" w:rsidP="00FE3D84">
      <w:pPr>
        <w:rPr>
          <w:rFonts w:asciiTheme="majorBidi" w:hAnsiTheme="majorBidi" w:cstheme="majorBidi"/>
          <w:sz w:val="26"/>
          <w:szCs w:val="26"/>
          <w:lang w:val="th-TH"/>
        </w:rPr>
      </w:pPr>
    </w:p>
    <w:p w14:paraId="20116F23" w14:textId="77777777" w:rsidR="005E3333" w:rsidRPr="00A44F5B" w:rsidRDefault="005E3333" w:rsidP="00FE3D84">
      <w:pPr>
        <w:rPr>
          <w:rFonts w:cstheme="minorBidi"/>
          <w:cs/>
          <w:lang w:val="th-TH"/>
        </w:rPr>
        <w:sectPr w:rsidR="005E3333" w:rsidRPr="00A44F5B" w:rsidSect="0049270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26"/>
        </w:sectPr>
      </w:pPr>
    </w:p>
    <w:p w14:paraId="57E16376" w14:textId="77777777" w:rsidR="005E3333" w:rsidRPr="00A44F5B" w:rsidRDefault="005E3333" w:rsidP="00C34571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3" w:name="_Toc40348054"/>
      <w:r w:rsidRPr="00A44F5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</w:t>
      </w:r>
      <w:bookmarkEnd w:id="13"/>
    </w:p>
    <w:p w14:paraId="7CB18639" w14:textId="77777777" w:rsidR="006F1268" w:rsidRPr="00A44F5B" w:rsidRDefault="006F126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Angsana New" w:hAnsi="Angsana New" w:cstheme="minorBidi"/>
          <w:sz w:val="26"/>
          <w:szCs w:val="26"/>
          <w:cs/>
        </w:rPr>
      </w:pPr>
    </w:p>
    <w:tbl>
      <w:tblPr>
        <w:tblW w:w="1540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66"/>
        <w:gridCol w:w="1177"/>
        <w:gridCol w:w="178"/>
        <w:gridCol w:w="981"/>
        <w:gridCol w:w="670"/>
        <w:gridCol w:w="178"/>
        <w:gridCol w:w="770"/>
        <w:gridCol w:w="178"/>
        <w:gridCol w:w="722"/>
        <w:gridCol w:w="178"/>
        <w:gridCol w:w="890"/>
        <w:gridCol w:w="207"/>
        <w:gridCol w:w="838"/>
        <w:gridCol w:w="178"/>
        <w:gridCol w:w="843"/>
        <w:gridCol w:w="183"/>
        <w:gridCol w:w="804"/>
        <w:gridCol w:w="178"/>
        <w:gridCol w:w="812"/>
        <w:gridCol w:w="180"/>
        <w:gridCol w:w="900"/>
        <w:gridCol w:w="178"/>
        <w:gridCol w:w="904"/>
        <w:gridCol w:w="187"/>
        <w:gridCol w:w="803"/>
        <w:gridCol w:w="178"/>
        <w:gridCol w:w="927"/>
        <w:gridCol w:w="18"/>
      </w:tblGrid>
      <w:tr w:rsidR="00183CE5" w:rsidRPr="00A44F5B" w14:paraId="20AF2C5D" w14:textId="77777777" w:rsidTr="00A90D19">
        <w:trPr>
          <w:gridAfter w:val="1"/>
          <w:wAfter w:w="18" w:type="dxa"/>
          <w:cantSplit/>
          <w:trHeight w:val="374"/>
          <w:tblHeader/>
        </w:trPr>
        <w:tc>
          <w:tcPr>
            <w:tcW w:w="1166" w:type="dxa"/>
          </w:tcPr>
          <w:p w14:paraId="4177292D" w14:textId="77777777" w:rsidR="00175169" w:rsidRPr="00A44F5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3736F8E" w14:textId="77777777" w:rsidR="00175169" w:rsidRPr="00A44F5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B43A5" w14:textId="77777777" w:rsidR="00175169" w:rsidRPr="00A44F5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FAEFF76" w14:textId="77777777" w:rsidR="00175169" w:rsidRPr="00A44F5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8" w:type="dxa"/>
            <w:gridSpan w:val="3"/>
            <w:vAlign w:val="bottom"/>
          </w:tcPr>
          <w:p w14:paraId="078B28A3" w14:textId="77777777" w:rsidR="00175169" w:rsidRPr="00A44F5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A2B5BB" w14:textId="77777777" w:rsidR="00175169" w:rsidRPr="00A44F5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0" w:type="dxa"/>
            <w:gridSpan w:val="3"/>
            <w:vAlign w:val="bottom"/>
          </w:tcPr>
          <w:p w14:paraId="7D228977" w14:textId="77777777" w:rsidR="00175169" w:rsidRPr="00A44F5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3100A5D3" w14:textId="77777777" w:rsidR="00175169" w:rsidRPr="00A44F5B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3" w:type="dxa"/>
            <w:gridSpan w:val="15"/>
            <w:vAlign w:val="bottom"/>
          </w:tcPr>
          <w:p w14:paraId="00E65DF5" w14:textId="77777777" w:rsidR="00175169" w:rsidRPr="00A44F5B" w:rsidRDefault="00A4031A" w:rsidP="00FE3D8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83CE5" w:rsidRPr="00A44F5B" w14:paraId="11CDFDBA" w14:textId="77777777" w:rsidTr="00A90D19">
        <w:trPr>
          <w:cantSplit/>
          <w:trHeight w:val="1066"/>
          <w:tblHeader/>
        </w:trPr>
        <w:tc>
          <w:tcPr>
            <w:tcW w:w="1166" w:type="dxa"/>
            <w:vAlign w:val="bottom"/>
          </w:tcPr>
          <w:p w14:paraId="7B45B3A4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C098756" w14:textId="77777777" w:rsidR="002C02A0" w:rsidRPr="00A44F5B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8" w:type="dxa"/>
            <w:vAlign w:val="bottom"/>
          </w:tcPr>
          <w:p w14:paraId="5499CDED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B7DD537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สถานที่</w:t>
            </w:r>
          </w:p>
          <w:p w14:paraId="156969D6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18" w:type="dxa"/>
            <w:gridSpan w:val="3"/>
            <w:vAlign w:val="bottom"/>
          </w:tcPr>
          <w:p w14:paraId="080DFBD4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                   ความเป็นเจ้าของ</w:t>
            </w:r>
          </w:p>
        </w:tc>
        <w:tc>
          <w:tcPr>
            <w:tcW w:w="178" w:type="dxa"/>
            <w:vAlign w:val="bottom"/>
          </w:tcPr>
          <w:p w14:paraId="1B82B9A0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0" w:type="dxa"/>
            <w:gridSpan w:val="3"/>
            <w:vAlign w:val="bottom"/>
          </w:tcPr>
          <w:p w14:paraId="0117FF27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A42E59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207" w:type="dxa"/>
            <w:vAlign w:val="bottom"/>
          </w:tcPr>
          <w:p w14:paraId="0592C223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6A2E615C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5A082A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68F7E71B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4" w:type="dxa"/>
            <w:gridSpan w:val="3"/>
            <w:vAlign w:val="bottom"/>
          </w:tcPr>
          <w:p w14:paraId="0969EB53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7593F0" w14:textId="77777777" w:rsidR="002C02A0" w:rsidRPr="00A44F5B" w:rsidRDefault="00B23B48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1CB92E4A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7318708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1215EF96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" w:type="dxa"/>
            <w:vAlign w:val="bottom"/>
          </w:tcPr>
          <w:p w14:paraId="6E951160" w14:textId="77777777" w:rsidR="002C02A0" w:rsidRPr="00A44F5B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6" w:type="dxa"/>
            <w:gridSpan w:val="4"/>
            <w:vAlign w:val="bottom"/>
          </w:tcPr>
          <w:p w14:paraId="67C87F71" w14:textId="77777777" w:rsidR="002C02A0" w:rsidRPr="00A44F5B" w:rsidRDefault="00B23B48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  <w:r w:rsidR="002C02A0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6A3463" w:rsidRPr="00A44F5B" w14:paraId="34C10731" w14:textId="77777777" w:rsidTr="00A90D19">
        <w:trPr>
          <w:gridAfter w:val="1"/>
          <w:wAfter w:w="18" w:type="dxa"/>
          <w:cantSplit/>
          <w:trHeight w:val="1080"/>
          <w:tblHeader/>
        </w:trPr>
        <w:tc>
          <w:tcPr>
            <w:tcW w:w="1166" w:type="dxa"/>
          </w:tcPr>
          <w:p w14:paraId="268B7CB9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503C88DE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D5B8750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62D9A8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  <w:vAlign w:val="bottom"/>
          </w:tcPr>
          <w:p w14:paraId="239394A6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2AB68B2E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1A44FAD1" w14:textId="3782D0D9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6356F645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36474B46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43622B3" w14:textId="65F5F3E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4BDDFC27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7C53CFD2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658AE7D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1E1F36D1" w14:textId="032ACD5A" w:rsidR="006A3463" w:rsidRPr="00A44F5B" w:rsidRDefault="006A3463" w:rsidP="006A3463">
            <w:pPr>
              <w:tabs>
                <w:tab w:val="clear" w:pos="680"/>
              </w:tabs>
              <w:ind w:left="-82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2E86B0D1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42362E34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C42EE2C" w14:textId="63193A1A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</w:t>
            </w:r>
            <w:r w:rsidR="008D453B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07" w:type="dxa"/>
          </w:tcPr>
          <w:p w14:paraId="3EB7F8E9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32E1412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59C4C9C8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32D4CC3A" w14:textId="6D7DF64A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28AB8EC9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03AB19DC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F1A6E05" w14:textId="030A8F72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3" w:type="dxa"/>
          </w:tcPr>
          <w:p w14:paraId="13FBA4DD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vAlign w:val="bottom"/>
          </w:tcPr>
          <w:p w14:paraId="66209A7F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0BD3EE21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37F06D1B" w14:textId="5C63225B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1D966ED7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002D9E5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044F4449" w14:textId="4A51DAF2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6FFB4A0E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1C54F3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5F3B5FC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1654FB5E" w14:textId="619957DE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553BF76D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3A7ACD01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3724440" w14:textId="207869DB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7" w:type="dxa"/>
          </w:tcPr>
          <w:p w14:paraId="11B1138F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69DF6279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9D1B438" w14:textId="77777777" w:rsidR="006A3463" w:rsidRPr="00A44F5B" w:rsidRDefault="006A3463" w:rsidP="006A3463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5148134A" w14:textId="3CFB904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5518DC84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CB8E51D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F3AFB22" w14:textId="4D7DE88B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6A3463" w:rsidRPr="00A44F5B" w14:paraId="12C5A577" w14:textId="77777777" w:rsidTr="00A90D19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6C3DB359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1616414A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ED37358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0FCF167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8" w:type="dxa"/>
            <w:gridSpan w:val="3"/>
          </w:tcPr>
          <w:p w14:paraId="42C5CEC4" w14:textId="406E7C4D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</w:tcPr>
          <w:p w14:paraId="399A0095" w14:textId="77777777" w:rsidR="006A3463" w:rsidRPr="00A44F5B" w:rsidRDefault="006A3463" w:rsidP="006A3463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90" w:type="dxa"/>
            <w:gridSpan w:val="3"/>
          </w:tcPr>
          <w:p w14:paraId="641523A0" w14:textId="73488946" w:rsidR="006A3463" w:rsidRPr="00A44F5B" w:rsidRDefault="006A3463" w:rsidP="006A3463">
            <w:pPr>
              <w:jc w:val="center"/>
              <w:rPr>
                <w:rFonts w:asciiTheme="majorBidi" w:hAnsiTheme="majorBidi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7" w:type="dxa"/>
          </w:tcPr>
          <w:p w14:paraId="1A04A69D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93" w:type="dxa"/>
            <w:gridSpan w:val="15"/>
          </w:tcPr>
          <w:p w14:paraId="3F78A7AE" w14:textId="77777777" w:rsidR="006A3463" w:rsidRPr="00A44F5B" w:rsidRDefault="006A3463" w:rsidP="006A3463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A3463" w:rsidRPr="00A44F5B" w14:paraId="03086B8D" w14:textId="77777777" w:rsidTr="00A90D19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4369853F" w14:textId="77777777" w:rsidR="006A3463" w:rsidRPr="00A44F5B" w:rsidRDefault="006A3463" w:rsidP="006A3463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7" w:type="dxa"/>
          </w:tcPr>
          <w:p w14:paraId="42299282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FE67026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69435C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F4A0D4C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6ECCD29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758792B4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D140A7C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34E32412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8EB851C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</w:tcPr>
          <w:p w14:paraId="4E5E29FC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" w:type="dxa"/>
          </w:tcPr>
          <w:p w14:paraId="0D7D85D6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23841BB1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E270A94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5ACD88DC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1A084980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</w:tcPr>
          <w:p w14:paraId="4AF8645A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2EBB05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9C97EFE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199764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D184E3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E3BCBA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35CC0842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</w:tcPr>
          <w:p w14:paraId="6F6599E6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</w:tcPr>
          <w:p w14:paraId="27CE092A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642466F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794D050" w14:textId="77777777" w:rsidR="006A3463" w:rsidRPr="00A44F5B" w:rsidRDefault="006A3463" w:rsidP="006A346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AF" w:rsidRPr="00A44F5B" w14:paraId="5B411ED7" w14:textId="77777777" w:rsidTr="00A90D19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7512B592" w14:textId="77777777" w:rsidR="00F63DAF" w:rsidRPr="00A44F5B" w:rsidRDefault="00F63DAF" w:rsidP="00F63DAF">
            <w:pPr>
              <w:ind w:left="98" w:hanging="9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Commercial Credit and Finance PLC </w:t>
            </w:r>
          </w:p>
        </w:tc>
        <w:tc>
          <w:tcPr>
            <w:tcW w:w="1177" w:type="dxa"/>
          </w:tcPr>
          <w:p w14:paraId="69CC8877" w14:textId="532A1187" w:rsidR="00F63DAF" w:rsidRPr="00A44F5B" w:rsidRDefault="00F63DAF" w:rsidP="00F63DAF">
            <w:pPr>
              <w:ind w:left="107" w:hanging="107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ธุรกิจสินเชื่อรายย่อย สินเชื่อ และธุรกิจเช่าซื้อ</w:t>
            </w:r>
          </w:p>
        </w:tc>
        <w:tc>
          <w:tcPr>
            <w:tcW w:w="178" w:type="dxa"/>
          </w:tcPr>
          <w:p w14:paraId="669C39AF" w14:textId="77777777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25DE377" w14:textId="5EA7E4FA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670" w:type="dxa"/>
          </w:tcPr>
          <w:p w14:paraId="36EC0D7E" w14:textId="445DE65E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178" w:type="dxa"/>
          </w:tcPr>
          <w:p w14:paraId="18CE7CA2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44900EDF" w14:textId="4071738E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178" w:type="dxa"/>
          </w:tcPr>
          <w:p w14:paraId="65974771" w14:textId="77777777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77A79B1B" w14:textId="77777777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14:paraId="54952D7E" w14:textId="73F64DBF" w:rsidR="00F63DAF" w:rsidRPr="00A44F5B" w:rsidRDefault="00F63DAF" w:rsidP="00F63DA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พันรูปีศรีลังกา</w:t>
            </w:r>
          </w:p>
        </w:tc>
        <w:tc>
          <w:tcPr>
            <w:tcW w:w="178" w:type="dxa"/>
          </w:tcPr>
          <w:p w14:paraId="79FF0BD8" w14:textId="77777777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</w:tcPr>
          <w:p w14:paraId="223BB65D" w14:textId="77777777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14:paraId="48841B71" w14:textId="77777777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พันรูปี</w:t>
            </w:r>
          </w:p>
          <w:p w14:paraId="57CC82D0" w14:textId="61745F97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207" w:type="dxa"/>
          </w:tcPr>
          <w:p w14:paraId="5BC34997" w14:textId="77777777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6DEB1280" w14:textId="4D5C9A6C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78" w:type="dxa"/>
            <w:tcBorders>
              <w:bottom w:val="nil"/>
            </w:tcBorders>
          </w:tcPr>
          <w:p w14:paraId="6E31A0DF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 w14:paraId="00F58C44" w14:textId="0433E38D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83" w:type="dxa"/>
            <w:tcBorders>
              <w:bottom w:val="nil"/>
            </w:tcBorders>
          </w:tcPr>
          <w:p w14:paraId="6712CCEA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tcBorders>
              <w:bottom w:val="nil"/>
            </w:tcBorders>
            <w:shd w:val="clear" w:color="auto" w:fill="auto"/>
          </w:tcPr>
          <w:p w14:paraId="574C2066" w14:textId="0FDAABC0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2,344,234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6FBD1FF4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83C3DF" w14:textId="05C4F379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nil"/>
            </w:tcBorders>
            <w:shd w:val="clear" w:color="auto" w:fill="auto"/>
          </w:tcPr>
          <w:p w14:paraId="3FFDFB2F" w14:textId="379B174B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2,348,844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D9A0442" w14:textId="77777777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8A204B5" w14:textId="3004B150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A9B7E74" w14:textId="77777777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nil"/>
            </w:tcBorders>
            <w:shd w:val="clear" w:color="auto" w:fill="auto"/>
          </w:tcPr>
          <w:p w14:paraId="2A4EF4CB" w14:textId="4362DF68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87" w:type="dxa"/>
            <w:tcBorders>
              <w:bottom w:val="nil"/>
            </w:tcBorders>
            <w:shd w:val="clear" w:color="auto" w:fill="auto"/>
          </w:tcPr>
          <w:p w14:paraId="3211E29E" w14:textId="77777777" w:rsidR="00F63DAF" w:rsidRPr="00A44F5B" w:rsidRDefault="00F63DAF" w:rsidP="00F63DA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</w:tcPr>
          <w:p w14:paraId="732F9D30" w14:textId="2AC769CA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1,762,149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04AE39D2" w14:textId="77777777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nil"/>
            </w:tcBorders>
            <w:shd w:val="clear" w:color="auto" w:fill="auto"/>
          </w:tcPr>
          <w:p w14:paraId="2AECD8AD" w14:textId="53D96F9D" w:rsidR="00F63DAF" w:rsidRPr="00A44F5B" w:rsidRDefault="00F63DAF" w:rsidP="00F63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1,766,759</w:t>
            </w:r>
          </w:p>
        </w:tc>
      </w:tr>
    </w:tbl>
    <w:p w14:paraId="6C490E92" w14:textId="77777777" w:rsidR="00175169" w:rsidRPr="00A44F5B" w:rsidRDefault="0017516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6"/>
          <w:szCs w:val="26"/>
          <w:lang w:bidi="ar-SA"/>
        </w:rPr>
      </w:pPr>
    </w:p>
    <w:p w14:paraId="2AAA77B6" w14:textId="28232CEE" w:rsidR="00D36081" w:rsidRPr="00A44F5B" w:rsidRDefault="00D36081" w:rsidP="00D36081">
      <w:pPr>
        <w:jc w:val="both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บริษัทไม่</w:t>
      </w:r>
      <w:r w:rsidR="00ED3BC3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รายได้เงินปันผลจากเงินลงทุนใน </w:t>
      </w:r>
      <w:r w:rsidRPr="00A44F5B">
        <w:rPr>
          <w:rFonts w:asciiTheme="majorBidi" w:hAnsiTheme="majorBidi" w:cstheme="majorBidi"/>
          <w:sz w:val="26"/>
          <w:szCs w:val="26"/>
        </w:rPr>
        <w:t xml:space="preserve">CCF </w:t>
      </w:r>
      <w:r w:rsidRPr="00A44F5B">
        <w:rPr>
          <w:rFonts w:asciiTheme="majorBidi" w:hAnsiTheme="majorBidi" w:cstheme="majorBidi"/>
          <w:sz w:val="26"/>
          <w:szCs w:val="26"/>
          <w:cs/>
        </w:rPr>
        <w:t>สำหรับงวด</w:t>
      </w:r>
      <w:r w:rsidR="006A3463" w:rsidRPr="00A44F5B">
        <w:rPr>
          <w:rFonts w:asciiTheme="majorBidi" w:hAnsiTheme="majorBidi" w:cstheme="majorBidi"/>
          <w:sz w:val="26"/>
          <w:szCs w:val="26"/>
          <w:cs/>
        </w:rPr>
        <w:t>หก</w:t>
      </w:r>
      <w:r w:rsidRPr="00A44F5B">
        <w:rPr>
          <w:rFonts w:asciiTheme="majorBidi" w:hAnsiTheme="majorBidi" w:cstheme="majorBidi"/>
          <w:sz w:val="26"/>
          <w:szCs w:val="26"/>
          <w:cs/>
        </w:rPr>
        <w:t>เดือนสิ้นสุดวันที่ 3</w:t>
      </w:r>
      <w:r w:rsidR="006A3463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6A3463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A44F5B">
        <w:rPr>
          <w:rFonts w:asciiTheme="majorBidi" w:hAnsiTheme="majorBidi" w:cstheme="majorBidi"/>
          <w:sz w:val="26"/>
          <w:szCs w:val="26"/>
        </w:rPr>
        <w:t xml:space="preserve">2563 </w:t>
      </w:r>
      <w:r w:rsidRPr="00A44F5B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44F5B">
        <w:rPr>
          <w:rFonts w:asciiTheme="majorBidi" w:hAnsiTheme="majorBidi" w:cstheme="majorBidi"/>
          <w:sz w:val="26"/>
          <w:szCs w:val="26"/>
        </w:rPr>
        <w:t>2562</w:t>
      </w:r>
      <w:r w:rsidRPr="00A44F5B">
        <w:rPr>
          <w:rFonts w:asciiTheme="majorBidi" w:hAnsiTheme="majorBidi" w:cstheme="majorBidi"/>
          <w:sz w:val="26"/>
          <w:szCs w:val="26"/>
        </w:rPr>
        <w:br w:type="page"/>
      </w:r>
    </w:p>
    <w:p w14:paraId="07EE310A" w14:textId="77777777" w:rsidR="005E3333" w:rsidRPr="00A44F5B" w:rsidRDefault="005E3333" w:rsidP="00C34571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4" w:name="_Toc40348055"/>
      <w:r w:rsidRPr="00A44F5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</w:t>
      </w:r>
      <w:r w:rsidRPr="00A44F5B">
        <w:rPr>
          <w:rFonts w:asciiTheme="majorBidi" w:hAnsiTheme="majorBidi" w:cstheme="majorBidi"/>
          <w:sz w:val="30"/>
          <w:szCs w:val="30"/>
          <w:u w:val="none"/>
          <w:cs/>
        </w:rPr>
        <w:t>ย่อย</w:t>
      </w:r>
      <w:bookmarkEnd w:id="14"/>
    </w:p>
    <w:p w14:paraId="57DBFA90" w14:textId="77777777" w:rsidR="005E3333" w:rsidRPr="00A44F5B" w:rsidRDefault="005E3333" w:rsidP="00FE3D84">
      <w:pPr>
        <w:spacing w:line="240" w:lineRule="auto"/>
        <w:ind w:right="14"/>
        <w:jc w:val="both"/>
        <w:rPr>
          <w:szCs w:val="16"/>
        </w:rPr>
      </w:pPr>
    </w:p>
    <w:tbl>
      <w:tblPr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180"/>
        <w:gridCol w:w="630"/>
        <w:gridCol w:w="180"/>
        <w:gridCol w:w="720"/>
        <w:gridCol w:w="180"/>
        <w:gridCol w:w="896"/>
        <w:gridCol w:w="183"/>
        <w:gridCol w:w="990"/>
        <w:gridCol w:w="181"/>
        <w:gridCol w:w="900"/>
        <w:gridCol w:w="180"/>
        <w:gridCol w:w="900"/>
        <w:gridCol w:w="180"/>
        <w:gridCol w:w="990"/>
        <w:gridCol w:w="180"/>
        <w:gridCol w:w="993"/>
        <w:gridCol w:w="180"/>
        <w:gridCol w:w="900"/>
        <w:gridCol w:w="180"/>
        <w:gridCol w:w="900"/>
        <w:gridCol w:w="180"/>
        <w:gridCol w:w="709"/>
        <w:gridCol w:w="199"/>
        <w:gridCol w:w="800"/>
      </w:tblGrid>
      <w:tr w:rsidR="00183CE5" w:rsidRPr="00A44F5B" w14:paraId="3FA1B7BC" w14:textId="77777777" w:rsidTr="00C21245">
        <w:trPr>
          <w:cantSplit/>
          <w:trHeight w:val="193"/>
          <w:tblHeader/>
        </w:trPr>
        <w:tc>
          <w:tcPr>
            <w:tcW w:w="2699" w:type="dxa"/>
            <w:vAlign w:val="bottom"/>
          </w:tcPr>
          <w:p w14:paraId="2D284D6A" w14:textId="77777777" w:rsidR="005E3333" w:rsidRPr="00A44F5B" w:rsidRDefault="005E3333" w:rsidP="00FE3D8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2EB2F2" w14:textId="77777777" w:rsidR="005E3333" w:rsidRPr="00A44F5B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093ED24" w14:textId="77777777" w:rsidR="005E3333" w:rsidRPr="00A44F5B" w:rsidRDefault="005E3333" w:rsidP="00FE3D8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FD6867" w14:textId="77777777" w:rsidR="005E3333" w:rsidRPr="00A44F5B" w:rsidRDefault="005E3333" w:rsidP="00FE3D8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59B0798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77F1355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371" w:type="dxa"/>
            <w:gridSpan w:val="15"/>
            <w:vAlign w:val="bottom"/>
          </w:tcPr>
          <w:p w14:paraId="511577CC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A44F5B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3CE5" w:rsidRPr="00A44F5B" w14:paraId="2692903E" w14:textId="77777777" w:rsidTr="00C21245">
        <w:trPr>
          <w:cantSplit/>
          <w:trHeight w:val="594"/>
          <w:tblHeader/>
        </w:trPr>
        <w:tc>
          <w:tcPr>
            <w:tcW w:w="2699" w:type="dxa"/>
            <w:vAlign w:val="bottom"/>
          </w:tcPr>
          <w:p w14:paraId="3A126CFB" w14:textId="77777777" w:rsidR="005E3333" w:rsidRPr="00A44F5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6FEBB02C" w14:textId="77777777" w:rsidR="005E3333" w:rsidRPr="00A44F5B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FD283C4" w14:textId="77777777" w:rsidR="005E3333" w:rsidRPr="00A44F5B" w:rsidRDefault="005E3333" w:rsidP="00FE3D84">
            <w:pPr>
              <w:tabs>
                <w:tab w:val="clear" w:pos="227"/>
                <w:tab w:val="clear" w:pos="454"/>
                <w:tab w:val="left" w:pos="550"/>
                <w:tab w:val="left" w:pos="73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สัดส่วน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0A15D2BE" w14:textId="77777777" w:rsidR="005E3333" w:rsidRPr="00A44F5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2428304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4CA8E893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1" w:type="dxa"/>
            <w:vAlign w:val="bottom"/>
          </w:tcPr>
          <w:p w14:paraId="06EF2B1F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055F4F8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1CA3841F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8104B50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vAlign w:val="bottom"/>
          </w:tcPr>
          <w:p w14:paraId="342622CA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36117A59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578F6F70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B303FD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52ACD4C1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A44F5B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B6AD3C4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vAlign w:val="bottom"/>
          </w:tcPr>
          <w:p w14:paraId="5C4AF65F" w14:textId="77777777" w:rsidR="005E3333" w:rsidRPr="00A44F5B" w:rsidRDefault="005E3333" w:rsidP="00FE3D84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รายได้เงินปันผลรับจาก</w:t>
            </w:r>
          </w:p>
          <w:p w14:paraId="42DA7121" w14:textId="77777777" w:rsidR="005E3333" w:rsidRPr="00A44F5B" w:rsidRDefault="005E3333" w:rsidP="00FE3D84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บริษัทย่อยสำหรับงวด</w:t>
            </w:r>
          </w:p>
          <w:p w14:paraId="5132D7ED" w14:textId="0033F65F" w:rsidR="005E3333" w:rsidRPr="00A44F5B" w:rsidRDefault="006A3463" w:rsidP="00FE3D84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หก</w:t>
            </w:r>
            <w:r w:rsidR="00E87AD0"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เดือนสิ้นสุด</w:t>
            </w:r>
            <w:r w:rsidR="005E3333"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วันที่</w:t>
            </w:r>
          </w:p>
        </w:tc>
      </w:tr>
      <w:tr w:rsidR="006A3463" w:rsidRPr="00A44F5B" w14:paraId="61D08E6E" w14:textId="77777777" w:rsidTr="00C21245">
        <w:trPr>
          <w:cantSplit/>
          <w:trHeight w:val="594"/>
          <w:tblHeader/>
        </w:trPr>
        <w:tc>
          <w:tcPr>
            <w:tcW w:w="2699" w:type="dxa"/>
            <w:vAlign w:val="bottom"/>
          </w:tcPr>
          <w:p w14:paraId="5FB458A3" w14:textId="77777777" w:rsidR="006A3463" w:rsidRPr="00A44F5B" w:rsidRDefault="006A3463" w:rsidP="006A346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B9554F" w14:textId="77777777" w:rsidR="006A3463" w:rsidRPr="00A44F5B" w:rsidRDefault="006A3463" w:rsidP="006A346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844229F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55CD2A26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750A8758" w14:textId="07521B0C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2FF73E65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C88ECF5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D4F0777" w14:textId="34F9F455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44F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2BDE0FF6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2B0EAD3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582D5420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01171EE5" w14:textId="5E0147A9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3" w:type="dxa"/>
            <w:vAlign w:val="bottom"/>
          </w:tcPr>
          <w:p w14:paraId="6F08F874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D0062B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46338E" w14:textId="0D1ABA15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44F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1" w:type="dxa"/>
          </w:tcPr>
          <w:p w14:paraId="4834BA55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0CCF98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0084CBF8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29DD305D" w14:textId="0191A318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25951F54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CE3907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F5EBBE0" w14:textId="234A7273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44F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205A648E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BC5CEF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11461B3D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46D06FE1" w14:textId="498FA18A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4560F1D7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E08D89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4C47FBA" w14:textId="358529A5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44F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0164C662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6AB3A9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337B3702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121B5FD7" w14:textId="18FA0EB0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3F388476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B3C6BE" w14:textId="77777777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6FC650C" w14:textId="236B6CAC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44F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14:paraId="2BBD5600" w14:textId="77777777" w:rsidR="006A3463" w:rsidRPr="00A44F5B" w:rsidRDefault="006A3463" w:rsidP="006A346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70D85B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2328DE92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19991345" w14:textId="71EF53C3" w:rsidR="006A3463" w:rsidRPr="00A44F5B" w:rsidRDefault="006A3463" w:rsidP="006A346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99" w:type="dxa"/>
            <w:vAlign w:val="bottom"/>
          </w:tcPr>
          <w:p w14:paraId="20850CAB" w14:textId="77777777" w:rsidR="006A3463" w:rsidRPr="00A44F5B" w:rsidRDefault="006A3463" w:rsidP="006A346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F40CA8E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03A79C3B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2B43C45B" w14:textId="79A2A7D7" w:rsidR="006A3463" w:rsidRPr="00A44F5B" w:rsidRDefault="006A3463" w:rsidP="006A34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A3463" w:rsidRPr="00A44F5B" w14:paraId="4F26C787" w14:textId="77777777" w:rsidTr="00C21245">
        <w:trPr>
          <w:cantSplit/>
          <w:trHeight w:val="19"/>
        </w:trPr>
        <w:tc>
          <w:tcPr>
            <w:tcW w:w="2699" w:type="dxa"/>
          </w:tcPr>
          <w:p w14:paraId="18F4F4B8" w14:textId="77777777" w:rsidR="006A3463" w:rsidRPr="00A44F5B" w:rsidRDefault="006A3463" w:rsidP="006A3463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5CF9C2" w14:textId="77777777" w:rsidR="006A3463" w:rsidRPr="00A44F5B" w:rsidRDefault="006A3463" w:rsidP="006A3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gridSpan w:val="3"/>
          </w:tcPr>
          <w:p w14:paraId="71E642D1" w14:textId="6C96227E" w:rsidR="006A3463" w:rsidRPr="00A44F5B" w:rsidRDefault="006A3463" w:rsidP="006A34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A44F5B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(</w:t>
            </w:r>
            <w:r w:rsidRPr="00A44F5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A44F5B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30" w:type="dxa"/>
            <w:gridSpan w:val="5"/>
          </w:tcPr>
          <w:p w14:paraId="299E46BC" w14:textId="77777777" w:rsidR="006A3463" w:rsidRPr="00A44F5B" w:rsidRDefault="006A3463" w:rsidP="006A346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371" w:type="dxa"/>
            <w:gridSpan w:val="15"/>
          </w:tcPr>
          <w:p w14:paraId="380C690C" w14:textId="77777777" w:rsidR="006A3463" w:rsidRPr="00A44F5B" w:rsidRDefault="006A3463" w:rsidP="006A346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A3463" w:rsidRPr="00A44F5B" w14:paraId="01C5DAA3" w14:textId="77777777" w:rsidTr="00C21245">
        <w:trPr>
          <w:cantSplit/>
          <w:trHeight w:val="19"/>
        </w:trPr>
        <w:tc>
          <w:tcPr>
            <w:tcW w:w="2879" w:type="dxa"/>
            <w:gridSpan w:val="2"/>
          </w:tcPr>
          <w:p w14:paraId="1DC15B8A" w14:textId="77777777" w:rsidR="006A3463" w:rsidRPr="00A44F5B" w:rsidRDefault="006A3463" w:rsidP="006A3463">
            <w:pPr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630" w:type="dxa"/>
          </w:tcPr>
          <w:p w14:paraId="1DE17A47" w14:textId="77777777" w:rsidR="006A3463" w:rsidRPr="00A44F5B" w:rsidRDefault="006A3463" w:rsidP="006A3463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E1CB1A8" w14:textId="77777777" w:rsidR="006A3463" w:rsidRPr="00A44F5B" w:rsidRDefault="006A3463" w:rsidP="006A3463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DD87F41" w14:textId="77777777" w:rsidR="006A3463" w:rsidRPr="00A44F5B" w:rsidRDefault="006A3463" w:rsidP="006A3463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96B8F4" w14:textId="77777777" w:rsidR="006A3463" w:rsidRPr="00A44F5B" w:rsidRDefault="006A3463" w:rsidP="006A3463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6" w:type="dxa"/>
          </w:tcPr>
          <w:p w14:paraId="12424867" w14:textId="77777777" w:rsidR="006A3463" w:rsidRPr="00A44F5B" w:rsidRDefault="006A3463" w:rsidP="006A346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13E05024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6F3BD0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9566006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AE8844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AE7A7C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9DC275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39F36B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3C45CF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EEC4B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CBC7C5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BBB831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9611A8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303C69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8A74F1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B51180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6D2E12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1C8D48D3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2F89C9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1E8" w:rsidRPr="00A44F5B" w14:paraId="61A0D5D5" w14:textId="77777777" w:rsidTr="00C21245">
        <w:trPr>
          <w:cantSplit/>
          <w:trHeight w:val="19"/>
        </w:trPr>
        <w:tc>
          <w:tcPr>
            <w:tcW w:w="2699" w:type="dxa"/>
          </w:tcPr>
          <w:p w14:paraId="1E614103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บริษัท ธนบรรณ จำกัด</w:t>
            </w:r>
          </w:p>
        </w:tc>
        <w:tc>
          <w:tcPr>
            <w:tcW w:w="180" w:type="dxa"/>
            <w:vAlign w:val="bottom"/>
          </w:tcPr>
          <w:p w14:paraId="1407C080" w14:textId="77777777" w:rsidR="004501E8" w:rsidRPr="00A44F5B" w:rsidRDefault="004501E8" w:rsidP="004501E8">
            <w:pPr>
              <w:tabs>
                <w:tab w:val="clear" w:pos="454"/>
                <w:tab w:val="decimal" w:pos="461"/>
              </w:tabs>
              <w:ind w:left="107" w:right="-79" w:hanging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8709FA8" w14:textId="012105CB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3A9A980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D8798C" w14:textId="0FEC1DCE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1BBFF32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795CA205" w14:textId="77777777" w:rsidR="004501E8" w:rsidRPr="00A44F5B" w:rsidRDefault="004501E8" w:rsidP="004501E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14:paraId="32224739" w14:textId="71C098D1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3" w:type="dxa"/>
          </w:tcPr>
          <w:p w14:paraId="68131EC3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E21DDD" w14:textId="77777777" w:rsidR="004501E8" w:rsidRPr="00A44F5B" w:rsidRDefault="004501E8" w:rsidP="004501E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14:paraId="6ED69649" w14:textId="4EA04E06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1" w:type="dxa"/>
          </w:tcPr>
          <w:p w14:paraId="39505BEA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E30157" w14:textId="4DDBEE14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51B73E92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E84A51" w14:textId="68431703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5377F91D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9CB8C2" w14:textId="7D6917D5" w:rsidR="004501E8" w:rsidRPr="00A44F5B" w:rsidRDefault="004501E8" w:rsidP="004501E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68C18B" w14:textId="77777777" w:rsidR="004501E8" w:rsidRPr="00A44F5B" w:rsidRDefault="004501E8" w:rsidP="004501E8">
            <w:pPr>
              <w:pStyle w:val="acctfourfigures"/>
              <w:tabs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D5CDE2" w14:textId="760E0B4E" w:rsidR="004501E8" w:rsidRPr="00A44F5B" w:rsidRDefault="004501E8" w:rsidP="004501E8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482F84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53C1AE" w14:textId="003E5B9E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453A0B2D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B8474" w14:textId="48A3FF30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40A53E71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5948E6" w14:textId="59FC7C18" w:rsidR="004501E8" w:rsidRPr="00A44F5B" w:rsidRDefault="004501E8" w:rsidP="004501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624E5CD8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4CBAA2" w14:textId="733B8C58" w:rsidR="004501E8" w:rsidRPr="00A44F5B" w:rsidRDefault="004501E8" w:rsidP="004501E8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4501E8" w:rsidRPr="00A44F5B" w14:paraId="3C45E7E2" w14:textId="77777777" w:rsidTr="00C21245">
        <w:trPr>
          <w:cantSplit/>
          <w:trHeight w:val="19"/>
        </w:trPr>
        <w:tc>
          <w:tcPr>
            <w:tcW w:w="2699" w:type="dxa"/>
          </w:tcPr>
          <w:p w14:paraId="72382551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Group Lease Holdings Pte. Ltd.</w:t>
            </w:r>
          </w:p>
        </w:tc>
        <w:tc>
          <w:tcPr>
            <w:tcW w:w="180" w:type="dxa"/>
            <w:vAlign w:val="bottom"/>
          </w:tcPr>
          <w:p w14:paraId="6EFC8591" w14:textId="77777777" w:rsidR="004501E8" w:rsidRPr="00A44F5B" w:rsidRDefault="004501E8" w:rsidP="004501E8">
            <w:pPr>
              <w:tabs>
                <w:tab w:val="clear" w:pos="227"/>
                <w:tab w:val="clear" w:pos="454"/>
              </w:tabs>
              <w:ind w:right="-79" w:hanging="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89CF04D" w14:textId="6AE7E129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7BBB813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91A5A4" w14:textId="6F524D28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98C5E45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90940CD" w14:textId="04B385A3" w:rsidR="004501E8" w:rsidRPr="00A44F5B" w:rsidRDefault="004501E8" w:rsidP="004501E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3" w:type="dxa"/>
          </w:tcPr>
          <w:p w14:paraId="3307DA1B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70B49" w14:textId="6BC95BFF" w:rsidR="004501E8" w:rsidRPr="00A44F5B" w:rsidRDefault="004501E8" w:rsidP="004501E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1" w:type="dxa"/>
          </w:tcPr>
          <w:p w14:paraId="7388C250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936C40" w14:textId="09495C1C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14:paraId="12ACB064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F79757" w14:textId="6D609BCD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14:paraId="0675A220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D95DF8" w14:textId="43C43EA4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52F6E3B6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8A972E" w14:textId="79CF66CA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33D6A64A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B631E9" w14:textId="734D5B5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</w:tcPr>
          <w:p w14:paraId="04A586FF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8A5D3" w14:textId="091FD992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  <w:vAlign w:val="bottom"/>
          </w:tcPr>
          <w:p w14:paraId="613E6A8A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28A16A3" w14:textId="4E83FBD6" w:rsidR="004501E8" w:rsidRPr="00A44F5B" w:rsidRDefault="004501E8" w:rsidP="004501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  <w:vAlign w:val="bottom"/>
          </w:tcPr>
          <w:p w14:paraId="76933145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7D61DE7" w14:textId="386121ED" w:rsidR="004501E8" w:rsidRPr="00A44F5B" w:rsidRDefault="004501E8" w:rsidP="004501E8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4501E8" w:rsidRPr="00A44F5B" w14:paraId="03F7312D" w14:textId="77777777" w:rsidTr="00C21245">
        <w:trPr>
          <w:cantSplit/>
          <w:trHeight w:val="19"/>
        </w:trPr>
        <w:tc>
          <w:tcPr>
            <w:tcW w:w="2699" w:type="dxa"/>
          </w:tcPr>
          <w:p w14:paraId="60DD8F15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2EC70B7F" w14:textId="77777777" w:rsidR="004501E8" w:rsidRPr="00A44F5B" w:rsidRDefault="004501E8" w:rsidP="004501E8">
            <w:pPr>
              <w:tabs>
                <w:tab w:val="clear" w:pos="454"/>
                <w:tab w:val="decimal" w:pos="461"/>
              </w:tabs>
              <w:ind w:right="-79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510CC13" w14:textId="77777777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71AC94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F65BAA" w14:textId="77777777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2787E9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095D8EE" w14:textId="761A6D7E" w:rsidR="004501E8" w:rsidRPr="00A44F5B" w:rsidRDefault="004501E8" w:rsidP="004501E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3" w:type="dxa"/>
          </w:tcPr>
          <w:p w14:paraId="0FAFC96D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CF1F75" w14:textId="0FBA310B" w:rsidR="004501E8" w:rsidRPr="00A44F5B" w:rsidRDefault="004501E8" w:rsidP="004501E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1" w:type="dxa"/>
          </w:tcPr>
          <w:p w14:paraId="55F6AE12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80D389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040174C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A8113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C66DCC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6F1848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034E95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EA8E74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6800A9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EE2B6F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052B93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656F9C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7778E8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662FD4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0A459FCD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C102F66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1E8" w:rsidRPr="00A44F5B" w14:paraId="678B5CDB" w14:textId="77777777" w:rsidTr="00C21245">
        <w:trPr>
          <w:cantSplit/>
          <w:trHeight w:val="19"/>
        </w:trPr>
        <w:tc>
          <w:tcPr>
            <w:tcW w:w="2699" w:type="dxa"/>
          </w:tcPr>
          <w:p w14:paraId="3D264C03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3EDF91" w14:textId="77777777" w:rsidR="004501E8" w:rsidRPr="00A44F5B" w:rsidRDefault="004501E8" w:rsidP="004501E8">
            <w:pPr>
              <w:tabs>
                <w:tab w:val="clear" w:pos="454"/>
                <w:tab w:val="decimal" w:pos="461"/>
              </w:tabs>
              <w:ind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413744C" w14:textId="77777777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617168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489A5F" w14:textId="77777777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6DE18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592FF50" w14:textId="6EE76C36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3" w:type="dxa"/>
          </w:tcPr>
          <w:p w14:paraId="73594333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402FF" w14:textId="0DF278C8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1" w:type="dxa"/>
          </w:tcPr>
          <w:p w14:paraId="77A3DA0F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F16117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26A212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2469E6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FF82D4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4AFCF8" w14:textId="77777777" w:rsidR="004501E8" w:rsidRPr="00A90D19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6D79CF8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ADBEFD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84FB81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146A0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EF3BE5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D99CE2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6431AA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D21D01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4FAF6576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6D43F41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1E8" w:rsidRPr="00A44F5B" w14:paraId="124DF523" w14:textId="77777777" w:rsidTr="00C21245">
        <w:trPr>
          <w:cantSplit/>
          <w:trHeight w:val="19"/>
        </w:trPr>
        <w:tc>
          <w:tcPr>
            <w:tcW w:w="2699" w:type="dxa"/>
          </w:tcPr>
          <w:p w14:paraId="687618E5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GL Leasing (Lao) Company Limited</w:t>
            </w:r>
          </w:p>
        </w:tc>
        <w:tc>
          <w:tcPr>
            <w:tcW w:w="180" w:type="dxa"/>
            <w:vAlign w:val="bottom"/>
          </w:tcPr>
          <w:p w14:paraId="15A5F325" w14:textId="77777777" w:rsidR="004501E8" w:rsidRPr="00A44F5B" w:rsidRDefault="004501E8" w:rsidP="004501E8">
            <w:pPr>
              <w:tabs>
                <w:tab w:val="clear" w:pos="454"/>
                <w:tab w:val="decimal" w:pos="461"/>
              </w:tabs>
              <w:ind w:left="107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6D7FC7" w14:textId="5CB5C660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14:paraId="75CBA4A5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78465A" w14:textId="31114AD2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14:paraId="412FC0A3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F2F541F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31587F21" w14:textId="15BAF085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พันกีบลาว</w:t>
            </w:r>
          </w:p>
        </w:tc>
        <w:tc>
          <w:tcPr>
            <w:tcW w:w="183" w:type="dxa"/>
          </w:tcPr>
          <w:p w14:paraId="2B11CFBC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8E2805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7441ECB3" w14:textId="30A23FC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พันกีบลาว</w:t>
            </w:r>
          </w:p>
        </w:tc>
        <w:tc>
          <w:tcPr>
            <w:tcW w:w="181" w:type="dxa"/>
          </w:tcPr>
          <w:p w14:paraId="20228198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D273B7" w14:textId="5E5F4A14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32AE28F8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6684BD" w14:textId="3EF11565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1DFF2DEA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912905" w14:textId="5AA3E195" w:rsidR="004501E8" w:rsidRPr="00A44F5B" w:rsidRDefault="004501E8" w:rsidP="004501E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DF9BCE" w14:textId="77777777" w:rsidR="004501E8" w:rsidRPr="00A44F5B" w:rsidRDefault="004501E8" w:rsidP="004501E8">
            <w:pPr>
              <w:pStyle w:val="acctfourfigures"/>
              <w:tabs>
                <w:tab w:val="decimal" w:pos="55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68F265" w14:textId="49DE8FBE" w:rsidR="004501E8" w:rsidRPr="00A44F5B" w:rsidRDefault="004501E8" w:rsidP="004501E8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27EE40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BD3C2" w14:textId="79B6197B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56279064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DB4124" w14:textId="18A39AE6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  <w:vAlign w:val="bottom"/>
          </w:tcPr>
          <w:p w14:paraId="645EE2BC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2D2C47" w14:textId="015F4B22" w:rsidR="004501E8" w:rsidRPr="00A44F5B" w:rsidRDefault="004501E8" w:rsidP="004501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0B085B70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AA8A1A4" w14:textId="3FD1F626" w:rsidR="004501E8" w:rsidRPr="00A44F5B" w:rsidRDefault="004501E8" w:rsidP="004501E8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4501E8" w:rsidRPr="00A44F5B" w14:paraId="629488ED" w14:textId="77777777" w:rsidTr="00C21245">
        <w:trPr>
          <w:cantSplit/>
          <w:trHeight w:val="19"/>
        </w:trPr>
        <w:tc>
          <w:tcPr>
            <w:tcW w:w="2699" w:type="dxa"/>
          </w:tcPr>
          <w:p w14:paraId="53C1EA0C" w14:textId="77777777" w:rsidR="004501E8" w:rsidRPr="00A44F5B" w:rsidRDefault="004501E8" w:rsidP="00450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44F5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513CC040" w14:textId="77777777" w:rsidR="004501E8" w:rsidRPr="00A44F5B" w:rsidRDefault="004501E8" w:rsidP="004501E8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2A834B0" w14:textId="77777777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FA0AD2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DEDAE" w14:textId="77777777" w:rsidR="004501E8" w:rsidRPr="00A44F5B" w:rsidRDefault="004501E8" w:rsidP="004501E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1432C9" w14:textId="77777777" w:rsidR="004501E8" w:rsidRPr="00A44F5B" w:rsidRDefault="004501E8" w:rsidP="004501E8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2BED0530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3EECD6CF" w14:textId="77777777" w:rsidR="004501E8" w:rsidRPr="00A44F5B" w:rsidRDefault="004501E8" w:rsidP="004501E8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F98AE8" w14:textId="77777777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652B999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A72230" w14:textId="7169C44F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14:paraId="3CD74BBA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80F291" w14:textId="12649A62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14:paraId="2FE66FE8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5FD8D8" w14:textId="66701242" w:rsidR="004501E8" w:rsidRPr="00A44F5B" w:rsidRDefault="004501E8" w:rsidP="004501E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160EADD7" w14:textId="77777777" w:rsidR="004501E8" w:rsidRPr="00A44F5B" w:rsidRDefault="004501E8" w:rsidP="004501E8">
            <w:pPr>
              <w:pStyle w:val="acctfourfigures"/>
              <w:tabs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C2FBCA3" w14:textId="1699EB90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5E64A782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7B0E73" w14:textId="710BF1D0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14:paraId="49E64504" w14:textId="77777777" w:rsidR="004501E8" w:rsidRPr="00A44F5B" w:rsidRDefault="004501E8" w:rsidP="004501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F2923B" w14:textId="63DB5459" w:rsidR="004501E8" w:rsidRPr="00A44F5B" w:rsidRDefault="004501E8" w:rsidP="004501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14:paraId="71E0AADC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307BA6C" w14:textId="570638D2" w:rsidR="004501E8" w:rsidRPr="00A44F5B" w:rsidRDefault="004501E8" w:rsidP="004501E8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99" w:type="dxa"/>
          </w:tcPr>
          <w:p w14:paraId="6A87AEDA" w14:textId="77777777" w:rsidR="004501E8" w:rsidRPr="00A44F5B" w:rsidRDefault="004501E8" w:rsidP="004501E8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724BD76E" w14:textId="0F089343" w:rsidR="004501E8" w:rsidRPr="00A44F5B" w:rsidRDefault="004501E8" w:rsidP="004501E8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7755D093" w14:textId="77777777" w:rsidR="005E3333" w:rsidRPr="00A44F5B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322F877F" w14:textId="77777777" w:rsidR="005E3333" w:rsidRPr="00A44F5B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646DE2C9" w14:textId="77777777" w:rsidR="005E3333" w:rsidRPr="00A44F5B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66A21614" w14:textId="77777777" w:rsidR="005E3333" w:rsidRPr="00A44F5B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335EE08" w14:textId="77777777" w:rsidR="005E3333" w:rsidRPr="00A44F5B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6F990E7" w14:textId="77777777" w:rsidR="005E3333" w:rsidRPr="00A44F5B" w:rsidRDefault="005E3333" w:rsidP="00FE3D84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A44F5B">
        <w:rPr>
          <w:rFonts w:ascii="Angsana New" w:hAnsi="Angsana New" w:cs="Angsana New"/>
          <w:sz w:val="30"/>
          <w:szCs w:val="30"/>
          <w:cs/>
        </w:rPr>
        <w:t>เงินลงทุนในบริษัทย่อยที่ถือหุ้นโดยบริษัทย่อยของบริษัทแสดงได้ดังนี้</w:t>
      </w:r>
    </w:p>
    <w:tbl>
      <w:tblPr>
        <w:tblW w:w="1521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720"/>
        <w:gridCol w:w="180"/>
        <w:gridCol w:w="720"/>
        <w:gridCol w:w="180"/>
        <w:gridCol w:w="1080"/>
        <w:gridCol w:w="180"/>
        <w:gridCol w:w="108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709"/>
        <w:gridCol w:w="199"/>
        <w:gridCol w:w="807"/>
      </w:tblGrid>
      <w:tr w:rsidR="00183CE5" w:rsidRPr="00A44F5B" w14:paraId="31A9AD25" w14:textId="77777777" w:rsidTr="00C21245">
        <w:trPr>
          <w:cantSplit/>
          <w:trHeight w:val="594"/>
          <w:tblHeader/>
        </w:trPr>
        <w:tc>
          <w:tcPr>
            <w:tcW w:w="2700" w:type="dxa"/>
            <w:vAlign w:val="bottom"/>
          </w:tcPr>
          <w:p w14:paraId="5F38F29D" w14:textId="77777777" w:rsidR="005E3333" w:rsidRPr="00A44F5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26C06540" w14:textId="77777777" w:rsidR="005E3333" w:rsidRPr="00A44F5B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DF91786" w14:textId="77777777" w:rsidR="005E3333" w:rsidRPr="00A44F5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สัดส่วน   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18085044" w14:textId="77777777" w:rsidR="005E3333" w:rsidRPr="00A44F5B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1FBF95A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0A99B176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0" w:type="dxa"/>
            <w:vAlign w:val="bottom"/>
          </w:tcPr>
          <w:p w14:paraId="4539C572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4588E7D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645F36B6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3C2D423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4510B65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442F02E0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5A8E1567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7D7FBF1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53E91920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A44F5B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075D2E4" w14:textId="77777777" w:rsidR="005E3333" w:rsidRPr="00A44F5B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vAlign w:val="bottom"/>
          </w:tcPr>
          <w:p w14:paraId="33284EBE" w14:textId="77777777" w:rsidR="005E3333" w:rsidRPr="00A44F5B" w:rsidRDefault="005E3333" w:rsidP="00FE3D84">
            <w:pPr>
              <w:pStyle w:val="acctmergecolhdg"/>
              <w:spacing w:line="240" w:lineRule="atLeast"/>
              <w:ind w:left="-75" w:right="-7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รายได้เงินปันผลรับจาก</w:t>
            </w:r>
          </w:p>
          <w:p w14:paraId="2C61A7AA" w14:textId="77777777" w:rsidR="00C7097C" w:rsidRPr="00A44F5B" w:rsidRDefault="005E3333" w:rsidP="00FE3D84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บริษัทย่อยสำหรับงวด</w:t>
            </w:r>
          </w:p>
          <w:p w14:paraId="3969FA07" w14:textId="741D9A6C" w:rsidR="005E3333" w:rsidRPr="00A44F5B" w:rsidRDefault="006A3463" w:rsidP="00FE3D84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หก</w:t>
            </w:r>
            <w:r w:rsidR="00E87AD0"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เดือนสิ้นสุด</w:t>
            </w:r>
            <w:r w:rsidR="005E3333" w:rsidRPr="00A44F5B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วันที่</w:t>
            </w:r>
          </w:p>
        </w:tc>
      </w:tr>
      <w:tr w:rsidR="006A3463" w:rsidRPr="00A44F5B" w14:paraId="32E99564" w14:textId="77777777" w:rsidTr="00C21245">
        <w:trPr>
          <w:cantSplit/>
          <w:trHeight w:val="594"/>
          <w:tblHeader/>
        </w:trPr>
        <w:tc>
          <w:tcPr>
            <w:tcW w:w="2700" w:type="dxa"/>
            <w:vAlign w:val="bottom"/>
          </w:tcPr>
          <w:p w14:paraId="55642CAC" w14:textId="77777777" w:rsidR="006A3463" w:rsidRPr="00A44F5B" w:rsidRDefault="006A3463" w:rsidP="006A346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12A037" w14:textId="77777777" w:rsidR="006A3463" w:rsidRPr="00A44F5B" w:rsidRDefault="006A3463" w:rsidP="006A346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EEF0F88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55809AFC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0899671A" w14:textId="54E3147B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00151383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9B2A8C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C83E66F" w14:textId="5DBC28C1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44F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3B2BE706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5A8A62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7B7B9722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1E4A9B96" w14:textId="4F61E2C5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2F3F8B21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17692C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B32E82C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</w:p>
          <w:p w14:paraId="6BCBA2C4" w14:textId="3C04B224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7E301DE7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2A5BB8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7A0D6A72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16F82BEB" w14:textId="6FB997FD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49B999BB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4651E3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B7DAE13" w14:textId="06C0465D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44F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3F8BDFE6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D18278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1B870D30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741961F4" w14:textId="2711AAE1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0CCFC0F5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55B464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4D15E26" w14:textId="1DF638AC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44F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6F1587D5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50791D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3743323E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2808E0C7" w14:textId="27EB3856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  <w:vAlign w:val="bottom"/>
          </w:tcPr>
          <w:p w14:paraId="77A4096E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4428C3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80E49A8" w14:textId="06DC833B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44F5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14:paraId="772C80C7" w14:textId="77777777" w:rsidR="006A3463" w:rsidRPr="00A44F5B" w:rsidRDefault="006A3463" w:rsidP="006A3463">
            <w:pPr>
              <w:pStyle w:val="acctmergecolhdg"/>
              <w:tabs>
                <w:tab w:val="left" w:pos="680"/>
              </w:tabs>
              <w:spacing w:line="240" w:lineRule="atLeast"/>
              <w:ind w:left="-74" w:right="-80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39F591EB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1CEBB6A5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01554ED4" w14:textId="19CA9C5B" w:rsidR="006A3463" w:rsidRPr="00A44F5B" w:rsidRDefault="006A3463" w:rsidP="006A3463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99" w:type="dxa"/>
            <w:vAlign w:val="bottom"/>
          </w:tcPr>
          <w:p w14:paraId="40BDCA4C" w14:textId="77777777" w:rsidR="006A3463" w:rsidRPr="00A44F5B" w:rsidRDefault="006A3463" w:rsidP="006A3463">
            <w:pPr>
              <w:pStyle w:val="acctfourfigures"/>
              <w:tabs>
                <w:tab w:val="left" w:pos="680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CCA389B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14EA4ACF" w14:textId="77777777" w:rsidR="006A3463" w:rsidRPr="00A44F5B" w:rsidRDefault="006A3463" w:rsidP="006A3463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  <w:p w14:paraId="4C0690B0" w14:textId="12E99E1D" w:rsidR="006A3463" w:rsidRPr="00A44F5B" w:rsidRDefault="006A3463" w:rsidP="006A3463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A3463" w:rsidRPr="00A44F5B" w14:paraId="4D9D76AF" w14:textId="77777777" w:rsidTr="00C21245">
        <w:trPr>
          <w:cantSplit/>
          <w:trHeight w:val="19"/>
        </w:trPr>
        <w:tc>
          <w:tcPr>
            <w:tcW w:w="2700" w:type="dxa"/>
          </w:tcPr>
          <w:p w14:paraId="4614F4EB" w14:textId="77777777" w:rsidR="006A3463" w:rsidRPr="00A44F5B" w:rsidRDefault="006A3463" w:rsidP="006A3463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04C22D" w14:textId="77777777" w:rsidR="006A3463" w:rsidRPr="00A44F5B" w:rsidRDefault="006A3463" w:rsidP="006A3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A99F3EB" w14:textId="1560EA0C" w:rsidR="006A3463" w:rsidRPr="00A44F5B" w:rsidRDefault="006A3463" w:rsidP="006A34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(</w:t>
            </w:r>
            <w:r w:rsidRPr="00A44F5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A44F5B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2520" w:type="dxa"/>
            <w:gridSpan w:val="4"/>
          </w:tcPr>
          <w:p w14:paraId="6F2F415B" w14:textId="77777777" w:rsidR="006A3463" w:rsidRPr="00A44F5B" w:rsidRDefault="006A3463" w:rsidP="006A346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2EB28BD" w14:textId="77777777" w:rsidR="006A3463" w:rsidRPr="00A44F5B" w:rsidRDefault="006A3463" w:rsidP="006A346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015" w:type="dxa"/>
            <w:gridSpan w:val="15"/>
          </w:tcPr>
          <w:p w14:paraId="128684B3" w14:textId="77777777" w:rsidR="006A3463" w:rsidRPr="00A44F5B" w:rsidRDefault="006A3463" w:rsidP="006A346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A3463" w:rsidRPr="00A44F5B" w14:paraId="2576105D" w14:textId="77777777" w:rsidTr="00C21245">
        <w:trPr>
          <w:cantSplit/>
          <w:trHeight w:val="19"/>
        </w:trPr>
        <w:tc>
          <w:tcPr>
            <w:tcW w:w="3600" w:type="dxa"/>
            <w:gridSpan w:val="3"/>
          </w:tcPr>
          <w:p w14:paraId="2CDEF623" w14:textId="77777777" w:rsidR="006A3463" w:rsidRPr="00A44F5B" w:rsidRDefault="006A3463" w:rsidP="006A3463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ถือหุ้นโดยบริษัท </w:t>
            </w: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Group Lease Holdings Pte. Ltd.</w:t>
            </w:r>
          </w:p>
        </w:tc>
        <w:tc>
          <w:tcPr>
            <w:tcW w:w="180" w:type="dxa"/>
          </w:tcPr>
          <w:p w14:paraId="00955909" w14:textId="77777777" w:rsidR="006A3463" w:rsidRPr="00A44F5B" w:rsidRDefault="006A3463" w:rsidP="006A3463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C856A35" w14:textId="77777777" w:rsidR="006A3463" w:rsidRPr="00A44F5B" w:rsidRDefault="006A3463" w:rsidP="006A3463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487F73" w14:textId="77777777" w:rsidR="006A3463" w:rsidRPr="00A44F5B" w:rsidRDefault="006A3463" w:rsidP="006A3463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4E1818" w14:textId="77777777" w:rsidR="006A3463" w:rsidRPr="00A44F5B" w:rsidRDefault="006A3463" w:rsidP="006A346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FF4F32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8E2262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C9CEC2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0DDB6C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A763ED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13C96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6E16E3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70FED8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ED9263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15CBC9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37C679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C5CB60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17FD4B" w14:textId="77777777" w:rsidR="006A3463" w:rsidRPr="00A44F5B" w:rsidRDefault="006A3463" w:rsidP="006A346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5CCA70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EFA43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63B270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67C11AD9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62FDE74" w14:textId="77777777" w:rsidR="006A3463" w:rsidRPr="00A44F5B" w:rsidRDefault="006A3463" w:rsidP="006A3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60D3" w:rsidRPr="00A44F5B" w14:paraId="62D83A4D" w14:textId="77777777" w:rsidTr="00C21245">
        <w:trPr>
          <w:cantSplit/>
          <w:trHeight w:val="19"/>
        </w:trPr>
        <w:tc>
          <w:tcPr>
            <w:tcW w:w="2700" w:type="dxa"/>
          </w:tcPr>
          <w:p w14:paraId="3D5E7BF4" w14:textId="77777777" w:rsidR="00EC60D3" w:rsidRPr="00A44F5B" w:rsidRDefault="00EC60D3" w:rsidP="00EC60D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GL Finance Plc.</w:t>
            </w:r>
          </w:p>
        </w:tc>
        <w:tc>
          <w:tcPr>
            <w:tcW w:w="180" w:type="dxa"/>
            <w:shd w:val="clear" w:color="auto" w:fill="auto"/>
          </w:tcPr>
          <w:p w14:paraId="6CC61402" w14:textId="77777777" w:rsidR="00EC60D3" w:rsidRPr="00A44F5B" w:rsidRDefault="00EC60D3" w:rsidP="00EC60D3">
            <w:pPr>
              <w:tabs>
                <w:tab w:val="clear" w:pos="227"/>
                <w:tab w:val="clear" w:pos="454"/>
                <w:tab w:val="clear" w:pos="680"/>
              </w:tabs>
              <w:ind w:left="99" w:right="-79" w:hanging="1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FA7ECD" w14:textId="22B3A592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75DF2B80" w14:textId="77777777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94D413" w14:textId="45A4C915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1989912" w14:textId="77777777" w:rsidR="00EC60D3" w:rsidRPr="00A44F5B" w:rsidRDefault="00EC60D3" w:rsidP="00EC60D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262E3D" w14:textId="77777777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10,300</w:t>
            </w:r>
          </w:p>
          <w:p w14:paraId="76351BE8" w14:textId="26C8CBFA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พันเหรียญสหรัฐอเมริกา</w:t>
            </w:r>
          </w:p>
        </w:tc>
        <w:tc>
          <w:tcPr>
            <w:tcW w:w="180" w:type="dxa"/>
          </w:tcPr>
          <w:p w14:paraId="6E7C8159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78208F" w14:textId="77777777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10,300</w:t>
            </w:r>
          </w:p>
          <w:p w14:paraId="397B2D17" w14:textId="514CDAF6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พันเหรียญสหรัฐอเมริกา</w:t>
            </w:r>
          </w:p>
        </w:tc>
        <w:tc>
          <w:tcPr>
            <w:tcW w:w="180" w:type="dxa"/>
          </w:tcPr>
          <w:p w14:paraId="457DABA3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2E75B8" w14:textId="4E24B0BF" w:rsidR="00EC60D3" w:rsidRPr="00A44F5B" w:rsidRDefault="00EC60D3" w:rsidP="00EC60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6E66BDBA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897703" w14:textId="4A2E7E1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12A7AFCB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0FC268" w14:textId="20C3140C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A1EA71" w14:textId="77777777" w:rsidR="00EC60D3" w:rsidRPr="00A44F5B" w:rsidRDefault="00EC60D3" w:rsidP="00EC60D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ABE904" w14:textId="209B7C28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16EA83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2F75EF" w14:textId="3C7096F5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72CC4390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E154" w14:textId="026F69A3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03F90A4B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0C8A42" w14:textId="32DDC7FA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020C37D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33F8977C" w14:textId="67A03FFC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60D3" w:rsidRPr="00A44F5B" w14:paraId="23C12B6B" w14:textId="77777777" w:rsidTr="00C21245">
        <w:trPr>
          <w:cantSplit/>
          <w:trHeight w:val="19"/>
        </w:trPr>
        <w:tc>
          <w:tcPr>
            <w:tcW w:w="2700" w:type="dxa"/>
          </w:tcPr>
          <w:p w14:paraId="1C41760A" w14:textId="5B6CFEB2" w:rsidR="00EC60D3" w:rsidRPr="00A44F5B" w:rsidRDefault="00EC60D3" w:rsidP="00EC60D3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 xml:space="preserve">GL Leasing (Laos) Company Limited </w:t>
            </w:r>
          </w:p>
        </w:tc>
        <w:tc>
          <w:tcPr>
            <w:tcW w:w="180" w:type="dxa"/>
            <w:shd w:val="clear" w:color="auto" w:fill="auto"/>
          </w:tcPr>
          <w:p w14:paraId="165A1DD9" w14:textId="77777777" w:rsidR="00EC60D3" w:rsidRPr="00A44F5B" w:rsidRDefault="00EC60D3" w:rsidP="00EC60D3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37DADC" w14:textId="60E3854A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14:paraId="6BD3F945" w14:textId="77777777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0EB39E" w14:textId="7DE54E0E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14:paraId="550D8F6F" w14:textId="77777777" w:rsidR="00EC60D3" w:rsidRPr="00A44F5B" w:rsidRDefault="00EC60D3" w:rsidP="00EC60D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460C5E" w14:textId="77777777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5465E205" w14:textId="1A551DC2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พันกีบลาว</w:t>
            </w:r>
          </w:p>
        </w:tc>
        <w:tc>
          <w:tcPr>
            <w:tcW w:w="180" w:type="dxa"/>
          </w:tcPr>
          <w:p w14:paraId="639CAE09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8AA03" w14:textId="77777777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40379DFB" w14:textId="74CF0646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พันกีบลาว</w:t>
            </w:r>
          </w:p>
        </w:tc>
        <w:tc>
          <w:tcPr>
            <w:tcW w:w="180" w:type="dxa"/>
          </w:tcPr>
          <w:p w14:paraId="30B47EAD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6C7A2F" w14:textId="709D670D" w:rsidR="00EC60D3" w:rsidRPr="00A44F5B" w:rsidRDefault="00EC60D3" w:rsidP="00EC60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37980D8E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CC811" w14:textId="1B2296A3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1FA418F5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E2E3E" w14:textId="76E4E241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20E60D" w14:textId="77777777" w:rsidR="00EC60D3" w:rsidRPr="00A44F5B" w:rsidRDefault="00EC60D3" w:rsidP="00EC60D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265F5C" w14:textId="1874427C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250FB5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D870F0" w14:textId="465C1776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3B718D64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4A05E1" w14:textId="5089372C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48D04654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26EA31" w14:textId="014D83FC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64F3464C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3DCAC0C" w14:textId="09C38DF4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60D3" w:rsidRPr="00A44F5B" w14:paraId="078A2C55" w14:textId="77777777" w:rsidTr="00C21245">
        <w:trPr>
          <w:cantSplit/>
          <w:trHeight w:val="19"/>
        </w:trPr>
        <w:tc>
          <w:tcPr>
            <w:tcW w:w="2700" w:type="dxa"/>
          </w:tcPr>
          <w:p w14:paraId="44AB604B" w14:textId="77777777" w:rsidR="00EC60D3" w:rsidRPr="00A44F5B" w:rsidRDefault="00EC60D3" w:rsidP="00EC60D3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PT Group Lease Finance Indonesia</w:t>
            </w:r>
          </w:p>
        </w:tc>
        <w:tc>
          <w:tcPr>
            <w:tcW w:w="180" w:type="dxa"/>
            <w:shd w:val="clear" w:color="auto" w:fill="auto"/>
          </w:tcPr>
          <w:p w14:paraId="7D99EE77" w14:textId="77777777" w:rsidR="00EC60D3" w:rsidRPr="00A44F5B" w:rsidRDefault="00EC60D3" w:rsidP="00EC60D3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5E478A" w14:textId="137D4B04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14:paraId="5CEB39CB" w14:textId="77777777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151795" w14:textId="137ACB35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14:paraId="0F368C1E" w14:textId="77777777" w:rsidR="00EC60D3" w:rsidRPr="00A44F5B" w:rsidRDefault="00EC60D3" w:rsidP="00EC60D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AA1E56" w14:textId="4E636A61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พันรูเปียอินโดนีเซีย</w:t>
            </w:r>
          </w:p>
        </w:tc>
        <w:tc>
          <w:tcPr>
            <w:tcW w:w="180" w:type="dxa"/>
          </w:tcPr>
          <w:p w14:paraId="2B5A8F01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2CD0F6" w14:textId="48E622B0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พันรูเปียอินโดนีเซีย</w:t>
            </w:r>
          </w:p>
        </w:tc>
        <w:tc>
          <w:tcPr>
            <w:tcW w:w="180" w:type="dxa"/>
          </w:tcPr>
          <w:p w14:paraId="6E593EA9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C5DCAB" w14:textId="61874B7E" w:rsidR="00EC60D3" w:rsidRPr="00A44F5B" w:rsidRDefault="00EC60D3" w:rsidP="00EC60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71AF6EF3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05098" w14:textId="5502B6FE" w:rsidR="00EC60D3" w:rsidRPr="00A44F5B" w:rsidRDefault="00EC60D3" w:rsidP="00EC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2860BBD9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34B93" w14:textId="45C8C5E8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4714C7" w14:textId="77777777" w:rsidR="00EC60D3" w:rsidRPr="00A44F5B" w:rsidRDefault="00EC60D3" w:rsidP="00EC60D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F4EFFC" w14:textId="02B316FA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A75A48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3F5DCA" w14:textId="55FCD744" w:rsidR="00EC60D3" w:rsidRPr="00A44F5B" w:rsidRDefault="00EC60D3" w:rsidP="00EC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21FDDBDC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859B8" w14:textId="22131223" w:rsidR="00EC60D3" w:rsidRPr="00A44F5B" w:rsidRDefault="00EC60D3" w:rsidP="00EC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46C6B6AB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A9B42" w14:textId="15CD1CF0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3F030459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1CAAE35" w14:textId="2E29703B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60D3" w:rsidRPr="00A44F5B" w14:paraId="0EF680AF" w14:textId="77777777" w:rsidTr="00C21245">
        <w:trPr>
          <w:cantSplit/>
          <w:trHeight w:val="19"/>
        </w:trPr>
        <w:tc>
          <w:tcPr>
            <w:tcW w:w="2700" w:type="dxa"/>
          </w:tcPr>
          <w:p w14:paraId="5AD35CC5" w14:textId="77777777" w:rsidR="00EC60D3" w:rsidRPr="00A44F5B" w:rsidRDefault="00EC60D3" w:rsidP="00EC60D3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BG Microfinance Myanmar Co., Ltd.</w:t>
            </w:r>
          </w:p>
        </w:tc>
        <w:tc>
          <w:tcPr>
            <w:tcW w:w="180" w:type="dxa"/>
            <w:shd w:val="clear" w:color="auto" w:fill="auto"/>
          </w:tcPr>
          <w:p w14:paraId="799ACBA1" w14:textId="77777777" w:rsidR="00EC60D3" w:rsidRPr="00A44F5B" w:rsidRDefault="00EC60D3" w:rsidP="00EC60D3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2C611" w14:textId="48B397D8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DF54747" w14:textId="77777777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BC451C" w14:textId="13E28493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2B4269B" w14:textId="77777777" w:rsidR="00EC60D3" w:rsidRPr="00A44F5B" w:rsidRDefault="00EC60D3" w:rsidP="00EC60D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F4D758" w14:textId="77777777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14:paraId="561C7D3C" w14:textId="09F641A9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1DFD3E9E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5406F5" w14:textId="77777777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14:paraId="219478CF" w14:textId="319BA0CC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57EB614F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00F1CE" w14:textId="1E67FEA9" w:rsidR="00EC60D3" w:rsidRPr="00A44F5B" w:rsidRDefault="00EC60D3" w:rsidP="00EC60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4B49716F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918411" w14:textId="3CCF1483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78846AB8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FF204A" w14:textId="425D3D82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866BB4" w14:textId="77777777" w:rsidR="00EC60D3" w:rsidRPr="00A44F5B" w:rsidRDefault="00EC60D3" w:rsidP="00EC60D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DEDAC4" w14:textId="09CF2D7B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7B6D25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16D30B" w14:textId="5FDB3DE4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2BAB4C73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A0B07E" w14:textId="25C3C9C9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609FAE02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E37391" w14:textId="78DBD41D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8D570A4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F4F4428" w14:textId="06C34FD1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60D3" w:rsidRPr="00A44F5B" w14:paraId="2AD44825" w14:textId="77777777" w:rsidTr="00C21245">
        <w:trPr>
          <w:cantSplit/>
          <w:trHeight w:val="19"/>
        </w:trPr>
        <w:tc>
          <w:tcPr>
            <w:tcW w:w="2700" w:type="dxa"/>
          </w:tcPr>
          <w:p w14:paraId="21B37E5C" w14:textId="77777777" w:rsidR="00EC60D3" w:rsidRPr="00A44F5B" w:rsidRDefault="00EC60D3" w:rsidP="00EC60D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 xml:space="preserve">GL-AMMK Co., Ltd.  </w:t>
            </w:r>
          </w:p>
        </w:tc>
        <w:tc>
          <w:tcPr>
            <w:tcW w:w="180" w:type="dxa"/>
            <w:shd w:val="clear" w:color="auto" w:fill="auto"/>
          </w:tcPr>
          <w:p w14:paraId="7E035F84" w14:textId="77777777" w:rsidR="00EC60D3" w:rsidRPr="00A44F5B" w:rsidRDefault="00EC60D3" w:rsidP="00EC60D3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7451D3" w14:textId="2CD50692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14:paraId="2373E3B2" w14:textId="77777777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F2E78D" w14:textId="2EB55459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14:paraId="14A9D56E" w14:textId="77777777" w:rsidR="00EC60D3" w:rsidRPr="00A44F5B" w:rsidRDefault="00EC60D3" w:rsidP="00EC60D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419915" w14:textId="77777777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14:paraId="52F42BB5" w14:textId="3A9A864F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7C3DACE5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D91974" w14:textId="77777777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14:paraId="69CBACA9" w14:textId="1DB26044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45ABBD64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8D71AE" w14:textId="16A163BA" w:rsidR="00EC60D3" w:rsidRPr="00A44F5B" w:rsidRDefault="00EC60D3" w:rsidP="00EC60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154EFD93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62B052" w14:textId="5D9DD1DE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6F12EAF1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CBFF62" w14:textId="0E0D711B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1138BC" w14:textId="77777777" w:rsidR="00EC60D3" w:rsidRPr="00A44F5B" w:rsidRDefault="00EC60D3" w:rsidP="00EC60D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BA2784" w14:textId="1EF90045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8AB4AB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1C30F" w14:textId="78E24D22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78E50677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35F247" w14:textId="3B74D838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019C48C4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A038CE" w14:textId="24655955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14B01A1F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42E6C9B0" w14:textId="0DD9CA3D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60D3" w:rsidRPr="00A44F5B" w14:paraId="59B8009B" w14:textId="77777777" w:rsidTr="00C21245">
        <w:trPr>
          <w:cantSplit/>
          <w:trHeight w:val="19"/>
        </w:trPr>
        <w:tc>
          <w:tcPr>
            <w:tcW w:w="2700" w:type="dxa"/>
          </w:tcPr>
          <w:p w14:paraId="2CE079CD" w14:textId="77777777" w:rsidR="00EC60D3" w:rsidRPr="00A44F5B" w:rsidRDefault="00EC60D3" w:rsidP="00EC60D3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ถือหุ้นโดยบริษัท ธนบรรณ จำกัด</w:t>
            </w:r>
          </w:p>
        </w:tc>
        <w:tc>
          <w:tcPr>
            <w:tcW w:w="180" w:type="dxa"/>
            <w:shd w:val="clear" w:color="auto" w:fill="auto"/>
          </w:tcPr>
          <w:p w14:paraId="3AAD7674" w14:textId="77777777" w:rsidR="00EC60D3" w:rsidRPr="00A44F5B" w:rsidRDefault="00EC60D3" w:rsidP="00EC60D3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A616D6" w14:textId="77777777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C6C94A" w14:textId="77777777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24E28A" w14:textId="77777777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13ACFD" w14:textId="77777777" w:rsidR="00EC60D3" w:rsidRPr="00A44F5B" w:rsidRDefault="00EC60D3" w:rsidP="00EC60D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E02C45" w14:textId="77777777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0F1C0C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B3CF0E" w14:textId="77777777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1B05A2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B3DE83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6C0614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3219D7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161F27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B5F109" w14:textId="77777777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ECC641" w14:textId="77777777" w:rsidR="00EC60D3" w:rsidRPr="00A44F5B" w:rsidRDefault="00EC60D3" w:rsidP="00EC60D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7E793E" w14:textId="77777777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FDF9E5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88CC6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ED65D1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67CD42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A17A5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A9F767" w14:textId="77777777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1284D19C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0C6A0113" w14:textId="77777777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60D3" w:rsidRPr="00A44F5B" w14:paraId="2579EFFC" w14:textId="77777777" w:rsidTr="00C21245">
        <w:trPr>
          <w:cantSplit/>
          <w:trHeight w:val="19"/>
        </w:trPr>
        <w:tc>
          <w:tcPr>
            <w:tcW w:w="2700" w:type="dxa"/>
          </w:tcPr>
          <w:p w14:paraId="02FC17D3" w14:textId="77777777" w:rsidR="00EC60D3" w:rsidRPr="00A44F5B" w:rsidRDefault="00EC60D3" w:rsidP="00EC60D3">
            <w:pPr>
              <w:spacing w:line="240" w:lineRule="exact"/>
              <w:ind w:right="-144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พัฒนาบริการสบาย จำกัด</w:t>
            </w:r>
          </w:p>
        </w:tc>
        <w:tc>
          <w:tcPr>
            <w:tcW w:w="180" w:type="dxa"/>
            <w:shd w:val="clear" w:color="auto" w:fill="auto"/>
          </w:tcPr>
          <w:p w14:paraId="1C2AA124" w14:textId="77777777" w:rsidR="00EC60D3" w:rsidRPr="00A44F5B" w:rsidRDefault="00EC60D3" w:rsidP="00EC60D3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74B15B" w14:textId="0369E55C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9C4C148" w14:textId="77777777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37BD19" w14:textId="586F762B" w:rsidR="00EC60D3" w:rsidRPr="00A44F5B" w:rsidRDefault="00EC60D3" w:rsidP="00EC60D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315E4F09" w14:textId="77777777" w:rsidR="00EC60D3" w:rsidRPr="00A44F5B" w:rsidRDefault="00EC60D3" w:rsidP="00EC60D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1F49B5" w14:textId="77777777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14:paraId="5CBDADC7" w14:textId="2C5B89C2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73C08C79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B21B0A" w14:textId="77777777" w:rsidR="00EC60D3" w:rsidRPr="00A44F5B" w:rsidRDefault="00EC60D3" w:rsidP="00EC60D3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14:paraId="0F99B7DB" w14:textId="34C45761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172F1923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41F9F" w14:textId="487B913D" w:rsidR="00EC60D3" w:rsidRPr="00A44F5B" w:rsidRDefault="00EC60D3" w:rsidP="00EC60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3E9DCA50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6737B4" w14:textId="243E16CA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00D0C9AA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D526FE" w14:textId="34B8DA39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45CCDE" w14:textId="77777777" w:rsidR="00EC60D3" w:rsidRPr="00A44F5B" w:rsidRDefault="00EC60D3" w:rsidP="00EC60D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D149D8" w14:textId="67DE6FBB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0AE492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EF8DAE" w14:textId="1CB6147B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351B217B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E03A48" w14:textId="3E04275E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7128CABF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7057C" w14:textId="5F20C641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539A48E0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0EAA99E" w14:textId="77303A4F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60D3" w:rsidRPr="00A44F5B" w14:paraId="0869F2A5" w14:textId="77777777" w:rsidTr="00C21245">
        <w:trPr>
          <w:cantSplit/>
          <w:trHeight w:val="19"/>
        </w:trPr>
        <w:tc>
          <w:tcPr>
            <w:tcW w:w="2700" w:type="dxa"/>
          </w:tcPr>
          <w:p w14:paraId="51F86B5D" w14:textId="77777777" w:rsidR="00EC60D3" w:rsidRPr="00A44F5B" w:rsidRDefault="00EC60D3" w:rsidP="00EC60D3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44F5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423BC04D" w14:textId="77777777" w:rsidR="00EC60D3" w:rsidRPr="00A44F5B" w:rsidRDefault="00EC60D3" w:rsidP="00EC60D3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94D2AEF" w14:textId="77777777" w:rsidR="00EC60D3" w:rsidRPr="00A44F5B" w:rsidRDefault="00EC60D3" w:rsidP="00EC60D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74C7F2" w14:textId="77777777" w:rsidR="00EC60D3" w:rsidRPr="00A44F5B" w:rsidRDefault="00EC60D3" w:rsidP="00EC60D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2786CD" w14:textId="77777777" w:rsidR="00EC60D3" w:rsidRPr="00A44F5B" w:rsidRDefault="00EC60D3" w:rsidP="00EC60D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6B31ED" w14:textId="77777777" w:rsidR="00EC60D3" w:rsidRPr="00A44F5B" w:rsidRDefault="00EC60D3" w:rsidP="00EC60D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672791" w14:textId="77777777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65B0AE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37D63B" w14:textId="77777777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227929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8F1109" w14:textId="477FB39E" w:rsidR="00EC60D3" w:rsidRPr="00A44F5B" w:rsidRDefault="00EC60D3" w:rsidP="00EC60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0A8D328E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D93279" w14:textId="6FF89630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58723155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DB80DE" w14:textId="32988623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EB8936" w14:textId="77777777" w:rsidR="00EC60D3" w:rsidRPr="00A44F5B" w:rsidRDefault="00EC60D3" w:rsidP="00EC60D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FB97CF" w14:textId="2C0CEAD3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FBCD11" w14:textId="77777777" w:rsidR="00EC60D3" w:rsidRPr="00A44F5B" w:rsidRDefault="00EC60D3" w:rsidP="00EC60D3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F70289" w14:textId="103C615E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4B28F0E6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AE8B0E" w14:textId="37876E56" w:rsidR="00EC60D3" w:rsidRPr="00A44F5B" w:rsidRDefault="00EC60D3" w:rsidP="00EC60D3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4F19A0AE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5361226" w14:textId="0762842F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2662F49A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D4E85A5" w14:textId="1039D2BA" w:rsidR="00EC60D3" w:rsidRPr="00A44F5B" w:rsidRDefault="00EC60D3" w:rsidP="00EC60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44F5B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638E6667" w14:textId="77777777" w:rsidR="005E3333" w:rsidRPr="00A44F5B" w:rsidRDefault="005E3333" w:rsidP="00FE3D84">
      <w:pPr>
        <w:jc w:val="both"/>
        <w:rPr>
          <w:rFonts w:ascii="Angsana New" w:hAnsi="Angsana New" w:cs="Angsana New"/>
          <w:sz w:val="26"/>
          <w:szCs w:val="26"/>
        </w:rPr>
      </w:pPr>
    </w:p>
    <w:p w14:paraId="68FB5BAD" w14:textId="77777777" w:rsidR="005E3333" w:rsidRPr="00A44F5B" w:rsidRDefault="005E3333" w:rsidP="00FE3D84">
      <w:pPr>
        <w:jc w:val="both"/>
        <w:rPr>
          <w:rFonts w:ascii="Angsana New" w:hAnsi="Angsana New" w:cs="Angsana New"/>
          <w:sz w:val="26"/>
          <w:szCs w:val="26"/>
          <w:cs/>
        </w:rPr>
        <w:sectPr w:rsidR="005E3333" w:rsidRPr="00A44F5B" w:rsidSect="0017198F">
          <w:pgSz w:w="16834" w:h="11909" w:orient="landscape" w:code="9"/>
          <w:pgMar w:top="1152" w:right="814" w:bottom="1152" w:left="1080" w:header="720" w:footer="720" w:gutter="0"/>
          <w:cols w:space="720"/>
          <w:docGrid w:linePitch="326"/>
        </w:sectPr>
      </w:pPr>
    </w:p>
    <w:p w14:paraId="0DF8E906" w14:textId="77777777" w:rsidR="00B650B8" w:rsidRPr="00A44F5B" w:rsidRDefault="00B650B8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15" w:name="_Toc40348056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เงินลงทุนระยะยาวอื่น</w:t>
      </w:r>
      <w:bookmarkEnd w:id="15"/>
    </w:p>
    <w:p w14:paraId="2110313F" w14:textId="026DF375" w:rsidR="00832CBA" w:rsidRPr="00A44F5B" w:rsidRDefault="00832CBA" w:rsidP="00FE3D84">
      <w:pPr>
        <w:rPr>
          <w:rFonts w:asciiTheme="majorBidi" w:hAnsiTheme="majorBidi" w:cstheme="majorBidi"/>
          <w:sz w:val="26"/>
          <w:szCs w:val="26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990"/>
        <w:gridCol w:w="180"/>
        <w:gridCol w:w="1800"/>
      </w:tblGrid>
      <w:tr w:rsidR="00C558B0" w:rsidRPr="00A44F5B" w14:paraId="613CCD04" w14:textId="77777777" w:rsidTr="008D2EBA">
        <w:trPr>
          <w:cantSplit/>
        </w:trPr>
        <w:tc>
          <w:tcPr>
            <w:tcW w:w="6300" w:type="dxa"/>
          </w:tcPr>
          <w:p w14:paraId="5B8E4355" w14:textId="77777777" w:rsidR="00C558B0" w:rsidRPr="00A44F5B" w:rsidRDefault="00C558B0" w:rsidP="008E6598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7BBA02B2" w14:textId="77777777" w:rsidR="00C558B0" w:rsidRPr="00A44F5B" w:rsidRDefault="00C558B0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2A06594E" w14:textId="77777777" w:rsidR="00C558B0" w:rsidRPr="00A44F5B" w:rsidRDefault="00C558B0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2CAC18B6" w14:textId="1B3EE5D6" w:rsidR="00C558B0" w:rsidRPr="00A44F5B" w:rsidRDefault="00C558B0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558B0" w:rsidRPr="00A44F5B" w14:paraId="32C2105F" w14:textId="77777777" w:rsidTr="008D2EBA">
        <w:trPr>
          <w:cantSplit/>
        </w:trPr>
        <w:tc>
          <w:tcPr>
            <w:tcW w:w="6300" w:type="dxa"/>
          </w:tcPr>
          <w:p w14:paraId="7491F68E" w14:textId="77777777" w:rsidR="00C558B0" w:rsidRPr="00A44F5B" w:rsidRDefault="00C558B0" w:rsidP="008E659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hideMark/>
          </w:tcPr>
          <w:p w14:paraId="1EAC9934" w14:textId="0FA81122" w:rsidR="00C558B0" w:rsidRPr="00A44F5B" w:rsidRDefault="00E63425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 w:bidi="th-TH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  <w:t>หมายเหตุ</w:t>
            </w:r>
          </w:p>
        </w:tc>
        <w:tc>
          <w:tcPr>
            <w:tcW w:w="180" w:type="dxa"/>
          </w:tcPr>
          <w:p w14:paraId="5E7E1DDB" w14:textId="77777777" w:rsidR="00C558B0" w:rsidRPr="00A44F5B" w:rsidRDefault="00C558B0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274C3CB7" w14:textId="56D6E7EA" w:rsidR="00C558B0" w:rsidRPr="00A44F5B" w:rsidRDefault="006A3463" w:rsidP="008E65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C558B0" w:rsidRPr="00A44F5B" w14:paraId="4BD4575A" w14:textId="77777777" w:rsidTr="008D2EBA">
        <w:trPr>
          <w:cantSplit/>
        </w:trPr>
        <w:tc>
          <w:tcPr>
            <w:tcW w:w="6300" w:type="dxa"/>
          </w:tcPr>
          <w:p w14:paraId="59FAE8D2" w14:textId="77777777" w:rsidR="00C558B0" w:rsidRPr="00A44F5B" w:rsidRDefault="00C558B0" w:rsidP="008E6598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09C2B81A" w14:textId="77777777" w:rsidR="00C558B0" w:rsidRPr="00A44F5B" w:rsidRDefault="00C558B0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0E1D81EF" w14:textId="77777777" w:rsidR="00C558B0" w:rsidRPr="00A44F5B" w:rsidRDefault="00C558B0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1D0E620D" w14:textId="5F29FC6A" w:rsidR="00C558B0" w:rsidRPr="00A44F5B" w:rsidRDefault="00C558B0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558B0" w:rsidRPr="00A44F5B" w14:paraId="69199A4F" w14:textId="77777777" w:rsidTr="008D2EBA">
        <w:trPr>
          <w:cantSplit/>
        </w:trPr>
        <w:tc>
          <w:tcPr>
            <w:tcW w:w="6300" w:type="dxa"/>
          </w:tcPr>
          <w:p w14:paraId="2C27EE3D" w14:textId="77777777" w:rsidR="00C558B0" w:rsidRPr="00A44F5B" w:rsidRDefault="00C558B0" w:rsidP="008E6598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12EB6C23" w14:textId="77777777" w:rsidR="00C558B0" w:rsidRPr="00A44F5B" w:rsidRDefault="00C558B0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6CA02340" w14:textId="77777777" w:rsidR="00C558B0" w:rsidRPr="00A44F5B" w:rsidRDefault="00C558B0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5675325A" w14:textId="77777777" w:rsidR="00C558B0" w:rsidRPr="00A44F5B" w:rsidRDefault="00C558B0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</w:tr>
      <w:tr w:rsidR="00C558B0" w:rsidRPr="00A44F5B" w14:paraId="53E477A7" w14:textId="77777777" w:rsidTr="008D2EBA">
        <w:trPr>
          <w:cantSplit/>
        </w:trPr>
        <w:tc>
          <w:tcPr>
            <w:tcW w:w="6300" w:type="dxa"/>
          </w:tcPr>
          <w:p w14:paraId="1641ACF5" w14:textId="40E3E6AF" w:rsidR="00C558B0" w:rsidRPr="00A44F5B" w:rsidRDefault="00407C2F" w:rsidP="00C558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เงินลงทุนที่วัดมูลค่าด้วย</w:t>
            </w:r>
            <w:r w:rsidR="00C558B0" w:rsidRPr="00A44F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90" w:type="dxa"/>
          </w:tcPr>
          <w:p w14:paraId="7094E7D3" w14:textId="77777777" w:rsidR="00C558B0" w:rsidRPr="00A44F5B" w:rsidRDefault="00C558B0" w:rsidP="00C558B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1B8E8C08" w14:textId="77777777" w:rsidR="00C558B0" w:rsidRPr="00A44F5B" w:rsidRDefault="00C558B0" w:rsidP="00C55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69EC47B" w14:textId="77777777" w:rsidR="00C558B0" w:rsidRPr="00A44F5B" w:rsidRDefault="00C558B0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EC60D3" w:rsidRPr="00A44F5B" w14:paraId="1A72A825" w14:textId="77777777" w:rsidTr="008D2EBA">
        <w:trPr>
          <w:cantSplit/>
        </w:trPr>
        <w:tc>
          <w:tcPr>
            <w:tcW w:w="6300" w:type="dxa"/>
          </w:tcPr>
          <w:p w14:paraId="7ECF1AC1" w14:textId="6580A588" w:rsidR="00EC60D3" w:rsidRPr="00A44F5B" w:rsidRDefault="00EC60D3" w:rsidP="00EC60D3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เงินให้กู้ยืมแปลงสภาพ</w:t>
            </w:r>
          </w:p>
        </w:tc>
        <w:tc>
          <w:tcPr>
            <w:tcW w:w="990" w:type="dxa"/>
          </w:tcPr>
          <w:p w14:paraId="6A425D30" w14:textId="77777777" w:rsidR="00EC60D3" w:rsidRPr="00A44F5B" w:rsidRDefault="00EC60D3" w:rsidP="00EC60D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80" w:type="dxa"/>
          </w:tcPr>
          <w:p w14:paraId="0EFDFD0A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0E1331D" w14:textId="7859C550" w:rsidR="00EC60D3" w:rsidRPr="00A44F5B" w:rsidRDefault="00EC60D3" w:rsidP="00EC60D3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192,718</w:t>
            </w:r>
          </w:p>
        </w:tc>
      </w:tr>
      <w:tr w:rsidR="00EC60D3" w:rsidRPr="00A44F5B" w14:paraId="6D13F665" w14:textId="77777777" w:rsidTr="008D2EBA">
        <w:trPr>
          <w:cantSplit/>
        </w:trPr>
        <w:tc>
          <w:tcPr>
            <w:tcW w:w="6300" w:type="dxa"/>
          </w:tcPr>
          <w:p w14:paraId="3BA9474B" w14:textId="135B481F" w:rsidR="00EC60D3" w:rsidRPr="00A44F5B" w:rsidRDefault="00EC60D3" w:rsidP="00EC60D3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820D665" w14:textId="77777777" w:rsidR="00EC60D3" w:rsidRPr="00A44F5B" w:rsidRDefault="00EC60D3" w:rsidP="00EC60D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4ECDCBD7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811C734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60D3" w:rsidRPr="00A44F5B" w14:paraId="17D1CC01" w14:textId="77777777" w:rsidTr="008D2EBA">
        <w:trPr>
          <w:cantSplit/>
        </w:trPr>
        <w:tc>
          <w:tcPr>
            <w:tcW w:w="6300" w:type="dxa"/>
          </w:tcPr>
          <w:p w14:paraId="31E07F19" w14:textId="72653290" w:rsidR="00EC60D3" w:rsidRPr="00A44F5B" w:rsidRDefault="00EC60D3" w:rsidP="00EC60D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เงินลงทุนที่กำหนดให้วัด</w:t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0C78A60C" w14:textId="77777777" w:rsidR="00EC60D3" w:rsidRPr="00A44F5B" w:rsidRDefault="00EC60D3" w:rsidP="00EC60D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0B86C42C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C208D19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60D3" w:rsidRPr="00A44F5B" w14:paraId="439DF6E1" w14:textId="77777777" w:rsidTr="008D2EBA">
        <w:trPr>
          <w:cantSplit/>
        </w:trPr>
        <w:tc>
          <w:tcPr>
            <w:tcW w:w="6300" w:type="dxa"/>
          </w:tcPr>
          <w:p w14:paraId="668C069F" w14:textId="7DBFB1F2" w:rsidR="00EC60D3" w:rsidRPr="00A44F5B" w:rsidRDefault="00EC60D3" w:rsidP="00EC60D3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Bagan Innovation Technology (Singapore) Pte. Ltd.</w:t>
            </w:r>
          </w:p>
        </w:tc>
        <w:tc>
          <w:tcPr>
            <w:tcW w:w="990" w:type="dxa"/>
          </w:tcPr>
          <w:p w14:paraId="24E6EDCF" w14:textId="77777777" w:rsidR="00EC60D3" w:rsidRPr="00A44F5B" w:rsidRDefault="00EC60D3" w:rsidP="00EC60D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4A3DF531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5F42E38" w14:textId="26F37C95" w:rsidR="00EC60D3" w:rsidRPr="00A44F5B" w:rsidRDefault="00EC60D3" w:rsidP="00EC60D3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63,776</w:t>
            </w:r>
          </w:p>
        </w:tc>
      </w:tr>
      <w:tr w:rsidR="00EC60D3" w:rsidRPr="00A44F5B" w14:paraId="0B3CF13A" w14:textId="77777777" w:rsidTr="008D2EBA">
        <w:trPr>
          <w:cantSplit/>
        </w:trPr>
        <w:tc>
          <w:tcPr>
            <w:tcW w:w="6300" w:type="dxa"/>
          </w:tcPr>
          <w:p w14:paraId="1E14FC18" w14:textId="1B0A6B69" w:rsidR="00EC60D3" w:rsidRPr="00A44F5B" w:rsidRDefault="00EC60D3" w:rsidP="00EC60D3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PT Bank </w:t>
            </w:r>
            <w:proofErr w:type="spellStart"/>
            <w:r w:rsidRPr="00A44F5B">
              <w:rPr>
                <w:rFonts w:asciiTheme="majorBidi" w:hAnsiTheme="majorBidi" w:cstheme="majorBidi"/>
                <w:sz w:val="26"/>
                <w:szCs w:val="26"/>
              </w:rPr>
              <w:t>JTrust</w:t>
            </w:r>
            <w:proofErr w:type="spellEnd"/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Indonesia </w:t>
            </w:r>
            <w:proofErr w:type="spellStart"/>
            <w:r w:rsidRPr="00A44F5B">
              <w:rPr>
                <w:rFonts w:asciiTheme="majorBidi" w:hAnsiTheme="majorBidi" w:cstheme="majorBidi"/>
                <w:sz w:val="26"/>
                <w:szCs w:val="26"/>
              </w:rPr>
              <w:t>Tbk</w:t>
            </w:r>
            <w:proofErr w:type="spellEnd"/>
            <w:r w:rsidRPr="00A44F5B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14:paraId="2617DCD8" w14:textId="5D90E211" w:rsidR="00EC60D3" w:rsidRPr="00A44F5B" w:rsidRDefault="00EC60D3" w:rsidP="00EC60D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80" w:type="dxa"/>
          </w:tcPr>
          <w:p w14:paraId="7C7FFFD0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5585DB5A" w14:textId="16157F2C" w:rsidR="00EC60D3" w:rsidRPr="00A90D19" w:rsidRDefault="00484CE7" w:rsidP="00EC60D3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279,015</w:t>
            </w:r>
          </w:p>
        </w:tc>
      </w:tr>
      <w:tr w:rsidR="00EC60D3" w:rsidRPr="00A44F5B" w14:paraId="67BBD63D" w14:textId="77777777" w:rsidTr="008D2EBA">
        <w:trPr>
          <w:cantSplit/>
        </w:trPr>
        <w:tc>
          <w:tcPr>
            <w:tcW w:w="6300" w:type="dxa"/>
          </w:tcPr>
          <w:p w14:paraId="3BFEF644" w14:textId="05D10B44" w:rsidR="00EC60D3" w:rsidRPr="00A44F5B" w:rsidRDefault="00EC60D3" w:rsidP="00EC60D3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เพิ่ม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4F5B">
              <w:rPr>
                <w:rFonts w:asciiTheme="majorBidi" w:hAnsiTheme="majorBidi" w:cs="Angsana New"/>
                <w:sz w:val="26"/>
                <w:szCs w:val="26"/>
                <w:cs/>
              </w:rPr>
              <w:t>กำไรจากการวัดมูลค่ายุติธรรมผ่านกำไรขาดทุนเบ็ดเสร็จอื่นของเงินลงทุน</w:t>
            </w:r>
          </w:p>
        </w:tc>
        <w:tc>
          <w:tcPr>
            <w:tcW w:w="990" w:type="dxa"/>
          </w:tcPr>
          <w:p w14:paraId="3F3A7162" w14:textId="50F4E20D" w:rsidR="00EC60D3" w:rsidRPr="00A44F5B" w:rsidRDefault="00EC60D3" w:rsidP="00EC60D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401C9EE8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509101C" w14:textId="1489E907" w:rsidR="00EC60D3" w:rsidRPr="00A44F5B" w:rsidRDefault="00484CE7" w:rsidP="00EC60D3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31,735</w:t>
            </w:r>
          </w:p>
        </w:tc>
      </w:tr>
      <w:tr w:rsidR="00EC60D3" w:rsidRPr="00A44F5B" w14:paraId="6220B7FC" w14:textId="77777777" w:rsidTr="008D2EBA">
        <w:trPr>
          <w:cantSplit/>
        </w:trPr>
        <w:tc>
          <w:tcPr>
            <w:tcW w:w="6300" w:type="dxa"/>
          </w:tcPr>
          <w:p w14:paraId="2C16DAB9" w14:textId="73DC149C" w:rsidR="00EC60D3" w:rsidRPr="00A44F5B" w:rsidRDefault="00EC60D3" w:rsidP="00EC60D3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รวมเงินลงทุนที่กำหนดให้วัดมูลค่ายุติธรรมกำไรขาดทุนเบ็ดเสร็จอื่น</w:t>
            </w:r>
          </w:p>
        </w:tc>
        <w:tc>
          <w:tcPr>
            <w:tcW w:w="990" w:type="dxa"/>
          </w:tcPr>
          <w:p w14:paraId="03D1A8A7" w14:textId="77777777" w:rsidR="00EC60D3" w:rsidRPr="00A44F5B" w:rsidRDefault="00EC60D3" w:rsidP="00EC60D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1D3FC00C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1B75ABC" w14:textId="749D49F7" w:rsidR="00EC60D3" w:rsidRPr="00A44F5B" w:rsidRDefault="00484CE7" w:rsidP="00EC60D3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374,526</w:t>
            </w:r>
          </w:p>
        </w:tc>
      </w:tr>
      <w:tr w:rsidR="00EC60D3" w:rsidRPr="00A44F5B" w14:paraId="12C62BF7" w14:textId="77777777" w:rsidTr="008D2EBA">
        <w:trPr>
          <w:cantSplit/>
        </w:trPr>
        <w:tc>
          <w:tcPr>
            <w:tcW w:w="6300" w:type="dxa"/>
          </w:tcPr>
          <w:p w14:paraId="6EA6F35A" w14:textId="043ED7C4" w:rsidR="00EC60D3" w:rsidRPr="00A44F5B" w:rsidRDefault="00EC60D3" w:rsidP="00EC60D3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15D2BB6F" w14:textId="77777777" w:rsidR="00EC60D3" w:rsidRPr="00A44F5B" w:rsidRDefault="00EC60D3" w:rsidP="00EC60D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506D4EFD" w14:textId="77777777" w:rsidR="00EC60D3" w:rsidRPr="00A44F5B" w:rsidRDefault="00EC60D3" w:rsidP="00EC60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C7C2C8F" w14:textId="64272F60" w:rsidR="00EC60D3" w:rsidRPr="00A44F5B" w:rsidRDefault="00484CE7" w:rsidP="00EC60D3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567,244</w:t>
            </w:r>
          </w:p>
        </w:tc>
      </w:tr>
    </w:tbl>
    <w:p w14:paraId="4F218C0C" w14:textId="149100FC" w:rsidR="00C558B0" w:rsidRPr="00A44F5B" w:rsidRDefault="00C558B0" w:rsidP="00FE3D84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990"/>
        <w:gridCol w:w="180"/>
        <w:gridCol w:w="1800"/>
      </w:tblGrid>
      <w:tr w:rsidR="0004065F" w:rsidRPr="00A44F5B" w14:paraId="6FEA41DF" w14:textId="77777777" w:rsidTr="008D2EBA">
        <w:trPr>
          <w:cantSplit/>
        </w:trPr>
        <w:tc>
          <w:tcPr>
            <w:tcW w:w="6300" w:type="dxa"/>
          </w:tcPr>
          <w:p w14:paraId="2D19B086" w14:textId="77777777" w:rsidR="0004065F" w:rsidRPr="00A44F5B" w:rsidRDefault="0004065F" w:rsidP="008E6598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4D95E09E" w14:textId="77777777" w:rsidR="0004065F" w:rsidRPr="00A44F5B" w:rsidRDefault="0004065F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09D6E25F" w14:textId="77777777" w:rsidR="0004065F" w:rsidRPr="00A44F5B" w:rsidRDefault="0004065F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13B7093E" w14:textId="77777777" w:rsidR="0004065F" w:rsidRPr="00A44F5B" w:rsidRDefault="0004065F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4065F" w:rsidRPr="00A44F5B" w14:paraId="51BE609C" w14:textId="77777777" w:rsidTr="008D2EBA">
        <w:trPr>
          <w:cantSplit/>
        </w:trPr>
        <w:tc>
          <w:tcPr>
            <w:tcW w:w="6300" w:type="dxa"/>
          </w:tcPr>
          <w:p w14:paraId="08EE0A9E" w14:textId="77777777" w:rsidR="0004065F" w:rsidRPr="00A44F5B" w:rsidRDefault="0004065F" w:rsidP="008E659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hideMark/>
          </w:tcPr>
          <w:p w14:paraId="2F19F397" w14:textId="5D0F9690" w:rsidR="0004065F" w:rsidRPr="00A44F5B" w:rsidRDefault="00E63425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en-GB" w:bidi="th-TH"/>
              </w:rPr>
              <w:t>หมายเหตุ</w:t>
            </w:r>
          </w:p>
        </w:tc>
        <w:tc>
          <w:tcPr>
            <w:tcW w:w="180" w:type="dxa"/>
          </w:tcPr>
          <w:p w14:paraId="11A2B76F" w14:textId="77777777" w:rsidR="0004065F" w:rsidRPr="00A44F5B" w:rsidRDefault="0004065F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2A63CD0E" w14:textId="106D5FA3" w:rsidR="0004065F" w:rsidRPr="00A44F5B" w:rsidRDefault="00E63425" w:rsidP="008E65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04065F"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  <w:r w:rsidR="0004065F" w:rsidRPr="00A44F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</w:tr>
      <w:tr w:rsidR="0004065F" w:rsidRPr="00A44F5B" w14:paraId="35AC748B" w14:textId="77777777" w:rsidTr="008D2EBA">
        <w:trPr>
          <w:cantSplit/>
        </w:trPr>
        <w:tc>
          <w:tcPr>
            <w:tcW w:w="6300" w:type="dxa"/>
          </w:tcPr>
          <w:p w14:paraId="0F8D284D" w14:textId="77777777" w:rsidR="0004065F" w:rsidRPr="00A44F5B" w:rsidRDefault="0004065F" w:rsidP="008E6598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354FCD77" w14:textId="77777777" w:rsidR="0004065F" w:rsidRPr="00A44F5B" w:rsidRDefault="0004065F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518A309C" w14:textId="77777777" w:rsidR="0004065F" w:rsidRPr="00A44F5B" w:rsidRDefault="0004065F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3D77BD78" w14:textId="77777777" w:rsidR="0004065F" w:rsidRPr="00A44F5B" w:rsidRDefault="0004065F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4065F" w:rsidRPr="00A44F5B" w14:paraId="049E061F" w14:textId="77777777" w:rsidTr="008D2EBA">
        <w:trPr>
          <w:cantSplit/>
        </w:trPr>
        <w:tc>
          <w:tcPr>
            <w:tcW w:w="6300" w:type="dxa"/>
          </w:tcPr>
          <w:p w14:paraId="33FFCB11" w14:textId="77777777" w:rsidR="0004065F" w:rsidRPr="00A44F5B" w:rsidRDefault="0004065F" w:rsidP="008E6598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771E2B75" w14:textId="77777777" w:rsidR="0004065F" w:rsidRPr="00A44F5B" w:rsidRDefault="0004065F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5B761100" w14:textId="77777777" w:rsidR="0004065F" w:rsidRPr="00A44F5B" w:rsidRDefault="0004065F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5B77239C" w14:textId="77777777" w:rsidR="0004065F" w:rsidRPr="00A44F5B" w:rsidRDefault="0004065F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</w:tr>
      <w:tr w:rsidR="0004065F" w:rsidRPr="00A44F5B" w14:paraId="50D49E8D" w14:textId="77777777" w:rsidTr="008D2EBA">
        <w:trPr>
          <w:cantSplit/>
        </w:trPr>
        <w:tc>
          <w:tcPr>
            <w:tcW w:w="6300" w:type="dxa"/>
          </w:tcPr>
          <w:p w14:paraId="3D5D7CB3" w14:textId="51BBA5DA" w:rsidR="0004065F" w:rsidRPr="00A44F5B" w:rsidRDefault="0004065F" w:rsidP="000406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เงินลงทุนในตราสารหนี้ที่จะถือจนครบกำหนด </w:t>
            </w:r>
          </w:p>
        </w:tc>
        <w:tc>
          <w:tcPr>
            <w:tcW w:w="990" w:type="dxa"/>
          </w:tcPr>
          <w:p w14:paraId="4685A3A9" w14:textId="77777777" w:rsidR="0004065F" w:rsidRPr="00A44F5B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0FE472EC" w14:textId="77777777" w:rsidR="0004065F" w:rsidRPr="00A44F5B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A198A1F" w14:textId="77777777" w:rsidR="0004065F" w:rsidRPr="00A44F5B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65F" w:rsidRPr="00A44F5B" w14:paraId="549B4F41" w14:textId="77777777" w:rsidTr="008D2EBA">
        <w:trPr>
          <w:cantSplit/>
        </w:trPr>
        <w:tc>
          <w:tcPr>
            <w:tcW w:w="6300" w:type="dxa"/>
          </w:tcPr>
          <w:p w14:paraId="07D37885" w14:textId="0C418B88" w:rsidR="0004065F" w:rsidRPr="00A44F5B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เงินให้กู้ยืมแปลงสภาพ</w:t>
            </w:r>
          </w:p>
        </w:tc>
        <w:tc>
          <w:tcPr>
            <w:tcW w:w="990" w:type="dxa"/>
          </w:tcPr>
          <w:p w14:paraId="56C32C01" w14:textId="77777777" w:rsidR="0004065F" w:rsidRPr="00A44F5B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80" w:type="dxa"/>
          </w:tcPr>
          <w:p w14:paraId="187C0A37" w14:textId="77777777" w:rsidR="0004065F" w:rsidRPr="00A44F5B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69A0B060" w14:textId="256DF757" w:rsidR="0004065F" w:rsidRPr="00A44F5B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192,718</w:t>
            </w:r>
          </w:p>
        </w:tc>
      </w:tr>
      <w:tr w:rsidR="0004065F" w:rsidRPr="00A44F5B" w14:paraId="61633A4A" w14:textId="77777777" w:rsidTr="008D2EBA">
        <w:trPr>
          <w:cantSplit/>
        </w:trPr>
        <w:tc>
          <w:tcPr>
            <w:tcW w:w="6300" w:type="dxa"/>
          </w:tcPr>
          <w:p w14:paraId="653C5E88" w14:textId="77777777" w:rsidR="0004065F" w:rsidRPr="00A44F5B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58037327" w14:textId="77777777" w:rsidR="0004065F" w:rsidRPr="00A44F5B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176580A7" w14:textId="77777777" w:rsidR="0004065F" w:rsidRPr="00A44F5B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2C054635" w14:textId="77777777" w:rsidR="0004065F" w:rsidRPr="00A44F5B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65F" w:rsidRPr="00A44F5B" w14:paraId="50D9B5BB" w14:textId="77777777" w:rsidTr="008D2EBA">
        <w:trPr>
          <w:cantSplit/>
        </w:trPr>
        <w:tc>
          <w:tcPr>
            <w:tcW w:w="6300" w:type="dxa"/>
          </w:tcPr>
          <w:p w14:paraId="36C01D52" w14:textId="18094DB9" w:rsidR="0004065F" w:rsidRPr="00A44F5B" w:rsidRDefault="0004065F" w:rsidP="000406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990" w:type="dxa"/>
          </w:tcPr>
          <w:p w14:paraId="0331B6F9" w14:textId="77777777" w:rsidR="0004065F" w:rsidRPr="00A44F5B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25451C51" w14:textId="77777777" w:rsidR="0004065F" w:rsidRPr="00A44F5B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675C0932" w14:textId="77777777" w:rsidR="0004065F" w:rsidRPr="00A44F5B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65F" w:rsidRPr="00A44F5B" w14:paraId="519F4A0E" w14:textId="77777777" w:rsidTr="008D2EBA">
        <w:trPr>
          <w:cantSplit/>
        </w:trPr>
        <w:tc>
          <w:tcPr>
            <w:tcW w:w="6300" w:type="dxa"/>
          </w:tcPr>
          <w:p w14:paraId="4B1D965B" w14:textId="2BB69D36" w:rsidR="0004065F" w:rsidRPr="00A44F5B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Bagan Innovation Technology (Singapore) Pte. Ltd.</w:t>
            </w:r>
          </w:p>
        </w:tc>
        <w:tc>
          <w:tcPr>
            <w:tcW w:w="990" w:type="dxa"/>
          </w:tcPr>
          <w:p w14:paraId="491E0F94" w14:textId="77777777" w:rsidR="0004065F" w:rsidRPr="00A44F5B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21487789" w14:textId="77777777" w:rsidR="0004065F" w:rsidRPr="00A44F5B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741E8348" w14:textId="167F27D8" w:rsidR="0004065F" w:rsidRPr="00A44F5B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63,776</w:t>
            </w:r>
          </w:p>
        </w:tc>
      </w:tr>
      <w:tr w:rsidR="0004065F" w:rsidRPr="00A44F5B" w14:paraId="0DB55F47" w14:textId="77777777" w:rsidTr="008D2EBA">
        <w:trPr>
          <w:cantSplit/>
        </w:trPr>
        <w:tc>
          <w:tcPr>
            <w:tcW w:w="6300" w:type="dxa"/>
          </w:tcPr>
          <w:p w14:paraId="66E8E050" w14:textId="503B20AE" w:rsidR="0004065F" w:rsidRPr="00A44F5B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PT Bank </w:t>
            </w:r>
            <w:proofErr w:type="spellStart"/>
            <w:r w:rsidRPr="00A44F5B">
              <w:rPr>
                <w:rFonts w:asciiTheme="majorBidi" w:hAnsiTheme="majorBidi" w:cstheme="majorBidi"/>
                <w:sz w:val="26"/>
                <w:szCs w:val="26"/>
              </w:rPr>
              <w:t>JTrust</w:t>
            </w:r>
            <w:proofErr w:type="spellEnd"/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Indonesia </w:t>
            </w:r>
            <w:proofErr w:type="spellStart"/>
            <w:r w:rsidRPr="00A44F5B">
              <w:rPr>
                <w:rFonts w:asciiTheme="majorBidi" w:hAnsiTheme="majorBidi" w:cstheme="majorBidi"/>
                <w:sz w:val="26"/>
                <w:szCs w:val="26"/>
              </w:rPr>
              <w:t>Tbk</w:t>
            </w:r>
            <w:proofErr w:type="spellEnd"/>
            <w:r w:rsidRPr="00A44F5B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14:paraId="0EF2461E" w14:textId="77777777" w:rsidR="0004065F" w:rsidRPr="00A44F5B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80" w:type="dxa"/>
          </w:tcPr>
          <w:p w14:paraId="7F789355" w14:textId="77777777" w:rsidR="0004065F" w:rsidRPr="00A44F5B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FB92B0D" w14:textId="272848EF" w:rsidR="0004065F" w:rsidRPr="00A44F5B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414,502</w:t>
            </w:r>
          </w:p>
        </w:tc>
      </w:tr>
      <w:tr w:rsidR="0004065F" w:rsidRPr="00A44F5B" w14:paraId="1720C4D5" w14:textId="77777777" w:rsidTr="008D2EBA">
        <w:trPr>
          <w:cantSplit/>
        </w:trPr>
        <w:tc>
          <w:tcPr>
            <w:tcW w:w="6300" w:type="dxa"/>
          </w:tcPr>
          <w:p w14:paraId="0214DA33" w14:textId="47E25590" w:rsidR="0004065F" w:rsidRPr="00A44F5B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- PT Bank </w:t>
            </w:r>
            <w:proofErr w:type="spellStart"/>
            <w:r w:rsidRPr="00A44F5B">
              <w:rPr>
                <w:rFonts w:asciiTheme="majorBidi" w:hAnsiTheme="majorBidi" w:cstheme="majorBidi"/>
                <w:sz w:val="26"/>
                <w:szCs w:val="26"/>
              </w:rPr>
              <w:t>JTrust</w:t>
            </w:r>
            <w:proofErr w:type="spellEnd"/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Indonesia </w:t>
            </w:r>
            <w:proofErr w:type="spellStart"/>
            <w:r w:rsidRPr="00A44F5B">
              <w:rPr>
                <w:rFonts w:asciiTheme="majorBidi" w:hAnsiTheme="majorBidi" w:cstheme="majorBidi"/>
                <w:sz w:val="26"/>
                <w:szCs w:val="26"/>
              </w:rPr>
              <w:t>Tbk</w:t>
            </w:r>
            <w:proofErr w:type="spellEnd"/>
            <w:r w:rsidRPr="00A44F5B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14:paraId="75037ADD" w14:textId="77777777" w:rsidR="0004065F" w:rsidRPr="00A44F5B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218D742A" w14:textId="77777777" w:rsidR="0004065F" w:rsidRPr="00A44F5B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AAE2DD3" w14:textId="4F82CCE5" w:rsidR="0004065F" w:rsidRPr="00A44F5B" w:rsidRDefault="0004065F" w:rsidP="008D2EBA">
            <w:pPr>
              <w:pStyle w:val="acctfourfigures"/>
              <w:tabs>
                <w:tab w:val="clear" w:pos="765"/>
              </w:tabs>
              <w:spacing w:line="240" w:lineRule="atLeast"/>
              <w:ind w:right="-10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(135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487)</w:t>
            </w:r>
          </w:p>
        </w:tc>
      </w:tr>
      <w:tr w:rsidR="0004065F" w:rsidRPr="00A44F5B" w14:paraId="76B84376" w14:textId="77777777" w:rsidTr="008D2EBA">
        <w:trPr>
          <w:cantSplit/>
        </w:trPr>
        <w:tc>
          <w:tcPr>
            <w:tcW w:w="6300" w:type="dxa"/>
          </w:tcPr>
          <w:p w14:paraId="5F2BD64D" w14:textId="06CEA34F" w:rsidR="0004065F" w:rsidRPr="00A44F5B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รวมเงินลงทุนในบริษัทอื่น</w:t>
            </w:r>
          </w:p>
        </w:tc>
        <w:tc>
          <w:tcPr>
            <w:tcW w:w="990" w:type="dxa"/>
          </w:tcPr>
          <w:p w14:paraId="2FC92748" w14:textId="77777777" w:rsidR="0004065F" w:rsidRPr="00A44F5B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52F4D0CB" w14:textId="77777777" w:rsidR="0004065F" w:rsidRPr="00A44F5B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4FADB35" w14:textId="67FB3F63" w:rsidR="0004065F" w:rsidRPr="00A44F5B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342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791</w:t>
            </w:r>
          </w:p>
        </w:tc>
      </w:tr>
      <w:tr w:rsidR="0004065F" w:rsidRPr="00A44F5B" w14:paraId="13DE0F7B" w14:textId="77777777" w:rsidTr="008D2EBA">
        <w:trPr>
          <w:cantSplit/>
        </w:trPr>
        <w:tc>
          <w:tcPr>
            <w:tcW w:w="6300" w:type="dxa"/>
          </w:tcPr>
          <w:p w14:paraId="16010373" w14:textId="1D1F953A" w:rsidR="0004065F" w:rsidRPr="00A44F5B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3FEE16BD" w14:textId="77777777" w:rsidR="0004065F" w:rsidRPr="00A44F5B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2BEB20D6" w14:textId="77777777" w:rsidR="0004065F" w:rsidRPr="00A44F5B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65772DA" w14:textId="2CBB9CC5" w:rsidR="0004065F" w:rsidRPr="00A44F5B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535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509</w:t>
            </w:r>
          </w:p>
        </w:tc>
      </w:tr>
    </w:tbl>
    <w:p w14:paraId="067CA225" w14:textId="77777777" w:rsidR="0004065F" w:rsidRPr="00A44F5B" w:rsidRDefault="0004065F" w:rsidP="00FE3D84">
      <w:pPr>
        <w:ind w:left="461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446CD1C4" w14:textId="01ADE025" w:rsidR="00674410" w:rsidRPr="00A44F5B" w:rsidRDefault="00674410" w:rsidP="00FE3D84">
      <w:pPr>
        <w:ind w:left="461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A44F5B">
        <w:rPr>
          <w:rFonts w:asciiTheme="majorBidi" w:hAnsiTheme="majorBidi" w:cstheme="majorBidi"/>
          <w:i/>
          <w:iCs/>
          <w:sz w:val="26"/>
          <w:szCs w:val="26"/>
          <w:cs/>
        </w:rPr>
        <w:t xml:space="preserve">เงินลงทุนใน </w:t>
      </w:r>
      <w:r w:rsidRPr="00A44F5B">
        <w:rPr>
          <w:rFonts w:asciiTheme="majorBidi" w:hAnsiTheme="majorBidi" w:cstheme="majorBidi"/>
          <w:i/>
          <w:iCs/>
          <w:sz w:val="26"/>
          <w:szCs w:val="26"/>
        </w:rPr>
        <w:t xml:space="preserve">PT Bank </w:t>
      </w:r>
      <w:proofErr w:type="spellStart"/>
      <w:r w:rsidRPr="00A44F5B">
        <w:rPr>
          <w:rFonts w:asciiTheme="majorBidi" w:hAnsiTheme="majorBidi" w:cstheme="majorBidi"/>
          <w:i/>
          <w:iCs/>
          <w:sz w:val="26"/>
          <w:szCs w:val="26"/>
        </w:rPr>
        <w:t>JTrust</w:t>
      </w:r>
      <w:proofErr w:type="spellEnd"/>
      <w:r w:rsidRPr="00A44F5B">
        <w:rPr>
          <w:rFonts w:asciiTheme="majorBidi" w:hAnsiTheme="majorBidi" w:cstheme="majorBidi"/>
          <w:i/>
          <w:iCs/>
          <w:sz w:val="26"/>
          <w:szCs w:val="26"/>
        </w:rPr>
        <w:t xml:space="preserve"> Indonesia </w:t>
      </w:r>
      <w:proofErr w:type="spellStart"/>
      <w:r w:rsidRPr="00A44F5B">
        <w:rPr>
          <w:rFonts w:asciiTheme="majorBidi" w:hAnsiTheme="majorBidi" w:cstheme="majorBidi"/>
          <w:i/>
          <w:iCs/>
          <w:sz w:val="26"/>
          <w:szCs w:val="26"/>
        </w:rPr>
        <w:t>Tbk</w:t>
      </w:r>
      <w:proofErr w:type="spellEnd"/>
      <w:r w:rsidRPr="00A44F5B">
        <w:rPr>
          <w:rFonts w:asciiTheme="majorBidi" w:hAnsiTheme="majorBidi" w:cstheme="majorBidi"/>
          <w:i/>
          <w:iCs/>
          <w:sz w:val="26"/>
          <w:szCs w:val="26"/>
        </w:rPr>
        <w:t>.</w:t>
      </w:r>
    </w:p>
    <w:p w14:paraId="1DB82871" w14:textId="77777777" w:rsidR="00674410" w:rsidRPr="00A44F5B" w:rsidRDefault="00674410" w:rsidP="00FE3D84">
      <w:pPr>
        <w:ind w:left="461"/>
        <w:rPr>
          <w:rFonts w:asciiTheme="majorBidi" w:hAnsiTheme="majorBidi" w:cstheme="majorBidi"/>
          <w:sz w:val="26"/>
          <w:szCs w:val="26"/>
        </w:rPr>
      </w:pPr>
    </w:p>
    <w:p w14:paraId="0379F37A" w14:textId="7F6F5A17" w:rsidR="0004065F" w:rsidRPr="00A44F5B" w:rsidRDefault="0004065F" w:rsidP="000406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/>
          <w:sz w:val="26"/>
          <w:szCs w:val="26"/>
        </w:rPr>
      </w:pPr>
      <w:r w:rsidRPr="00A44F5B">
        <w:rPr>
          <w:rFonts w:asciiTheme="majorBidi" w:hAnsiTheme="majorBidi"/>
          <w:sz w:val="26"/>
          <w:szCs w:val="26"/>
          <w:cs/>
        </w:rPr>
        <w:t xml:space="preserve">ผู้ถือหุ้นใหญ่ของ </w:t>
      </w:r>
      <w:r w:rsidRPr="00A44F5B">
        <w:rPr>
          <w:rFonts w:asciiTheme="majorBidi" w:hAnsiTheme="majorBidi" w:cstheme="majorBidi"/>
          <w:sz w:val="26"/>
          <w:szCs w:val="26"/>
        </w:rPr>
        <w:t xml:space="preserve">PT Bank </w:t>
      </w:r>
      <w:proofErr w:type="spellStart"/>
      <w:r w:rsidRPr="00A44F5B">
        <w:rPr>
          <w:rFonts w:asciiTheme="majorBidi" w:hAnsiTheme="majorBidi" w:cstheme="majorBidi"/>
          <w:sz w:val="26"/>
          <w:szCs w:val="26"/>
        </w:rPr>
        <w:t>JTrust</w:t>
      </w:r>
      <w:proofErr w:type="spellEnd"/>
      <w:r w:rsidRPr="00A44F5B">
        <w:rPr>
          <w:rFonts w:asciiTheme="majorBidi" w:hAnsiTheme="majorBidi" w:cstheme="majorBidi"/>
          <w:sz w:val="26"/>
          <w:szCs w:val="26"/>
        </w:rPr>
        <w:t xml:space="preserve"> Indonesia </w:t>
      </w:r>
      <w:proofErr w:type="spellStart"/>
      <w:r w:rsidRPr="00A44F5B">
        <w:rPr>
          <w:rFonts w:asciiTheme="majorBidi" w:hAnsiTheme="majorBidi" w:cstheme="majorBidi"/>
          <w:sz w:val="26"/>
          <w:szCs w:val="26"/>
        </w:rPr>
        <w:t>Tbk</w:t>
      </w:r>
      <w:proofErr w:type="spellEnd"/>
      <w:r w:rsidRPr="00A44F5B">
        <w:rPr>
          <w:rFonts w:asciiTheme="majorBidi" w:hAnsiTheme="majorBidi" w:cstheme="majorBidi"/>
          <w:sz w:val="26"/>
          <w:szCs w:val="26"/>
        </w:rPr>
        <w:t>. (</w:t>
      </w:r>
      <w:r w:rsidRPr="00A44F5B">
        <w:rPr>
          <w:rFonts w:asciiTheme="majorBidi" w:hAnsiTheme="majorBidi"/>
          <w:sz w:val="26"/>
          <w:szCs w:val="26"/>
          <w:cs/>
        </w:rPr>
        <w:t xml:space="preserve">ซึ่งถือหุ้นประมาณร้อยละ </w:t>
      </w:r>
      <w:r w:rsidR="00E63425" w:rsidRPr="00A44F5B">
        <w:rPr>
          <w:rFonts w:asciiTheme="majorBidi" w:hAnsiTheme="majorBidi"/>
          <w:sz w:val="26"/>
          <w:szCs w:val="26"/>
        </w:rPr>
        <w:t xml:space="preserve">97 </w:t>
      </w:r>
      <w:r w:rsidRPr="00A44F5B">
        <w:rPr>
          <w:rFonts w:asciiTheme="majorBidi" w:hAnsiTheme="majorBidi"/>
          <w:sz w:val="26"/>
          <w:szCs w:val="26"/>
          <w:cs/>
        </w:rPr>
        <w:t xml:space="preserve">ของหุ้นทั้งหมด) เป็นบริษัทในกลุ่มเดียวกันกับผู้ที่เป็นโจทก์ฟ้องบริษัทในคดีความต่างๆ ตามที่กล่าวไว้ในหมายเหตุประกอบงบการเงินข้อ </w:t>
      </w:r>
      <w:r w:rsidR="00E63425" w:rsidRPr="00A44F5B">
        <w:rPr>
          <w:rFonts w:asciiTheme="majorBidi" w:hAnsiTheme="majorBidi"/>
          <w:sz w:val="26"/>
          <w:szCs w:val="26"/>
        </w:rPr>
        <w:t>17</w:t>
      </w:r>
    </w:p>
    <w:p w14:paraId="6165BB09" w14:textId="16A21062" w:rsidR="00D62E37" w:rsidRPr="00A44F5B" w:rsidRDefault="00D6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</w:rPr>
        <w:br w:type="page"/>
      </w:r>
    </w:p>
    <w:p w14:paraId="0A968B51" w14:textId="40B8C089" w:rsidR="0004065F" w:rsidRPr="00A44F5B" w:rsidRDefault="008E6598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16" w:name="_Toc40301766"/>
      <w:bookmarkStart w:id="17" w:name="_Toc40348057"/>
      <w:bookmarkStart w:id="18" w:name="_Toc40348058"/>
      <w:bookmarkEnd w:id="16"/>
      <w:bookmarkEnd w:id="17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ค่าเผื่อผลขาดทุนด้านเครดิตที่คาดว่าจะเกิดขึ้น</w:t>
      </w:r>
      <w:bookmarkEnd w:id="18"/>
    </w:p>
    <w:p w14:paraId="0EC901B3" w14:textId="77777777" w:rsidR="00B37583" w:rsidRPr="00A44F5B" w:rsidRDefault="00B37583" w:rsidP="00B37583">
      <w:pPr>
        <w:rPr>
          <w:rFonts w:asciiTheme="majorBidi" w:hAnsiTheme="majorBidi" w:cstheme="majorBidi"/>
          <w:sz w:val="26"/>
          <w:szCs w:val="26"/>
          <w:lang w:val="th-TH"/>
        </w:rPr>
      </w:pPr>
    </w:p>
    <w:p w14:paraId="45C0C0F6" w14:textId="5FE1E7E0" w:rsidR="008E6598" w:rsidRPr="00A44F5B" w:rsidRDefault="00E54533" w:rsidP="00E54533">
      <w:pPr>
        <w:pStyle w:val="block"/>
        <w:spacing w:after="0" w:line="240" w:lineRule="auto"/>
        <w:ind w:left="540" w:right="-7"/>
        <w:jc w:val="both"/>
        <w:rPr>
          <w:rFonts w:asciiTheme="majorBidi" w:hAnsiTheme="majorBidi" w:cs="Angsana New"/>
          <w:sz w:val="26"/>
          <w:szCs w:val="26"/>
          <w:lang w:val="en-US" w:bidi="th-TH"/>
        </w:rPr>
      </w:pPr>
      <w:r w:rsidRPr="00A44F5B">
        <w:rPr>
          <w:rFonts w:asciiTheme="majorBidi" w:hAnsiTheme="majorBidi" w:cs="Angsana New"/>
          <w:sz w:val="26"/>
          <w:szCs w:val="26"/>
          <w:cs/>
          <w:lang w:val="en-US" w:bidi="th-TH"/>
        </w:rPr>
        <w:t>การเปลี่ยนแปลงค่าเผื่อผลขาดทุนด้านเครดิตที่คาดว่าจะเกิดขึ้นระหว่างงวดแสดงดังนี้</w:t>
      </w:r>
    </w:p>
    <w:p w14:paraId="7356F9DC" w14:textId="77777777" w:rsidR="00E54533" w:rsidRPr="00A44F5B" w:rsidRDefault="00E54533" w:rsidP="00E5453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6"/>
          <w:szCs w:val="26"/>
          <w:lang w:bidi="th-TH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540"/>
        <w:gridCol w:w="1350"/>
        <w:gridCol w:w="254"/>
        <w:gridCol w:w="1367"/>
      </w:tblGrid>
      <w:tr w:rsidR="00D62E37" w:rsidRPr="00A44F5B" w14:paraId="0C7CDEB1" w14:textId="77777777" w:rsidTr="008D2EBA">
        <w:trPr>
          <w:tblHeader/>
        </w:trPr>
        <w:tc>
          <w:tcPr>
            <w:tcW w:w="5580" w:type="dxa"/>
            <w:vAlign w:val="bottom"/>
          </w:tcPr>
          <w:p w14:paraId="0EB768C0" w14:textId="4DC121CD" w:rsidR="008E6598" w:rsidRPr="00A44F5B" w:rsidRDefault="008E6598" w:rsidP="008E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2D3A36E3" w14:textId="77777777" w:rsidR="008E6598" w:rsidRPr="00A44F5B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D587197" w14:textId="3220072B" w:rsidR="008E6598" w:rsidRPr="00A44F5B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" w:type="dxa"/>
            <w:vAlign w:val="bottom"/>
          </w:tcPr>
          <w:p w14:paraId="350A8081" w14:textId="77777777" w:rsidR="008E6598" w:rsidRPr="00A44F5B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EF095C0" w14:textId="77777777" w:rsidR="008E6598" w:rsidRPr="00A44F5B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EADCC21" w14:textId="04B35FA7" w:rsidR="008E6598" w:rsidRPr="00A44F5B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2E37" w:rsidRPr="00A44F5B" w14:paraId="2F6D3BC3" w14:textId="77777777" w:rsidTr="00D62E37">
        <w:trPr>
          <w:tblHeader/>
        </w:trPr>
        <w:tc>
          <w:tcPr>
            <w:tcW w:w="5580" w:type="dxa"/>
          </w:tcPr>
          <w:p w14:paraId="2D77D177" w14:textId="77777777" w:rsidR="008E6598" w:rsidRPr="00A44F5B" w:rsidRDefault="008E6598" w:rsidP="008E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68AB9FAA" w14:textId="70692983" w:rsidR="008E6598" w:rsidRPr="00A44F5B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1" w:type="dxa"/>
            <w:gridSpan w:val="3"/>
            <w:vAlign w:val="center"/>
          </w:tcPr>
          <w:p w14:paraId="1B192A01" w14:textId="73055F41" w:rsidR="008E6598" w:rsidRPr="00A44F5B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E54533"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62E37" w:rsidRPr="00A44F5B" w14:paraId="0F54320B" w14:textId="77777777" w:rsidTr="008D2EBA">
        <w:trPr>
          <w:tblHeader/>
        </w:trPr>
        <w:tc>
          <w:tcPr>
            <w:tcW w:w="5580" w:type="dxa"/>
          </w:tcPr>
          <w:p w14:paraId="0C9A61B0" w14:textId="2EDFC907" w:rsidR="00D62E37" w:rsidRPr="00A44F5B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ปรับปรุงใหม่ 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(ดูหมายเหตุข้อ 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19A2591C" w14:textId="0D6A6800" w:rsidR="00D62E37" w:rsidRPr="00A44F5B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41352F" w14:textId="7DB0AC46" w:rsidR="00D62E37" w:rsidRPr="00A44F5B" w:rsidRDefault="00D62E37" w:rsidP="008D2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1,979,71</w:t>
            </w:r>
            <w:r w:rsidR="00296D3E"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54" w:type="dxa"/>
          </w:tcPr>
          <w:p w14:paraId="54A1ED6B" w14:textId="77777777" w:rsidR="00D62E37" w:rsidRPr="00A44F5B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</w:tcPr>
          <w:p w14:paraId="631DF531" w14:textId="7DCDF7FB" w:rsidR="00D62E37" w:rsidRPr="00A44F5B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453,171</w:t>
            </w:r>
          </w:p>
        </w:tc>
      </w:tr>
      <w:tr w:rsidR="00D62E37" w:rsidRPr="00A44F5B" w14:paraId="3ABF3907" w14:textId="77777777" w:rsidTr="008D2EBA">
        <w:trPr>
          <w:tblHeader/>
        </w:trPr>
        <w:tc>
          <w:tcPr>
            <w:tcW w:w="5580" w:type="dxa"/>
            <w:vAlign w:val="bottom"/>
          </w:tcPr>
          <w:p w14:paraId="2C109049" w14:textId="481CA23A" w:rsidR="00D62E37" w:rsidRPr="00A44F5B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540" w:type="dxa"/>
          </w:tcPr>
          <w:p w14:paraId="127C1484" w14:textId="77777777" w:rsidR="00D62E37" w:rsidRPr="00A44F5B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2BD72E" w14:textId="71717194" w:rsidR="00D62E37" w:rsidRPr="00A44F5B" w:rsidRDefault="00F0525F" w:rsidP="008D2E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108,244</w:t>
            </w:r>
          </w:p>
        </w:tc>
        <w:tc>
          <w:tcPr>
            <w:tcW w:w="254" w:type="dxa"/>
          </w:tcPr>
          <w:p w14:paraId="55EAE7A3" w14:textId="77777777" w:rsidR="00D62E37" w:rsidRPr="00A44F5B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</w:tcPr>
          <w:p w14:paraId="2FC52F95" w14:textId="0EDE1DC5" w:rsidR="00D62E37" w:rsidRPr="00A44F5B" w:rsidRDefault="00F0525F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30,300</w:t>
            </w:r>
          </w:p>
        </w:tc>
      </w:tr>
      <w:tr w:rsidR="00D62E37" w:rsidRPr="00A44F5B" w14:paraId="292ECA60" w14:textId="77777777" w:rsidTr="008D2EBA">
        <w:trPr>
          <w:tblHeader/>
        </w:trPr>
        <w:tc>
          <w:tcPr>
            <w:tcW w:w="5580" w:type="dxa"/>
            <w:vAlign w:val="bottom"/>
          </w:tcPr>
          <w:p w14:paraId="144332C2" w14:textId="542C9FF1" w:rsidR="00D62E37" w:rsidRPr="00A44F5B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สินทรัพย์ทางการเงินที่ชำระคืน</w:t>
            </w:r>
            <w:r w:rsidR="00243C03"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และการตัดรายการ</w:t>
            </w:r>
          </w:p>
        </w:tc>
        <w:tc>
          <w:tcPr>
            <w:tcW w:w="540" w:type="dxa"/>
          </w:tcPr>
          <w:p w14:paraId="70FEF9B1" w14:textId="77777777" w:rsidR="00D62E37" w:rsidRPr="00A44F5B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BDE481" w14:textId="03B237C6" w:rsidR="00D62E37" w:rsidRPr="00A44F5B" w:rsidRDefault="00F0525F" w:rsidP="008D2E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367,667)</w:t>
            </w:r>
          </w:p>
        </w:tc>
        <w:tc>
          <w:tcPr>
            <w:tcW w:w="254" w:type="dxa"/>
            <w:vAlign w:val="bottom"/>
          </w:tcPr>
          <w:p w14:paraId="0FF3DD3E" w14:textId="77777777" w:rsidR="00D62E37" w:rsidRPr="00A44F5B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97B45BB" w14:textId="101D1D86" w:rsidR="00D62E37" w:rsidRPr="00A44F5B" w:rsidRDefault="00F0525F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(336,692)</w:t>
            </w:r>
          </w:p>
        </w:tc>
      </w:tr>
      <w:tr w:rsidR="00D62E37" w:rsidRPr="00A44F5B" w14:paraId="1DF3C3B1" w14:textId="77777777" w:rsidTr="008D2EBA">
        <w:trPr>
          <w:tblHeader/>
        </w:trPr>
        <w:tc>
          <w:tcPr>
            <w:tcW w:w="5580" w:type="dxa"/>
            <w:vAlign w:val="bottom"/>
          </w:tcPr>
          <w:p w14:paraId="502F6FE6" w14:textId="5E128091" w:rsidR="00D62E37" w:rsidRPr="00A44F5B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สินทรัพย์ทางการเงินใหม่ที่ได้มา </w:t>
            </w:r>
          </w:p>
        </w:tc>
        <w:tc>
          <w:tcPr>
            <w:tcW w:w="540" w:type="dxa"/>
          </w:tcPr>
          <w:p w14:paraId="46E4B9D3" w14:textId="77777777" w:rsidR="00D62E37" w:rsidRPr="00A44F5B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B9A360" w14:textId="21887F1D" w:rsidR="00D62E37" w:rsidRPr="00A44F5B" w:rsidRDefault="00F0525F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339,676</w:t>
            </w:r>
          </w:p>
        </w:tc>
        <w:tc>
          <w:tcPr>
            <w:tcW w:w="254" w:type="dxa"/>
          </w:tcPr>
          <w:p w14:paraId="1FBD7DE8" w14:textId="77777777" w:rsidR="00D62E37" w:rsidRPr="00A44F5B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</w:tcPr>
          <w:p w14:paraId="4393F390" w14:textId="72258088" w:rsidR="00D62E37" w:rsidRPr="00A44F5B" w:rsidRDefault="00F0525F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318,646</w:t>
            </w:r>
          </w:p>
        </w:tc>
      </w:tr>
      <w:tr w:rsidR="003D6DF4" w:rsidRPr="00A44F5B" w14:paraId="32E6EC28" w14:textId="77777777" w:rsidTr="008D2EBA">
        <w:trPr>
          <w:tblHeader/>
        </w:trPr>
        <w:tc>
          <w:tcPr>
            <w:tcW w:w="5580" w:type="dxa"/>
            <w:vAlign w:val="bottom"/>
          </w:tcPr>
          <w:p w14:paraId="1A6D11FA" w14:textId="2951A6E4" w:rsidR="003D6DF4" w:rsidRPr="00A44F5B" w:rsidRDefault="003D6DF4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ผลขาดทุนจากการเปลี่ยนแปลงเงื่อนไขสัญญา</w:t>
            </w:r>
            <w:r w:rsidR="004278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278BD"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(ดูหมายเหตุข้อ </w:t>
            </w:r>
            <w:r w:rsidR="004278B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5 </w:t>
            </w:r>
            <w:r w:rsidR="004278B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และ </w:t>
            </w:r>
            <w:r w:rsidR="004278B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  <w:r w:rsidR="004278BD"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6557715F" w14:textId="77777777" w:rsidR="003D6DF4" w:rsidRPr="00A44F5B" w:rsidRDefault="003D6DF4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A52346" w14:textId="395894C8" w:rsidR="003D6DF4" w:rsidRPr="00A44F5B" w:rsidRDefault="003D6DF4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6DF4">
              <w:rPr>
                <w:rFonts w:asciiTheme="majorBidi" w:hAnsiTheme="majorBidi" w:cstheme="majorBidi"/>
                <w:sz w:val="26"/>
                <w:szCs w:val="26"/>
              </w:rPr>
              <w:t>28,827</w:t>
            </w:r>
          </w:p>
        </w:tc>
        <w:tc>
          <w:tcPr>
            <w:tcW w:w="254" w:type="dxa"/>
          </w:tcPr>
          <w:p w14:paraId="6847257F" w14:textId="77777777" w:rsidR="003D6DF4" w:rsidRPr="00A44F5B" w:rsidRDefault="003D6DF4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</w:tcPr>
          <w:p w14:paraId="0C7656A7" w14:textId="16508916" w:rsidR="003D6DF4" w:rsidRPr="00A44F5B" w:rsidRDefault="003D6DF4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6DF4">
              <w:rPr>
                <w:rFonts w:asciiTheme="majorBidi" w:hAnsiTheme="majorBidi" w:cstheme="majorBidi"/>
                <w:sz w:val="26"/>
                <w:szCs w:val="26"/>
              </w:rPr>
              <w:t>23,208</w:t>
            </w:r>
          </w:p>
        </w:tc>
      </w:tr>
      <w:tr w:rsidR="00D62E37" w:rsidRPr="00A44F5B" w14:paraId="4E53B711" w14:textId="77777777" w:rsidTr="008D2EBA">
        <w:trPr>
          <w:tblHeader/>
        </w:trPr>
        <w:tc>
          <w:tcPr>
            <w:tcW w:w="5580" w:type="dxa"/>
            <w:vAlign w:val="bottom"/>
          </w:tcPr>
          <w:p w14:paraId="1E55561D" w14:textId="5EB2CA19" w:rsidR="00D62E37" w:rsidRPr="00A44F5B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ผลกระทบการเปลี่ยนแปลงอัตราแลกเปลี่ยนเงินตราต่างประเทศ</w:t>
            </w:r>
          </w:p>
        </w:tc>
        <w:tc>
          <w:tcPr>
            <w:tcW w:w="540" w:type="dxa"/>
          </w:tcPr>
          <w:p w14:paraId="4AD54657" w14:textId="77777777" w:rsidR="00D62E37" w:rsidRPr="00A44F5B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F84D19" w14:textId="687FC160" w:rsidR="00D62E37" w:rsidRPr="00A44F5B" w:rsidRDefault="00F0525F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34,085</w:t>
            </w:r>
          </w:p>
        </w:tc>
        <w:tc>
          <w:tcPr>
            <w:tcW w:w="254" w:type="dxa"/>
          </w:tcPr>
          <w:p w14:paraId="3AB29B96" w14:textId="77777777" w:rsidR="00D62E37" w:rsidRPr="00A44F5B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107ABB8" w14:textId="23C0CF41" w:rsidR="00D62E37" w:rsidRPr="00A44F5B" w:rsidRDefault="00F0525F" w:rsidP="008D2EB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E37" w:rsidRPr="00A44F5B" w14:paraId="12CEE6E5" w14:textId="77777777" w:rsidTr="008D2EBA">
        <w:trPr>
          <w:trHeight w:val="53"/>
          <w:tblHeader/>
        </w:trPr>
        <w:tc>
          <w:tcPr>
            <w:tcW w:w="5580" w:type="dxa"/>
          </w:tcPr>
          <w:p w14:paraId="2BA711C1" w14:textId="1E480511" w:rsidR="00D62E37" w:rsidRPr="00A44F5B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C60D3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EC60D3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  <w:r w:rsidR="00EC60D3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540" w:type="dxa"/>
          </w:tcPr>
          <w:p w14:paraId="4360D249" w14:textId="77777777" w:rsidR="00D62E37" w:rsidRPr="00A44F5B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7004B2" w14:textId="687F6B78" w:rsidR="00D62E37" w:rsidRPr="00A44F5B" w:rsidRDefault="003D6DF4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2,122,880</w:t>
            </w:r>
          </w:p>
        </w:tc>
        <w:tc>
          <w:tcPr>
            <w:tcW w:w="254" w:type="dxa"/>
          </w:tcPr>
          <w:p w14:paraId="08711A20" w14:textId="77777777" w:rsidR="00D62E37" w:rsidRPr="00A44F5B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76040208" w14:textId="7B4ABF98" w:rsidR="00D62E37" w:rsidRPr="00A44F5B" w:rsidRDefault="003D6DF4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488,633</w:t>
            </w:r>
          </w:p>
        </w:tc>
      </w:tr>
    </w:tbl>
    <w:p w14:paraId="5754F11C" w14:textId="77777777" w:rsidR="0004065F" w:rsidRPr="00A44F5B" w:rsidRDefault="0004065F" w:rsidP="0004065F">
      <w:pPr>
        <w:rPr>
          <w:rFonts w:asciiTheme="majorBidi" w:hAnsiTheme="majorBidi" w:cstheme="majorBidi"/>
          <w:sz w:val="26"/>
          <w:szCs w:val="26"/>
        </w:rPr>
      </w:pPr>
    </w:p>
    <w:p w14:paraId="1119984F" w14:textId="724F71B8" w:rsidR="00997A80" w:rsidRPr="00A44F5B" w:rsidRDefault="0045314C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19" w:name="_Toc40348059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การ</w:t>
      </w:r>
      <w:r w:rsidR="00F54A9D"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เปลี่ยนแปลงหนี้สินที่เกิด</w:t>
      </w:r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จากกิจกรรมจัดหาเงิน</w:t>
      </w:r>
      <w:bookmarkEnd w:id="19"/>
    </w:p>
    <w:p w14:paraId="6CCA8E83" w14:textId="7CC015D3" w:rsidR="005F1800" w:rsidRPr="00A44F5B" w:rsidRDefault="005F1800" w:rsidP="00FE3D8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00"/>
        <w:gridCol w:w="1350"/>
        <w:gridCol w:w="254"/>
        <w:gridCol w:w="1367"/>
      </w:tblGrid>
      <w:tr w:rsidR="00EC60D3" w:rsidRPr="00A44F5B" w14:paraId="3D29088B" w14:textId="77777777" w:rsidTr="00A90D19">
        <w:trPr>
          <w:tblHeader/>
        </w:trPr>
        <w:tc>
          <w:tcPr>
            <w:tcW w:w="5220" w:type="dxa"/>
            <w:vAlign w:val="bottom"/>
          </w:tcPr>
          <w:p w14:paraId="0C28E027" w14:textId="77777777" w:rsidR="00EC60D3" w:rsidRPr="00A44F5B" w:rsidRDefault="00EC60D3" w:rsidP="0083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72BF3E3" w14:textId="77777777" w:rsidR="00EC60D3" w:rsidRPr="00A44F5B" w:rsidRDefault="00EC60D3" w:rsidP="0083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C381C64" w14:textId="77777777" w:rsidR="00EC60D3" w:rsidRPr="00A44F5B" w:rsidRDefault="00EC60D3" w:rsidP="0083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" w:type="dxa"/>
            <w:vAlign w:val="bottom"/>
          </w:tcPr>
          <w:p w14:paraId="5FA5E265" w14:textId="77777777" w:rsidR="00EC60D3" w:rsidRPr="00A44F5B" w:rsidRDefault="00EC60D3" w:rsidP="0083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79EB3420" w14:textId="77777777" w:rsidR="00EC60D3" w:rsidRPr="00A44F5B" w:rsidRDefault="00EC60D3" w:rsidP="0083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F3B9DFE" w14:textId="77777777" w:rsidR="00EC60D3" w:rsidRPr="00A44F5B" w:rsidRDefault="00EC60D3" w:rsidP="0083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C60D3" w:rsidRPr="00A44F5B" w14:paraId="15924A6D" w14:textId="77777777" w:rsidTr="00A90D19">
        <w:trPr>
          <w:tblHeader/>
        </w:trPr>
        <w:tc>
          <w:tcPr>
            <w:tcW w:w="5220" w:type="dxa"/>
            <w:vAlign w:val="bottom"/>
          </w:tcPr>
          <w:p w14:paraId="616C93ED" w14:textId="77777777" w:rsidR="00EC60D3" w:rsidRPr="00A44F5B" w:rsidRDefault="00EC60D3" w:rsidP="0083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D73D593" w14:textId="6F76E3E4" w:rsidR="00EC60D3" w:rsidRPr="00A90D19" w:rsidRDefault="005F790F" w:rsidP="0083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90D1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971" w:type="dxa"/>
            <w:gridSpan w:val="3"/>
            <w:vAlign w:val="bottom"/>
          </w:tcPr>
          <w:p w14:paraId="49492160" w14:textId="5A011422" w:rsidR="00EC60D3" w:rsidRPr="00A44F5B" w:rsidRDefault="00EC60D3" w:rsidP="0083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เงินกู้ยืมและดอกเบี้ยค้างจ่าย</w:t>
            </w:r>
          </w:p>
        </w:tc>
      </w:tr>
      <w:tr w:rsidR="00EC60D3" w:rsidRPr="00A44F5B" w14:paraId="1A640FE9" w14:textId="77777777" w:rsidTr="00A90D19">
        <w:trPr>
          <w:tblHeader/>
        </w:trPr>
        <w:tc>
          <w:tcPr>
            <w:tcW w:w="5220" w:type="dxa"/>
          </w:tcPr>
          <w:p w14:paraId="6A398C38" w14:textId="77777777" w:rsidR="00EC60D3" w:rsidRPr="00A44F5B" w:rsidRDefault="00EC60D3" w:rsidP="0083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CC52460" w14:textId="77777777" w:rsidR="00EC60D3" w:rsidRPr="00A44F5B" w:rsidRDefault="00EC60D3" w:rsidP="0083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1" w:type="dxa"/>
            <w:gridSpan w:val="3"/>
            <w:vAlign w:val="center"/>
          </w:tcPr>
          <w:p w14:paraId="72113D28" w14:textId="77777777" w:rsidR="00EC60D3" w:rsidRPr="00A44F5B" w:rsidRDefault="00EC60D3" w:rsidP="0083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C60D3" w:rsidRPr="00A44F5B" w14:paraId="7934FB22" w14:textId="77777777" w:rsidTr="00A90D19">
        <w:trPr>
          <w:tblHeader/>
        </w:trPr>
        <w:tc>
          <w:tcPr>
            <w:tcW w:w="5220" w:type="dxa"/>
            <w:shd w:val="clear" w:color="auto" w:fill="auto"/>
          </w:tcPr>
          <w:p w14:paraId="0BC3122C" w14:textId="59D6E12B" w:rsidR="00EC60D3" w:rsidRPr="00A44F5B" w:rsidRDefault="00EC60D3" w:rsidP="00EC6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AB2F7C"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559CE21F" w14:textId="77777777" w:rsidR="00EC60D3" w:rsidRPr="00A44F5B" w:rsidRDefault="00EC60D3" w:rsidP="00EC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E9BABAE" w14:textId="79C3BF26" w:rsidR="00EC60D3" w:rsidRPr="00A44F5B" w:rsidRDefault="00232B04" w:rsidP="00EC60D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18,216</w:t>
            </w:r>
          </w:p>
        </w:tc>
        <w:tc>
          <w:tcPr>
            <w:tcW w:w="254" w:type="dxa"/>
            <w:shd w:val="clear" w:color="auto" w:fill="auto"/>
          </w:tcPr>
          <w:p w14:paraId="35162C0C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2EA48953" w14:textId="65891F32" w:rsidR="00EC60D3" w:rsidRPr="00A44F5B" w:rsidRDefault="00232B04" w:rsidP="00A90D19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0467" w:rsidRPr="00A44F5B" w14:paraId="271FAD2F" w14:textId="77777777" w:rsidTr="00A90D19">
        <w:trPr>
          <w:tblHeader/>
        </w:trPr>
        <w:tc>
          <w:tcPr>
            <w:tcW w:w="5220" w:type="dxa"/>
            <w:shd w:val="clear" w:color="auto" w:fill="auto"/>
          </w:tcPr>
          <w:p w14:paraId="062C0367" w14:textId="77777777" w:rsidR="004B0467" w:rsidRPr="00A44F5B" w:rsidRDefault="004B0467" w:rsidP="00403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249" w:right="-108" w:hanging="24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900" w:type="dxa"/>
            <w:shd w:val="clear" w:color="auto" w:fill="auto"/>
          </w:tcPr>
          <w:p w14:paraId="618B334C" w14:textId="77777777" w:rsidR="004B0467" w:rsidRPr="00A44F5B" w:rsidRDefault="004B0467" w:rsidP="004B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43BE33F" w14:textId="5ACD4483" w:rsidR="004B0467" w:rsidRPr="00A90D19" w:rsidRDefault="004B0467" w:rsidP="004B046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(660,947)</w:t>
            </w:r>
          </w:p>
        </w:tc>
        <w:tc>
          <w:tcPr>
            <w:tcW w:w="254" w:type="dxa"/>
            <w:shd w:val="clear" w:color="auto" w:fill="auto"/>
          </w:tcPr>
          <w:p w14:paraId="7889AC4B" w14:textId="77777777" w:rsidR="004B0467" w:rsidRPr="00A44F5B" w:rsidRDefault="004B0467" w:rsidP="004B046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54A3B33A" w14:textId="5CC87502" w:rsidR="004B0467" w:rsidRPr="00A44F5B" w:rsidRDefault="004B0467" w:rsidP="004B046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F5B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660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F5B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048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EC60D3" w:rsidRPr="00A44F5B" w14:paraId="33B47EB4" w14:textId="77777777" w:rsidTr="00A90D19">
        <w:trPr>
          <w:tblHeader/>
        </w:trPr>
        <w:tc>
          <w:tcPr>
            <w:tcW w:w="5220" w:type="dxa"/>
            <w:shd w:val="clear" w:color="auto" w:fill="auto"/>
          </w:tcPr>
          <w:p w14:paraId="6CFAC677" w14:textId="7D33AFFE" w:rsidR="00EC60D3" w:rsidRPr="00A90D19" w:rsidRDefault="00EC60D3" w:rsidP="00EC6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90D1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รายการที่มิใช่เงินสด</w:t>
            </w:r>
          </w:p>
        </w:tc>
        <w:tc>
          <w:tcPr>
            <w:tcW w:w="900" w:type="dxa"/>
            <w:shd w:val="clear" w:color="auto" w:fill="auto"/>
          </w:tcPr>
          <w:p w14:paraId="6B9CAF93" w14:textId="77777777" w:rsidR="00EC60D3" w:rsidRPr="00A44F5B" w:rsidRDefault="00EC60D3" w:rsidP="00EC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088D6A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642614D1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23F972C4" w14:textId="77777777" w:rsidR="00EC60D3" w:rsidRPr="00A90D19" w:rsidRDefault="00EC60D3" w:rsidP="00EC60D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C60D3" w:rsidRPr="00A44F5B" w14:paraId="343B1949" w14:textId="77777777" w:rsidTr="00A90D19">
        <w:trPr>
          <w:tblHeader/>
        </w:trPr>
        <w:tc>
          <w:tcPr>
            <w:tcW w:w="5220" w:type="dxa"/>
            <w:shd w:val="clear" w:color="auto" w:fill="auto"/>
          </w:tcPr>
          <w:p w14:paraId="1C6E342F" w14:textId="37175829" w:rsidR="00EC60D3" w:rsidRPr="00A44F5B" w:rsidRDefault="00EC60D3" w:rsidP="00EC6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249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4AD4B728" w14:textId="77777777" w:rsidR="00EC60D3" w:rsidRPr="00A44F5B" w:rsidRDefault="00EC60D3" w:rsidP="00EC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D834954" w14:textId="09D6AFCC" w:rsidR="00EC60D3" w:rsidRPr="00A44F5B" w:rsidRDefault="004B0467" w:rsidP="00EC60D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14,423</w:t>
            </w:r>
          </w:p>
        </w:tc>
        <w:tc>
          <w:tcPr>
            <w:tcW w:w="254" w:type="dxa"/>
            <w:shd w:val="clear" w:color="auto" w:fill="auto"/>
          </w:tcPr>
          <w:p w14:paraId="10A10684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0C83B81E" w14:textId="47914262" w:rsidR="00EC60D3" w:rsidRPr="00A44F5B" w:rsidRDefault="004B0467" w:rsidP="00EC60D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13,528</w:t>
            </w:r>
          </w:p>
        </w:tc>
      </w:tr>
      <w:tr w:rsidR="00EC60D3" w:rsidRPr="00A44F5B" w14:paraId="0D845736" w14:textId="77777777" w:rsidTr="00A90D19">
        <w:trPr>
          <w:tblHeader/>
        </w:trPr>
        <w:tc>
          <w:tcPr>
            <w:tcW w:w="5220" w:type="dxa"/>
            <w:shd w:val="clear" w:color="auto" w:fill="auto"/>
          </w:tcPr>
          <w:p w14:paraId="00933A39" w14:textId="7DA524B9" w:rsidR="00EC60D3" w:rsidRPr="00A44F5B" w:rsidRDefault="00EC60D3" w:rsidP="00EC6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249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การเปลี่ยนแปลงจาก</w:t>
            </w:r>
            <w:r w:rsidR="009502C3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00" w:type="dxa"/>
            <w:shd w:val="clear" w:color="auto" w:fill="auto"/>
          </w:tcPr>
          <w:p w14:paraId="2B2D3B5B" w14:textId="6126727C" w:rsidR="00EC60D3" w:rsidRPr="00A90D19" w:rsidRDefault="005F790F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center" w:pos="4536"/>
                <w:tab w:val="right" w:pos="9072"/>
              </w:tabs>
              <w:ind w:right="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90D1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350" w:type="dxa"/>
            <w:shd w:val="clear" w:color="auto" w:fill="auto"/>
          </w:tcPr>
          <w:p w14:paraId="014AD0B4" w14:textId="4DF26E81" w:rsidR="00EC60D3" w:rsidRPr="00A44F5B" w:rsidRDefault="00484CE7" w:rsidP="00EC60D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670,549</w:t>
            </w:r>
          </w:p>
        </w:tc>
        <w:tc>
          <w:tcPr>
            <w:tcW w:w="254" w:type="dxa"/>
            <w:shd w:val="clear" w:color="auto" w:fill="auto"/>
          </w:tcPr>
          <w:p w14:paraId="2E3542AD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4C4BA84C" w14:textId="09BBE487" w:rsidR="00EC60D3" w:rsidRPr="00A44F5B" w:rsidRDefault="00AF5B4F" w:rsidP="00EC60D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670</w:t>
            </w:r>
            <w:r w:rsidR="004B0467" w:rsidRPr="00A44F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</w:tr>
      <w:tr w:rsidR="00EC60D3" w:rsidRPr="00A44F5B" w14:paraId="21202516" w14:textId="77777777" w:rsidTr="00A90D19">
        <w:trPr>
          <w:tblHeader/>
        </w:trPr>
        <w:tc>
          <w:tcPr>
            <w:tcW w:w="5220" w:type="dxa"/>
            <w:shd w:val="clear" w:color="auto" w:fill="auto"/>
          </w:tcPr>
          <w:p w14:paraId="29125FCD" w14:textId="3446E0A9" w:rsidR="00EC60D3" w:rsidRPr="00A44F5B" w:rsidRDefault="00EC60D3" w:rsidP="00CE4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36"/>
                <w:tab w:val="right" w:pos="9072"/>
              </w:tabs>
              <w:spacing w:after="0"/>
              <w:ind w:left="526" w:right="61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ผลกระทบของการเปลี่ยนแปลงของอัตราแลกเปลี่ยนเงินตรา</w:t>
            </w:r>
            <w:r w:rsidR="00E4048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A44F5B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00" w:type="dxa"/>
            <w:shd w:val="clear" w:color="auto" w:fill="auto"/>
          </w:tcPr>
          <w:p w14:paraId="40F20341" w14:textId="77777777" w:rsidR="00EC60D3" w:rsidRPr="00A44F5B" w:rsidRDefault="00EC60D3" w:rsidP="00EC6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73AEE7" w14:textId="25DA5399" w:rsidR="00EC60D3" w:rsidRPr="00A44F5B" w:rsidRDefault="004B0467" w:rsidP="00EC60D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(23,584)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409A90A" w14:textId="77777777" w:rsidR="00EC60D3" w:rsidRPr="00A44F5B" w:rsidRDefault="00EC60D3" w:rsidP="00EC60D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1A6A54B" w14:textId="271024A1" w:rsidR="00EC60D3" w:rsidRPr="00A44F5B" w:rsidRDefault="004B0467" w:rsidP="00EC60D3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(24,029)</w:t>
            </w:r>
          </w:p>
        </w:tc>
      </w:tr>
      <w:tr w:rsidR="00EC60D3" w:rsidRPr="00A44F5B" w14:paraId="2D615C4F" w14:textId="77777777" w:rsidTr="00A90D19">
        <w:trPr>
          <w:trHeight w:val="53"/>
          <w:tblHeader/>
        </w:trPr>
        <w:tc>
          <w:tcPr>
            <w:tcW w:w="5220" w:type="dxa"/>
            <w:shd w:val="clear" w:color="auto" w:fill="auto"/>
          </w:tcPr>
          <w:p w14:paraId="511FB0F6" w14:textId="0DFABF46" w:rsidR="00EC60D3" w:rsidRPr="00A44F5B" w:rsidRDefault="00EC60D3" w:rsidP="00831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ณ วันที่ 30 มิถุนายน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47D49CB7" w14:textId="77777777" w:rsidR="00EC60D3" w:rsidRPr="00A44F5B" w:rsidRDefault="00EC60D3" w:rsidP="00831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D0008" w14:textId="55E3B84A" w:rsidR="00EC60D3" w:rsidRPr="00A44F5B" w:rsidRDefault="004B0467" w:rsidP="0083152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18,657</w:t>
            </w:r>
          </w:p>
        </w:tc>
        <w:tc>
          <w:tcPr>
            <w:tcW w:w="254" w:type="dxa"/>
            <w:shd w:val="clear" w:color="auto" w:fill="auto"/>
          </w:tcPr>
          <w:p w14:paraId="36470DCC" w14:textId="77777777" w:rsidR="00EC60D3" w:rsidRPr="00A44F5B" w:rsidRDefault="00EC60D3" w:rsidP="0083152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E90B3F" w14:textId="6A56DCE0" w:rsidR="00EC60D3" w:rsidRPr="00A44F5B" w:rsidRDefault="004B0467" w:rsidP="00A90D19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0124AB7" w14:textId="08C9537B" w:rsidR="00EC60D3" w:rsidRPr="00A44F5B" w:rsidRDefault="00EC60D3" w:rsidP="00FE3D84">
      <w:pPr>
        <w:rPr>
          <w:rFonts w:asciiTheme="majorBidi" w:hAnsiTheme="majorBidi" w:cstheme="majorBidi"/>
          <w:sz w:val="26"/>
          <w:szCs w:val="26"/>
        </w:rPr>
      </w:pPr>
    </w:p>
    <w:p w14:paraId="7E34F6AE" w14:textId="77777777" w:rsidR="00821B13" w:rsidRPr="00A44F5B" w:rsidRDefault="00821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bookmarkStart w:id="20" w:name="_Toc40348060"/>
      <w:r w:rsidRPr="00A44F5B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0E8F89E7" w14:textId="63B3A7B0" w:rsidR="00CB6394" w:rsidRPr="00A44F5B" w:rsidRDefault="00437B48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หุ้นกู้แปลงสภาพ</w:t>
      </w:r>
      <w:bookmarkEnd w:id="20"/>
    </w:p>
    <w:p w14:paraId="33AA1978" w14:textId="77777777" w:rsidR="00437B48" w:rsidRPr="00A44F5B" w:rsidRDefault="00437B48" w:rsidP="00FE3D84">
      <w:pPr>
        <w:pStyle w:val="BodyText"/>
        <w:spacing w:after="0"/>
        <w:rPr>
          <w:rFonts w:asciiTheme="majorBidi" w:hAnsiTheme="majorBidi" w:cstheme="majorBidi"/>
          <w:sz w:val="26"/>
          <w:szCs w:val="26"/>
          <w:lang w:val="en-GB"/>
        </w:rPr>
      </w:pPr>
      <w:r w:rsidRPr="00A44F5B">
        <w:rPr>
          <w:rFonts w:asciiTheme="majorBidi" w:hAnsiTheme="majorBidi" w:cstheme="majorBidi"/>
          <w:sz w:val="26"/>
          <w:szCs w:val="26"/>
        </w:rPr>
        <w:tab/>
      </w:r>
      <w:r w:rsidRPr="00A44F5B">
        <w:rPr>
          <w:rFonts w:asciiTheme="majorBidi" w:hAnsiTheme="majorBidi" w:cstheme="majorBidi"/>
          <w:sz w:val="26"/>
          <w:szCs w:val="26"/>
        </w:rPr>
        <w:tab/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4"/>
        <w:gridCol w:w="1331"/>
        <w:gridCol w:w="18"/>
        <w:gridCol w:w="236"/>
        <w:gridCol w:w="15"/>
        <w:gridCol w:w="1367"/>
      </w:tblGrid>
      <w:tr w:rsidR="00183CE5" w:rsidRPr="00A44F5B" w14:paraId="4415B849" w14:textId="77777777" w:rsidTr="00832CBA">
        <w:trPr>
          <w:trHeight w:val="259"/>
        </w:trPr>
        <w:tc>
          <w:tcPr>
            <w:tcW w:w="3368" w:type="pct"/>
          </w:tcPr>
          <w:p w14:paraId="1F9FCD10" w14:textId="77777777" w:rsidR="00437B48" w:rsidRPr="00A44F5B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14:paraId="508AA8B1" w14:textId="77777777" w:rsidR="00437B48" w:rsidRPr="00A44F5B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72766BE2" w14:textId="77777777" w:rsidR="00437B48" w:rsidRPr="00A44F5B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51075B" w:rsidRPr="00A44F5B" w14:paraId="62C1FB7B" w14:textId="77777777" w:rsidTr="00832CBA">
        <w:trPr>
          <w:trHeight w:val="259"/>
        </w:trPr>
        <w:tc>
          <w:tcPr>
            <w:tcW w:w="3368" w:type="pct"/>
          </w:tcPr>
          <w:p w14:paraId="104B93AD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32" w:type="pct"/>
          </w:tcPr>
          <w:p w14:paraId="3E6D0E71" w14:textId="2B96E891" w:rsidR="0051075B" w:rsidRPr="00A44F5B" w:rsidRDefault="006A3463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30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8" w:type="pct"/>
            <w:gridSpan w:val="3"/>
          </w:tcPr>
          <w:p w14:paraId="78CFE089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752" w:type="pct"/>
          </w:tcPr>
          <w:p w14:paraId="59E5DFA7" w14:textId="549628E2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31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075B" w:rsidRPr="00A44F5B" w14:paraId="521EAE7E" w14:textId="77777777" w:rsidTr="00832CBA">
        <w:trPr>
          <w:trHeight w:val="259"/>
        </w:trPr>
        <w:tc>
          <w:tcPr>
            <w:tcW w:w="3368" w:type="pct"/>
          </w:tcPr>
          <w:p w14:paraId="46D99A84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32" w:type="pct"/>
          </w:tcPr>
          <w:p w14:paraId="250984F5" w14:textId="57EC0011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48" w:type="pct"/>
            <w:gridSpan w:val="3"/>
          </w:tcPr>
          <w:p w14:paraId="793E7E05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752" w:type="pct"/>
          </w:tcPr>
          <w:p w14:paraId="6D758FE8" w14:textId="7D26B858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</w:t>
            </w:r>
            <w:r w:rsidRPr="00A44F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183CE5" w:rsidRPr="00A44F5B" w14:paraId="5DD482BB" w14:textId="77777777" w:rsidTr="00832CBA">
        <w:trPr>
          <w:trHeight w:val="259"/>
        </w:trPr>
        <w:tc>
          <w:tcPr>
            <w:tcW w:w="3368" w:type="pct"/>
          </w:tcPr>
          <w:p w14:paraId="7E18F14F" w14:textId="77777777" w:rsidR="00437B48" w:rsidRPr="00A44F5B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14:paraId="1DEE663A" w14:textId="77777777" w:rsidR="00437B48" w:rsidRPr="00A44F5B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51075B" w:rsidRPr="00A44F5B" w14:paraId="3C994468" w14:textId="77777777" w:rsidTr="00832CBA">
        <w:trPr>
          <w:trHeight w:val="191"/>
        </w:trPr>
        <w:tc>
          <w:tcPr>
            <w:tcW w:w="3368" w:type="pct"/>
          </w:tcPr>
          <w:p w14:paraId="3CA81A99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หุ้นกู้แปลงสภาพครั้งที่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1/2559</w:t>
            </w:r>
          </w:p>
        </w:tc>
        <w:tc>
          <w:tcPr>
            <w:tcW w:w="742" w:type="pct"/>
            <w:gridSpan w:val="2"/>
          </w:tcPr>
          <w:p w14:paraId="1811312F" w14:textId="17E77756" w:rsidR="0051075B" w:rsidRPr="00A44F5B" w:rsidRDefault="00484CE7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4,017,046</w:t>
            </w:r>
          </w:p>
        </w:tc>
        <w:tc>
          <w:tcPr>
            <w:tcW w:w="130" w:type="pct"/>
          </w:tcPr>
          <w:p w14:paraId="66988421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14:paraId="0411DEB4" w14:textId="6D13D018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3,921,510</w:t>
            </w:r>
          </w:p>
        </w:tc>
      </w:tr>
      <w:tr w:rsidR="0051075B" w:rsidRPr="00A44F5B" w14:paraId="2BF44396" w14:textId="77777777" w:rsidTr="00832CBA">
        <w:trPr>
          <w:trHeight w:val="191"/>
        </w:trPr>
        <w:tc>
          <w:tcPr>
            <w:tcW w:w="3368" w:type="pct"/>
          </w:tcPr>
          <w:p w14:paraId="5EE21947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หุ้นกู้แปลงสภาพครั้งที่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1/2560</w:t>
            </w:r>
          </w:p>
        </w:tc>
        <w:tc>
          <w:tcPr>
            <w:tcW w:w="742" w:type="pct"/>
            <w:gridSpan w:val="2"/>
          </w:tcPr>
          <w:p w14:paraId="22F0AE48" w14:textId="437ECCCF" w:rsidR="0051075B" w:rsidRPr="00A44F5B" w:rsidRDefault="00484CE7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1,548,36</w:t>
            </w:r>
            <w:r w:rsidR="0077213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0" w:type="pct"/>
          </w:tcPr>
          <w:p w14:paraId="065AD2CE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14:paraId="6555E9B9" w14:textId="5902F8CB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1,512,291</w:t>
            </w:r>
          </w:p>
        </w:tc>
      </w:tr>
      <w:tr w:rsidR="0051075B" w:rsidRPr="00A44F5B" w14:paraId="1948E7B5" w14:textId="77777777" w:rsidTr="004A2E7F">
        <w:trPr>
          <w:trHeight w:val="259"/>
        </w:trPr>
        <w:tc>
          <w:tcPr>
            <w:tcW w:w="3368" w:type="pct"/>
          </w:tcPr>
          <w:p w14:paraId="54D1A21D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หุ้นกู้แปลงสภาพครั้งที่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2/2560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09451D76" w14:textId="74CD1250" w:rsidR="0051075B" w:rsidRPr="00A44F5B" w:rsidRDefault="00484CE7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" w:type="pct"/>
          </w:tcPr>
          <w:p w14:paraId="3B87F310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</w:tcPr>
          <w:p w14:paraId="69847351" w14:textId="0249B7E2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604,916</w:t>
            </w:r>
          </w:p>
        </w:tc>
      </w:tr>
      <w:tr w:rsidR="0051075B" w:rsidRPr="00A44F5B" w14:paraId="25081694" w14:textId="77777777" w:rsidTr="004A2E7F">
        <w:trPr>
          <w:trHeight w:val="259"/>
        </w:trPr>
        <w:tc>
          <w:tcPr>
            <w:tcW w:w="3368" w:type="pct"/>
          </w:tcPr>
          <w:p w14:paraId="1CEDD935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</w:tcPr>
          <w:p w14:paraId="6BB2808C" w14:textId="728407EC" w:rsidR="0051075B" w:rsidRPr="00A44F5B" w:rsidRDefault="00484CE7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5,565,4</w:t>
            </w:r>
            <w:r w:rsidR="007721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30" w:type="pct"/>
          </w:tcPr>
          <w:p w14:paraId="39FA60D6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14:paraId="5561D3D3" w14:textId="26F6AB4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6,038,717</w:t>
            </w:r>
          </w:p>
        </w:tc>
      </w:tr>
      <w:tr w:rsidR="0051075B" w:rsidRPr="00A44F5B" w14:paraId="5B1C8AC9" w14:textId="77777777" w:rsidTr="007C7536">
        <w:trPr>
          <w:trHeight w:val="259"/>
        </w:trPr>
        <w:tc>
          <w:tcPr>
            <w:tcW w:w="3368" w:type="pct"/>
          </w:tcPr>
          <w:p w14:paraId="4256E5D6" w14:textId="0A802349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="00243C03"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1ABC13D1" w14:textId="35106E2D" w:rsidR="0051075B" w:rsidRPr="00A44F5B" w:rsidRDefault="00484CE7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(1,361)</w:t>
            </w:r>
          </w:p>
        </w:tc>
        <w:tc>
          <w:tcPr>
            <w:tcW w:w="130" w:type="pct"/>
            <w:vAlign w:val="bottom"/>
          </w:tcPr>
          <w:p w14:paraId="3C5100EF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0A9D99A8" w14:textId="3352BC22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(2,228)</w:t>
            </w:r>
          </w:p>
        </w:tc>
      </w:tr>
      <w:tr w:rsidR="0051075B" w:rsidRPr="00A44F5B" w14:paraId="3D17B99F" w14:textId="77777777" w:rsidTr="007C7536">
        <w:trPr>
          <w:trHeight w:val="259"/>
        </w:trPr>
        <w:tc>
          <w:tcPr>
            <w:tcW w:w="3368" w:type="pct"/>
          </w:tcPr>
          <w:p w14:paraId="7105292B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หุ้นกู้แปลงสภาพ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vAlign w:val="bottom"/>
          </w:tcPr>
          <w:p w14:paraId="6E0942E4" w14:textId="4E30EA0F" w:rsidR="0051075B" w:rsidRPr="00A44F5B" w:rsidRDefault="00484CE7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 w:rsidR="00572813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  <w:r w:rsidR="0013589B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4,04</w:t>
            </w:r>
            <w:r w:rsidR="007721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0" w:type="pct"/>
            <w:vAlign w:val="bottom"/>
          </w:tcPr>
          <w:p w14:paraId="745810CC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  <w:vAlign w:val="bottom"/>
          </w:tcPr>
          <w:p w14:paraId="71895891" w14:textId="404F2393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6,036,489</w:t>
            </w:r>
          </w:p>
        </w:tc>
      </w:tr>
      <w:tr w:rsidR="0051075B" w:rsidRPr="00A44F5B" w14:paraId="042F0821" w14:textId="77777777" w:rsidTr="007C7536">
        <w:trPr>
          <w:trHeight w:val="276"/>
        </w:trPr>
        <w:tc>
          <w:tcPr>
            <w:tcW w:w="3368" w:type="pct"/>
          </w:tcPr>
          <w:p w14:paraId="5238E7D8" w14:textId="70D65A9E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="00243C03"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มูลค่าที่จัดประเภทเป็นส่วนของผู้ถือหุ้น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6C233690" w14:textId="35167364" w:rsidR="0051075B" w:rsidRPr="00A44F5B" w:rsidRDefault="0013589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(45,339)</w:t>
            </w:r>
          </w:p>
        </w:tc>
        <w:tc>
          <w:tcPr>
            <w:tcW w:w="130" w:type="pct"/>
            <w:vAlign w:val="bottom"/>
          </w:tcPr>
          <w:p w14:paraId="1DF11E23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461DE6E0" w14:textId="2CBC8D3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(59,458)</w:t>
            </w:r>
          </w:p>
        </w:tc>
      </w:tr>
      <w:tr w:rsidR="0051075B" w:rsidRPr="00A44F5B" w14:paraId="5DBD134E" w14:textId="77777777" w:rsidTr="002264F9">
        <w:trPr>
          <w:trHeight w:val="276"/>
        </w:trPr>
        <w:tc>
          <w:tcPr>
            <w:tcW w:w="3368" w:type="pct"/>
          </w:tcPr>
          <w:p w14:paraId="1B578AEB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มูลค่าที่จัดประเภทเป็นส่วนของหนี้สิน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9244E" w14:textId="45902F12" w:rsidR="0051075B" w:rsidRPr="00A44F5B" w:rsidRDefault="0013589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5,518,7</w:t>
            </w:r>
            <w:r w:rsidR="007721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30" w:type="pct"/>
            <w:vAlign w:val="bottom"/>
          </w:tcPr>
          <w:p w14:paraId="2A726A07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A5009" w14:textId="15B78FC3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5,977,031</w:t>
            </w:r>
          </w:p>
        </w:tc>
      </w:tr>
      <w:tr w:rsidR="0051075B" w:rsidRPr="00A44F5B" w14:paraId="618FF5CF" w14:textId="77777777" w:rsidTr="004A2E7F">
        <w:trPr>
          <w:trHeight w:val="276"/>
        </w:trPr>
        <w:tc>
          <w:tcPr>
            <w:tcW w:w="3368" w:type="pct"/>
          </w:tcPr>
          <w:p w14:paraId="399A6D5B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double" w:sz="4" w:space="0" w:color="auto"/>
            </w:tcBorders>
            <w:vAlign w:val="bottom"/>
          </w:tcPr>
          <w:p w14:paraId="74621A9D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72A40214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double" w:sz="4" w:space="0" w:color="auto"/>
            </w:tcBorders>
            <w:vAlign w:val="bottom"/>
          </w:tcPr>
          <w:p w14:paraId="18F09BA6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075B" w:rsidRPr="00A44F5B" w14:paraId="09C8944B" w14:textId="77777777" w:rsidTr="002922D3">
        <w:trPr>
          <w:trHeight w:val="276"/>
        </w:trPr>
        <w:tc>
          <w:tcPr>
            <w:tcW w:w="3368" w:type="pct"/>
          </w:tcPr>
          <w:p w14:paraId="6AD6037A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742" w:type="pct"/>
            <w:gridSpan w:val="2"/>
            <w:vAlign w:val="bottom"/>
          </w:tcPr>
          <w:p w14:paraId="2F505423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37B87D16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3BA37B93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075B" w:rsidRPr="00A44F5B" w14:paraId="31F38D3E" w14:textId="77777777" w:rsidTr="002922D3">
        <w:trPr>
          <w:trHeight w:val="276"/>
        </w:trPr>
        <w:tc>
          <w:tcPr>
            <w:tcW w:w="3368" w:type="pct"/>
          </w:tcPr>
          <w:p w14:paraId="6EEDA536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หุ้นกู้แปลงสภาพภายใต้การพิจารณาคดีในชั้นศาล</w:t>
            </w:r>
          </w:p>
        </w:tc>
        <w:tc>
          <w:tcPr>
            <w:tcW w:w="742" w:type="pct"/>
            <w:gridSpan w:val="2"/>
            <w:vAlign w:val="bottom"/>
          </w:tcPr>
          <w:p w14:paraId="2DE7E9A7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34FB67D6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2BCB511D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075B" w:rsidRPr="00A44F5B" w14:paraId="478B8143" w14:textId="77777777" w:rsidTr="00BF70E3">
        <w:trPr>
          <w:trHeight w:val="276"/>
        </w:trPr>
        <w:tc>
          <w:tcPr>
            <w:tcW w:w="3368" w:type="pct"/>
          </w:tcPr>
          <w:p w14:paraId="677E56D7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74D675B5" w14:textId="27E7195D" w:rsidR="0051075B" w:rsidRPr="00A44F5B" w:rsidRDefault="0013589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1,513,018</w:t>
            </w:r>
          </w:p>
        </w:tc>
        <w:tc>
          <w:tcPr>
            <w:tcW w:w="130" w:type="pct"/>
            <w:vAlign w:val="bottom"/>
          </w:tcPr>
          <w:p w14:paraId="626E8767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454D74ED" w14:textId="78F08B59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1,476,772</w:t>
            </w:r>
          </w:p>
        </w:tc>
      </w:tr>
      <w:tr w:rsidR="0051075B" w:rsidRPr="00A44F5B" w14:paraId="4277262F" w14:textId="77777777" w:rsidTr="00BF70E3">
        <w:trPr>
          <w:trHeight w:val="276"/>
        </w:trPr>
        <w:tc>
          <w:tcPr>
            <w:tcW w:w="3368" w:type="pct"/>
          </w:tcPr>
          <w:p w14:paraId="4DEAC706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42E2094C" w14:textId="476A956A" w:rsidR="0051075B" w:rsidRPr="00A44F5B" w:rsidRDefault="0013589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4,005,69</w:t>
            </w:r>
            <w:r w:rsidR="0077213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0" w:type="pct"/>
            <w:vAlign w:val="bottom"/>
          </w:tcPr>
          <w:p w14:paraId="748B7376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24D96151" w14:textId="1BEA466B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3,909,559</w:t>
            </w:r>
          </w:p>
        </w:tc>
      </w:tr>
      <w:tr w:rsidR="0051075B" w:rsidRPr="00A44F5B" w14:paraId="75F734EB" w14:textId="77777777" w:rsidTr="00BF70E3">
        <w:trPr>
          <w:trHeight w:val="276"/>
        </w:trPr>
        <w:tc>
          <w:tcPr>
            <w:tcW w:w="3368" w:type="pct"/>
          </w:tcPr>
          <w:p w14:paraId="7000B708" w14:textId="77777777" w:rsidR="0051075B" w:rsidRPr="00A44F5B" w:rsidDel="00B50F50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หุ้นกู้แปลงสภาพอื่น</w:t>
            </w:r>
          </w:p>
        </w:tc>
        <w:tc>
          <w:tcPr>
            <w:tcW w:w="742" w:type="pct"/>
            <w:gridSpan w:val="2"/>
            <w:vAlign w:val="bottom"/>
          </w:tcPr>
          <w:p w14:paraId="667AA591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0A2E88AA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363DA532" w14:textId="77777777" w:rsidR="0051075B" w:rsidRPr="00A44F5B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4F75" w:rsidRPr="00A44F5B" w14:paraId="481FDC69" w14:textId="77777777" w:rsidTr="00870DB4">
        <w:trPr>
          <w:trHeight w:val="276"/>
        </w:trPr>
        <w:tc>
          <w:tcPr>
            <w:tcW w:w="3368" w:type="pct"/>
          </w:tcPr>
          <w:p w14:paraId="27B61FB2" w14:textId="77777777" w:rsidR="00AC4F75" w:rsidRPr="00A44F5B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10EAC11D" w14:textId="231CE0A4" w:rsidR="00AC4F75" w:rsidRPr="00A44F5B" w:rsidRDefault="0013589B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-4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" w:type="pct"/>
            <w:vAlign w:val="bottom"/>
          </w:tcPr>
          <w:p w14:paraId="18FF3A06" w14:textId="77777777" w:rsidR="00AC4F75" w:rsidRPr="00A44F5B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1261AC68" w14:textId="535F0683" w:rsidR="00AC4F75" w:rsidRPr="00A44F5B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590,700</w:t>
            </w:r>
          </w:p>
        </w:tc>
      </w:tr>
      <w:tr w:rsidR="00AC4F75" w:rsidRPr="00A44F5B" w14:paraId="332807F6" w14:textId="77777777" w:rsidTr="00832CBA">
        <w:trPr>
          <w:trHeight w:val="276"/>
        </w:trPr>
        <w:tc>
          <w:tcPr>
            <w:tcW w:w="3368" w:type="pct"/>
          </w:tcPr>
          <w:p w14:paraId="18CF4550" w14:textId="77777777" w:rsidR="00AC4F75" w:rsidRPr="00A44F5B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2C343" w14:textId="5EF2CF1C" w:rsidR="00AC4F75" w:rsidRPr="00A44F5B" w:rsidRDefault="0013589B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5,518,7</w:t>
            </w:r>
            <w:r w:rsidR="007721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30" w:type="pct"/>
            <w:vAlign w:val="bottom"/>
          </w:tcPr>
          <w:p w14:paraId="1929B9D5" w14:textId="77777777" w:rsidR="00AC4F75" w:rsidRPr="00A44F5B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AE7B5" w14:textId="425273BE" w:rsidR="00AC4F75" w:rsidRPr="00A44F5B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5,977,031</w:t>
            </w:r>
          </w:p>
        </w:tc>
      </w:tr>
    </w:tbl>
    <w:p w14:paraId="21C62FED" w14:textId="77777777" w:rsidR="00411765" w:rsidRPr="00A44F5B" w:rsidRDefault="0041176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4B295C7B" w14:textId="77777777" w:rsidR="00411765" w:rsidRPr="00A44F5B" w:rsidRDefault="0041176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A44F5B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0CCDBC2B" w14:textId="2BE666F8" w:rsidR="00640764" w:rsidRPr="00A44F5B" w:rsidRDefault="00411765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Theme="majorBidi" w:hAnsiTheme="majorBidi" w:cstheme="majorBidi"/>
          <w:sz w:val="26"/>
          <w:szCs w:val="26"/>
          <w:lang w:val="th-TH"/>
        </w:rPr>
      </w:pPr>
      <w:r w:rsidRPr="00A44F5B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51075B" w:rsidRPr="00A44F5B">
        <w:rPr>
          <w:rFonts w:asciiTheme="majorBidi" w:hAnsiTheme="majorBidi" w:cstheme="majorBidi"/>
          <w:sz w:val="26"/>
          <w:szCs w:val="26"/>
          <w:cs/>
          <w:lang w:val="th-TH"/>
        </w:rPr>
        <w:t>ห</w:t>
      </w:r>
      <w:r w:rsidR="002D7306" w:rsidRPr="00A44F5B">
        <w:rPr>
          <w:rFonts w:asciiTheme="majorBidi" w:hAnsiTheme="majorBidi" w:cstheme="majorBidi"/>
          <w:sz w:val="26"/>
          <w:szCs w:val="26"/>
          <w:cs/>
          <w:lang w:val="th-TH"/>
        </w:rPr>
        <w:t>ุ้</w:t>
      </w:r>
      <w:r w:rsidR="0051075B" w:rsidRPr="00A44F5B">
        <w:rPr>
          <w:rFonts w:asciiTheme="majorBidi" w:hAnsiTheme="majorBidi" w:cstheme="majorBidi"/>
          <w:sz w:val="26"/>
          <w:szCs w:val="26"/>
          <w:cs/>
          <w:lang w:val="th-TH"/>
        </w:rPr>
        <w:t xml:space="preserve">นกู้แปลงสภาพ ณ วันที่ </w:t>
      </w:r>
      <w:r w:rsidR="00D85EDB" w:rsidRPr="00A44F5B">
        <w:rPr>
          <w:rFonts w:asciiTheme="majorBidi" w:hAnsiTheme="majorBidi" w:cstheme="majorBidi"/>
          <w:sz w:val="26"/>
          <w:szCs w:val="26"/>
        </w:rPr>
        <w:t>3</w:t>
      </w:r>
      <w:r w:rsidR="00821B13" w:rsidRPr="00A44F5B">
        <w:rPr>
          <w:rFonts w:asciiTheme="majorBidi" w:hAnsiTheme="majorBidi" w:cstheme="majorBidi"/>
          <w:sz w:val="26"/>
          <w:szCs w:val="26"/>
        </w:rPr>
        <w:t xml:space="preserve">0 </w:t>
      </w:r>
      <w:r w:rsidR="00821B13" w:rsidRPr="00A44F5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D85EDB" w:rsidRPr="00A44F5B">
        <w:rPr>
          <w:rFonts w:asciiTheme="majorBidi" w:hAnsiTheme="majorBidi" w:cstheme="majorBidi"/>
          <w:sz w:val="26"/>
          <w:szCs w:val="26"/>
        </w:rPr>
        <w:t>2563</w:t>
      </w:r>
      <w:r w:rsidR="00D85EDB" w:rsidRPr="00A44F5B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51075B" w:rsidRPr="00A44F5B">
        <w:rPr>
          <w:rFonts w:asciiTheme="majorBidi" w:hAnsiTheme="majorBidi" w:cstheme="majorBidi"/>
          <w:sz w:val="26"/>
          <w:szCs w:val="26"/>
          <w:cs/>
        </w:rPr>
        <w:t>และ</w:t>
      </w:r>
      <w:r w:rsidR="0051075B"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D85EDB" w:rsidRPr="00A44F5B">
        <w:rPr>
          <w:rFonts w:asciiTheme="majorBidi" w:hAnsiTheme="majorBidi" w:cstheme="majorBidi"/>
          <w:sz w:val="26"/>
          <w:szCs w:val="26"/>
        </w:rPr>
        <w:t>31</w:t>
      </w:r>
      <w:r w:rsidR="00D85EDB" w:rsidRPr="00A44F5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075B" w:rsidRPr="00A44F5B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51075B"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="00D85EDB" w:rsidRPr="00A44F5B">
        <w:rPr>
          <w:rFonts w:asciiTheme="majorBidi" w:hAnsiTheme="majorBidi" w:cstheme="majorBidi"/>
          <w:sz w:val="26"/>
          <w:szCs w:val="26"/>
        </w:rPr>
        <w:t xml:space="preserve">2562 </w:t>
      </w:r>
      <w:r w:rsidR="0051075B" w:rsidRPr="00A44F5B">
        <w:rPr>
          <w:rFonts w:asciiTheme="majorBidi" w:hAnsiTheme="majorBidi" w:cstheme="majorBidi"/>
          <w:sz w:val="26"/>
          <w:szCs w:val="26"/>
          <w:cs/>
          <w:lang w:val="th-TH"/>
        </w:rPr>
        <w:t>มีดังนี้</w:t>
      </w:r>
    </w:p>
    <w:p w14:paraId="7FA668EE" w14:textId="77777777" w:rsidR="00997A80" w:rsidRPr="00A44F5B" w:rsidRDefault="00997A8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1"/>
        <w:tblW w:w="9090" w:type="dxa"/>
        <w:tblInd w:w="535" w:type="dxa"/>
        <w:tblLook w:val="04A0" w:firstRow="1" w:lastRow="0" w:firstColumn="1" w:lastColumn="0" w:noHBand="0" w:noVBand="1"/>
      </w:tblPr>
      <w:tblGrid>
        <w:gridCol w:w="2340"/>
        <w:gridCol w:w="2250"/>
        <w:gridCol w:w="2250"/>
        <w:gridCol w:w="2250"/>
      </w:tblGrid>
      <w:tr w:rsidR="0051075B" w:rsidRPr="00A44F5B" w14:paraId="464452D0" w14:textId="77777777" w:rsidTr="003C7959">
        <w:trPr>
          <w:tblHeader/>
        </w:trPr>
        <w:tc>
          <w:tcPr>
            <w:tcW w:w="2340" w:type="dxa"/>
          </w:tcPr>
          <w:p w14:paraId="2E19857B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42278DB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1/2559</w:t>
            </w:r>
          </w:p>
        </w:tc>
        <w:tc>
          <w:tcPr>
            <w:tcW w:w="2250" w:type="dxa"/>
          </w:tcPr>
          <w:p w14:paraId="598333BD" w14:textId="385EE834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1/2560</w:t>
            </w:r>
            <w:r w:rsidR="002D7306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2D7306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250" w:type="dxa"/>
          </w:tcPr>
          <w:p w14:paraId="1964ACC2" w14:textId="1D1F16D9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2/2560</w:t>
            </w:r>
            <w:r w:rsidR="002D7306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D7306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(2)</w:t>
            </w:r>
          </w:p>
        </w:tc>
      </w:tr>
      <w:tr w:rsidR="0051075B" w:rsidRPr="00A44F5B" w14:paraId="5F149BD3" w14:textId="77777777" w:rsidTr="003C7959">
        <w:tc>
          <w:tcPr>
            <w:tcW w:w="2340" w:type="dxa"/>
          </w:tcPr>
          <w:p w14:paraId="4629C237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</w:t>
            </w:r>
          </w:p>
          <w:p w14:paraId="4B0C8ADA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2250" w:type="dxa"/>
          </w:tcPr>
          <w:p w14:paraId="3B37A2FD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60749CEC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74B501D7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</w:tr>
      <w:tr w:rsidR="0051075B" w:rsidRPr="00A44F5B" w14:paraId="33C49EBE" w14:textId="77777777" w:rsidTr="003C7959">
        <w:tc>
          <w:tcPr>
            <w:tcW w:w="2340" w:type="dxa"/>
          </w:tcPr>
          <w:p w14:paraId="34AADE45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250" w:type="dxa"/>
          </w:tcPr>
          <w:p w14:paraId="1A1DD722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1,300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  <w:tc>
          <w:tcPr>
            <w:tcW w:w="2250" w:type="dxa"/>
          </w:tcPr>
          <w:p w14:paraId="05D2F392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500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  <w:tc>
          <w:tcPr>
            <w:tcW w:w="2250" w:type="dxa"/>
          </w:tcPr>
          <w:p w14:paraId="08D6CEB5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200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51075B" w:rsidRPr="00A44F5B" w14:paraId="1FE15DCD" w14:textId="77777777" w:rsidTr="003C7959">
        <w:tc>
          <w:tcPr>
            <w:tcW w:w="2340" w:type="dxa"/>
          </w:tcPr>
          <w:p w14:paraId="190AA037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ราคาหน้าตั๋ว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250" w:type="dxa"/>
          </w:tcPr>
          <w:p w14:paraId="47B11281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2250" w:type="dxa"/>
          </w:tcPr>
          <w:p w14:paraId="6F1FC55D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2250" w:type="dxa"/>
          </w:tcPr>
          <w:p w14:paraId="30E36D35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</w:tr>
      <w:tr w:rsidR="0051075B" w:rsidRPr="00A44F5B" w14:paraId="45494B15" w14:textId="77777777" w:rsidTr="003C7959">
        <w:tc>
          <w:tcPr>
            <w:tcW w:w="2340" w:type="dxa"/>
          </w:tcPr>
          <w:p w14:paraId="23D84942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วันที่ออกหุ้นกู้แปลงสภาพ</w:t>
            </w:r>
          </w:p>
        </w:tc>
        <w:tc>
          <w:tcPr>
            <w:tcW w:w="2250" w:type="dxa"/>
          </w:tcPr>
          <w:p w14:paraId="3B7F1CE7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250" w:type="dxa"/>
          </w:tcPr>
          <w:p w14:paraId="16849F0A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250" w:type="dxa"/>
          </w:tcPr>
          <w:p w14:paraId="78D6034B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51075B" w:rsidRPr="00A44F5B" w14:paraId="28C09AE7" w14:textId="77777777" w:rsidTr="003C7959">
        <w:tc>
          <w:tcPr>
            <w:tcW w:w="2340" w:type="dxa"/>
          </w:tcPr>
          <w:p w14:paraId="27D241C4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250" w:type="dxa"/>
          </w:tcPr>
          <w:p w14:paraId="4831CD93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250" w:type="dxa"/>
          </w:tcPr>
          <w:p w14:paraId="39A86448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250" w:type="dxa"/>
          </w:tcPr>
          <w:p w14:paraId="0C1BFCDE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1075B" w:rsidRPr="00A44F5B" w14:paraId="61DF924A" w14:textId="77777777" w:rsidTr="003C7959">
        <w:tc>
          <w:tcPr>
            <w:tcW w:w="2340" w:type="dxa"/>
          </w:tcPr>
          <w:p w14:paraId="000369FC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อายุหุ้นกู้แปลงสภาพ</w:t>
            </w:r>
          </w:p>
        </w:tc>
        <w:tc>
          <w:tcPr>
            <w:tcW w:w="2250" w:type="dxa"/>
          </w:tcPr>
          <w:p w14:paraId="1E05A8C3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250" w:type="dxa"/>
          </w:tcPr>
          <w:p w14:paraId="5A280DDE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250" w:type="dxa"/>
          </w:tcPr>
          <w:p w14:paraId="4DA8DAD2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51075B" w:rsidRPr="00A44F5B" w14:paraId="413EE8DF" w14:textId="77777777" w:rsidTr="003C7959">
        <w:tc>
          <w:tcPr>
            <w:tcW w:w="2340" w:type="dxa"/>
          </w:tcPr>
          <w:p w14:paraId="58FBFF37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250" w:type="dxa"/>
          </w:tcPr>
          <w:p w14:paraId="567AD51E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250" w:type="dxa"/>
          </w:tcPr>
          <w:p w14:paraId="414ECE91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250" w:type="dxa"/>
          </w:tcPr>
          <w:p w14:paraId="07577562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51075B" w:rsidRPr="00A44F5B" w14:paraId="273C859C" w14:textId="77777777" w:rsidTr="003C7959">
        <w:tc>
          <w:tcPr>
            <w:tcW w:w="2340" w:type="dxa"/>
          </w:tcPr>
          <w:p w14:paraId="25789CAA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กำหนดชำระดอกเบี้ย</w:t>
            </w:r>
          </w:p>
        </w:tc>
        <w:tc>
          <w:tcPr>
            <w:tcW w:w="2250" w:type="dxa"/>
          </w:tcPr>
          <w:p w14:paraId="1F1EDD95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ครั้ง</w:t>
            </w:r>
          </w:p>
        </w:tc>
        <w:tc>
          <w:tcPr>
            <w:tcW w:w="2250" w:type="dxa"/>
          </w:tcPr>
          <w:p w14:paraId="7E275CF7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ครั้ง</w:t>
            </w:r>
          </w:p>
        </w:tc>
        <w:tc>
          <w:tcPr>
            <w:tcW w:w="2250" w:type="dxa"/>
          </w:tcPr>
          <w:p w14:paraId="472666A4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ครั้ง</w:t>
            </w:r>
          </w:p>
        </w:tc>
      </w:tr>
      <w:tr w:rsidR="0051075B" w:rsidRPr="00A44F5B" w14:paraId="71C3BF38" w14:textId="77777777" w:rsidTr="003C7959">
        <w:tc>
          <w:tcPr>
            <w:tcW w:w="2340" w:type="dxa"/>
          </w:tcPr>
          <w:p w14:paraId="57DE77F4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วันที่ชำระดอกเบี้ย</w:t>
            </w:r>
          </w:p>
        </w:tc>
        <w:tc>
          <w:tcPr>
            <w:tcW w:w="2250" w:type="dxa"/>
          </w:tcPr>
          <w:p w14:paraId="0CACB405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สิงหาคม และ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882D844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1" w:hanging="1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กุมภาพันธ์</w:t>
            </w:r>
          </w:p>
        </w:tc>
        <w:tc>
          <w:tcPr>
            <w:tcW w:w="2250" w:type="dxa"/>
          </w:tcPr>
          <w:p w14:paraId="2EAF883D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 และ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F0A5657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5" w:hanging="15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0" w:type="dxa"/>
          </w:tcPr>
          <w:p w14:paraId="6A9F1AB3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 และ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4D02FB9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51075B" w:rsidRPr="00A44F5B" w14:paraId="095669F8" w14:textId="77777777" w:rsidTr="003C7959">
        <w:tc>
          <w:tcPr>
            <w:tcW w:w="2340" w:type="dxa"/>
          </w:tcPr>
          <w:p w14:paraId="7D8BC0A6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การไถ่ถอน ณ วันที่ครบกำหนดหุ้นกู้แปลงสภาพ</w:t>
            </w:r>
          </w:p>
        </w:tc>
        <w:tc>
          <w:tcPr>
            <w:tcW w:w="2250" w:type="dxa"/>
          </w:tcPr>
          <w:p w14:paraId="756AA380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170F67CE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450DF884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4403C003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5EEA07AF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5335A12F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4B757565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74257E0D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5D61BB2C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</w:tr>
      <w:tr w:rsidR="0051075B" w:rsidRPr="00A44F5B" w14:paraId="54946EEE" w14:textId="77777777" w:rsidTr="003C7959">
        <w:tc>
          <w:tcPr>
            <w:tcW w:w="2340" w:type="dxa"/>
          </w:tcPr>
          <w:p w14:paraId="532C008C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การไถ่ถอนด้วยการแปลงสภาพเป็นหุ้นสามัญ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5A1DD034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88,550 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proofErr w:type="gramEnd"/>
          </w:p>
        </w:tc>
        <w:tc>
          <w:tcPr>
            <w:tcW w:w="2250" w:type="dxa"/>
          </w:tcPr>
          <w:p w14:paraId="44C93075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49,507 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proofErr w:type="gramEnd"/>
          </w:p>
        </w:tc>
        <w:tc>
          <w:tcPr>
            <w:tcW w:w="2250" w:type="dxa"/>
          </w:tcPr>
          <w:p w14:paraId="7554E2F9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49,507  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proofErr w:type="gramEnd"/>
          </w:p>
        </w:tc>
      </w:tr>
      <w:tr w:rsidR="0051075B" w:rsidRPr="00A44F5B" w14:paraId="2FB9B522" w14:textId="77777777" w:rsidTr="003C7959">
        <w:tc>
          <w:tcPr>
            <w:tcW w:w="2340" w:type="dxa"/>
          </w:tcPr>
          <w:p w14:paraId="5D707FB1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2250" w:type="dxa"/>
          </w:tcPr>
          <w:p w14:paraId="3FDFA455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01B03476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5FD955B4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ต่อ 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</w:tr>
      <w:tr w:rsidR="0051075B" w:rsidRPr="00A44F5B" w14:paraId="0A7350C8" w14:textId="77777777" w:rsidTr="003C7959">
        <w:tc>
          <w:tcPr>
            <w:tcW w:w="2340" w:type="dxa"/>
          </w:tcPr>
          <w:p w14:paraId="0266A290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วันแปลงสภาพ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250" w:type="dxa"/>
          </w:tcPr>
          <w:p w14:paraId="36770D2F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104197A0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ของแต่ละไตรมาส</w:t>
            </w:r>
          </w:p>
        </w:tc>
        <w:tc>
          <w:tcPr>
            <w:tcW w:w="2250" w:type="dxa"/>
          </w:tcPr>
          <w:p w14:paraId="3F628D8C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42DD0515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ของแต่ละเดือน</w:t>
            </w:r>
          </w:p>
        </w:tc>
        <w:tc>
          <w:tcPr>
            <w:tcW w:w="2250" w:type="dxa"/>
          </w:tcPr>
          <w:p w14:paraId="3418CC93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366CE3FE" w14:textId="77777777" w:rsidR="0051075B" w:rsidRPr="00A44F5B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ของแต่ละเดือน</w:t>
            </w:r>
          </w:p>
        </w:tc>
      </w:tr>
    </w:tbl>
    <w:p w14:paraId="528725BA" w14:textId="77777777" w:rsidR="00640764" w:rsidRPr="00A44F5B" w:rsidRDefault="00640764" w:rsidP="00544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396ABB24" w14:textId="02132380" w:rsidR="00E1137B" w:rsidRPr="00A44F5B" w:rsidRDefault="00E1137B" w:rsidP="008D2EBA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/>
          <w:sz w:val="26"/>
          <w:szCs w:val="26"/>
          <w:cs/>
        </w:rPr>
        <w:t>เนื่องจากคดีความ</w:t>
      </w:r>
      <w:r w:rsidR="002D7306" w:rsidRPr="00A44F5B">
        <w:rPr>
          <w:rFonts w:asciiTheme="majorBidi" w:hAnsiTheme="majorBidi"/>
          <w:sz w:val="26"/>
          <w:szCs w:val="26"/>
          <w:cs/>
        </w:rPr>
        <w:t>ยังอยู่ในระหว่างการ</w:t>
      </w:r>
      <w:r w:rsidRPr="00A44F5B">
        <w:rPr>
          <w:rFonts w:asciiTheme="majorBidi" w:hAnsiTheme="majorBidi"/>
          <w:sz w:val="26"/>
          <w:szCs w:val="26"/>
          <w:cs/>
        </w:rPr>
        <w:t>พิจารณา</w:t>
      </w:r>
      <w:r w:rsidR="002D7306" w:rsidRPr="00A44F5B">
        <w:rPr>
          <w:rFonts w:asciiTheme="majorBidi" w:hAnsiTheme="majorBidi"/>
          <w:sz w:val="26"/>
          <w:szCs w:val="26"/>
          <w:cs/>
        </w:rPr>
        <w:t>ของ</w:t>
      </w:r>
      <w:r w:rsidRPr="00A44F5B">
        <w:rPr>
          <w:rFonts w:asciiTheme="majorBidi" w:hAnsiTheme="majorBidi"/>
          <w:sz w:val="26"/>
          <w:szCs w:val="26"/>
          <w:cs/>
        </w:rPr>
        <w:t>ศาลกับ</w:t>
      </w:r>
      <w:r w:rsidR="002D7306" w:rsidRPr="00A44F5B">
        <w:t xml:space="preserve"> </w:t>
      </w:r>
      <w:proofErr w:type="spellStart"/>
      <w:r w:rsidR="002D7306" w:rsidRPr="00A44F5B">
        <w:rPr>
          <w:rFonts w:asciiTheme="majorBidi" w:hAnsiTheme="majorBidi"/>
          <w:sz w:val="26"/>
          <w:szCs w:val="26"/>
        </w:rPr>
        <w:t>JTrust</w:t>
      </w:r>
      <w:proofErr w:type="spellEnd"/>
      <w:r w:rsidR="002D7306" w:rsidRPr="00A44F5B">
        <w:rPr>
          <w:rFonts w:asciiTheme="majorBidi" w:hAnsiTheme="majorBidi"/>
          <w:sz w:val="26"/>
          <w:szCs w:val="26"/>
        </w:rPr>
        <w:t xml:space="preserve"> Asia Pte. </w:t>
      </w:r>
      <w:proofErr w:type="gramStart"/>
      <w:r w:rsidR="002D7306" w:rsidRPr="00A44F5B">
        <w:rPr>
          <w:rFonts w:asciiTheme="majorBidi" w:hAnsiTheme="majorBidi"/>
          <w:sz w:val="26"/>
          <w:szCs w:val="26"/>
        </w:rPr>
        <w:t xml:space="preserve">Ltd  </w:t>
      </w:r>
      <w:r w:rsidR="009A1BB9" w:rsidRPr="00A44F5B">
        <w:rPr>
          <w:rFonts w:asciiTheme="majorBidi" w:hAnsiTheme="majorBidi"/>
          <w:sz w:val="26"/>
          <w:szCs w:val="26"/>
        </w:rPr>
        <w:t>(</w:t>
      </w:r>
      <w:proofErr w:type="gramEnd"/>
      <w:r w:rsidRPr="00A44F5B">
        <w:rPr>
          <w:rFonts w:asciiTheme="majorBidi" w:hAnsiTheme="majorBidi"/>
          <w:sz w:val="26"/>
          <w:szCs w:val="26"/>
          <w:cs/>
        </w:rPr>
        <w:t>ผู้ถือ</w:t>
      </w:r>
      <w:r w:rsidR="002D7306" w:rsidRPr="00A44F5B">
        <w:rPr>
          <w:rFonts w:asciiTheme="majorBidi" w:hAnsiTheme="majorBidi" w:cstheme="majorBidi"/>
          <w:sz w:val="26"/>
          <w:szCs w:val="26"/>
          <w:cs/>
          <w:lang w:val="th-TH"/>
        </w:rPr>
        <w:t>หุ้นกู้แปลงสภาพ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/>
          <w:sz w:val="26"/>
          <w:szCs w:val="26"/>
          <w:cs/>
        </w:rPr>
        <w:t>1/2</w:t>
      </w:r>
      <w:r w:rsidR="00495D7B" w:rsidRPr="00A44F5B">
        <w:rPr>
          <w:rFonts w:asciiTheme="majorBidi" w:hAnsiTheme="majorBidi"/>
          <w:sz w:val="26"/>
          <w:szCs w:val="26"/>
        </w:rPr>
        <w:t>560</w:t>
      </w:r>
      <w:r w:rsidR="009A1BB9" w:rsidRPr="00A44F5B">
        <w:rPr>
          <w:rFonts w:asciiTheme="majorBidi" w:hAnsiTheme="majorBidi"/>
          <w:sz w:val="26"/>
          <w:szCs w:val="26"/>
        </w:rPr>
        <w:t>)</w:t>
      </w:r>
      <w:r w:rsidRPr="00A44F5B">
        <w:rPr>
          <w:rFonts w:asciiTheme="majorBidi" w:hAnsiTheme="majorBidi"/>
          <w:sz w:val="26"/>
          <w:szCs w:val="26"/>
          <w:cs/>
        </w:rPr>
        <w:t xml:space="preserve"> ทำให้สถานะสิทธิและหน้าที่ของคู่สัญญาเกี่ยวกับ</w:t>
      </w:r>
      <w:r w:rsidR="002D7306" w:rsidRPr="00A44F5B">
        <w:rPr>
          <w:rFonts w:asciiTheme="majorBidi" w:hAnsiTheme="majorBidi" w:cstheme="majorBidi"/>
          <w:sz w:val="26"/>
          <w:szCs w:val="26"/>
          <w:cs/>
          <w:lang w:val="th-TH"/>
        </w:rPr>
        <w:t>หุ้นกู้แปลงสภาพ</w:t>
      </w:r>
      <w:r w:rsidRPr="00A44F5B">
        <w:rPr>
          <w:rFonts w:asciiTheme="majorBidi" w:hAnsiTheme="majorBidi"/>
          <w:sz w:val="26"/>
          <w:szCs w:val="26"/>
          <w:cs/>
        </w:rPr>
        <w:t>นั้นยังไม่ชัดเจน</w:t>
      </w:r>
      <w:r w:rsidR="002D7306" w:rsidRPr="00A44F5B">
        <w:rPr>
          <w:rFonts w:asciiTheme="majorBidi" w:hAnsiTheme="majorBidi"/>
          <w:sz w:val="26"/>
          <w:szCs w:val="26"/>
          <w:cs/>
        </w:rPr>
        <w:t xml:space="preserve"> กลุ่ม</w:t>
      </w:r>
      <w:r w:rsidRPr="00A44F5B">
        <w:rPr>
          <w:rFonts w:asciiTheme="majorBidi" w:hAnsiTheme="majorBidi"/>
          <w:sz w:val="26"/>
          <w:szCs w:val="26"/>
          <w:cs/>
        </w:rPr>
        <w:t>บริษัทจึงขอระงับการชำระคืน</w:t>
      </w:r>
      <w:r w:rsidR="002D7306" w:rsidRPr="00A44F5B">
        <w:rPr>
          <w:rFonts w:asciiTheme="majorBidi" w:hAnsiTheme="majorBidi" w:cstheme="majorBidi"/>
          <w:sz w:val="26"/>
          <w:szCs w:val="26"/>
          <w:cs/>
          <w:lang w:val="th-TH"/>
        </w:rPr>
        <w:t>หุ้นกู้แปลงสภาพ</w:t>
      </w:r>
      <w:r w:rsidRPr="00A44F5B">
        <w:rPr>
          <w:rFonts w:asciiTheme="majorBidi" w:hAnsiTheme="majorBidi"/>
          <w:sz w:val="26"/>
          <w:szCs w:val="26"/>
          <w:cs/>
        </w:rPr>
        <w:t>ไว้จนกว่าคดีจะถึงที่สุด</w:t>
      </w:r>
    </w:p>
    <w:p w14:paraId="0C227F12" w14:textId="77777777" w:rsidR="00E1137B" w:rsidRPr="00A44F5B" w:rsidRDefault="00E1137B" w:rsidP="008D2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6F22A61C" w14:textId="58E24948" w:rsidR="0013589B" w:rsidRPr="00A44F5B" w:rsidRDefault="00A47ED4" w:rsidP="00CE4AF0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CE4AF0">
        <w:rPr>
          <w:rFonts w:asciiTheme="majorBidi" w:hAnsiTheme="majorBidi"/>
          <w:sz w:val="26"/>
          <w:szCs w:val="26"/>
          <w:cs/>
        </w:rPr>
        <w:t xml:space="preserve">ในระหว่างไตรมาสที่ </w:t>
      </w:r>
      <w:r w:rsidR="00232B04" w:rsidRPr="00CE4AF0">
        <w:rPr>
          <w:rFonts w:asciiTheme="majorBidi" w:hAnsiTheme="majorBidi"/>
          <w:sz w:val="26"/>
          <w:szCs w:val="26"/>
        </w:rPr>
        <w:t>1</w:t>
      </w:r>
      <w:r w:rsidRPr="00CE4AF0">
        <w:rPr>
          <w:rFonts w:asciiTheme="majorBidi" w:hAnsiTheme="majorBidi"/>
          <w:sz w:val="26"/>
          <w:szCs w:val="26"/>
        </w:rPr>
        <w:t xml:space="preserve"> </w:t>
      </w:r>
      <w:r w:rsidRPr="00CE4AF0">
        <w:rPr>
          <w:rFonts w:asciiTheme="majorBidi" w:hAnsiTheme="majorBidi"/>
          <w:sz w:val="26"/>
          <w:szCs w:val="26"/>
          <w:cs/>
        </w:rPr>
        <w:t xml:space="preserve">ของปี </w:t>
      </w:r>
      <w:r w:rsidRPr="00CE4AF0">
        <w:rPr>
          <w:rFonts w:asciiTheme="majorBidi" w:hAnsiTheme="majorBidi"/>
          <w:sz w:val="26"/>
          <w:szCs w:val="26"/>
        </w:rPr>
        <w:t xml:space="preserve">2563 </w:t>
      </w:r>
      <w:r w:rsidR="00A53F3A" w:rsidRPr="00CE4AF0">
        <w:rPr>
          <w:rFonts w:asciiTheme="majorBidi" w:hAnsiTheme="majorBidi"/>
          <w:sz w:val="26"/>
          <w:szCs w:val="26"/>
          <w:cs/>
        </w:rPr>
        <w:t>กลุ่ม</w:t>
      </w:r>
      <w:r w:rsidRPr="00CE4AF0">
        <w:rPr>
          <w:rFonts w:asciiTheme="majorBidi" w:hAnsiTheme="majorBidi"/>
          <w:sz w:val="26"/>
          <w:szCs w:val="26"/>
          <w:cs/>
        </w:rPr>
        <w:t xml:space="preserve">บริษัทได้มีการตกลงกับ </w:t>
      </w:r>
      <w:r w:rsidRPr="00CE4AF0">
        <w:rPr>
          <w:rFonts w:asciiTheme="majorBidi" w:hAnsiTheme="majorBidi"/>
          <w:sz w:val="26"/>
          <w:szCs w:val="26"/>
        </w:rPr>
        <w:t>Creation Investments Sri Lanka LLC (</w:t>
      </w:r>
      <w:r w:rsidRPr="00CE4AF0">
        <w:rPr>
          <w:rFonts w:asciiTheme="majorBidi" w:hAnsiTheme="majorBidi"/>
          <w:sz w:val="26"/>
          <w:szCs w:val="26"/>
          <w:cs/>
        </w:rPr>
        <w:t>ผู้ถือหุ้นกู้แปลงสภาพ</w:t>
      </w:r>
      <w:r w:rsidRPr="0066184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6184E">
        <w:rPr>
          <w:rFonts w:asciiTheme="majorBidi" w:hAnsiTheme="majorBidi" w:cstheme="majorBidi"/>
          <w:sz w:val="26"/>
          <w:szCs w:val="26"/>
        </w:rPr>
        <w:t xml:space="preserve">2/2560) </w:t>
      </w:r>
      <w:r w:rsidRPr="0066184E">
        <w:rPr>
          <w:rFonts w:asciiTheme="majorBidi" w:hAnsiTheme="majorBidi" w:cstheme="majorBidi"/>
          <w:sz w:val="26"/>
          <w:szCs w:val="26"/>
          <w:cs/>
        </w:rPr>
        <w:t xml:space="preserve">ในการเปลี่ยนแปลงเงื่อนไขการชำระคืนเงินต้นและอัตราดอกเบี้ยของหุ้นกู้แปลงสภาพดังกล่าว จากเดิมที่จะครบกำหนดเมื่อวันที่ </w:t>
      </w:r>
      <w:r w:rsidRPr="0066184E">
        <w:rPr>
          <w:rFonts w:asciiTheme="majorBidi" w:hAnsiTheme="majorBidi" w:cstheme="majorBidi"/>
          <w:sz w:val="26"/>
          <w:szCs w:val="26"/>
        </w:rPr>
        <w:t xml:space="preserve">30 </w:t>
      </w:r>
      <w:r w:rsidR="00821B13" w:rsidRPr="0066184E">
        <w:rPr>
          <w:rFonts w:asciiTheme="majorBidi" w:hAnsiTheme="majorBidi" w:cstheme="majorBidi"/>
          <w:sz w:val="26"/>
          <w:szCs w:val="26"/>
          <w:cs/>
        </w:rPr>
        <w:t>ม</w:t>
      </w:r>
      <w:r w:rsidR="00232B04" w:rsidRPr="0066184E">
        <w:rPr>
          <w:rFonts w:asciiTheme="majorBidi" w:hAnsiTheme="majorBidi" w:cstheme="majorBidi"/>
          <w:sz w:val="26"/>
          <w:szCs w:val="26"/>
          <w:cs/>
        </w:rPr>
        <w:t>ีนาคม</w:t>
      </w:r>
      <w:r w:rsidR="00821B13" w:rsidRPr="0066184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6184E">
        <w:rPr>
          <w:rFonts w:asciiTheme="majorBidi" w:hAnsiTheme="majorBidi" w:cstheme="majorBidi"/>
          <w:sz w:val="26"/>
          <w:szCs w:val="26"/>
        </w:rPr>
        <w:t>256</w:t>
      </w:r>
      <w:r w:rsidR="00AE1062" w:rsidRPr="0066184E">
        <w:rPr>
          <w:rFonts w:asciiTheme="majorBidi" w:hAnsiTheme="majorBidi" w:cstheme="majorBidi"/>
          <w:sz w:val="26"/>
          <w:szCs w:val="26"/>
        </w:rPr>
        <w:t>3</w:t>
      </w:r>
      <w:r w:rsidRPr="0066184E">
        <w:rPr>
          <w:rFonts w:asciiTheme="majorBidi" w:hAnsiTheme="majorBidi" w:cstheme="majorBidi"/>
          <w:sz w:val="26"/>
          <w:szCs w:val="26"/>
        </w:rPr>
        <w:t xml:space="preserve"> </w:t>
      </w:r>
      <w:r w:rsidRPr="0066184E">
        <w:rPr>
          <w:rFonts w:asciiTheme="majorBidi" w:hAnsiTheme="majorBidi" w:cstheme="majorBidi"/>
          <w:sz w:val="26"/>
          <w:szCs w:val="26"/>
          <w:cs/>
        </w:rPr>
        <w:t xml:space="preserve">เป็นวันทำการสุดท้ายของเดือนกันยายน </w:t>
      </w:r>
      <w:r w:rsidRPr="0066184E">
        <w:rPr>
          <w:rFonts w:asciiTheme="majorBidi" w:hAnsiTheme="majorBidi" w:cstheme="majorBidi"/>
          <w:sz w:val="26"/>
          <w:szCs w:val="26"/>
        </w:rPr>
        <w:t xml:space="preserve">2563 </w:t>
      </w:r>
      <w:r w:rsidRPr="0066184E">
        <w:rPr>
          <w:rFonts w:asciiTheme="majorBidi" w:hAnsiTheme="majorBidi" w:cstheme="majorBidi"/>
          <w:sz w:val="26"/>
          <w:szCs w:val="26"/>
          <w:cs/>
        </w:rPr>
        <w:t xml:space="preserve">โดยมีอัตราดอกเบี้ยร้อยละ </w:t>
      </w:r>
      <w:r w:rsidR="00AE1062" w:rsidRPr="0066184E">
        <w:rPr>
          <w:rFonts w:asciiTheme="majorBidi" w:hAnsiTheme="majorBidi" w:cstheme="majorBidi"/>
          <w:sz w:val="26"/>
          <w:szCs w:val="26"/>
        </w:rPr>
        <w:t>7</w:t>
      </w:r>
      <w:r w:rsidRPr="0066184E">
        <w:rPr>
          <w:rFonts w:asciiTheme="majorBidi" w:hAnsiTheme="majorBidi" w:cstheme="majorBidi"/>
          <w:sz w:val="26"/>
          <w:szCs w:val="26"/>
        </w:rPr>
        <w:t xml:space="preserve"> </w:t>
      </w:r>
      <w:r w:rsidRPr="0066184E">
        <w:rPr>
          <w:rFonts w:asciiTheme="majorBidi" w:hAnsiTheme="majorBidi" w:cstheme="majorBidi"/>
          <w:sz w:val="26"/>
          <w:szCs w:val="26"/>
          <w:cs/>
        </w:rPr>
        <w:t xml:space="preserve">ต่อปี </w:t>
      </w:r>
      <w:r w:rsidR="0066184E" w:rsidRPr="0066184E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66184E" w:rsidRPr="0066184E">
        <w:rPr>
          <w:rFonts w:asciiTheme="majorBidi" w:hAnsiTheme="majorBidi" w:cstheme="majorBidi"/>
          <w:sz w:val="26"/>
          <w:szCs w:val="26"/>
        </w:rPr>
        <w:t>31</w:t>
      </w:r>
      <w:r w:rsidR="0066184E" w:rsidRPr="0066184E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="0066184E" w:rsidRPr="0066184E">
        <w:rPr>
          <w:rFonts w:asciiTheme="majorBidi" w:hAnsiTheme="majorBidi" w:cstheme="majorBidi"/>
          <w:sz w:val="26"/>
          <w:szCs w:val="26"/>
        </w:rPr>
        <w:t xml:space="preserve">2563 </w:t>
      </w:r>
      <w:r w:rsidR="00AE1062" w:rsidRPr="00CE4AF0">
        <w:rPr>
          <w:rFonts w:asciiTheme="majorBidi" w:hAnsiTheme="majorBidi" w:cstheme="majorBidi"/>
          <w:sz w:val="26"/>
          <w:szCs w:val="26"/>
          <w:cs/>
        </w:rPr>
        <w:t>กลุ่มบริษัทได้จัดประเภทของหุ้นกู้</w:t>
      </w:r>
      <w:r w:rsidR="0077213B">
        <w:rPr>
          <w:rFonts w:asciiTheme="majorBidi" w:hAnsiTheme="majorBidi" w:cstheme="majorBidi" w:hint="cs"/>
          <w:sz w:val="26"/>
          <w:szCs w:val="26"/>
          <w:cs/>
        </w:rPr>
        <w:t>แปลงสภาพ</w:t>
      </w:r>
      <w:r w:rsidR="00AE1062" w:rsidRPr="00CE4AF0">
        <w:rPr>
          <w:rFonts w:asciiTheme="majorBidi" w:hAnsiTheme="majorBidi" w:cstheme="majorBidi"/>
          <w:sz w:val="26"/>
          <w:szCs w:val="26"/>
          <w:cs/>
        </w:rPr>
        <w:t xml:space="preserve">นี้เป็นเงินกู้ยืมระยะสั้นและดอกเบี้ยค้างจ่ายจำนวน </w:t>
      </w:r>
      <w:r w:rsidR="00AE1062" w:rsidRPr="0066184E">
        <w:rPr>
          <w:rFonts w:asciiTheme="majorBidi" w:hAnsiTheme="majorBidi" w:cstheme="majorBidi"/>
          <w:sz w:val="26"/>
          <w:szCs w:val="26"/>
        </w:rPr>
        <w:t>670.5</w:t>
      </w:r>
      <w:r w:rsidR="00AE1062" w:rsidRPr="00CE4AF0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66184E">
        <w:rPr>
          <w:rFonts w:asciiTheme="majorBidi" w:hAnsiTheme="majorBidi" w:hint="cs"/>
          <w:sz w:val="26"/>
          <w:szCs w:val="26"/>
          <w:cs/>
        </w:rPr>
        <w:t>ทั้งนี้</w:t>
      </w:r>
      <w:r w:rsidR="0013589B" w:rsidRPr="00A44F5B">
        <w:rPr>
          <w:rFonts w:asciiTheme="majorBidi" w:hAnsiTheme="majorBidi"/>
          <w:sz w:val="26"/>
          <w:szCs w:val="26"/>
          <w:cs/>
        </w:rPr>
        <w:t xml:space="preserve">ในระหว่างไตรมาสที่ </w:t>
      </w:r>
      <w:r w:rsidR="0013589B" w:rsidRPr="00A44F5B">
        <w:rPr>
          <w:rFonts w:asciiTheme="majorBidi" w:hAnsiTheme="majorBidi"/>
          <w:sz w:val="26"/>
          <w:szCs w:val="26"/>
        </w:rPr>
        <w:t xml:space="preserve">2 </w:t>
      </w:r>
      <w:r w:rsidR="0013589B" w:rsidRPr="00A44F5B">
        <w:rPr>
          <w:rFonts w:asciiTheme="majorBidi" w:hAnsiTheme="majorBidi"/>
          <w:sz w:val="26"/>
          <w:szCs w:val="26"/>
          <w:cs/>
        </w:rPr>
        <w:t xml:space="preserve">ของปี </w:t>
      </w:r>
      <w:r w:rsidR="0013589B" w:rsidRPr="00A44F5B">
        <w:rPr>
          <w:rFonts w:asciiTheme="majorBidi" w:hAnsiTheme="majorBidi"/>
          <w:sz w:val="26"/>
          <w:szCs w:val="26"/>
        </w:rPr>
        <w:t>2563</w:t>
      </w:r>
      <w:r w:rsidR="0013589B" w:rsidRPr="00A44F5B">
        <w:rPr>
          <w:rFonts w:asciiTheme="majorBidi" w:hAnsiTheme="majorBidi"/>
          <w:sz w:val="26"/>
          <w:szCs w:val="26"/>
          <w:cs/>
        </w:rPr>
        <w:t xml:space="preserve"> บริษัทได้</w:t>
      </w:r>
      <w:r w:rsidR="0066184E">
        <w:rPr>
          <w:rFonts w:asciiTheme="majorBidi" w:hAnsiTheme="majorBidi" w:hint="cs"/>
          <w:sz w:val="26"/>
          <w:szCs w:val="26"/>
          <w:cs/>
        </w:rPr>
        <w:t>ชำระเงินกู้ยืมระยะสั้นและดอกเบี้ย</w:t>
      </w:r>
      <w:r w:rsidR="0077213B">
        <w:rPr>
          <w:rFonts w:asciiTheme="majorBidi" w:hAnsiTheme="majorBidi" w:hint="cs"/>
          <w:sz w:val="26"/>
          <w:szCs w:val="26"/>
          <w:cs/>
        </w:rPr>
        <w:t>ค้างจ่าย</w:t>
      </w:r>
      <w:r w:rsidR="00BB4AE5">
        <w:rPr>
          <w:rFonts w:asciiTheme="majorBidi" w:hAnsiTheme="majorBidi" w:cstheme="majorBidi" w:hint="cs"/>
          <w:sz w:val="26"/>
          <w:szCs w:val="26"/>
          <w:cs/>
          <w:lang w:val="th-TH"/>
        </w:rPr>
        <w:t>ทั้งจำนวน</w:t>
      </w:r>
    </w:p>
    <w:p w14:paraId="25BF308E" w14:textId="6EC3F6D5" w:rsidR="00640764" w:rsidRPr="00A44F5B" w:rsidRDefault="00640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0"/>
          <w:lang w:val="en-GB"/>
        </w:rPr>
      </w:pPr>
      <w:r w:rsidRPr="00A44F5B">
        <w:rPr>
          <w:rFonts w:ascii="Times New Roman" w:hAnsi="Times New Roman" w:cstheme="minorBidi"/>
          <w:sz w:val="22"/>
          <w:szCs w:val="20"/>
          <w:lang w:val="en-GB"/>
        </w:rPr>
        <w:br w:type="page"/>
      </w:r>
    </w:p>
    <w:p w14:paraId="32B68536" w14:textId="77777777" w:rsidR="00552958" w:rsidRPr="00A44F5B" w:rsidRDefault="00552958" w:rsidP="00FE3D84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lang w:val="en-GB"/>
        </w:rPr>
        <w:sectPr w:rsidR="00552958" w:rsidRPr="00A44F5B" w:rsidSect="00A5378C"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14:paraId="1F21495A" w14:textId="4B07CB39" w:rsidR="00567675" w:rsidRPr="00A44F5B" w:rsidRDefault="00B44016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 w:cs="Angsana New"/>
          <w:sz w:val="26"/>
          <w:szCs w:val="26"/>
          <w:u w:val="none"/>
          <w:cs/>
          <w:lang w:val="th-TH"/>
        </w:rPr>
      </w:pPr>
      <w:bookmarkStart w:id="21" w:name="_Toc40348061"/>
      <w:r w:rsidRPr="00A44F5B">
        <w:rPr>
          <w:rFonts w:ascii="Angsana New" w:hAnsi="Angsana New" w:cs="Angsana New"/>
          <w:sz w:val="26"/>
          <w:szCs w:val="26"/>
          <w:u w:val="none"/>
          <w:cs/>
          <w:lang w:val="th-TH"/>
        </w:rPr>
        <w:t>ส่วนงานดำเนินงาน</w:t>
      </w:r>
      <w:bookmarkEnd w:id="21"/>
    </w:p>
    <w:p w14:paraId="5B07C847" w14:textId="359D7426" w:rsidR="00567675" w:rsidRPr="00A44F5B" w:rsidRDefault="00035ED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center" w:pos="3600"/>
          <w:tab w:val="center" w:pos="7560"/>
        </w:tabs>
        <w:spacing w:after="120" w:line="380" w:lineRule="exact"/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A44F5B">
        <w:rPr>
          <w:rFonts w:ascii="Angsana New" w:hAnsi="Angsana New" w:cs="Angsana New"/>
          <w:sz w:val="26"/>
          <w:szCs w:val="26"/>
          <w:cs/>
          <w:lang w:val="en-GB"/>
        </w:rPr>
        <w:t>ก</w:t>
      </w:r>
      <w:r w:rsidRPr="00A44F5B">
        <w:rPr>
          <w:rFonts w:ascii="Angsana New" w:hAnsi="Angsana New" w:cs="Angsana New"/>
          <w:sz w:val="26"/>
          <w:szCs w:val="26"/>
          <w:cs/>
        </w:rPr>
        <w:t>ลุ่มบริษัท</w:t>
      </w:r>
      <w:r w:rsidR="00320AA3" w:rsidRPr="00A44F5B">
        <w:rPr>
          <w:rFonts w:ascii="Angsana New" w:hAnsi="Angsana New" w:cs="Angsana New"/>
          <w:sz w:val="26"/>
          <w:szCs w:val="26"/>
          <w:cs/>
          <w:lang w:val="en-GB"/>
        </w:rPr>
        <w:t>จัดโครงสร้างองค์กรเป็นหน่วยธุรกิจตามประเภทของผลิตภัณฑ์และบริการ</w:t>
      </w:r>
      <w:r w:rsidRPr="00A44F5B">
        <w:rPr>
          <w:rFonts w:ascii="Angsana New" w:hAnsi="Angsana New" w:cs="Angsana New"/>
          <w:sz w:val="26"/>
          <w:szCs w:val="26"/>
          <w:cs/>
          <w:lang w:val="en-GB"/>
        </w:rPr>
        <w:t xml:space="preserve"> </w:t>
      </w:r>
      <w:r w:rsidR="00320AA3" w:rsidRPr="00A44F5B">
        <w:rPr>
          <w:rFonts w:ascii="Angsana New" w:hAnsi="Angsana New" w:cs="Angsana New"/>
          <w:sz w:val="26"/>
          <w:szCs w:val="26"/>
          <w:cs/>
          <w:lang w:val="en-GB"/>
        </w:rPr>
        <w:t>ในระหว่างงวดปัจจุบัน</w:t>
      </w:r>
      <w:r w:rsidRPr="00A44F5B">
        <w:rPr>
          <w:rFonts w:ascii="Angsana New" w:hAnsi="Angsana New" w:cs="Angsana New"/>
          <w:sz w:val="26"/>
          <w:szCs w:val="26"/>
          <w:cs/>
          <w:lang w:val="en-GB"/>
        </w:rPr>
        <w:t>กลุ่ม</w:t>
      </w:r>
      <w:r w:rsidR="00590FA5" w:rsidRPr="00A44F5B">
        <w:rPr>
          <w:rFonts w:ascii="Angsana New" w:hAnsi="Angsana New" w:cs="Angsana New"/>
          <w:sz w:val="26"/>
          <w:szCs w:val="26"/>
          <w:cs/>
          <w:lang w:val="en-GB"/>
        </w:rPr>
        <w:t>บริษัท</w:t>
      </w:r>
      <w:r w:rsidR="00320AA3" w:rsidRPr="00A44F5B">
        <w:rPr>
          <w:rFonts w:ascii="Angsana New" w:hAnsi="Angsana New" w:cs="Angsana New"/>
          <w:sz w:val="26"/>
          <w:szCs w:val="26"/>
          <w:cs/>
          <w:lang w:val="en-GB"/>
        </w:rPr>
        <w:t>ไม่มีการเปลี่ยนแปลงโครงสร้างของส่วนงานดำเนินงานที่รายงานข้อมูลรายได้ของส่วนงานของ</w:t>
      </w:r>
      <w:r w:rsidRPr="00A44F5B">
        <w:rPr>
          <w:rFonts w:ascii="Angsana New" w:hAnsi="Angsana New" w:cs="Angsana New"/>
          <w:sz w:val="26"/>
          <w:szCs w:val="26"/>
          <w:cs/>
          <w:lang w:val="en-GB"/>
        </w:rPr>
        <w:t>กลุ่ม</w:t>
      </w:r>
      <w:r w:rsidR="00827A4A" w:rsidRPr="00A44F5B">
        <w:rPr>
          <w:rFonts w:ascii="Angsana New" w:hAnsi="Angsana New" w:cs="Angsana New"/>
          <w:sz w:val="26"/>
          <w:szCs w:val="26"/>
          <w:cs/>
          <w:lang w:val="en-GB"/>
        </w:rPr>
        <w:t xml:space="preserve">บริษัท </w:t>
      </w:r>
      <w:r w:rsidR="00320AA3" w:rsidRPr="00A44F5B">
        <w:rPr>
          <w:rFonts w:ascii="Angsana New" w:hAnsi="Angsana New" w:cs="Angsana New"/>
          <w:sz w:val="26"/>
          <w:szCs w:val="26"/>
          <w:cs/>
          <w:lang w:val="en-GB"/>
        </w:rPr>
        <w:t>มีดังต่อไปนี้</w:t>
      </w:r>
    </w:p>
    <w:tbl>
      <w:tblPr>
        <w:tblW w:w="1575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620"/>
        <w:gridCol w:w="810"/>
        <w:gridCol w:w="263"/>
        <w:gridCol w:w="723"/>
        <w:gridCol w:w="240"/>
        <w:gridCol w:w="708"/>
        <w:gridCol w:w="284"/>
        <w:gridCol w:w="709"/>
        <w:gridCol w:w="236"/>
        <w:gridCol w:w="756"/>
        <w:gridCol w:w="283"/>
        <w:gridCol w:w="851"/>
        <w:gridCol w:w="236"/>
        <w:gridCol w:w="756"/>
        <w:gridCol w:w="238"/>
        <w:gridCol w:w="940"/>
        <w:gridCol w:w="244"/>
        <w:gridCol w:w="739"/>
        <w:gridCol w:w="270"/>
        <w:gridCol w:w="873"/>
        <w:gridCol w:w="270"/>
        <w:gridCol w:w="720"/>
        <w:gridCol w:w="270"/>
        <w:gridCol w:w="720"/>
        <w:gridCol w:w="249"/>
        <w:gridCol w:w="762"/>
        <w:gridCol w:w="240"/>
        <w:gridCol w:w="740"/>
      </w:tblGrid>
      <w:tr w:rsidR="00663912" w:rsidRPr="00A44F5B" w14:paraId="29F1E7B0" w14:textId="77777777" w:rsidTr="00A90D19">
        <w:trPr>
          <w:trHeight w:val="80"/>
        </w:trPr>
        <w:tc>
          <w:tcPr>
            <w:tcW w:w="1620" w:type="dxa"/>
            <w:shd w:val="clear" w:color="auto" w:fill="auto"/>
            <w:vAlign w:val="bottom"/>
          </w:tcPr>
          <w:p w14:paraId="14386515" w14:textId="77777777" w:rsidR="00663912" w:rsidRPr="00A44F5B" w:rsidRDefault="00663912" w:rsidP="00663912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30" w:type="dxa"/>
            <w:gridSpan w:val="27"/>
            <w:shd w:val="clear" w:color="auto" w:fill="auto"/>
            <w:vAlign w:val="bottom"/>
          </w:tcPr>
          <w:p w14:paraId="528A97E4" w14:textId="77777777" w:rsidR="00663912" w:rsidRPr="00A44F5B" w:rsidRDefault="00663912" w:rsidP="00663912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663912" w:rsidRPr="00A44F5B" w14:paraId="304C5FA1" w14:textId="77777777" w:rsidTr="00A90D19">
        <w:trPr>
          <w:trHeight w:val="80"/>
        </w:trPr>
        <w:tc>
          <w:tcPr>
            <w:tcW w:w="1620" w:type="dxa"/>
            <w:shd w:val="clear" w:color="auto" w:fill="auto"/>
            <w:vAlign w:val="bottom"/>
          </w:tcPr>
          <w:p w14:paraId="405206F5" w14:textId="77777777" w:rsidR="00663912" w:rsidRPr="00A44F5B" w:rsidRDefault="00663912" w:rsidP="00663912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96" w:type="dxa"/>
            <w:gridSpan w:val="3"/>
            <w:shd w:val="clear" w:color="auto" w:fill="auto"/>
            <w:vAlign w:val="bottom"/>
          </w:tcPr>
          <w:p w14:paraId="25E1AB70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  <w:t>ส่วนงานธุรกิจให้บริการสินเชื่อเช่าซื้อ และสินเชื่อ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7AB7A2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14:paraId="47E3BAC9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ส่วนงานธุรกิจการบริหารสินเชื่อแก่ธุรกิจและจัดการ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1914E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33B02079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6DA9236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ส่วนงานธุรกิจที่ปรึกษาด้านธุรกิจ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27C357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bottom"/>
          </w:tcPr>
          <w:p w14:paraId="327D8A0B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15258CA2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ส่วนงานธุรกิจสินเชื่อรายย่อย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C90E503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82" w:type="dxa"/>
            <w:gridSpan w:val="3"/>
            <w:shd w:val="clear" w:color="auto" w:fill="auto"/>
            <w:vAlign w:val="bottom"/>
          </w:tcPr>
          <w:p w14:paraId="3DAE8CD7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ส่วนงานธุรกิจสินเชื่อเพื่อผู้บริโภครายย่อยภายใต้การจัดการสินเชื่อร่วมทางการเงิน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5DEB65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6A1C72FB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073F999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รายการที่ยังไม่ถูกจัดสรร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C3B4A6E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3"/>
            <w:shd w:val="clear" w:color="auto" w:fill="auto"/>
            <w:vAlign w:val="bottom"/>
          </w:tcPr>
          <w:p w14:paraId="69A354B8" w14:textId="77777777" w:rsidR="00663912" w:rsidRPr="00A44F5B" w:rsidRDefault="00663912" w:rsidP="00663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</w:p>
          <w:p w14:paraId="39F6133A" w14:textId="77777777" w:rsidR="00663912" w:rsidRPr="00A44F5B" w:rsidRDefault="00663912" w:rsidP="00663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663912" w:rsidRPr="00A44F5B" w14:paraId="49AC8A9D" w14:textId="77777777" w:rsidTr="00A90D19">
        <w:trPr>
          <w:trHeight w:val="139"/>
        </w:trPr>
        <w:tc>
          <w:tcPr>
            <w:tcW w:w="1620" w:type="dxa"/>
            <w:shd w:val="clear" w:color="auto" w:fill="auto"/>
            <w:vAlign w:val="bottom"/>
          </w:tcPr>
          <w:p w14:paraId="7CFD68DE" w14:textId="77777777" w:rsidR="00663912" w:rsidRPr="00A44F5B" w:rsidRDefault="00663912" w:rsidP="00663912">
            <w:pPr>
              <w:ind w:left="75" w:right="-11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สำหรับงวด</w:t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สามเดือน สิ้นสุดวันที่ 30 มิถุนายน</w:t>
            </w:r>
          </w:p>
        </w:tc>
        <w:tc>
          <w:tcPr>
            <w:tcW w:w="810" w:type="dxa"/>
            <w:shd w:val="clear" w:color="auto" w:fill="auto"/>
          </w:tcPr>
          <w:p w14:paraId="20AD147F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AF80BC1" w14:textId="589383B3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08E7A6C3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shd w:val="clear" w:color="auto" w:fill="auto"/>
          </w:tcPr>
          <w:p w14:paraId="39F52A6E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D69A285" w14:textId="0BC84E6A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288C72A7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4806ED9B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96D279A" w14:textId="4CD63F6E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B9505D3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51C9FB08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91C15A" w14:textId="4CB03ED1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2B37C3A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4E21D44E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92563C1" w14:textId="02DA96DF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2A70DCCC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5AE06286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4CAD7FC" w14:textId="6D309900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4CCB28A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03FE4DE7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61B2623" w14:textId="4DFF375D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5A92BDB7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auto"/>
          </w:tcPr>
          <w:p w14:paraId="1DB076F3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D6CF9F4" w14:textId="15D00413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44" w:type="dxa"/>
            <w:shd w:val="clear" w:color="auto" w:fill="auto"/>
          </w:tcPr>
          <w:p w14:paraId="08BDEDDF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shd w:val="clear" w:color="auto" w:fill="auto"/>
          </w:tcPr>
          <w:p w14:paraId="2D3A2948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97E1E54" w14:textId="2B4E6DA6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65E41FA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shd w:val="clear" w:color="auto" w:fill="auto"/>
          </w:tcPr>
          <w:p w14:paraId="487E65FF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5BC0710" w14:textId="341BC692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967CC3B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3DA117D0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A4FA4B3" w14:textId="681B60ED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C6E3D45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3D452DFB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CB7866D" w14:textId="2201C709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49" w:type="dxa"/>
            <w:shd w:val="clear" w:color="auto" w:fill="auto"/>
          </w:tcPr>
          <w:p w14:paraId="67ACE647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</w:tcPr>
          <w:p w14:paraId="22226273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70EE8EA" w14:textId="1C278758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320A06CA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0" w:type="dxa"/>
            <w:shd w:val="clear" w:color="auto" w:fill="auto"/>
          </w:tcPr>
          <w:p w14:paraId="51AFC1B2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A8C768C" w14:textId="5EA6B4B3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663912" w:rsidRPr="00A44F5B" w14:paraId="7B35F4C3" w14:textId="77777777" w:rsidTr="00A90D19">
        <w:trPr>
          <w:trHeight w:val="189"/>
        </w:trPr>
        <w:tc>
          <w:tcPr>
            <w:tcW w:w="1620" w:type="dxa"/>
            <w:shd w:val="clear" w:color="auto" w:fill="auto"/>
            <w:vAlign w:val="bottom"/>
          </w:tcPr>
          <w:p w14:paraId="7B4E73E3" w14:textId="77777777" w:rsidR="00663912" w:rsidRPr="00A44F5B" w:rsidRDefault="00663912" w:rsidP="00663912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130" w:type="dxa"/>
            <w:gridSpan w:val="27"/>
            <w:shd w:val="clear" w:color="auto" w:fill="auto"/>
          </w:tcPr>
          <w:p w14:paraId="0BC0B6EA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พันบาท</w:t>
            </w:r>
            <w:r w:rsidRPr="00A44F5B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)</w:t>
            </w:r>
          </w:p>
        </w:tc>
      </w:tr>
      <w:tr w:rsidR="00F40921" w:rsidRPr="00A44F5B" w14:paraId="65EF3A39" w14:textId="77777777" w:rsidTr="00CE4AF0">
        <w:trPr>
          <w:trHeight w:val="80"/>
        </w:trPr>
        <w:tc>
          <w:tcPr>
            <w:tcW w:w="1620" w:type="dxa"/>
            <w:shd w:val="clear" w:color="auto" w:fill="auto"/>
            <w:vAlign w:val="bottom"/>
          </w:tcPr>
          <w:p w14:paraId="5FFBE129" w14:textId="77777777" w:rsidR="00F40921" w:rsidRPr="00A44F5B" w:rsidRDefault="00F40921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รายได้จากลูกค้าภายนอก</w:t>
            </w:r>
            <w:r w:rsidRPr="00A44F5B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F9D9B4" w14:textId="7C2238E0" w:rsidR="00F40921" w:rsidRPr="00A44F5B" w:rsidRDefault="00AD6549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D654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445,294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821B93C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0CC33C0" w14:textId="4BAB4BC0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543,889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EA1773" w14:textId="77777777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3929AA6" w14:textId="767B51C5" w:rsidR="00F40921" w:rsidRPr="00A44F5B" w:rsidRDefault="00F4092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52</w:t>
            </w:r>
            <w:r w:rsidR="004D72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43C685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523AB97" w14:textId="3382F2B2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AA070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F69C7B1" w14:textId="37FA35C0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21,029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1EDDCB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2F7E66" w14:textId="376DC148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5160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22,829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10FE1A" w14:textId="77777777" w:rsidR="00F40921" w:rsidRPr="00BB4E83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6F0E66A" w14:textId="5FE96196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45,857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C4487B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F1D3AE0" w14:textId="13819FBB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45,896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F6872F3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450EC15F" w14:textId="2EC5A11D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1D4555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7F9B655" w14:textId="2AFFD9E8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5160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4964C" w14:textId="77777777" w:rsidR="00F40921" w:rsidRPr="00BB4E83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96BD06" w14:textId="3B8D018B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E59BC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2550DF" w14:textId="0EAF632E" w:rsidR="00F40921" w:rsidRPr="00D25CB0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39C511B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5EE04755" w14:textId="73FCE1C2" w:rsidR="00F40921" w:rsidRPr="00A44F5B" w:rsidRDefault="00AD654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D654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513,</w:t>
            </w:r>
            <w:r w:rsidR="004D72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1D6F81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4D4B89B8" w14:textId="35627420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614,227</w:t>
            </w:r>
          </w:p>
        </w:tc>
      </w:tr>
      <w:tr w:rsidR="00F40921" w:rsidRPr="00A44F5B" w14:paraId="278E5227" w14:textId="77777777" w:rsidTr="00CE4AF0">
        <w:trPr>
          <w:trHeight w:val="80"/>
        </w:trPr>
        <w:tc>
          <w:tcPr>
            <w:tcW w:w="1620" w:type="dxa"/>
            <w:shd w:val="clear" w:color="auto" w:fill="auto"/>
            <w:vAlign w:val="bottom"/>
          </w:tcPr>
          <w:p w14:paraId="25998981" w14:textId="77777777" w:rsidR="00F40921" w:rsidRPr="00A44F5B" w:rsidRDefault="00F40921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3CE9D1" w14:textId="687BB10F" w:rsidR="00F40921" w:rsidRPr="00A44F5B" w:rsidRDefault="004023A5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192,388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1E2A322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E992FA2" w14:textId="7CDB6B76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155,367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C54359" w14:textId="77777777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BB5A3F2" w14:textId="25F9BF04" w:rsidR="00F40921" w:rsidRPr="00A44F5B" w:rsidRDefault="00F4092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12,841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5F42FF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9A0070" w14:textId="7EC6657A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16,722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F8D52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5AD6B50" w14:textId="6FEB17FD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4,152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FAC4D0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5D36DB" w14:textId="7D9CAB39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5160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6,045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E3A7E" w14:textId="77777777" w:rsidR="00F40921" w:rsidRPr="00BB4E83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2E69976" w14:textId="229769F9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9A2BB7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C8C023D" w14:textId="2AA5E160" w:rsidR="00F40921" w:rsidRPr="00D25CB0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23EDA9E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6055ADFF" w14:textId="3405AA09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0FE3B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B25FB2C" w14:textId="1A1BFB9C" w:rsidR="00F40921" w:rsidRPr="00F51609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5160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18360" w14:textId="77777777" w:rsidR="00F40921" w:rsidRPr="00BB4E83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B9E326" w14:textId="67E56329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C0A82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3C1808" w14:textId="397442C9" w:rsidR="00F40921" w:rsidRPr="00D25CB0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D72E006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5B08F60F" w14:textId="6C446B4E" w:rsidR="00F40921" w:rsidRPr="00A44F5B" w:rsidRDefault="004023A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209,381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D479EA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4F55BF07" w14:textId="33DFD873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178,134</w:t>
            </w:r>
          </w:p>
        </w:tc>
      </w:tr>
      <w:tr w:rsidR="00A90D19" w:rsidRPr="00A44F5B" w14:paraId="719C6776" w14:textId="77777777" w:rsidTr="00CE4AF0">
        <w:trPr>
          <w:trHeight w:val="80"/>
        </w:trPr>
        <w:tc>
          <w:tcPr>
            <w:tcW w:w="1620" w:type="dxa"/>
            <w:shd w:val="clear" w:color="auto" w:fill="auto"/>
            <w:vAlign w:val="bottom"/>
          </w:tcPr>
          <w:p w14:paraId="19F26E26" w14:textId="77777777" w:rsidR="00F40921" w:rsidRPr="00A44F5B" w:rsidRDefault="00F40921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86254" w14:textId="17D58DE5" w:rsidR="00F40921" w:rsidRPr="00A44F5B" w:rsidRDefault="004023A5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40,738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960DEAD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B4221" w14:textId="5F41312D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15,910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34B711" w14:textId="77777777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FE129" w14:textId="76B135B9" w:rsidR="00F40921" w:rsidRPr="00A44F5B" w:rsidRDefault="004023A5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19,793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4DE7DE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00CB" w14:textId="03F3F140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21,</w:t>
            </w:r>
            <w:r w:rsidRPr="00F5160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BC6116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54DB4" w14:textId="0766E881" w:rsidR="00F40921" w:rsidRPr="00A44F5B" w:rsidRDefault="004023A5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2,081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E2BB85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0C1F3" w14:textId="03B4A1EA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5160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D3894" w14:textId="77777777" w:rsidR="00F40921" w:rsidRPr="00BB4E83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7389" w14:textId="476DBE98" w:rsidR="00F40921" w:rsidRPr="00A44F5B" w:rsidRDefault="004023A5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4,42</w:t>
            </w:r>
            <w:r w:rsidR="00572C0E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6D3AF8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FAA8" w14:textId="4F83C7D8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1,631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34BF292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5A854" w14:textId="2B1E4731" w:rsidR="00F40921" w:rsidRPr="00A44F5B" w:rsidRDefault="004023A5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6,047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75777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32581" w14:textId="3FBD56DB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5160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62A552" w14:textId="77777777" w:rsidR="00F40921" w:rsidRPr="00BB4E83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D245E" w14:textId="44942573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8DB01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67953" w14:textId="06D2D3AC" w:rsidR="00F40921" w:rsidRPr="00D25CB0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B93554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98A0" w14:textId="5835B571" w:rsidR="00F40921" w:rsidRPr="00A44F5B" w:rsidRDefault="004023A5" w:rsidP="00A90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73,08</w:t>
            </w:r>
            <w:r w:rsidR="004D72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CF2C69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77C67" w14:textId="0E01BF42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41,049</w:t>
            </w:r>
          </w:p>
        </w:tc>
      </w:tr>
      <w:tr w:rsidR="00A90D19" w:rsidRPr="00C67053" w14:paraId="6128B157" w14:textId="77777777" w:rsidTr="00CE4AF0">
        <w:trPr>
          <w:trHeight w:val="70"/>
        </w:trPr>
        <w:tc>
          <w:tcPr>
            <w:tcW w:w="1620" w:type="dxa"/>
            <w:shd w:val="clear" w:color="auto" w:fill="auto"/>
            <w:vAlign w:val="bottom"/>
          </w:tcPr>
          <w:p w14:paraId="183A173A" w14:textId="77777777" w:rsidR="00F40921" w:rsidRPr="00A90D19" w:rsidRDefault="00F40921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6705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9BB34" w14:textId="7FDD4EDA" w:rsidR="00F40921" w:rsidRPr="00A90D19" w:rsidRDefault="004023A5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678,420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FAF7709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65022" w14:textId="58492421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715,166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AED2D93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A38BF" w14:textId="1F7EA34B" w:rsidR="00F40921" w:rsidRPr="00A90D19" w:rsidRDefault="004023A5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33,15</w:t>
            </w:r>
            <w:r w:rsidR="004D72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5FB0C9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DC7BD" w14:textId="0E5DCD54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38,859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B48AC2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BF9F0" w14:textId="383FFC54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27,</w:t>
            </w:r>
            <w:r w:rsidR="004023A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F02E47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C1536" w14:textId="72F69E19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29,849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6AB08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C39C1" w14:textId="584B35A8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  <w:r w:rsidR="004023A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0,28</w:t>
            </w:r>
            <w:r w:rsidR="00572C0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5097E1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F4277" w14:textId="633AF3BB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47,527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A05C41E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19A86" w14:textId="75AE678B" w:rsidR="00F40921" w:rsidRPr="00A90D19" w:rsidRDefault="004023A5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1E89C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59205" w14:textId="401F0105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FB27E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F5C2D" w14:textId="1FD9009B" w:rsidR="00F40921" w:rsidRPr="00A90D19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FDA00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B1FEC" w14:textId="1A4E279D" w:rsidR="00F40921" w:rsidRPr="00A90D19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0E46631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14E41" w14:textId="2DCB16D4" w:rsidR="00F40921" w:rsidRPr="00A90D19" w:rsidRDefault="004023A5" w:rsidP="00A90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795,667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F93CF09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4153" w14:textId="1A358240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833,410</w:t>
            </w:r>
          </w:p>
        </w:tc>
      </w:tr>
      <w:tr w:rsidR="00F40921" w:rsidRPr="00A44F5B" w14:paraId="6A907905" w14:textId="77777777" w:rsidTr="00CE4AF0">
        <w:trPr>
          <w:trHeight w:val="80"/>
        </w:trPr>
        <w:tc>
          <w:tcPr>
            <w:tcW w:w="1620" w:type="dxa"/>
            <w:shd w:val="clear" w:color="auto" w:fill="auto"/>
            <w:vAlign w:val="bottom"/>
          </w:tcPr>
          <w:p w14:paraId="71284C8A" w14:textId="77777777" w:rsidR="00F40921" w:rsidRPr="00A44F5B" w:rsidRDefault="00F40921">
            <w:pPr>
              <w:tabs>
                <w:tab w:val="clear" w:pos="227"/>
                <w:tab w:val="clear" w:pos="1644"/>
              </w:tabs>
              <w:ind w:left="156" w:right="-115" w:hanging="90"/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</w:pPr>
            <w:r w:rsidRPr="00A44F5B"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  <w:t>รายการปรับปรุงและตัด 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9DD75" w14:textId="633798F5" w:rsidR="00F40921" w:rsidRPr="00A44F5B" w:rsidRDefault="00F40921" w:rsidP="00A90D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r w:rsidR="004023A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192,388</w:t>
            </w: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C9199BD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CF0C4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3B8D8AA" w14:textId="33FD58C9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(155,367)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55CB4AB" w14:textId="77777777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C5729" w14:textId="77777777" w:rsidR="00F40921" w:rsidRPr="00A90D19" w:rsidRDefault="00F4092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1FCCA76" w14:textId="0EA8CD36" w:rsidR="00F40921" w:rsidRPr="00A44F5B" w:rsidRDefault="00F4092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(12,841)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EFDF8A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E866C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A8AD448" w14:textId="1587AB2A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(16,722)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FE8AEC" w14:textId="77777777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63982" w14:textId="1714E2A4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(4,152)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E92CFB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F79BC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01AA237" w14:textId="322DE99B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(6,045)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DFE2E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FB4B8" w14:textId="28D62296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F64B64F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4B664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6CCFFC4" w14:textId="14F60268" w:rsidR="00F40921" w:rsidRPr="00D25CB0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17CBFA6" w14:textId="77777777" w:rsidR="00F40921" w:rsidRPr="00F51609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7ABF3" w14:textId="38DB98FC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C6E77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D5890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39DA9FCD" w14:textId="1F7B7B49" w:rsidR="00F40921" w:rsidRPr="00D25CB0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3146DB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26C3C9" w14:textId="2B358B3A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1EF07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5789E1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3F63F21" w14:textId="3251596D" w:rsidR="00F40921" w:rsidRPr="00F51609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F5160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8E07F52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F67E5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091A16A6" w14:textId="66F3D5F4" w:rsidR="00F40921" w:rsidRPr="00A44F5B" w:rsidRDefault="00F40921" w:rsidP="004039AF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</w:t>
            </w:r>
            <w:r w:rsidR="004023A5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209,381</w:t>
            </w: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E3A530" w14:textId="77777777" w:rsidR="00F40921" w:rsidRPr="00D25CB0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C77F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097CC96" w14:textId="7C2537C3" w:rsidR="00F40921" w:rsidRPr="00D25CB0" w:rsidRDefault="00F40921" w:rsidP="004039AF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25CB0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(178,134)</w:t>
            </w:r>
          </w:p>
        </w:tc>
      </w:tr>
      <w:tr w:rsidR="008661F3" w:rsidRPr="00C67053" w14:paraId="40C2DEBA" w14:textId="77777777" w:rsidTr="00DD1C44">
        <w:trPr>
          <w:trHeight w:val="70"/>
        </w:trPr>
        <w:tc>
          <w:tcPr>
            <w:tcW w:w="1620" w:type="dxa"/>
            <w:shd w:val="clear" w:color="auto" w:fill="auto"/>
            <w:vAlign w:val="bottom"/>
          </w:tcPr>
          <w:p w14:paraId="437FAF8D" w14:textId="77777777" w:rsidR="00F40921" w:rsidRPr="00C67053" w:rsidRDefault="00F40921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 w:rsidRPr="00C67053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E7BEF" w14:textId="19CF1956" w:rsidR="00F40921" w:rsidRPr="00A90D19" w:rsidRDefault="00AD6549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D654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</w:t>
            </w:r>
            <w:r w:rsidR="004023A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86,032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3652CC8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3CDE5" w14:textId="5ADE633C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559,799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AEB0D8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C3229D" w14:textId="58565DD3" w:rsidR="00F40921" w:rsidRPr="00A90D19" w:rsidRDefault="004023A5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20,31</w:t>
            </w:r>
            <w:r w:rsidR="004D72FD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13BA32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DB1637" w14:textId="67FD8D2D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22,137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EFEDCF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2F005" w14:textId="121D689E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</w:t>
            </w:r>
            <w:r w:rsidR="004023A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3,110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3ED725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06C81" w14:textId="7017C7F0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23,804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F3DF8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93A44" w14:textId="045A41CC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  <w:r w:rsidR="004023A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0,28</w:t>
            </w:r>
            <w:r w:rsidR="00572C0E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1D478C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EC803" w14:textId="3B8C98DD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47,527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F5BE233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18077" w14:textId="5AA184AB" w:rsidR="00F40921" w:rsidRPr="00A90D19" w:rsidRDefault="0077213B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A2914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6A18F" w14:textId="1D89BD9E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A0B4C1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326BC" w14:textId="058E50CA" w:rsidR="00F40921" w:rsidRPr="00C67053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C67053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1ACE0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1D828" w14:textId="3F7C82EC" w:rsidR="00F40921" w:rsidRPr="00A90D19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B8E34A5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68E09" w14:textId="729F8B81" w:rsidR="00F40921" w:rsidRPr="00A90D19" w:rsidRDefault="00AD6549" w:rsidP="00A90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 w:bidi="th-TH"/>
              </w:rPr>
            </w:pPr>
            <w:r w:rsidRPr="00AD654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</w:t>
            </w:r>
            <w:r w:rsidR="004023A5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86,286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A03BEEB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01A6F" w14:textId="395AFF92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655,276</w:t>
            </w:r>
          </w:p>
        </w:tc>
      </w:tr>
      <w:tr w:rsidR="00F40921" w:rsidRPr="00A44F5B" w14:paraId="231E0704" w14:textId="77777777" w:rsidTr="00CE4AF0">
        <w:trPr>
          <w:trHeight w:val="44"/>
        </w:trPr>
        <w:tc>
          <w:tcPr>
            <w:tcW w:w="1620" w:type="dxa"/>
            <w:shd w:val="clear" w:color="auto" w:fill="auto"/>
            <w:vAlign w:val="bottom"/>
          </w:tcPr>
          <w:p w14:paraId="0EE76D93" w14:textId="77777777" w:rsidR="00F40921" w:rsidRPr="00A44F5B" w:rsidRDefault="00F409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กำไร (ขาดทุน) ของ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63585F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14228A8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  <w:tab w:val="decimal" w:pos="597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21E56F9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0FB7329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  <w:tab w:val="decimal" w:pos="597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7DD5FF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436"/>
                <w:tab w:val="decimal" w:pos="4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8752E8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  <w:tab w:val="decimal" w:pos="597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845BC2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  <w:tab w:val="decimal" w:pos="488"/>
                <w:tab w:val="decimal" w:pos="541"/>
                <w:tab w:val="decimal" w:pos="597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C0F445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  <w:tab w:val="decimal" w:pos="597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E67F041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436"/>
                <w:tab w:val="decimal" w:pos="541"/>
                <w:tab w:val="decimal" w:pos="597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78CAC1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  <w:tab w:val="decimal" w:pos="597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06F920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"/>
                <w:tab w:val="decimal" w:pos="436"/>
                <w:tab w:val="decimal" w:pos="541"/>
                <w:tab w:val="decimal" w:pos="645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8FFE25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436"/>
                <w:tab w:val="decimal" w:pos="541"/>
                <w:tab w:val="decimal" w:pos="597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E1589CA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436"/>
                <w:tab w:val="decimal" w:pos="541"/>
                <w:tab w:val="decimal" w:pos="597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B53D4A4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541"/>
                <w:tab w:val="decimal" w:pos="615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A114B48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481C95E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  <w:tab w:val="decimal" w:pos="597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32170E8A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169"/>
                <w:tab w:val="left" w:pos="227"/>
                <w:tab w:val="decimal" w:pos="436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95937C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541"/>
                <w:tab w:val="decimal" w:pos="615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A47BD3C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5"/>
                <w:tab w:val="decimal" w:pos="541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381AF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436"/>
                <w:tab w:val="decimal" w:pos="541"/>
                <w:tab w:val="decimal" w:pos="612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02FD13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436"/>
                <w:tab w:val="decimal" w:pos="529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B3AE53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376"/>
                <w:tab w:val="decimal" w:pos="436"/>
                <w:tab w:val="decimal" w:pos="541"/>
                <w:tab w:val="decimal" w:pos="597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3379B3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5"/>
                <w:tab w:val="decimal" w:pos="541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AD08FD0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376"/>
                <w:tab w:val="decimal" w:pos="436"/>
                <w:tab w:val="decimal" w:pos="541"/>
                <w:tab w:val="decimal" w:pos="597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E29D27C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left" w:pos="-71"/>
                <w:tab w:val="left" w:pos="227"/>
                <w:tab w:val="left" w:pos="289"/>
                <w:tab w:val="decimal" w:pos="436"/>
                <w:tab w:val="decimal" w:pos="55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57CDA88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  <w:tab w:val="decimal" w:pos="597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41D85412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5"/>
                <w:tab w:val="decimal" w:pos="541"/>
              </w:tabs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</w:tr>
      <w:tr w:rsidR="00F40921" w:rsidRPr="00A44F5B" w14:paraId="0382963E" w14:textId="77777777" w:rsidTr="00CE4AF0">
        <w:trPr>
          <w:trHeight w:val="44"/>
        </w:trPr>
        <w:tc>
          <w:tcPr>
            <w:tcW w:w="1620" w:type="dxa"/>
            <w:shd w:val="clear" w:color="auto" w:fill="auto"/>
            <w:vAlign w:val="bottom"/>
          </w:tcPr>
          <w:p w14:paraId="51FFDB13" w14:textId="77777777" w:rsidR="00F40921" w:rsidRPr="00A44F5B" w:rsidRDefault="00F409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  <w:t>ส่วนงานก่อนหักภาษี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8451B3" w14:textId="69F96848" w:rsidR="00F40921" w:rsidRPr="00A90D19" w:rsidDel="00B44016" w:rsidRDefault="00F40921" w:rsidP="00A90D1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103,035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23F2C25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97"/>
              </w:tabs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C8D8BC3" w14:textId="1803EE9C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0"/>
              </w:tabs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  <w:t>150,368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37AFA6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  <w:tab w:val="decimal" w:pos="597"/>
              </w:tabs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5A5E3A" w14:textId="159ACFEE" w:rsidR="00F40921" w:rsidRPr="00A90D19" w:rsidDel="00B44016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375"/>
                <w:tab w:val="decimal" w:pos="430"/>
              </w:tabs>
              <w:spacing w:line="240" w:lineRule="atLeast"/>
              <w:ind w:right="-330"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(8,56</w:t>
            </w:r>
            <w:r w:rsidR="004D72FD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</w:t>
            </w: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DB8A0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  <w:tab w:val="decimal" w:pos="597"/>
              </w:tabs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00BEFE" w14:textId="64C3A68A" w:rsidR="00F40921" w:rsidRPr="00A90D19" w:rsidRDefault="00F40921" w:rsidP="00A90D19">
            <w:pPr>
              <w:tabs>
                <w:tab w:val="clear" w:pos="454"/>
                <w:tab w:val="clear" w:pos="680"/>
                <w:tab w:val="decimal" w:pos="342"/>
                <w:tab w:val="decimal" w:pos="430"/>
              </w:tabs>
              <w:ind w:right="-33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  <w:t>(6,678)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AC13A1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</w:tabs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179DCE8" w14:textId="42948DF5" w:rsidR="00F40921" w:rsidRPr="000E245A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430"/>
              </w:tabs>
              <w:spacing w:line="240" w:lineRule="atLeast"/>
              <w:ind w:right="-42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0E245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7,665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1C8CD1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</w:tabs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531448" w14:textId="40A6546C" w:rsidR="00F40921" w:rsidRPr="00A90D19" w:rsidRDefault="00F40921" w:rsidP="00A90D19">
            <w:pPr>
              <w:tabs>
                <w:tab w:val="clear" w:pos="454"/>
                <w:tab w:val="clear" w:pos="680"/>
                <w:tab w:val="decimal" w:pos="95"/>
                <w:tab w:val="decimal" w:pos="436"/>
              </w:tabs>
              <w:ind w:right="-36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  <w:t>11,951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3DC648" w14:textId="77777777" w:rsidR="00F40921" w:rsidRPr="000E245A" w:rsidRDefault="00F40921" w:rsidP="00A90D19">
            <w:pPr>
              <w:pStyle w:val="acctfourfigures"/>
              <w:tabs>
                <w:tab w:val="left" w:pos="227"/>
                <w:tab w:val="decimal" w:pos="436"/>
              </w:tabs>
              <w:spacing w:line="240" w:lineRule="atLeast"/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BEC6D81" w14:textId="72A411A4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0"/>
              </w:tabs>
              <w:ind w:right="-36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  <w:t>28,105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831D44B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</w:tabs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AAA0056" w14:textId="4801832F" w:rsidR="00F40921" w:rsidRPr="00A90D19" w:rsidRDefault="00F40921" w:rsidP="00A90D19">
            <w:pPr>
              <w:tabs>
                <w:tab w:val="clear" w:pos="454"/>
                <w:tab w:val="clear" w:pos="680"/>
                <w:tab w:val="clear" w:pos="907"/>
                <w:tab w:val="decimal" w:pos="435"/>
                <w:tab w:val="left" w:pos="810"/>
              </w:tabs>
              <w:ind w:right="-35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  <w:t>31,220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6DBBAD5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</w:tabs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669B642E" w14:textId="629CA917" w:rsidR="00F40921" w:rsidRPr="000E245A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430"/>
              </w:tabs>
              <w:spacing w:line="240" w:lineRule="atLeast"/>
              <w:ind w:right="-36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0E245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(5,824)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F1AA4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</w:tabs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lang w:val="en-GB" w:eastAsia="en-GB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58DEEED" w14:textId="46EE3306" w:rsidR="00F40921" w:rsidRPr="00A90D19" w:rsidRDefault="00F40921" w:rsidP="00A90D19">
            <w:pPr>
              <w:tabs>
                <w:tab w:val="clear" w:pos="454"/>
                <w:tab w:val="clear" w:pos="680"/>
                <w:tab w:val="clear" w:pos="907"/>
                <w:tab w:val="decimal" w:pos="435"/>
                <w:tab w:val="left" w:pos="780"/>
              </w:tabs>
              <w:ind w:right="-30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  <w:t>(22,189)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13E2EB" w14:textId="77777777" w:rsidR="00F40921" w:rsidRPr="000E245A" w:rsidRDefault="00F40921" w:rsidP="00A90D19">
            <w:pPr>
              <w:pStyle w:val="acctfourfigures"/>
              <w:tabs>
                <w:tab w:val="left" w:pos="227"/>
                <w:tab w:val="decimal" w:pos="430"/>
                <w:tab w:val="decimal" w:pos="612"/>
              </w:tabs>
              <w:spacing w:line="240" w:lineRule="atLeast"/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F555FF" w14:textId="0FD4E27A" w:rsidR="00F40921" w:rsidRPr="000E245A" w:rsidRDefault="00F40921" w:rsidP="00A90D19">
            <w:pPr>
              <w:pStyle w:val="acctfourfigures"/>
              <w:tabs>
                <w:tab w:val="clear" w:pos="765"/>
                <w:tab w:val="decimal" w:pos="-11"/>
                <w:tab w:val="left" w:pos="227"/>
                <w:tab w:val="decimal" w:pos="349"/>
                <w:tab w:val="decimal" w:pos="430"/>
              </w:tabs>
              <w:spacing w:line="240" w:lineRule="atLeast"/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0E245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(48,26</w:t>
            </w:r>
            <w:r w:rsidR="002A3093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0</w:t>
            </w:r>
            <w:r w:rsidRPr="000E245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0DE98" w14:textId="77777777" w:rsidR="00F40921" w:rsidRPr="000E245A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376"/>
                <w:tab w:val="decimal" w:pos="430"/>
                <w:tab w:val="decimal" w:pos="619"/>
              </w:tabs>
              <w:spacing w:line="240" w:lineRule="atLeast"/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984796" w14:textId="1A39DE9E" w:rsidR="00F40921" w:rsidRPr="000E245A" w:rsidRDefault="00F40921" w:rsidP="00A90D19">
            <w:pPr>
              <w:pStyle w:val="acctfourfigures"/>
              <w:tabs>
                <w:tab w:val="clear" w:pos="765"/>
                <w:tab w:val="left" w:pos="227"/>
                <w:tab w:val="decimal" w:pos="353"/>
                <w:tab w:val="decimal" w:pos="430"/>
              </w:tabs>
              <w:spacing w:line="240" w:lineRule="atLeast"/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0E245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(127,591)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BFEFB37" w14:textId="77777777" w:rsidR="00F40921" w:rsidRPr="000E245A" w:rsidRDefault="00F40921" w:rsidP="00A90D19">
            <w:pPr>
              <w:pStyle w:val="acctfourfigures"/>
              <w:tabs>
                <w:tab w:val="left" w:pos="227"/>
                <w:tab w:val="decimal" w:pos="376"/>
                <w:tab w:val="decimal" w:pos="430"/>
              </w:tabs>
              <w:spacing w:line="240" w:lineRule="atLeast"/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FF84FE3" w14:textId="5A3250FA" w:rsidR="00F40921" w:rsidRPr="000E245A" w:rsidRDefault="00F40921" w:rsidP="00A90D19">
            <w:pPr>
              <w:pStyle w:val="acctfourfigures"/>
              <w:tabs>
                <w:tab w:val="clear" w:pos="765"/>
                <w:tab w:val="left" w:pos="199"/>
                <w:tab w:val="left" w:pos="227"/>
                <w:tab w:val="decimal" w:pos="430"/>
                <w:tab w:val="decimal" w:pos="550"/>
              </w:tabs>
              <w:spacing w:line="240" w:lineRule="atLeast"/>
              <w:ind w:right="-28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0E245A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76,15</w:t>
            </w:r>
            <w:r w:rsidR="00DC627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1D8850" w14:textId="77777777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6"/>
              </w:tabs>
              <w:ind w:right="-200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C033E87" w14:textId="130C95B8" w:rsidR="00F40921" w:rsidRPr="00A90D19" w:rsidRDefault="00F40921" w:rsidP="00A90D19">
            <w:pPr>
              <w:tabs>
                <w:tab w:val="clear" w:pos="454"/>
                <w:tab w:val="clear" w:pos="680"/>
                <w:tab w:val="decimal" w:pos="435"/>
              </w:tabs>
              <w:ind w:right="-290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  <w:t>37,081</w:t>
            </w:r>
          </w:p>
        </w:tc>
      </w:tr>
      <w:tr w:rsidR="00F63DAF" w:rsidRPr="00A44F5B" w14:paraId="5DAC64ED" w14:textId="77777777" w:rsidTr="00A90D19">
        <w:trPr>
          <w:trHeight w:val="139"/>
        </w:trPr>
        <w:tc>
          <w:tcPr>
            <w:tcW w:w="1620" w:type="dxa"/>
            <w:shd w:val="clear" w:color="auto" w:fill="auto"/>
            <w:vAlign w:val="bottom"/>
          </w:tcPr>
          <w:p w14:paraId="43CA69CB" w14:textId="77777777" w:rsidR="00F63DAF" w:rsidRPr="00A44F5B" w:rsidRDefault="00F63DAF" w:rsidP="00F63DAF">
            <w:pPr>
              <w:spacing w:line="100" w:lineRule="exact"/>
              <w:ind w:left="75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495D19" w14:textId="77777777" w:rsidR="00F63DAF" w:rsidRPr="00A90D19" w:rsidRDefault="00F63DAF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64856571" w14:textId="77777777" w:rsidR="00F63DAF" w:rsidRPr="00A90D19" w:rsidRDefault="00F63DAF" w:rsidP="00A90D19">
            <w:pPr>
              <w:pStyle w:val="BodyText"/>
              <w:tabs>
                <w:tab w:val="decimal" w:pos="541"/>
              </w:tabs>
              <w:spacing w:after="0" w:line="100" w:lineRule="exact"/>
              <w:ind w:left="-86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C918653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5DB1C09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1CF3EBD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A6BEB6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EF3518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D49F8D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BF9C927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A6AA58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E1CF41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D8CFEC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1AD6C5F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52357F9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27F2AEAB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423AD57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07BDA692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ABD8DA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8AAE450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057E9F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D75E06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ED1DD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05E246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6C69336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eastAsia="en-GB" w:bidi="ar-SA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6B0A5B27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757CD86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4E7445F3" w14:textId="77777777" w:rsidR="00F63DAF" w:rsidRPr="00A90D19" w:rsidRDefault="00F63DAF" w:rsidP="00A90D19">
            <w:pPr>
              <w:tabs>
                <w:tab w:val="clear" w:pos="454"/>
                <w:tab w:val="clear" w:pos="680"/>
                <w:tab w:val="decimal" w:pos="436"/>
                <w:tab w:val="decimal" w:pos="541"/>
              </w:tabs>
              <w:ind w:left="-377" w:right="-101" w:hanging="60"/>
              <w:jc w:val="right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</w:tr>
    </w:tbl>
    <w:p w14:paraId="39A8B649" w14:textId="77777777" w:rsidR="00663912" w:rsidRPr="00A44F5B" w:rsidRDefault="00663912" w:rsidP="00663912">
      <w:pPr>
        <w:rPr>
          <w:rFonts w:cstheme="minorBidi"/>
        </w:rPr>
      </w:pPr>
    </w:p>
    <w:p w14:paraId="1865CE5C" w14:textId="77777777" w:rsidR="00663912" w:rsidRPr="00A44F5B" w:rsidRDefault="00663912" w:rsidP="00663912">
      <w:r w:rsidRPr="00A44F5B">
        <w:br w:type="page"/>
      </w:r>
    </w:p>
    <w:tbl>
      <w:tblPr>
        <w:tblW w:w="1575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1620"/>
        <w:gridCol w:w="810"/>
        <w:gridCol w:w="263"/>
        <w:gridCol w:w="723"/>
        <w:gridCol w:w="240"/>
        <w:gridCol w:w="708"/>
        <w:gridCol w:w="284"/>
        <w:gridCol w:w="709"/>
        <w:gridCol w:w="236"/>
        <w:gridCol w:w="756"/>
        <w:gridCol w:w="283"/>
        <w:gridCol w:w="851"/>
        <w:gridCol w:w="236"/>
        <w:gridCol w:w="756"/>
        <w:gridCol w:w="238"/>
        <w:gridCol w:w="940"/>
        <w:gridCol w:w="244"/>
        <w:gridCol w:w="739"/>
        <w:gridCol w:w="270"/>
        <w:gridCol w:w="873"/>
        <w:gridCol w:w="270"/>
        <w:gridCol w:w="720"/>
        <w:gridCol w:w="270"/>
        <w:gridCol w:w="720"/>
        <w:gridCol w:w="249"/>
        <w:gridCol w:w="762"/>
        <w:gridCol w:w="240"/>
        <w:gridCol w:w="740"/>
      </w:tblGrid>
      <w:tr w:rsidR="00663912" w:rsidRPr="00A44F5B" w14:paraId="4915EF09" w14:textId="77777777" w:rsidTr="00663912">
        <w:trPr>
          <w:trHeight w:val="80"/>
        </w:trPr>
        <w:tc>
          <w:tcPr>
            <w:tcW w:w="1620" w:type="dxa"/>
            <w:vAlign w:val="bottom"/>
          </w:tcPr>
          <w:p w14:paraId="14AA6FF9" w14:textId="77777777" w:rsidR="00663912" w:rsidRPr="00A44F5B" w:rsidRDefault="00663912" w:rsidP="00663912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30" w:type="dxa"/>
            <w:gridSpan w:val="27"/>
            <w:vAlign w:val="bottom"/>
          </w:tcPr>
          <w:p w14:paraId="6996610C" w14:textId="77777777" w:rsidR="00663912" w:rsidRPr="00A44F5B" w:rsidRDefault="00663912" w:rsidP="00663912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663912" w:rsidRPr="00A44F5B" w14:paraId="41157099" w14:textId="77777777" w:rsidTr="00663912">
        <w:trPr>
          <w:trHeight w:val="80"/>
        </w:trPr>
        <w:tc>
          <w:tcPr>
            <w:tcW w:w="1620" w:type="dxa"/>
            <w:vAlign w:val="bottom"/>
          </w:tcPr>
          <w:p w14:paraId="698018C3" w14:textId="77777777" w:rsidR="00663912" w:rsidRPr="00A44F5B" w:rsidRDefault="00663912" w:rsidP="00663912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7242F1A4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GB"/>
              </w:rPr>
              <w:t>ส่วนงานธุรกิจให้บริการสินเชื่อเช่าซื้อ และสินเชื่อ</w:t>
            </w:r>
          </w:p>
        </w:tc>
        <w:tc>
          <w:tcPr>
            <w:tcW w:w="240" w:type="dxa"/>
            <w:vAlign w:val="bottom"/>
          </w:tcPr>
          <w:p w14:paraId="0D3D03A3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78C13CC8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ส่วนงานธุรกิจการบริหารสินเชื่อแก่ธุรกิจและจัดการ</w:t>
            </w:r>
          </w:p>
        </w:tc>
        <w:tc>
          <w:tcPr>
            <w:tcW w:w="236" w:type="dxa"/>
            <w:vAlign w:val="bottom"/>
          </w:tcPr>
          <w:p w14:paraId="2845CA2E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86A1490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38A3A796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ส่วนงานธุรกิจที่ปรึกษาด้านธุรกิจ</w:t>
            </w:r>
          </w:p>
        </w:tc>
        <w:tc>
          <w:tcPr>
            <w:tcW w:w="236" w:type="dxa"/>
            <w:vAlign w:val="bottom"/>
          </w:tcPr>
          <w:p w14:paraId="79610612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4" w:type="dxa"/>
            <w:gridSpan w:val="3"/>
            <w:vAlign w:val="bottom"/>
          </w:tcPr>
          <w:p w14:paraId="1A32E5EA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DAB01C6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ส่วนงานธุรกิจสินเชื่อรายย่อย</w:t>
            </w:r>
          </w:p>
        </w:tc>
        <w:tc>
          <w:tcPr>
            <w:tcW w:w="244" w:type="dxa"/>
            <w:vAlign w:val="bottom"/>
          </w:tcPr>
          <w:p w14:paraId="146FD283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20EBAD4E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ส่วนงานธุรกิจสินเชื่อเพื่อผู้บริโภครายย่อยภายใต้การจัดการสินเชื่อร่วมทางการเงิน</w:t>
            </w:r>
          </w:p>
        </w:tc>
        <w:tc>
          <w:tcPr>
            <w:tcW w:w="270" w:type="dxa"/>
            <w:vAlign w:val="bottom"/>
          </w:tcPr>
          <w:p w14:paraId="0C644847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E359572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68B32575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รายการที่ยังไม่ถูกจัดสรร</w:t>
            </w:r>
          </w:p>
        </w:tc>
        <w:tc>
          <w:tcPr>
            <w:tcW w:w="249" w:type="dxa"/>
            <w:vAlign w:val="bottom"/>
          </w:tcPr>
          <w:p w14:paraId="3BB0DAD6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0AC81BB6" w14:textId="77777777" w:rsidR="00663912" w:rsidRPr="00A44F5B" w:rsidRDefault="00663912" w:rsidP="00663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</w:p>
          <w:p w14:paraId="39DBD209" w14:textId="77777777" w:rsidR="00663912" w:rsidRPr="00A44F5B" w:rsidRDefault="00663912" w:rsidP="00663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663912" w:rsidRPr="00A44F5B" w14:paraId="35166700" w14:textId="77777777" w:rsidTr="00663912">
        <w:trPr>
          <w:trHeight w:val="139"/>
        </w:trPr>
        <w:tc>
          <w:tcPr>
            <w:tcW w:w="1620" w:type="dxa"/>
            <w:shd w:val="clear" w:color="auto" w:fill="auto"/>
            <w:vAlign w:val="bottom"/>
          </w:tcPr>
          <w:p w14:paraId="6E8D6270" w14:textId="77777777" w:rsidR="00663912" w:rsidRPr="00A44F5B" w:rsidRDefault="00663912" w:rsidP="00663912">
            <w:pPr>
              <w:ind w:left="75" w:right="-11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สำหรับงวด</w:t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หกเดือน สิ้นสุดวันที่ 30 มิถุนายน</w:t>
            </w:r>
          </w:p>
        </w:tc>
        <w:tc>
          <w:tcPr>
            <w:tcW w:w="810" w:type="dxa"/>
            <w:shd w:val="clear" w:color="auto" w:fill="auto"/>
          </w:tcPr>
          <w:p w14:paraId="00809534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CA23B70" w14:textId="5FE89ADE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63" w:type="dxa"/>
          </w:tcPr>
          <w:p w14:paraId="66CEF7AD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3" w:type="dxa"/>
            <w:shd w:val="clear" w:color="auto" w:fill="auto"/>
          </w:tcPr>
          <w:p w14:paraId="45C34DB4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82E4698" w14:textId="7088C8A1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40" w:type="dxa"/>
          </w:tcPr>
          <w:p w14:paraId="7256F548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67239154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AE0286A" w14:textId="5A8B3CC0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84" w:type="dxa"/>
          </w:tcPr>
          <w:p w14:paraId="447B38E2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4CDF1883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64A27B" w14:textId="25BC2B5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36" w:type="dxa"/>
          </w:tcPr>
          <w:p w14:paraId="02BA2A52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38625D4F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20E7A97" w14:textId="30A263BC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83" w:type="dxa"/>
          </w:tcPr>
          <w:p w14:paraId="5081AE33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7F0C7E0A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0B95522" w14:textId="1D4C404B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36" w:type="dxa"/>
          </w:tcPr>
          <w:p w14:paraId="2103C88E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059871A0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040CEDF" w14:textId="444BB5CE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38" w:type="dxa"/>
          </w:tcPr>
          <w:p w14:paraId="014D26C5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auto"/>
          </w:tcPr>
          <w:p w14:paraId="075948CA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0991866" w14:textId="074A23A2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44" w:type="dxa"/>
          </w:tcPr>
          <w:p w14:paraId="5C49C161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shd w:val="clear" w:color="auto" w:fill="auto"/>
          </w:tcPr>
          <w:p w14:paraId="490EC372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9FA3DD" w14:textId="566CC19B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70" w:type="dxa"/>
          </w:tcPr>
          <w:p w14:paraId="5A5E4D18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73" w:type="dxa"/>
            <w:shd w:val="clear" w:color="auto" w:fill="auto"/>
          </w:tcPr>
          <w:p w14:paraId="7A0B8DAF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97A8122" w14:textId="2847764D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0" w:type="dxa"/>
          </w:tcPr>
          <w:p w14:paraId="1BB8E260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755424A4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BDF4B5B" w14:textId="380E90A1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70" w:type="dxa"/>
          </w:tcPr>
          <w:p w14:paraId="205AC378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29E478DC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A2CA96A" w14:textId="3CFD5A2D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49" w:type="dxa"/>
          </w:tcPr>
          <w:p w14:paraId="4E6C3B92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</w:tcPr>
          <w:p w14:paraId="5BF3AC29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005367D" w14:textId="2E208766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40" w:type="dxa"/>
          </w:tcPr>
          <w:p w14:paraId="03081150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0" w:type="dxa"/>
            <w:shd w:val="clear" w:color="auto" w:fill="auto"/>
          </w:tcPr>
          <w:p w14:paraId="14BCC679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F41A9A8" w14:textId="2916BBA4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256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663912" w:rsidRPr="00A44F5B" w14:paraId="6A5031C6" w14:textId="77777777" w:rsidTr="00663912">
        <w:trPr>
          <w:trHeight w:val="189"/>
        </w:trPr>
        <w:tc>
          <w:tcPr>
            <w:tcW w:w="1620" w:type="dxa"/>
            <w:shd w:val="clear" w:color="auto" w:fill="auto"/>
            <w:vAlign w:val="bottom"/>
          </w:tcPr>
          <w:p w14:paraId="377A4417" w14:textId="77777777" w:rsidR="00663912" w:rsidRPr="00A44F5B" w:rsidRDefault="00663912" w:rsidP="00663912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130" w:type="dxa"/>
            <w:gridSpan w:val="27"/>
          </w:tcPr>
          <w:p w14:paraId="6892FF12" w14:textId="77777777" w:rsidR="00663912" w:rsidRPr="00A44F5B" w:rsidRDefault="00663912" w:rsidP="0066391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พันบาท</w:t>
            </w:r>
            <w:r w:rsidRPr="00A44F5B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)</w:t>
            </w:r>
          </w:p>
        </w:tc>
      </w:tr>
      <w:tr w:rsidR="00F40921" w:rsidRPr="00A44F5B" w14:paraId="2FE33274" w14:textId="77777777" w:rsidTr="00CE4AF0">
        <w:trPr>
          <w:trHeight w:val="80"/>
        </w:trPr>
        <w:tc>
          <w:tcPr>
            <w:tcW w:w="1620" w:type="dxa"/>
            <w:vAlign w:val="bottom"/>
          </w:tcPr>
          <w:p w14:paraId="219269C6" w14:textId="77777777" w:rsidR="00F40921" w:rsidRPr="00A44F5B" w:rsidRDefault="00F40921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รายได้จากลูกค้าภายนอก</w:t>
            </w:r>
            <w:r w:rsidRPr="00A44F5B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8F0998A" w14:textId="6DB7C497" w:rsidR="00F40921" w:rsidRPr="00A44F5B" w:rsidRDefault="00AD6549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D654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914,611</w:t>
            </w:r>
          </w:p>
        </w:tc>
        <w:tc>
          <w:tcPr>
            <w:tcW w:w="263" w:type="dxa"/>
            <w:vAlign w:val="bottom"/>
          </w:tcPr>
          <w:p w14:paraId="113EF6FD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436"/>
                <w:tab w:val="decimal" w:pos="541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3795EFB3" w14:textId="1A43CD52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1,118,051</w:t>
            </w:r>
          </w:p>
        </w:tc>
        <w:tc>
          <w:tcPr>
            <w:tcW w:w="240" w:type="dxa"/>
            <w:vAlign w:val="bottom"/>
          </w:tcPr>
          <w:p w14:paraId="0E196AD1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8" w:type="dxa"/>
            <w:vAlign w:val="bottom"/>
          </w:tcPr>
          <w:p w14:paraId="00237DAA" w14:textId="4FDC034E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1,033</w:t>
            </w:r>
          </w:p>
        </w:tc>
        <w:tc>
          <w:tcPr>
            <w:tcW w:w="284" w:type="dxa"/>
            <w:vAlign w:val="bottom"/>
          </w:tcPr>
          <w:p w14:paraId="6C989CE6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bottom"/>
          </w:tcPr>
          <w:p w14:paraId="35C821F6" w14:textId="4A2116BA" w:rsidR="00F40921" w:rsidRPr="00A90D19" w:rsidRDefault="00F40921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101" w:hanging="60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  <w:t>894</w:t>
            </w:r>
          </w:p>
        </w:tc>
        <w:tc>
          <w:tcPr>
            <w:tcW w:w="236" w:type="dxa"/>
            <w:vAlign w:val="bottom"/>
          </w:tcPr>
          <w:p w14:paraId="59CBACB6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75ADB3DB" w14:textId="0D5747FB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47,004</w:t>
            </w:r>
          </w:p>
        </w:tc>
        <w:tc>
          <w:tcPr>
            <w:tcW w:w="283" w:type="dxa"/>
            <w:vAlign w:val="bottom"/>
          </w:tcPr>
          <w:p w14:paraId="23D9CE6C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75D0D46E" w14:textId="401E8CD4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45,943</w:t>
            </w:r>
          </w:p>
        </w:tc>
        <w:tc>
          <w:tcPr>
            <w:tcW w:w="236" w:type="dxa"/>
            <w:vAlign w:val="bottom"/>
          </w:tcPr>
          <w:p w14:paraId="67727FF0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56" w:type="dxa"/>
            <w:vAlign w:val="bottom"/>
          </w:tcPr>
          <w:p w14:paraId="2EA2FD52" w14:textId="54958735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102,652</w:t>
            </w:r>
          </w:p>
        </w:tc>
        <w:tc>
          <w:tcPr>
            <w:tcW w:w="238" w:type="dxa"/>
            <w:vAlign w:val="bottom"/>
          </w:tcPr>
          <w:p w14:paraId="3DDCF22E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bottom"/>
          </w:tcPr>
          <w:p w14:paraId="60439BCF" w14:textId="66730B8A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90,475</w:t>
            </w:r>
          </w:p>
        </w:tc>
        <w:tc>
          <w:tcPr>
            <w:tcW w:w="244" w:type="dxa"/>
            <w:vAlign w:val="bottom"/>
          </w:tcPr>
          <w:p w14:paraId="1CBD50E2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72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bottom"/>
          </w:tcPr>
          <w:p w14:paraId="25D4AB2C" w14:textId="0E2B6FE5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1,324</w:t>
            </w:r>
          </w:p>
        </w:tc>
        <w:tc>
          <w:tcPr>
            <w:tcW w:w="270" w:type="dxa"/>
            <w:vAlign w:val="bottom"/>
          </w:tcPr>
          <w:p w14:paraId="6AB76BE2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72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73" w:type="dxa"/>
            <w:vAlign w:val="bottom"/>
          </w:tcPr>
          <w:p w14:paraId="19B2A016" w14:textId="217B0DC8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5,817</w:t>
            </w:r>
          </w:p>
        </w:tc>
        <w:tc>
          <w:tcPr>
            <w:tcW w:w="270" w:type="dxa"/>
            <w:vAlign w:val="bottom"/>
          </w:tcPr>
          <w:p w14:paraId="74B41D71" w14:textId="77777777" w:rsidR="00F40921" w:rsidRPr="00A90D19" w:rsidRDefault="00F40921" w:rsidP="00A90D19">
            <w:pPr>
              <w:tabs>
                <w:tab w:val="decimal" w:pos="612"/>
              </w:tabs>
              <w:ind w:left="-108" w:right="-108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0" w:type="dxa"/>
            <w:vAlign w:val="bottom"/>
          </w:tcPr>
          <w:p w14:paraId="3CDA73C2" w14:textId="71807E21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397AF1F" w14:textId="77777777" w:rsidR="00F40921" w:rsidRPr="00A44F5B" w:rsidRDefault="00F40921" w:rsidP="00A90D19">
            <w:pPr>
              <w:pStyle w:val="acctfourfigures"/>
              <w:tabs>
                <w:tab w:val="decimal" w:pos="180"/>
                <w:tab w:val="decimal" w:pos="376"/>
                <w:tab w:val="left" w:pos="450"/>
              </w:tabs>
              <w:spacing w:line="240" w:lineRule="atLeast"/>
              <w:ind w:left="-72"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D260358" w14:textId="4ABC93CE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065AFA99" w14:textId="77777777" w:rsidR="00F40921" w:rsidRPr="00A44F5B" w:rsidRDefault="00F40921" w:rsidP="00A90D19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bottom"/>
          </w:tcPr>
          <w:p w14:paraId="6B4C78D3" w14:textId="3DFDCCAB" w:rsidR="00F40921" w:rsidRPr="00A44F5B" w:rsidRDefault="00AD6549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D654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1,066,624</w:t>
            </w:r>
          </w:p>
        </w:tc>
        <w:tc>
          <w:tcPr>
            <w:tcW w:w="240" w:type="dxa"/>
            <w:vAlign w:val="bottom"/>
          </w:tcPr>
          <w:p w14:paraId="6FC42E29" w14:textId="77777777" w:rsidR="00F40921" w:rsidRPr="00A44F5B" w:rsidRDefault="00F40921" w:rsidP="00A90D1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vAlign w:val="bottom"/>
          </w:tcPr>
          <w:p w14:paraId="542BD04E" w14:textId="07EFA043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1,261,180</w:t>
            </w:r>
          </w:p>
        </w:tc>
      </w:tr>
      <w:tr w:rsidR="00F40921" w:rsidRPr="00A44F5B" w14:paraId="74E593ED" w14:textId="77777777" w:rsidTr="00CE4AF0">
        <w:trPr>
          <w:trHeight w:val="80"/>
        </w:trPr>
        <w:tc>
          <w:tcPr>
            <w:tcW w:w="1620" w:type="dxa"/>
            <w:vAlign w:val="bottom"/>
          </w:tcPr>
          <w:p w14:paraId="3A13581E" w14:textId="77777777" w:rsidR="00F40921" w:rsidRPr="00A44F5B" w:rsidRDefault="00F40921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132857C9" w14:textId="5330A0B9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193,039</w:t>
            </w:r>
          </w:p>
        </w:tc>
        <w:tc>
          <w:tcPr>
            <w:tcW w:w="263" w:type="dxa"/>
            <w:vAlign w:val="bottom"/>
          </w:tcPr>
          <w:p w14:paraId="0DBC682E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436"/>
                <w:tab w:val="decimal" w:pos="541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0FF55BFE" w14:textId="4CC34F8C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291,220</w:t>
            </w:r>
          </w:p>
        </w:tc>
        <w:tc>
          <w:tcPr>
            <w:tcW w:w="240" w:type="dxa"/>
            <w:vAlign w:val="bottom"/>
          </w:tcPr>
          <w:p w14:paraId="52D6EA5A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8" w:type="dxa"/>
            <w:vAlign w:val="bottom"/>
          </w:tcPr>
          <w:p w14:paraId="19E958B0" w14:textId="7A0F833E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29,231</w:t>
            </w:r>
          </w:p>
        </w:tc>
        <w:tc>
          <w:tcPr>
            <w:tcW w:w="284" w:type="dxa"/>
            <w:vAlign w:val="bottom"/>
          </w:tcPr>
          <w:p w14:paraId="27FC112F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bottom"/>
          </w:tcPr>
          <w:p w14:paraId="0C2C093A" w14:textId="1117377D" w:rsidR="00F40921" w:rsidRPr="00A90D19" w:rsidRDefault="00F40921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101" w:hanging="60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  <w:t>49,028</w:t>
            </w:r>
          </w:p>
        </w:tc>
        <w:tc>
          <w:tcPr>
            <w:tcW w:w="236" w:type="dxa"/>
            <w:vAlign w:val="bottom"/>
          </w:tcPr>
          <w:p w14:paraId="106A9EAF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65566448" w14:textId="5331A230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10,236</w:t>
            </w:r>
          </w:p>
        </w:tc>
        <w:tc>
          <w:tcPr>
            <w:tcW w:w="283" w:type="dxa"/>
            <w:vAlign w:val="bottom"/>
          </w:tcPr>
          <w:p w14:paraId="3E520DA6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6CE27DEE" w14:textId="73A7AFCC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12,131</w:t>
            </w:r>
          </w:p>
        </w:tc>
        <w:tc>
          <w:tcPr>
            <w:tcW w:w="236" w:type="dxa"/>
            <w:vAlign w:val="bottom"/>
          </w:tcPr>
          <w:p w14:paraId="4806117D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56" w:type="dxa"/>
            <w:vAlign w:val="bottom"/>
          </w:tcPr>
          <w:p w14:paraId="2BD9D655" w14:textId="42DDE093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5F004043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  <w:tab w:val="left" w:pos="630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bottom"/>
          </w:tcPr>
          <w:p w14:paraId="27AE2BD3" w14:textId="08E1E1D5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5FD3FD31" w14:textId="77777777" w:rsidR="00F40921" w:rsidRPr="00A44F5B" w:rsidRDefault="00F40921" w:rsidP="00A90D19">
            <w:pPr>
              <w:pStyle w:val="acctfourfigures"/>
              <w:tabs>
                <w:tab w:val="decimal" w:pos="180"/>
                <w:tab w:val="left" w:pos="450"/>
              </w:tabs>
              <w:spacing w:line="240" w:lineRule="atLeast"/>
              <w:ind w:left="-72"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bottom"/>
          </w:tcPr>
          <w:p w14:paraId="62A51BD6" w14:textId="0FF0F96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329D52E" w14:textId="77777777" w:rsidR="00F40921" w:rsidRPr="00A90D19" w:rsidRDefault="00F40921" w:rsidP="00A90D19">
            <w:pPr>
              <w:tabs>
                <w:tab w:val="clear" w:pos="454"/>
                <w:tab w:val="decimal" w:pos="180"/>
                <w:tab w:val="left" w:pos="450"/>
              </w:tabs>
              <w:ind w:left="-72"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73" w:type="dxa"/>
            <w:vAlign w:val="bottom"/>
          </w:tcPr>
          <w:p w14:paraId="26E429E4" w14:textId="28640C14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decimal" w:pos="24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A27E420" w14:textId="77777777" w:rsidR="00F40921" w:rsidRPr="00A90D19" w:rsidRDefault="00F40921" w:rsidP="00A90D19">
            <w:pPr>
              <w:tabs>
                <w:tab w:val="decimal" w:pos="180"/>
              </w:tabs>
              <w:ind w:left="-108"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0" w:type="dxa"/>
            <w:vAlign w:val="bottom"/>
          </w:tcPr>
          <w:p w14:paraId="0767605E" w14:textId="69739F2A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3E8A73A" w14:textId="77777777" w:rsidR="00F40921" w:rsidRPr="00A44F5B" w:rsidRDefault="00F40921" w:rsidP="00A90D19">
            <w:pPr>
              <w:pStyle w:val="acctfourfigures"/>
              <w:tabs>
                <w:tab w:val="decimal" w:pos="180"/>
                <w:tab w:val="decimal" w:pos="376"/>
                <w:tab w:val="left" w:pos="450"/>
              </w:tabs>
              <w:spacing w:line="240" w:lineRule="atLeast"/>
              <w:ind w:left="-72"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2F6434F0" w14:textId="0B8D1A69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324F9F00" w14:textId="77777777" w:rsidR="00F40921" w:rsidRPr="00A44F5B" w:rsidRDefault="00F40921" w:rsidP="00A90D19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bottom"/>
          </w:tcPr>
          <w:p w14:paraId="3393853D" w14:textId="510B0190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232,506</w:t>
            </w:r>
          </w:p>
        </w:tc>
        <w:tc>
          <w:tcPr>
            <w:tcW w:w="240" w:type="dxa"/>
            <w:vAlign w:val="bottom"/>
          </w:tcPr>
          <w:p w14:paraId="3D6B3E84" w14:textId="77777777" w:rsidR="00F40921" w:rsidRPr="00A44F5B" w:rsidRDefault="00F40921" w:rsidP="00A90D1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740" w:type="dxa"/>
            <w:vAlign w:val="bottom"/>
          </w:tcPr>
          <w:p w14:paraId="564A211F" w14:textId="56A78DC3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352,379</w:t>
            </w:r>
          </w:p>
        </w:tc>
      </w:tr>
      <w:tr w:rsidR="00F40921" w:rsidRPr="00A44F5B" w14:paraId="56F29D8B" w14:textId="77777777" w:rsidTr="00CE4AF0">
        <w:trPr>
          <w:trHeight w:val="80"/>
        </w:trPr>
        <w:tc>
          <w:tcPr>
            <w:tcW w:w="1620" w:type="dxa"/>
            <w:vAlign w:val="bottom"/>
          </w:tcPr>
          <w:p w14:paraId="2668D9FE" w14:textId="77777777" w:rsidR="00F40921" w:rsidRPr="00A44F5B" w:rsidRDefault="00F40921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F7FB885" w14:textId="3267CFB3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11,246</w:t>
            </w:r>
          </w:p>
        </w:tc>
        <w:tc>
          <w:tcPr>
            <w:tcW w:w="263" w:type="dxa"/>
            <w:vAlign w:val="bottom"/>
          </w:tcPr>
          <w:p w14:paraId="01D69897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436"/>
                <w:tab w:val="decimal" w:pos="541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20A89D44" w14:textId="61AA25D0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27,585</w:t>
            </w:r>
          </w:p>
        </w:tc>
        <w:tc>
          <w:tcPr>
            <w:tcW w:w="240" w:type="dxa"/>
            <w:vAlign w:val="bottom"/>
          </w:tcPr>
          <w:p w14:paraId="7FA60D52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05A0EE8" w14:textId="49CEBAF9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12,549</w:t>
            </w:r>
          </w:p>
        </w:tc>
        <w:tc>
          <w:tcPr>
            <w:tcW w:w="284" w:type="dxa"/>
            <w:vAlign w:val="bottom"/>
          </w:tcPr>
          <w:p w14:paraId="39FAA788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FF9F0A9" w14:textId="3B2CD3D2" w:rsidR="00F40921" w:rsidRPr="00A90D19" w:rsidRDefault="00F40921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101" w:hanging="60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  <w:t>40,226</w:t>
            </w:r>
          </w:p>
        </w:tc>
        <w:tc>
          <w:tcPr>
            <w:tcW w:w="236" w:type="dxa"/>
            <w:vAlign w:val="bottom"/>
          </w:tcPr>
          <w:p w14:paraId="12925E96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4435625" w14:textId="35E41D93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3,746</w:t>
            </w:r>
          </w:p>
        </w:tc>
        <w:tc>
          <w:tcPr>
            <w:tcW w:w="283" w:type="dxa"/>
            <w:vAlign w:val="bottom"/>
          </w:tcPr>
          <w:p w14:paraId="764C7F03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FB1916B" w14:textId="1A71E279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2,840</w:t>
            </w:r>
          </w:p>
        </w:tc>
        <w:tc>
          <w:tcPr>
            <w:tcW w:w="236" w:type="dxa"/>
            <w:vAlign w:val="bottom"/>
          </w:tcPr>
          <w:p w14:paraId="0A24B57A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D52C9AF" w14:textId="7D72A34F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12,171</w:t>
            </w:r>
          </w:p>
        </w:tc>
        <w:tc>
          <w:tcPr>
            <w:tcW w:w="238" w:type="dxa"/>
            <w:vAlign w:val="bottom"/>
          </w:tcPr>
          <w:p w14:paraId="2C10198A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79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0B08A3E" w14:textId="385B8F0E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3,600</w:t>
            </w:r>
          </w:p>
        </w:tc>
        <w:tc>
          <w:tcPr>
            <w:tcW w:w="244" w:type="dxa"/>
            <w:vAlign w:val="bottom"/>
          </w:tcPr>
          <w:p w14:paraId="0FB42E77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72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14:paraId="0E6738B7" w14:textId="6046D4C4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773</w:t>
            </w:r>
          </w:p>
        </w:tc>
        <w:tc>
          <w:tcPr>
            <w:tcW w:w="270" w:type="dxa"/>
            <w:vAlign w:val="bottom"/>
          </w:tcPr>
          <w:p w14:paraId="28F78D46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72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BF38EE2" w14:textId="51697EDE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3,561</w:t>
            </w:r>
          </w:p>
        </w:tc>
        <w:tc>
          <w:tcPr>
            <w:tcW w:w="270" w:type="dxa"/>
            <w:vAlign w:val="bottom"/>
          </w:tcPr>
          <w:p w14:paraId="09BD4B22" w14:textId="77777777" w:rsidR="00F40921" w:rsidRPr="00A90D19" w:rsidRDefault="00F40921" w:rsidP="00A90D19">
            <w:pPr>
              <w:tabs>
                <w:tab w:val="decimal" w:pos="612"/>
              </w:tabs>
              <w:ind w:left="-108" w:right="-108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DF81D09" w14:textId="13ADECBF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27EB942" w14:textId="77777777" w:rsidR="00F40921" w:rsidRPr="00A44F5B" w:rsidRDefault="00F40921" w:rsidP="00A90D19">
            <w:pPr>
              <w:pStyle w:val="acctfourfigures"/>
              <w:tabs>
                <w:tab w:val="decimal" w:pos="180"/>
                <w:tab w:val="decimal" w:pos="376"/>
                <w:tab w:val="left" w:pos="450"/>
              </w:tabs>
              <w:spacing w:line="240" w:lineRule="atLeast"/>
              <w:ind w:left="-72"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9614C3" w14:textId="51643D21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52A73303" w14:textId="77777777" w:rsidR="00F40921" w:rsidRPr="00A44F5B" w:rsidRDefault="00F40921" w:rsidP="00A90D19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</w:tcPr>
          <w:p w14:paraId="735CE071" w14:textId="153212DB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40,485</w:t>
            </w:r>
          </w:p>
        </w:tc>
        <w:tc>
          <w:tcPr>
            <w:tcW w:w="240" w:type="dxa"/>
            <w:vAlign w:val="bottom"/>
          </w:tcPr>
          <w:p w14:paraId="4D1B448A" w14:textId="77777777" w:rsidR="00F40921" w:rsidRPr="00A44F5B" w:rsidRDefault="00F40921" w:rsidP="00A90D1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14:paraId="2A2134C8" w14:textId="278006DC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77,812</w:t>
            </w:r>
          </w:p>
        </w:tc>
      </w:tr>
      <w:tr w:rsidR="00F40921" w:rsidRPr="00A82974" w14:paraId="3D0EB3A9" w14:textId="77777777" w:rsidTr="00CE4AF0">
        <w:trPr>
          <w:trHeight w:val="70"/>
        </w:trPr>
        <w:tc>
          <w:tcPr>
            <w:tcW w:w="1620" w:type="dxa"/>
            <w:vAlign w:val="bottom"/>
          </w:tcPr>
          <w:p w14:paraId="3492C2E0" w14:textId="77777777" w:rsidR="00F40921" w:rsidRPr="00A90D19" w:rsidRDefault="00F40921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D4ADBFF" w14:textId="4CA180AE" w:rsidR="00F40921" w:rsidRPr="00A90D19" w:rsidRDefault="00AD6549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D654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1,118,896</w:t>
            </w:r>
          </w:p>
        </w:tc>
        <w:tc>
          <w:tcPr>
            <w:tcW w:w="263" w:type="dxa"/>
            <w:vAlign w:val="bottom"/>
          </w:tcPr>
          <w:p w14:paraId="3BE6B08F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1C103F95" w14:textId="6BD1074B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1,436,856</w:t>
            </w:r>
          </w:p>
        </w:tc>
        <w:tc>
          <w:tcPr>
            <w:tcW w:w="240" w:type="dxa"/>
            <w:vAlign w:val="bottom"/>
          </w:tcPr>
          <w:p w14:paraId="3664049B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611811B" w14:textId="4715A272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fldChar w:fldCharType="begin"/>
            </w: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instrText xml:space="preserve"> =SUM(ABOVE) </w:instrText>
            </w: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fldChar w:fldCharType="separate"/>
            </w: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42,813</w:t>
            </w: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fldChar w:fldCharType="end"/>
            </w:r>
          </w:p>
        </w:tc>
        <w:tc>
          <w:tcPr>
            <w:tcW w:w="284" w:type="dxa"/>
            <w:vAlign w:val="bottom"/>
          </w:tcPr>
          <w:p w14:paraId="5892B7A2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F9B9EFE" w14:textId="0B38E2AE" w:rsidR="00F40921" w:rsidRPr="00A90D19" w:rsidRDefault="00F40921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101" w:hanging="60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  <w:t>90,148</w:t>
            </w:r>
          </w:p>
        </w:tc>
        <w:tc>
          <w:tcPr>
            <w:tcW w:w="236" w:type="dxa"/>
            <w:vAlign w:val="bottom"/>
          </w:tcPr>
          <w:p w14:paraId="602F2148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0B1CAB0A" w14:textId="3AF01A0E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60,986</w:t>
            </w:r>
          </w:p>
        </w:tc>
        <w:tc>
          <w:tcPr>
            <w:tcW w:w="283" w:type="dxa"/>
            <w:vAlign w:val="bottom"/>
          </w:tcPr>
          <w:p w14:paraId="65DA56FA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447A571" w14:textId="7DF700B6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60,914</w:t>
            </w:r>
          </w:p>
        </w:tc>
        <w:tc>
          <w:tcPr>
            <w:tcW w:w="236" w:type="dxa"/>
            <w:vAlign w:val="bottom"/>
          </w:tcPr>
          <w:p w14:paraId="4BA293C0" w14:textId="77777777" w:rsidR="00F40921" w:rsidRPr="00A82974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370B1354" w14:textId="1643B52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114,823</w:t>
            </w:r>
          </w:p>
        </w:tc>
        <w:tc>
          <w:tcPr>
            <w:tcW w:w="238" w:type="dxa"/>
            <w:vAlign w:val="bottom"/>
          </w:tcPr>
          <w:p w14:paraId="3EF14A8B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14:paraId="49C585D8" w14:textId="2FAD5608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94,075</w:t>
            </w:r>
          </w:p>
        </w:tc>
        <w:tc>
          <w:tcPr>
            <w:tcW w:w="244" w:type="dxa"/>
            <w:vAlign w:val="bottom"/>
          </w:tcPr>
          <w:p w14:paraId="39AC9705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15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14:paraId="2D2A75B5" w14:textId="36D7CA63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2,097</w:t>
            </w:r>
          </w:p>
        </w:tc>
        <w:tc>
          <w:tcPr>
            <w:tcW w:w="270" w:type="dxa"/>
            <w:vAlign w:val="bottom"/>
          </w:tcPr>
          <w:p w14:paraId="50F260E4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7D7BF73F" w14:textId="24F76C85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9,378</w:t>
            </w:r>
          </w:p>
        </w:tc>
        <w:tc>
          <w:tcPr>
            <w:tcW w:w="270" w:type="dxa"/>
            <w:vAlign w:val="bottom"/>
          </w:tcPr>
          <w:p w14:paraId="17C925B9" w14:textId="77777777" w:rsidR="00F40921" w:rsidRPr="00A82974" w:rsidRDefault="00F40921" w:rsidP="00A90D19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AB8EB2C" w14:textId="126010BD" w:rsidR="00F40921" w:rsidRPr="00A82974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322BCF8" w14:textId="77777777" w:rsidR="00F40921" w:rsidRPr="00A82974" w:rsidRDefault="00F40921" w:rsidP="00A90D19">
            <w:pPr>
              <w:pStyle w:val="acctfourfigures"/>
              <w:tabs>
                <w:tab w:val="decimal" w:pos="180"/>
                <w:tab w:val="decimal" w:pos="376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6B84299" w14:textId="03DDB406" w:rsidR="00F40921" w:rsidRPr="00A90D19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05DFAC85" w14:textId="77777777" w:rsidR="00F40921" w:rsidRPr="00A82974" w:rsidRDefault="00F40921" w:rsidP="00A90D19">
            <w:pPr>
              <w:pStyle w:val="acctfourfigures"/>
              <w:tabs>
                <w:tab w:val="decimal" w:pos="376"/>
              </w:tabs>
              <w:spacing w:line="240" w:lineRule="atLeast"/>
              <w:ind w:right="-216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</w:tcPr>
          <w:p w14:paraId="70EA21FC" w14:textId="6AD274C4" w:rsidR="00F40921" w:rsidRPr="00A90D19" w:rsidRDefault="00AD6549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D654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1,339,615</w:t>
            </w:r>
          </w:p>
        </w:tc>
        <w:tc>
          <w:tcPr>
            <w:tcW w:w="240" w:type="dxa"/>
            <w:vAlign w:val="bottom"/>
          </w:tcPr>
          <w:p w14:paraId="6126BF2D" w14:textId="77777777" w:rsidR="00F40921" w:rsidRPr="00A90D19" w:rsidRDefault="00F40921" w:rsidP="00A90D19">
            <w:pPr>
              <w:tabs>
                <w:tab w:val="clear" w:pos="454"/>
                <w:tab w:val="decimal" w:pos="436"/>
              </w:tabs>
              <w:ind w:left="-108" w:right="-198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bottom"/>
          </w:tcPr>
          <w:p w14:paraId="2680FA4A" w14:textId="46AE5135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1,691,371</w:t>
            </w:r>
          </w:p>
        </w:tc>
      </w:tr>
      <w:tr w:rsidR="00F40921" w:rsidRPr="00A44F5B" w14:paraId="2B9D0A51" w14:textId="77777777" w:rsidTr="00A90D19">
        <w:trPr>
          <w:trHeight w:val="70"/>
        </w:trPr>
        <w:tc>
          <w:tcPr>
            <w:tcW w:w="1620" w:type="dxa"/>
          </w:tcPr>
          <w:p w14:paraId="780F3EDF" w14:textId="77777777" w:rsidR="00F40921" w:rsidRPr="00A44F5B" w:rsidRDefault="00F40921" w:rsidP="00F40921">
            <w:pPr>
              <w:tabs>
                <w:tab w:val="clear" w:pos="227"/>
                <w:tab w:val="clear" w:pos="1644"/>
              </w:tabs>
              <w:ind w:left="156" w:right="-115" w:hanging="90"/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</w:pPr>
            <w:r w:rsidRPr="00A44F5B"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  <w:t>รายการปรับปรุงและตัด 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BEBE11A" w14:textId="256065CD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(193,039)</w:t>
            </w:r>
          </w:p>
        </w:tc>
        <w:tc>
          <w:tcPr>
            <w:tcW w:w="263" w:type="dxa"/>
            <w:vAlign w:val="bottom"/>
          </w:tcPr>
          <w:p w14:paraId="23279876" w14:textId="77777777" w:rsidR="00F40921" w:rsidRPr="00A44F5B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7A93A6CE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1109DA4" w14:textId="5CE5E51E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(291,220)</w:t>
            </w:r>
          </w:p>
        </w:tc>
        <w:tc>
          <w:tcPr>
            <w:tcW w:w="240" w:type="dxa"/>
            <w:vAlign w:val="bottom"/>
          </w:tcPr>
          <w:p w14:paraId="357C6DF4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192E729" w14:textId="0CC47743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(29,231)</w:t>
            </w:r>
          </w:p>
        </w:tc>
        <w:tc>
          <w:tcPr>
            <w:tcW w:w="284" w:type="dxa"/>
            <w:vAlign w:val="bottom"/>
          </w:tcPr>
          <w:p w14:paraId="7BBAC83D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17B900" w14:textId="77777777" w:rsidR="00F40921" w:rsidRPr="00F5160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47A0BCC7" w14:textId="0D733728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(49,028)</w:t>
            </w:r>
          </w:p>
        </w:tc>
        <w:tc>
          <w:tcPr>
            <w:tcW w:w="236" w:type="dxa"/>
            <w:vAlign w:val="bottom"/>
          </w:tcPr>
          <w:p w14:paraId="7C7703F8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7CE02D96" w14:textId="4B8C3744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(10,236)</w:t>
            </w:r>
          </w:p>
        </w:tc>
        <w:tc>
          <w:tcPr>
            <w:tcW w:w="283" w:type="dxa"/>
            <w:vAlign w:val="bottom"/>
          </w:tcPr>
          <w:p w14:paraId="3F41D44B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C5CCAB9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5B7A2460" w14:textId="2CA9E256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(12,131)</w:t>
            </w:r>
          </w:p>
        </w:tc>
        <w:tc>
          <w:tcPr>
            <w:tcW w:w="236" w:type="dxa"/>
            <w:vAlign w:val="bottom"/>
          </w:tcPr>
          <w:p w14:paraId="77D25CA0" w14:textId="77777777" w:rsidR="00F40921" w:rsidRPr="00A44F5B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5C385997" w14:textId="3D71EE60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78D1CC3F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  <w:tab w:val="left" w:pos="630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63CCAD67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3957749" w14:textId="5ED9C7A3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380E02A9" w14:textId="77777777" w:rsidR="00F40921" w:rsidRPr="00A90D19" w:rsidRDefault="00F40921" w:rsidP="00A90D19">
            <w:pPr>
              <w:tabs>
                <w:tab w:val="clear" w:pos="454"/>
                <w:tab w:val="decimal" w:pos="180"/>
                <w:tab w:val="left" w:pos="450"/>
              </w:tabs>
              <w:ind w:left="-115"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14:paraId="0C88F0C1" w14:textId="6A4D3D1A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decimal" w:pos="34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C88CA0A" w14:textId="77777777" w:rsidR="00F40921" w:rsidRPr="00A90D19" w:rsidRDefault="00F40921" w:rsidP="00A90D19">
            <w:pPr>
              <w:tabs>
                <w:tab w:val="clear" w:pos="454"/>
                <w:tab w:val="decimal" w:pos="180"/>
                <w:tab w:val="left" w:pos="450"/>
              </w:tabs>
              <w:ind w:left="-108"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21E89F6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6BBEF19" w14:textId="3E25258E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2D06987" w14:textId="77777777" w:rsidR="00F40921" w:rsidRPr="00A44F5B" w:rsidRDefault="00F40921" w:rsidP="00A90D19">
            <w:pPr>
              <w:pStyle w:val="acctfourfigures"/>
              <w:tabs>
                <w:tab w:val="decimal" w:pos="180"/>
                <w:tab w:val="left" w:pos="450"/>
                <w:tab w:val="decimal" w:pos="510"/>
              </w:tabs>
              <w:spacing w:line="240" w:lineRule="atLeast"/>
              <w:ind w:left="-108"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606D128B" w14:textId="0A6EE2BA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36D48AB" w14:textId="77777777" w:rsidR="00F40921" w:rsidRPr="00A44F5B" w:rsidRDefault="00F40921" w:rsidP="00A90D19">
            <w:pPr>
              <w:pStyle w:val="acctfourfigures"/>
              <w:tabs>
                <w:tab w:val="decimal" w:pos="180"/>
                <w:tab w:val="decimal" w:pos="376"/>
                <w:tab w:val="left" w:pos="450"/>
                <w:tab w:val="decimal" w:pos="51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752E3FCF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  <w:tab w:val="decimal" w:pos="51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2289B0B9" w14:textId="589F5FE2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174D7291" w14:textId="77777777" w:rsidR="00F40921" w:rsidRPr="00A44F5B" w:rsidRDefault="00F40921" w:rsidP="00A90D19">
            <w:pPr>
              <w:pStyle w:val="acctfourfigures"/>
              <w:tabs>
                <w:tab w:val="decimal" w:pos="376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130D17C" w14:textId="7E6E1A34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(232,506)</w:t>
            </w:r>
          </w:p>
        </w:tc>
        <w:tc>
          <w:tcPr>
            <w:tcW w:w="240" w:type="dxa"/>
            <w:vAlign w:val="bottom"/>
          </w:tcPr>
          <w:p w14:paraId="18E14D5A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10"/>
              </w:tabs>
              <w:ind w:left="-108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14:paraId="2754A411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  <w:p w14:paraId="16613E3B" w14:textId="5664F707" w:rsidR="00F40921" w:rsidRPr="00A44F5B" w:rsidRDefault="00F40921" w:rsidP="00A90D1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(352,379)</w:t>
            </w:r>
          </w:p>
        </w:tc>
      </w:tr>
      <w:tr w:rsidR="00F40921" w:rsidRPr="00A82974" w14:paraId="39797F91" w14:textId="77777777" w:rsidTr="00A90D19">
        <w:trPr>
          <w:trHeight w:val="70"/>
        </w:trPr>
        <w:tc>
          <w:tcPr>
            <w:tcW w:w="1620" w:type="dxa"/>
          </w:tcPr>
          <w:p w14:paraId="42A197B2" w14:textId="77777777" w:rsidR="00F40921" w:rsidRPr="00A82974" w:rsidRDefault="00F40921" w:rsidP="00F40921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57270" w14:textId="26D67013" w:rsidR="00F40921" w:rsidRPr="00AD6549" w:rsidRDefault="00AD6549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D654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925,857</w:t>
            </w:r>
          </w:p>
        </w:tc>
        <w:tc>
          <w:tcPr>
            <w:tcW w:w="263" w:type="dxa"/>
            <w:vAlign w:val="bottom"/>
          </w:tcPr>
          <w:p w14:paraId="1F44064F" w14:textId="77777777" w:rsidR="00F40921" w:rsidRPr="00A90D19" w:rsidRDefault="00F40921" w:rsidP="00A90D19">
            <w:pPr>
              <w:tabs>
                <w:tab w:val="clear" w:pos="454"/>
                <w:tab w:val="decimal" w:pos="541"/>
                <w:tab w:val="decimal" w:pos="600"/>
              </w:tabs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2D374" w14:textId="248AB70A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1,145,636</w:t>
            </w:r>
          </w:p>
        </w:tc>
        <w:tc>
          <w:tcPr>
            <w:tcW w:w="240" w:type="dxa"/>
            <w:vAlign w:val="bottom"/>
          </w:tcPr>
          <w:p w14:paraId="5A66B8F2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31D1F169" w14:textId="303CBD35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13,582</w:t>
            </w:r>
          </w:p>
        </w:tc>
        <w:tc>
          <w:tcPr>
            <w:tcW w:w="284" w:type="dxa"/>
            <w:vAlign w:val="bottom"/>
          </w:tcPr>
          <w:p w14:paraId="5E270649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900C1" w14:textId="2ADB42A7" w:rsidR="00F40921" w:rsidRPr="00A90D19" w:rsidRDefault="00F40921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right="-101" w:hanging="60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  <w:t>41,120</w:t>
            </w:r>
          </w:p>
        </w:tc>
        <w:tc>
          <w:tcPr>
            <w:tcW w:w="236" w:type="dxa"/>
            <w:vAlign w:val="bottom"/>
          </w:tcPr>
          <w:p w14:paraId="320EA49C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DCCDC" w14:textId="20BFE05D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50,750</w:t>
            </w:r>
          </w:p>
        </w:tc>
        <w:tc>
          <w:tcPr>
            <w:tcW w:w="283" w:type="dxa"/>
            <w:vAlign w:val="bottom"/>
          </w:tcPr>
          <w:p w14:paraId="50390C1B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4F23" w14:textId="559B55E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48,783</w:t>
            </w:r>
          </w:p>
        </w:tc>
        <w:tc>
          <w:tcPr>
            <w:tcW w:w="236" w:type="dxa"/>
            <w:vAlign w:val="bottom"/>
          </w:tcPr>
          <w:p w14:paraId="02F2B7B4" w14:textId="77777777" w:rsidR="00F40921" w:rsidRPr="00A82974" w:rsidRDefault="00F40921" w:rsidP="00A90D19">
            <w:pPr>
              <w:pStyle w:val="acctfourfigures"/>
              <w:tabs>
                <w:tab w:val="decimal" w:pos="436"/>
                <w:tab w:val="decimal" w:pos="541"/>
              </w:tabs>
              <w:spacing w:line="240" w:lineRule="atLeast"/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E1A88" w14:textId="66E3142C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114,823</w:t>
            </w:r>
          </w:p>
        </w:tc>
        <w:tc>
          <w:tcPr>
            <w:tcW w:w="238" w:type="dxa"/>
            <w:vAlign w:val="bottom"/>
          </w:tcPr>
          <w:p w14:paraId="64CC9857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D36A5" w14:textId="7FAD0674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94,075</w:t>
            </w:r>
          </w:p>
        </w:tc>
        <w:tc>
          <w:tcPr>
            <w:tcW w:w="244" w:type="dxa"/>
            <w:vAlign w:val="bottom"/>
          </w:tcPr>
          <w:p w14:paraId="68262723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15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869B2" w14:textId="3391B1F5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2,097</w:t>
            </w:r>
          </w:p>
        </w:tc>
        <w:tc>
          <w:tcPr>
            <w:tcW w:w="270" w:type="dxa"/>
            <w:vAlign w:val="bottom"/>
          </w:tcPr>
          <w:p w14:paraId="2FBB8E6F" w14:textId="77777777" w:rsidR="00F40921" w:rsidRPr="00A90D19" w:rsidRDefault="00F40921" w:rsidP="00A90D19">
            <w:pPr>
              <w:tabs>
                <w:tab w:val="clear" w:pos="454"/>
                <w:tab w:val="decimal" w:pos="436"/>
                <w:tab w:val="decimal" w:pos="541"/>
              </w:tabs>
              <w:ind w:left="-108"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3F7B7" w14:textId="7298D6D9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9,378</w:t>
            </w:r>
          </w:p>
        </w:tc>
        <w:tc>
          <w:tcPr>
            <w:tcW w:w="270" w:type="dxa"/>
            <w:vAlign w:val="bottom"/>
          </w:tcPr>
          <w:p w14:paraId="3552F495" w14:textId="77777777" w:rsidR="00F40921" w:rsidRPr="00A82974" w:rsidRDefault="00F40921" w:rsidP="00A90D19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DCE72" w14:textId="5AFCB8A9" w:rsidR="00F40921" w:rsidRPr="00A82974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765CED8" w14:textId="77777777" w:rsidR="00F40921" w:rsidRPr="00A82974" w:rsidRDefault="00F40921" w:rsidP="00A90D19">
            <w:pPr>
              <w:pStyle w:val="acctfourfigures"/>
              <w:tabs>
                <w:tab w:val="decimal" w:pos="180"/>
                <w:tab w:val="decimal" w:pos="376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D0FBA" w14:textId="016A523F" w:rsidR="00F40921" w:rsidRPr="00A90D19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2B115BEA" w14:textId="77777777" w:rsidR="00F40921" w:rsidRPr="00A82974" w:rsidRDefault="00F40921" w:rsidP="00A90D19">
            <w:pPr>
              <w:pStyle w:val="acctfourfigures"/>
              <w:tabs>
                <w:tab w:val="decimal" w:pos="376"/>
              </w:tabs>
              <w:spacing w:line="240" w:lineRule="atLeast"/>
              <w:ind w:right="-216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53FFF7E6" w14:textId="0B965FE6" w:rsidR="00F40921" w:rsidRPr="00A90D19" w:rsidRDefault="00AD6549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D6549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1,107,109</w:t>
            </w:r>
          </w:p>
        </w:tc>
        <w:tc>
          <w:tcPr>
            <w:tcW w:w="240" w:type="dxa"/>
            <w:vAlign w:val="bottom"/>
          </w:tcPr>
          <w:p w14:paraId="1DD60EDE" w14:textId="77777777" w:rsidR="00F40921" w:rsidRPr="00A90D19" w:rsidRDefault="00F40921" w:rsidP="00A90D19">
            <w:pPr>
              <w:tabs>
                <w:tab w:val="clear" w:pos="454"/>
                <w:tab w:val="decimal" w:pos="436"/>
              </w:tabs>
              <w:ind w:left="-108" w:right="-198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52C19" w14:textId="39156EC3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</w:pPr>
            <w:r w:rsidRPr="00A82974">
              <w:rPr>
                <w:rFonts w:asciiTheme="majorBidi" w:hAnsiTheme="majorBidi" w:cstheme="majorBidi"/>
                <w:b/>
                <w:bCs/>
                <w:sz w:val="21"/>
                <w:szCs w:val="21"/>
                <w:lang w:eastAsia="en-GB"/>
              </w:rPr>
              <w:t>1,338,992</w:t>
            </w:r>
          </w:p>
        </w:tc>
      </w:tr>
      <w:tr w:rsidR="00F40921" w:rsidRPr="00A44F5B" w14:paraId="62ECA0C1" w14:textId="77777777" w:rsidTr="00A90D19">
        <w:trPr>
          <w:trHeight w:val="44"/>
        </w:trPr>
        <w:tc>
          <w:tcPr>
            <w:tcW w:w="1620" w:type="dxa"/>
          </w:tcPr>
          <w:p w14:paraId="051FB845" w14:textId="77777777" w:rsidR="00F40921" w:rsidRPr="00A44F5B" w:rsidRDefault="00F40921" w:rsidP="00F409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กำไร (ขาดทุน) ของ</w:t>
            </w:r>
          </w:p>
        </w:tc>
        <w:tc>
          <w:tcPr>
            <w:tcW w:w="810" w:type="dxa"/>
            <w:vAlign w:val="bottom"/>
          </w:tcPr>
          <w:p w14:paraId="2CECD355" w14:textId="0748197D" w:rsidR="00F40921" w:rsidRPr="00A44F5B" w:rsidRDefault="00F40921" w:rsidP="00A90D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14743A6D" w14:textId="77777777" w:rsidR="00F40921" w:rsidRPr="00A44F5B" w:rsidRDefault="00F40921" w:rsidP="00A90D19">
            <w:pPr>
              <w:tabs>
                <w:tab w:val="clear" w:pos="454"/>
                <w:tab w:val="decimal" w:pos="436"/>
                <w:tab w:val="decimal" w:pos="597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3" w:type="dxa"/>
            <w:vAlign w:val="bottom"/>
          </w:tcPr>
          <w:p w14:paraId="49F21335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6D7A727" w14:textId="77777777" w:rsidR="00F40921" w:rsidRPr="00A44F5B" w:rsidRDefault="00F40921" w:rsidP="00A90D19">
            <w:pPr>
              <w:tabs>
                <w:tab w:val="clear" w:pos="454"/>
                <w:tab w:val="decimal" w:pos="436"/>
                <w:tab w:val="decimal" w:pos="597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8" w:type="dxa"/>
            <w:vAlign w:val="center"/>
          </w:tcPr>
          <w:p w14:paraId="7A346745" w14:textId="5A0A98D0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4" w:type="dxa"/>
            <w:vAlign w:val="bottom"/>
          </w:tcPr>
          <w:p w14:paraId="476AB5AE" w14:textId="77777777" w:rsidR="00F40921" w:rsidRPr="00A44F5B" w:rsidRDefault="00F40921" w:rsidP="00A90D19">
            <w:pPr>
              <w:tabs>
                <w:tab w:val="clear" w:pos="454"/>
                <w:tab w:val="decimal" w:pos="436"/>
                <w:tab w:val="decimal" w:pos="597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9" w:type="dxa"/>
            <w:vAlign w:val="bottom"/>
          </w:tcPr>
          <w:p w14:paraId="63C8B88A" w14:textId="77777777" w:rsidR="00F40921" w:rsidRPr="00A90D19" w:rsidRDefault="00F40921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101" w:hanging="60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65C684A" w14:textId="77777777" w:rsidR="00F40921" w:rsidRPr="00A44F5B" w:rsidRDefault="00F40921" w:rsidP="00A90D19">
            <w:pPr>
              <w:tabs>
                <w:tab w:val="clear" w:pos="454"/>
                <w:tab w:val="decimal" w:pos="436"/>
                <w:tab w:val="decimal" w:pos="597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56" w:type="dxa"/>
            <w:vAlign w:val="bottom"/>
          </w:tcPr>
          <w:p w14:paraId="4219B6C6" w14:textId="385C5F79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6F85A63D" w14:textId="77777777" w:rsidR="00F40921" w:rsidRPr="00A44F5B" w:rsidRDefault="00F40921" w:rsidP="00A90D19">
            <w:pPr>
              <w:tabs>
                <w:tab w:val="clear" w:pos="454"/>
                <w:tab w:val="decimal" w:pos="436"/>
                <w:tab w:val="decimal" w:pos="597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754769F8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FB93A04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436"/>
                <w:tab w:val="decimal" w:pos="597"/>
              </w:tabs>
              <w:spacing w:line="240" w:lineRule="atLeast"/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0FF38D17" w14:textId="44A5DFEB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D785279" w14:textId="77777777" w:rsidR="00F40921" w:rsidRPr="00A44F5B" w:rsidRDefault="00F40921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940" w:type="dxa"/>
            <w:vAlign w:val="bottom"/>
          </w:tcPr>
          <w:p w14:paraId="5C009863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1DE30328" w14:textId="77777777" w:rsidR="00F40921" w:rsidRPr="00A44F5B" w:rsidRDefault="00F40921" w:rsidP="00A90D19">
            <w:pPr>
              <w:tabs>
                <w:tab w:val="clear" w:pos="454"/>
                <w:tab w:val="decimal" w:pos="436"/>
                <w:tab w:val="decimal" w:pos="597"/>
              </w:tabs>
              <w:ind w:left="-115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39" w:type="dxa"/>
            <w:vAlign w:val="bottom"/>
          </w:tcPr>
          <w:p w14:paraId="28FCCC4E" w14:textId="17FA5AC1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369DB6" w14:textId="77777777" w:rsidR="00F40921" w:rsidRPr="00A44F5B" w:rsidRDefault="00F40921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73" w:type="dxa"/>
            <w:vAlign w:val="bottom"/>
          </w:tcPr>
          <w:p w14:paraId="1B4D0CA3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5EA818F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98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0793B91" w14:textId="2A8C0D51" w:rsidR="00F40921" w:rsidRPr="00A44F5B" w:rsidRDefault="00F40921" w:rsidP="00F4092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EF03D2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D72301C" w14:textId="77777777" w:rsidR="00F40921" w:rsidRPr="00A44F5B" w:rsidRDefault="00F40921" w:rsidP="00F4092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60AC6B13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376"/>
                <w:tab w:val="decimal" w:pos="597"/>
              </w:tabs>
              <w:spacing w:line="240" w:lineRule="atLeast"/>
              <w:ind w:left="-72" w:right="-216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center"/>
          </w:tcPr>
          <w:p w14:paraId="5194ADFD" w14:textId="451A007E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FE3A6F0" w14:textId="77777777" w:rsidR="00F40921" w:rsidRPr="00A44F5B" w:rsidRDefault="00F40921" w:rsidP="00A90D19">
            <w:pPr>
              <w:tabs>
                <w:tab w:val="clear" w:pos="454"/>
                <w:tab w:val="decimal" w:pos="436"/>
                <w:tab w:val="decimal" w:pos="597"/>
              </w:tabs>
              <w:ind w:left="-108" w:right="-198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40" w:type="dxa"/>
            <w:vAlign w:val="bottom"/>
          </w:tcPr>
          <w:p w14:paraId="6B8831D5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F40921" w:rsidRPr="00A44F5B" w:rsidDel="00B44016" w14:paraId="69E591D4" w14:textId="77777777" w:rsidTr="00A90D19">
        <w:trPr>
          <w:trHeight w:val="44"/>
        </w:trPr>
        <w:tc>
          <w:tcPr>
            <w:tcW w:w="1620" w:type="dxa"/>
          </w:tcPr>
          <w:p w14:paraId="2ADFE701" w14:textId="77777777" w:rsidR="00F40921" w:rsidRPr="00A44F5B" w:rsidRDefault="00F40921" w:rsidP="00F409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  <w:t>ส่วนงานก่อนหักภาษี</w:t>
            </w:r>
          </w:p>
        </w:tc>
        <w:tc>
          <w:tcPr>
            <w:tcW w:w="810" w:type="dxa"/>
            <w:vAlign w:val="bottom"/>
          </w:tcPr>
          <w:p w14:paraId="6AADD180" w14:textId="59E7B930" w:rsidR="00F40921" w:rsidRPr="00A44F5B" w:rsidDel="00B44016" w:rsidRDefault="00F40921" w:rsidP="00A90D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98,112</w:t>
            </w:r>
          </w:p>
        </w:tc>
        <w:tc>
          <w:tcPr>
            <w:tcW w:w="263" w:type="dxa"/>
            <w:vAlign w:val="bottom"/>
          </w:tcPr>
          <w:p w14:paraId="294B07EC" w14:textId="77777777" w:rsidR="00F40921" w:rsidRPr="00A44F5B" w:rsidRDefault="00F40921" w:rsidP="00A90D19">
            <w:pPr>
              <w:tabs>
                <w:tab w:val="clear" w:pos="454"/>
                <w:tab w:val="decimal" w:pos="436"/>
                <w:tab w:val="decimal" w:pos="597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3" w:type="dxa"/>
            <w:vAlign w:val="bottom"/>
          </w:tcPr>
          <w:p w14:paraId="3E7BBC34" w14:textId="2ED5CE14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336,365</w:t>
            </w:r>
          </w:p>
        </w:tc>
        <w:tc>
          <w:tcPr>
            <w:tcW w:w="240" w:type="dxa"/>
            <w:vAlign w:val="bottom"/>
          </w:tcPr>
          <w:p w14:paraId="2BEFFE12" w14:textId="77777777" w:rsidR="00F40921" w:rsidRPr="00A90D19" w:rsidRDefault="00F40921" w:rsidP="00A90D19">
            <w:pPr>
              <w:tabs>
                <w:tab w:val="clear" w:pos="454"/>
                <w:tab w:val="decimal" w:pos="436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8" w:type="dxa"/>
            <w:vAlign w:val="bottom"/>
          </w:tcPr>
          <w:p w14:paraId="30F2B096" w14:textId="4080FF55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(42,823)</w:t>
            </w:r>
          </w:p>
        </w:tc>
        <w:tc>
          <w:tcPr>
            <w:tcW w:w="284" w:type="dxa"/>
            <w:vAlign w:val="bottom"/>
          </w:tcPr>
          <w:p w14:paraId="696D3F3C" w14:textId="77777777" w:rsidR="00F40921" w:rsidRPr="00A90D19" w:rsidRDefault="00F40921" w:rsidP="00A90D19">
            <w:pPr>
              <w:tabs>
                <w:tab w:val="clear" w:pos="454"/>
                <w:tab w:val="decimal" w:pos="436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09" w:type="dxa"/>
            <w:vAlign w:val="bottom"/>
          </w:tcPr>
          <w:p w14:paraId="1F1FCB59" w14:textId="580CA10A" w:rsidR="00F40921" w:rsidRPr="00A90D19" w:rsidRDefault="00F40921" w:rsidP="00A9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right="-101" w:hanging="60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  <w:t>(21,771)</w:t>
            </w:r>
          </w:p>
        </w:tc>
        <w:tc>
          <w:tcPr>
            <w:tcW w:w="236" w:type="dxa"/>
            <w:vAlign w:val="bottom"/>
          </w:tcPr>
          <w:p w14:paraId="21C8D40D" w14:textId="77777777" w:rsidR="00F40921" w:rsidRPr="00A90D19" w:rsidRDefault="00F40921" w:rsidP="00A90D19">
            <w:pPr>
              <w:tabs>
                <w:tab w:val="clear" w:pos="454"/>
                <w:tab w:val="decimal" w:pos="436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56" w:type="dxa"/>
            <w:vAlign w:val="bottom"/>
          </w:tcPr>
          <w:p w14:paraId="307BAB79" w14:textId="1BC8FE01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17,160</w:t>
            </w:r>
          </w:p>
        </w:tc>
        <w:tc>
          <w:tcPr>
            <w:tcW w:w="283" w:type="dxa"/>
            <w:vAlign w:val="bottom"/>
          </w:tcPr>
          <w:p w14:paraId="136E1601" w14:textId="77777777" w:rsidR="00F40921" w:rsidRPr="00A90D19" w:rsidRDefault="00F40921" w:rsidP="00A90D19">
            <w:pPr>
              <w:tabs>
                <w:tab w:val="clear" w:pos="454"/>
                <w:tab w:val="decimal" w:pos="436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851" w:type="dxa"/>
            <w:vAlign w:val="bottom"/>
          </w:tcPr>
          <w:p w14:paraId="014EDE10" w14:textId="585E29EA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25,415</w:t>
            </w:r>
          </w:p>
        </w:tc>
        <w:tc>
          <w:tcPr>
            <w:tcW w:w="236" w:type="dxa"/>
            <w:vAlign w:val="bottom"/>
          </w:tcPr>
          <w:p w14:paraId="49A9BA0B" w14:textId="77777777" w:rsidR="00F40921" w:rsidRPr="00A44F5B" w:rsidRDefault="00F40921" w:rsidP="00A90D19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0F53149D" w14:textId="08C522D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39,197</w:t>
            </w:r>
          </w:p>
        </w:tc>
        <w:tc>
          <w:tcPr>
            <w:tcW w:w="238" w:type="dxa"/>
            <w:vAlign w:val="bottom"/>
          </w:tcPr>
          <w:p w14:paraId="014A7719" w14:textId="77777777" w:rsidR="00F40921" w:rsidRPr="00A90D19" w:rsidRDefault="00F40921" w:rsidP="00A90D19">
            <w:pPr>
              <w:tabs>
                <w:tab w:val="clear" w:pos="454"/>
                <w:tab w:val="decimal" w:pos="436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940" w:type="dxa"/>
            <w:vAlign w:val="bottom"/>
          </w:tcPr>
          <w:p w14:paraId="20C7A611" w14:textId="6AA477FE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61,607</w:t>
            </w:r>
          </w:p>
        </w:tc>
        <w:tc>
          <w:tcPr>
            <w:tcW w:w="244" w:type="dxa"/>
            <w:vAlign w:val="bottom"/>
          </w:tcPr>
          <w:p w14:paraId="263AA58F" w14:textId="77777777" w:rsidR="00F40921" w:rsidRPr="00A90D19" w:rsidRDefault="00F40921" w:rsidP="00A90D19">
            <w:pPr>
              <w:tabs>
                <w:tab w:val="clear" w:pos="454"/>
                <w:tab w:val="decimal" w:pos="436"/>
              </w:tabs>
              <w:ind w:left="-115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39" w:type="dxa"/>
            <w:vAlign w:val="bottom"/>
          </w:tcPr>
          <w:p w14:paraId="32EE1396" w14:textId="39D618CF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(37,337)</w:t>
            </w:r>
          </w:p>
        </w:tc>
        <w:tc>
          <w:tcPr>
            <w:tcW w:w="270" w:type="dxa"/>
            <w:vAlign w:val="bottom"/>
          </w:tcPr>
          <w:p w14:paraId="72723F43" w14:textId="77777777" w:rsidR="00F40921" w:rsidRPr="00A90D19" w:rsidRDefault="00F40921" w:rsidP="00A90D19">
            <w:pPr>
              <w:tabs>
                <w:tab w:val="clear" w:pos="454"/>
                <w:tab w:val="decimal" w:pos="436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rtl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23F1E6C3" w14:textId="3605E56F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(34,007)</w:t>
            </w:r>
          </w:p>
        </w:tc>
        <w:tc>
          <w:tcPr>
            <w:tcW w:w="270" w:type="dxa"/>
            <w:vAlign w:val="bottom"/>
          </w:tcPr>
          <w:p w14:paraId="122E9AFD" w14:textId="77777777" w:rsidR="00F40921" w:rsidRPr="00A44F5B" w:rsidRDefault="00F40921" w:rsidP="00A90D19">
            <w:pPr>
              <w:pStyle w:val="acctfourfigures"/>
              <w:tabs>
                <w:tab w:val="decimal" w:pos="612"/>
              </w:tabs>
              <w:spacing w:line="240" w:lineRule="atLeast"/>
              <w:ind w:left="-108" w:right="-198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20FC8EB7" w14:textId="6C399B2F" w:rsidR="00F40921" w:rsidRPr="00A44F5B" w:rsidRDefault="00F40921" w:rsidP="00A90D19">
            <w:pPr>
              <w:pStyle w:val="acctfourfigures"/>
              <w:tabs>
                <w:tab w:val="decimal" w:pos="510"/>
              </w:tabs>
              <w:spacing w:line="240" w:lineRule="atLeast"/>
              <w:ind w:left="-270" w:right="-263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(110,905)</w:t>
            </w:r>
          </w:p>
        </w:tc>
        <w:tc>
          <w:tcPr>
            <w:tcW w:w="270" w:type="dxa"/>
            <w:vAlign w:val="bottom"/>
          </w:tcPr>
          <w:p w14:paraId="13FBBBCE" w14:textId="77777777" w:rsidR="00F40921" w:rsidRPr="00A44F5B" w:rsidRDefault="00F40921" w:rsidP="00A90D19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3B607F97" w14:textId="3DA6ED4B" w:rsidR="00F40921" w:rsidRPr="00A44F5B" w:rsidRDefault="00F40921" w:rsidP="00F4092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4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(184,301)</w:t>
            </w:r>
          </w:p>
        </w:tc>
        <w:tc>
          <w:tcPr>
            <w:tcW w:w="249" w:type="dxa"/>
            <w:vAlign w:val="bottom"/>
          </w:tcPr>
          <w:p w14:paraId="000B8EB7" w14:textId="77777777" w:rsidR="00F40921" w:rsidRPr="00A44F5B" w:rsidRDefault="00F40921" w:rsidP="00A90D19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bottom"/>
          </w:tcPr>
          <w:p w14:paraId="566EA133" w14:textId="6CF4E194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(36,596)</w:t>
            </w:r>
          </w:p>
        </w:tc>
        <w:tc>
          <w:tcPr>
            <w:tcW w:w="240" w:type="dxa"/>
            <w:vAlign w:val="bottom"/>
          </w:tcPr>
          <w:p w14:paraId="6D2B0D7F" w14:textId="77777777" w:rsidR="00F40921" w:rsidRPr="00A90D19" w:rsidRDefault="00F40921" w:rsidP="00A90D19">
            <w:pPr>
              <w:tabs>
                <w:tab w:val="clear" w:pos="454"/>
                <w:tab w:val="decimal" w:pos="436"/>
              </w:tabs>
              <w:ind w:left="-108" w:right="-198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40" w:type="dxa"/>
            <w:vAlign w:val="bottom"/>
          </w:tcPr>
          <w:p w14:paraId="27B1C52A" w14:textId="6B678370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183,308</w:t>
            </w:r>
          </w:p>
        </w:tc>
      </w:tr>
      <w:tr w:rsidR="00012C47" w:rsidRPr="00A44F5B" w:rsidDel="00B44016" w14:paraId="14C392C5" w14:textId="77777777" w:rsidTr="00663912">
        <w:trPr>
          <w:trHeight w:val="44"/>
        </w:trPr>
        <w:tc>
          <w:tcPr>
            <w:tcW w:w="1620" w:type="dxa"/>
          </w:tcPr>
          <w:p w14:paraId="27186D59" w14:textId="77777777" w:rsidR="00012C47" w:rsidRPr="00A44F5B" w:rsidRDefault="00012C47" w:rsidP="00012C4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F27C86B" w14:textId="77777777" w:rsidR="00012C47" w:rsidRPr="00A90D19" w:rsidDel="00B44016" w:rsidRDefault="00012C47" w:rsidP="00A90D1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63" w:type="dxa"/>
            <w:vAlign w:val="center"/>
          </w:tcPr>
          <w:p w14:paraId="6440AFF3" w14:textId="77777777" w:rsidR="00012C47" w:rsidRPr="00A90D19" w:rsidRDefault="00012C47" w:rsidP="00A90D19">
            <w:pPr>
              <w:tabs>
                <w:tab w:val="clear" w:pos="454"/>
                <w:tab w:val="decimal" w:pos="436"/>
                <w:tab w:val="decimal" w:pos="597"/>
              </w:tabs>
              <w:ind w:left="-108"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 w:bidi="ar-SA"/>
              </w:rPr>
            </w:pPr>
          </w:p>
        </w:tc>
        <w:tc>
          <w:tcPr>
            <w:tcW w:w="723" w:type="dxa"/>
            <w:vAlign w:val="center"/>
          </w:tcPr>
          <w:p w14:paraId="20AAD984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vAlign w:val="center"/>
          </w:tcPr>
          <w:p w14:paraId="5567676E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vAlign w:val="center"/>
          </w:tcPr>
          <w:p w14:paraId="7AF7D5ED" w14:textId="77777777" w:rsidR="00012C47" w:rsidRPr="00A90D19" w:rsidDel="00B44016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4" w:type="dxa"/>
            <w:vAlign w:val="center"/>
          </w:tcPr>
          <w:p w14:paraId="10D6E5AE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center"/>
          </w:tcPr>
          <w:p w14:paraId="1F35EC00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center"/>
          </w:tcPr>
          <w:p w14:paraId="72AB80C8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center"/>
          </w:tcPr>
          <w:p w14:paraId="38786F1E" w14:textId="77777777" w:rsidR="00012C47" w:rsidRPr="00A90D19" w:rsidDel="00B44016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83" w:type="dxa"/>
            <w:vAlign w:val="center"/>
          </w:tcPr>
          <w:p w14:paraId="7F4BB27A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center"/>
          </w:tcPr>
          <w:p w14:paraId="160AF7B2" w14:textId="77777777" w:rsidR="00012C47" w:rsidRPr="00A90D19" w:rsidDel="00B44016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6" w:type="dxa"/>
            <w:vAlign w:val="center"/>
          </w:tcPr>
          <w:p w14:paraId="3DCD276E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center"/>
          </w:tcPr>
          <w:p w14:paraId="026E708B" w14:textId="77777777" w:rsidR="00012C47" w:rsidRPr="00A90D19" w:rsidDel="00B44016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38" w:type="dxa"/>
            <w:vAlign w:val="center"/>
          </w:tcPr>
          <w:p w14:paraId="61E04635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center"/>
          </w:tcPr>
          <w:p w14:paraId="73F2448E" w14:textId="77777777" w:rsidR="00012C47" w:rsidRPr="00A90D19" w:rsidDel="00B44016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4" w:type="dxa"/>
            <w:vAlign w:val="center"/>
          </w:tcPr>
          <w:p w14:paraId="303D029C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center"/>
          </w:tcPr>
          <w:p w14:paraId="2F99DA70" w14:textId="77777777" w:rsidR="00012C47" w:rsidRPr="00A90D19" w:rsidDel="00B44016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3C5DC445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vAlign w:val="center"/>
          </w:tcPr>
          <w:p w14:paraId="743F4CC7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3B715399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5A0DE3E" w14:textId="77777777" w:rsidR="00012C47" w:rsidRPr="00A90D19" w:rsidDel="00B44016" w:rsidRDefault="00012C47" w:rsidP="00A90D1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077A92D8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460234B" w14:textId="77777777" w:rsidR="00012C47" w:rsidRPr="00A90D19" w:rsidDel="00B44016" w:rsidRDefault="00012C47" w:rsidP="00A90D19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 w:bidi="th-TH"/>
              </w:rPr>
            </w:pPr>
          </w:p>
        </w:tc>
        <w:tc>
          <w:tcPr>
            <w:tcW w:w="249" w:type="dxa"/>
            <w:vAlign w:val="center"/>
          </w:tcPr>
          <w:p w14:paraId="773697E9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center"/>
          </w:tcPr>
          <w:p w14:paraId="046EB12C" w14:textId="77777777" w:rsidR="00012C47" w:rsidRPr="00A90D19" w:rsidDel="00B44016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240" w:type="dxa"/>
            <w:vAlign w:val="center"/>
          </w:tcPr>
          <w:p w14:paraId="258F8B46" w14:textId="77777777" w:rsidR="00012C47" w:rsidRPr="00A90D19" w:rsidRDefault="00012C47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vAlign w:val="center"/>
          </w:tcPr>
          <w:p w14:paraId="0EDECF4E" w14:textId="77777777" w:rsidR="00012C47" w:rsidRPr="00A90D19" w:rsidDel="00B44016" w:rsidRDefault="00012C47" w:rsidP="00A90D1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</w:tr>
      <w:tr w:rsidR="00F40921" w:rsidRPr="00A44F5B" w14:paraId="5CE22383" w14:textId="77777777" w:rsidTr="00A90D19">
        <w:trPr>
          <w:trHeight w:val="337"/>
        </w:trPr>
        <w:tc>
          <w:tcPr>
            <w:tcW w:w="1620" w:type="dxa"/>
          </w:tcPr>
          <w:p w14:paraId="2DE24238" w14:textId="77777777" w:rsidR="00F40921" w:rsidRPr="00A44F5B" w:rsidRDefault="00F40921" w:rsidP="00F409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79" w:hanging="8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สินทรัพย์รวมของส่วนงาน</w:t>
            </w:r>
            <w:r w:rsidRPr="00A44F5B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ณ </w:t>
            </w: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30 มิถุนายน 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 xml:space="preserve">/ 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31 </w:t>
            </w: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5C133017" w14:textId="7C202E3B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5,532,807</w:t>
            </w:r>
          </w:p>
        </w:tc>
        <w:tc>
          <w:tcPr>
            <w:tcW w:w="263" w:type="dxa"/>
            <w:vAlign w:val="bottom"/>
          </w:tcPr>
          <w:p w14:paraId="6728C2B6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21C2B096" w14:textId="45F71622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6,067,000</w:t>
            </w:r>
          </w:p>
        </w:tc>
        <w:tc>
          <w:tcPr>
            <w:tcW w:w="240" w:type="dxa"/>
            <w:vAlign w:val="bottom"/>
          </w:tcPr>
          <w:p w14:paraId="44FD369F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1253A38" w14:textId="29CFABFC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334,778</w:t>
            </w:r>
          </w:p>
        </w:tc>
        <w:tc>
          <w:tcPr>
            <w:tcW w:w="284" w:type="dxa"/>
            <w:vAlign w:val="bottom"/>
          </w:tcPr>
          <w:p w14:paraId="4C37429F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bottom"/>
          </w:tcPr>
          <w:p w14:paraId="7F03A427" w14:textId="6138DD26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325,583</w:t>
            </w:r>
          </w:p>
        </w:tc>
        <w:tc>
          <w:tcPr>
            <w:tcW w:w="236" w:type="dxa"/>
            <w:vAlign w:val="bottom"/>
          </w:tcPr>
          <w:p w14:paraId="49BD5691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7FAECFD0" w14:textId="76506896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92,580</w:t>
            </w:r>
          </w:p>
        </w:tc>
        <w:tc>
          <w:tcPr>
            <w:tcW w:w="283" w:type="dxa"/>
            <w:vAlign w:val="bottom"/>
          </w:tcPr>
          <w:p w14:paraId="70676847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4A18669A" w14:textId="67FBD0F6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83,852</w:t>
            </w:r>
          </w:p>
        </w:tc>
        <w:tc>
          <w:tcPr>
            <w:tcW w:w="236" w:type="dxa"/>
            <w:vAlign w:val="bottom"/>
          </w:tcPr>
          <w:p w14:paraId="2524F0B2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1532B2D6" w14:textId="7CD30ACD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678,017</w:t>
            </w:r>
          </w:p>
        </w:tc>
        <w:tc>
          <w:tcPr>
            <w:tcW w:w="238" w:type="dxa"/>
            <w:vAlign w:val="bottom"/>
          </w:tcPr>
          <w:p w14:paraId="55036ADF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bottom"/>
          </w:tcPr>
          <w:p w14:paraId="7F27D083" w14:textId="1D9F8AE2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702,753</w:t>
            </w:r>
          </w:p>
        </w:tc>
        <w:tc>
          <w:tcPr>
            <w:tcW w:w="244" w:type="dxa"/>
            <w:vAlign w:val="bottom"/>
          </w:tcPr>
          <w:p w14:paraId="35773A2F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bottom"/>
          </w:tcPr>
          <w:p w14:paraId="39FFFC02" w14:textId="231D059B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98,295</w:t>
            </w:r>
          </w:p>
        </w:tc>
        <w:tc>
          <w:tcPr>
            <w:tcW w:w="270" w:type="dxa"/>
            <w:vAlign w:val="bottom"/>
          </w:tcPr>
          <w:p w14:paraId="2C73B7E3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vAlign w:val="bottom"/>
          </w:tcPr>
          <w:p w14:paraId="6E624D2A" w14:textId="6503EE95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121,499</w:t>
            </w:r>
          </w:p>
        </w:tc>
        <w:tc>
          <w:tcPr>
            <w:tcW w:w="270" w:type="dxa"/>
            <w:vAlign w:val="bottom"/>
          </w:tcPr>
          <w:p w14:paraId="4C372BF5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7B9E3ED3" w14:textId="0F31D581" w:rsidR="00F40921" w:rsidRPr="00A44F5B" w:rsidRDefault="00F40921" w:rsidP="00A90D1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5,463,418</w:t>
            </w:r>
          </w:p>
        </w:tc>
        <w:tc>
          <w:tcPr>
            <w:tcW w:w="270" w:type="dxa"/>
            <w:vAlign w:val="bottom"/>
          </w:tcPr>
          <w:p w14:paraId="00DD2948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3F854FC0" w14:textId="2AE17648" w:rsidR="00F40921" w:rsidRPr="00A44F5B" w:rsidRDefault="00F40921" w:rsidP="00A90D1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5,423,805</w:t>
            </w:r>
          </w:p>
        </w:tc>
        <w:tc>
          <w:tcPr>
            <w:tcW w:w="249" w:type="dxa"/>
            <w:vAlign w:val="bottom"/>
          </w:tcPr>
          <w:p w14:paraId="7851531D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bottom"/>
          </w:tcPr>
          <w:p w14:paraId="62EE6716" w14:textId="7D494C20" w:rsidR="00F40921" w:rsidRPr="00A44F5B" w:rsidRDefault="00F40921" w:rsidP="00A90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12,199,895</w:t>
            </w:r>
          </w:p>
        </w:tc>
        <w:tc>
          <w:tcPr>
            <w:tcW w:w="240" w:type="dxa"/>
            <w:vAlign w:val="bottom"/>
          </w:tcPr>
          <w:p w14:paraId="6EF59207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vAlign w:val="bottom"/>
          </w:tcPr>
          <w:p w14:paraId="5DF00AFB" w14:textId="30990664" w:rsidR="00F40921" w:rsidRPr="00A44F5B" w:rsidRDefault="00F40921" w:rsidP="00A90D1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12,724,492</w:t>
            </w:r>
          </w:p>
        </w:tc>
      </w:tr>
      <w:tr w:rsidR="00F40921" w:rsidRPr="00A44F5B" w14:paraId="782CE965" w14:textId="77777777" w:rsidTr="00A90D19">
        <w:trPr>
          <w:trHeight w:val="337"/>
        </w:trPr>
        <w:tc>
          <w:tcPr>
            <w:tcW w:w="1620" w:type="dxa"/>
          </w:tcPr>
          <w:p w14:paraId="6A793ABE" w14:textId="77777777" w:rsidR="00F40921" w:rsidRPr="00A44F5B" w:rsidRDefault="00F40921" w:rsidP="00F409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79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หนี้สินรวมของส่วนงาน </w:t>
            </w:r>
          </w:p>
          <w:p w14:paraId="47CF8947" w14:textId="77777777" w:rsidR="00F40921" w:rsidRPr="00A44F5B" w:rsidRDefault="00F40921" w:rsidP="00F4092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right="-79" w:hanging="84"/>
              <w:rPr>
                <w:rFonts w:asciiTheme="majorBidi" w:hAnsiTheme="majorBidi" w:cstheme="majorBidi"/>
                <w:sz w:val="21"/>
                <w:szCs w:val="21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  <w:t xml:space="preserve">ณ </w:t>
            </w: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30 มิถุนายน 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t xml:space="preserve">/ </w:t>
            </w:r>
            <w:r w:rsidRPr="00A44F5B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31 </w:t>
            </w:r>
            <w:r w:rsidRPr="00A44F5B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7FD2451A" w14:textId="391BB941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6,552,572</w:t>
            </w:r>
          </w:p>
        </w:tc>
        <w:tc>
          <w:tcPr>
            <w:tcW w:w="263" w:type="dxa"/>
            <w:vAlign w:val="bottom"/>
          </w:tcPr>
          <w:p w14:paraId="40B1EE42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050E1E8A" w14:textId="67D6873A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6,911,777</w:t>
            </w:r>
          </w:p>
        </w:tc>
        <w:tc>
          <w:tcPr>
            <w:tcW w:w="240" w:type="dxa"/>
            <w:vAlign w:val="bottom"/>
          </w:tcPr>
          <w:p w14:paraId="09B64F54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20E1006" w14:textId="37C02EAB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78,438</w:t>
            </w:r>
          </w:p>
        </w:tc>
        <w:tc>
          <w:tcPr>
            <w:tcW w:w="284" w:type="dxa"/>
            <w:vAlign w:val="bottom"/>
          </w:tcPr>
          <w:p w14:paraId="60898D18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09" w:type="dxa"/>
            <w:vAlign w:val="bottom"/>
          </w:tcPr>
          <w:p w14:paraId="17F6C689" w14:textId="4834EAD3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80,711</w:t>
            </w:r>
          </w:p>
        </w:tc>
        <w:tc>
          <w:tcPr>
            <w:tcW w:w="236" w:type="dxa"/>
            <w:vAlign w:val="bottom"/>
          </w:tcPr>
          <w:p w14:paraId="712B3010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20DFBBCB" w14:textId="115EC30A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12,896</w:t>
            </w:r>
          </w:p>
        </w:tc>
        <w:tc>
          <w:tcPr>
            <w:tcW w:w="283" w:type="dxa"/>
            <w:vAlign w:val="bottom"/>
          </w:tcPr>
          <w:p w14:paraId="42341677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51" w:type="dxa"/>
            <w:vAlign w:val="bottom"/>
          </w:tcPr>
          <w:p w14:paraId="634EA427" w14:textId="3405BEB0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9,953</w:t>
            </w:r>
          </w:p>
        </w:tc>
        <w:tc>
          <w:tcPr>
            <w:tcW w:w="236" w:type="dxa"/>
            <w:vAlign w:val="bottom"/>
          </w:tcPr>
          <w:p w14:paraId="5AFC4C99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56" w:type="dxa"/>
            <w:vAlign w:val="bottom"/>
          </w:tcPr>
          <w:p w14:paraId="1C138105" w14:textId="69F8B707" w:rsidR="00F40921" w:rsidRPr="00A44F5B" w:rsidRDefault="00DC6274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DC6274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60,164</w:t>
            </w:r>
          </w:p>
        </w:tc>
        <w:tc>
          <w:tcPr>
            <w:tcW w:w="238" w:type="dxa"/>
            <w:vAlign w:val="bottom"/>
          </w:tcPr>
          <w:p w14:paraId="334964D3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940" w:type="dxa"/>
            <w:vAlign w:val="bottom"/>
          </w:tcPr>
          <w:p w14:paraId="21ADBB7C" w14:textId="21B1521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72,082</w:t>
            </w:r>
          </w:p>
        </w:tc>
        <w:tc>
          <w:tcPr>
            <w:tcW w:w="244" w:type="dxa"/>
            <w:vAlign w:val="bottom"/>
          </w:tcPr>
          <w:p w14:paraId="20FE4CCE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39" w:type="dxa"/>
            <w:vAlign w:val="bottom"/>
          </w:tcPr>
          <w:p w14:paraId="56D53C9F" w14:textId="2B6CC23C" w:rsidR="00F40921" w:rsidRPr="00A44F5B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36,362</w:t>
            </w:r>
          </w:p>
        </w:tc>
        <w:tc>
          <w:tcPr>
            <w:tcW w:w="270" w:type="dxa"/>
            <w:vAlign w:val="bottom"/>
          </w:tcPr>
          <w:p w14:paraId="4D838C08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873" w:type="dxa"/>
            <w:vAlign w:val="bottom"/>
          </w:tcPr>
          <w:p w14:paraId="4A9FFACD" w14:textId="6299010C" w:rsidR="00F40921" w:rsidRPr="00A90D19" w:rsidRDefault="00F40921" w:rsidP="00A90D19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43,127</w:t>
            </w:r>
          </w:p>
        </w:tc>
        <w:tc>
          <w:tcPr>
            <w:tcW w:w="270" w:type="dxa"/>
            <w:vAlign w:val="bottom"/>
          </w:tcPr>
          <w:p w14:paraId="766579E3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2E01FD7D" w14:textId="5A83AEA1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90D19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D668059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056AB4E" w14:textId="7B3AC7F4" w:rsidR="00F40921" w:rsidRPr="00A44F5B" w:rsidRDefault="00F40921" w:rsidP="00A90D19">
            <w:pPr>
              <w:pStyle w:val="acctfourfigures"/>
              <w:tabs>
                <w:tab w:val="clear" w:pos="765"/>
                <w:tab w:val="decimal" w:pos="180"/>
                <w:tab w:val="left" w:pos="450"/>
              </w:tabs>
              <w:spacing w:line="240" w:lineRule="atLeast"/>
              <w:ind w:right="-275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249" w:type="dxa"/>
            <w:vAlign w:val="bottom"/>
          </w:tcPr>
          <w:p w14:paraId="17F68211" w14:textId="77777777" w:rsidR="00F40921" w:rsidRPr="00A44F5B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62" w:type="dxa"/>
            <w:vAlign w:val="bottom"/>
          </w:tcPr>
          <w:p w14:paraId="66E87887" w14:textId="4442E3A1" w:rsidR="00F40921" w:rsidRPr="00A44F5B" w:rsidRDefault="00F40921" w:rsidP="00A90D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6,740,432</w:t>
            </w:r>
          </w:p>
        </w:tc>
        <w:tc>
          <w:tcPr>
            <w:tcW w:w="240" w:type="dxa"/>
            <w:vAlign w:val="bottom"/>
          </w:tcPr>
          <w:p w14:paraId="7F64BDA5" w14:textId="77777777" w:rsidR="00F40921" w:rsidRPr="00A90D19" w:rsidRDefault="00F40921" w:rsidP="00A90D1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</w:p>
        </w:tc>
        <w:tc>
          <w:tcPr>
            <w:tcW w:w="740" w:type="dxa"/>
            <w:vAlign w:val="bottom"/>
          </w:tcPr>
          <w:p w14:paraId="56CC56DB" w14:textId="7B1E6564" w:rsidR="00F40921" w:rsidRPr="00A44F5B" w:rsidRDefault="00F40921" w:rsidP="00A90D1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101" w:hanging="60"/>
              <w:jc w:val="center"/>
              <w:rPr>
                <w:rFonts w:asciiTheme="majorBidi" w:hAnsiTheme="majorBidi" w:cstheme="majorBidi"/>
                <w:sz w:val="21"/>
                <w:szCs w:val="21"/>
                <w:lang w:eastAsia="en-GB"/>
              </w:rPr>
            </w:pPr>
            <w:r w:rsidRPr="00A44F5B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7,117,650</w:t>
            </w:r>
          </w:p>
        </w:tc>
      </w:tr>
    </w:tbl>
    <w:p w14:paraId="747DABE5" w14:textId="77777777" w:rsidR="00663912" w:rsidRPr="00A44F5B" w:rsidRDefault="0066391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center" w:pos="3600"/>
          <w:tab w:val="center" w:pos="7560"/>
        </w:tabs>
        <w:spacing w:after="120" w:line="380" w:lineRule="exact"/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14:paraId="76DE1587" w14:textId="77777777" w:rsidR="00567675" w:rsidRPr="00A44F5B" w:rsidRDefault="005676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6"/>
          <w:szCs w:val="26"/>
          <w:lang w:val="en-GB" w:bidi="ar-SA"/>
        </w:rPr>
        <w:sectPr w:rsidR="00567675" w:rsidRPr="00A44F5B" w:rsidSect="00870DB4">
          <w:pgSz w:w="16834" w:h="11909" w:orient="landscape" w:code="9"/>
          <w:pgMar w:top="1152" w:right="691" w:bottom="1152" w:left="540" w:header="720" w:footer="720" w:gutter="0"/>
          <w:cols w:space="720"/>
          <w:docGrid w:linePitch="326"/>
        </w:sectPr>
      </w:pPr>
    </w:p>
    <w:p w14:paraId="40ECCCE3" w14:textId="77777777" w:rsidR="008E7440" w:rsidRPr="00A44F5B" w:rsidRDefault="008E7440" w:rsidP="00FE3D84">
      <w:pPr>
        <w:ind w:left="540"/>
        <w:rPr>
          <w:rFonts w:asciiTheme="majorBidi" w:hAnsiTheme="majorBidi" w:cstheme="majorBidi"/>
          <w:b/>
          <w:bCs/>
          <w:sz w:val="26"/>
          <w:szCs w:val="26"/>
        </w:rPr>
      </w:pPr>
      <w:r w:rsidRPr="00A44F5B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ข้อมูลเกี่ยวกับเขตภูมิศาสตร์ </w:t>
      </w:r>
    </w:p>
    <w:p w14:paraId="577CE938" w14:textId="77777777" w:rsidR="00FE37B3" w:rsidRPr="00A44F5B" w:rsidRDefault="00FE37B3" w:rsidP="00FE3D84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s/>
        </w:rPr>
      </w:pPr>
    </w:p>
    <w:p w14:paraId="6E0BF17E" w14:textId="77777777" w:rsidR="008E7440" w:rsidRPr="00A44F5B" w:rsidRDefault="008E7440" w:rsidP="00FE3D84">
      <w:pPr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5B3C5B0B" w14:textId="77777777" w:rsidR="00FE37B3" w:rsidRPr="00A44F5B" w:rsidRDefault="00FE37B3" w:rsidP="00FE3D84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0"/>
        <w:gridCol w:w="1620"/>
        <w:gridCol w:w="180"/>
        <w:gridCol w:w="1710"/>
      </w:tblGrid>
      <w:tr w:rsidR="00183CE5" w:rsidRPr="00A44F5B" w14:paraId="739D987A" w14:textId="77777777" w:rsidTr="00A90D19">
        <w:trPr>
          <w:cantSplit/>
          <w:tblHeader/>
        </w:trPr>
        <w:tc>
          <w:tcPr>
            <w:tcW w:w="5580" w:type="dxa"/>
            <w:shd w:val="clear" w:color="auto" w:fill="auto"/>
          </w:tcPr>
          <w:p w14:paraId="357DA0F8" w14:textId="5824BA58" w:rsidR="00E0373E" w:rsidRPr="00A90D19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31F5A"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431F5A"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2F951A1E" w14:textId="77777777" w:rsidR="00E0373E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617CA71" w14:textId="45960272" w:rsidR="00E0373E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</w:t>
            </w:r>
            <w:r w:rsidR="00E301EE"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9BE06D9" w14:textId="77777777" w:rsidR="00E0373E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6A199CB4" w14:textId="401CAD24" w:rsidR="00E0373E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</w:t>
            </w:r>
            <w:r w:rsidR="00E301EE"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</w:t>
            </w:r>
          </w:p>
        </w:tc>
      </w:tr>
      <w:tr w:rsidR="00183CE5" w:rsidRPr="00A44F5B" w14:paraId="16FEB7FB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7FEF8085" w14:textId="77777777" w:rsidR="00E0373E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22666E" w14:textId="77777777" w:rsidR="00E0373E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1CC04408" w14:textId="77777777" w:rsidR="00E0373E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83CE5" w:rsidRPr="00A44F5B" w14:paraId="7E0E38D3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44E4E031" w14:textId="77777777" w:rsidR="00756A1D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  <w:r w:rsidR="00756A1D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และรายได้อื่น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7980A2" w14:textId="77777777" w:rsidR="00E0373E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488F9C" w14:textId="77777777" w:rsidR="00E0373E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BA1576" w14:textId="77777777" w:rsidR="00E0373E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D615C7" w14:textId="77777777" w:rsidR="00E0373E" w:rsidRPr="00A44F5B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41881" w:rsidRPr="00A44F5B" w14:paraId="3EA89A83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02A6E613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D51E46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5F74630" w14:textId="791CA235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E4AF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3</w:t>
            </w:r>
            <w:r w:rsidR="00C36FA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76,268</w:t>
            </w:r>
            <w:r w:rsidRPr="00CE4AF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A4C795B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D84A57" w14:textId="6844AFB3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432,530</w:t>
            </w:r>
          </w:p>
        </w:tc>
      </w:tr>
      <w:tr w:rsidR="00641881" w:rsidRPr="00A44F5B" w14:paraId="4C651E28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653C6231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8FD109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0531AF1" w14:textId="22B565F2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E4AF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8</w:t>
            </w:r>
            <w:r w:rsidR="00C36FA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5,874</w:t>
            </w:r>
            <w:r w:rsidRPr="00CE4AF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F3D4CC5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B6E467" w14:textId="01202F3D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99,836</w:t>
            </w:r>
          </w:p>
        </w:tc>
      </w:tr>
      <w:tr w:rsidR="00012C47" w:rsidRPr="00A44F5B" w14:paraId="59BB85B1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5E42BD18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5D3662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FFC2053" w14:textId="2414B834" w:rsidR="00012C47" w:rsidRPr="00A44F5B" w:rsidRDefault="00C36FA8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16,841</w:t>
            </w:r>
            <w:r w:rsidR="00012C47"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670D801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21BA5FB" w14:textId="63B75AC0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18,769</w:t>
            </w:r>
          </w:p>
        </w:tc>
      </w:tr>
      <w:tr w:rsidR="00012C47" w:rsidRPr="00A44F5B" w14:paraId="6ADC4DFF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0A04CCA4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B7449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F190404" w14:textId="49EB5AB6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="00C36FA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25,181</w:t>
            </w: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DBBCBB9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832982" w14:textId="79B34C71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23,800</w:t>
            </w:r>
          </w:p>
        </w:tc>
      </w:tr>
      <w:tr w:rsidR="00012C47" w:rsidRPr="00A44F5B" w14:paraId="24E72CFE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20A90D73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ประเทศอินโดนีเซีย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5B824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F25FBDF" w14:textId="6503DE51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="00C36FA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15,182</w:t>
            </w: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F3C55BB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8B1B7DC" w14:textId="04C68BA5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14,786</w:t>
            </w:r>
          </w:p>
        </w:tc>
      </w:tr>
      <w:tr w:rsidR="00012C47" w:rsidRPr="00A44F5B" w14:paraId="232B2E19" w14:textId="77777777" w:rsidTr="00CE4AF0">
        <w:trPr>
          <w:cantSplit/>
          <w:trHeight w:val="80"/>
        </w:trPr>
        <w:tc>
          <w:tcPr>
            <w:tcW w:w="5580" w:type="dxa"/>
            <w:shd w:val="clear" w:color="auto" w:fill="auto"/>
          </w:tcPr>
          <w:p w14:paraId="53B5DD58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F96758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4FE3D70" w14:textId="6074C056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  <w:r w:rsidR="00C36FA8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66,940</w:t>
            </w: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887BA73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88035" w14:textId="118D7DB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65,555</w:t>
            </w:r>
          </w:p>
        </w:tc>
      </w:tr>
      <w:tr w:rsidR="00012C47" w:rsidRPr="00A44F5B" w14:paraId="5B2A61E3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4A943B70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B92708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B3499" w14:textId="74666ED7" w:rsidR="00012C47" w:rsidRPr="00A44F5B" w:rsidRDefault="00641881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418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</w:t>
            </w:r>
            <w:r w:rsidR="00C36FA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86,286</w:t>
            </w:r>
          </w:p>
        </w:tc>
        <w:tc>
          <w:tcPr>
            <w:tcW w:w="180" w:type="dxa"/>
            <w:shd w:val="clear" w:color="auto" w:fill="auto"/>
          </w:tcPr>
          <w:p w14:paraId="6BBDB17D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4EF56E" w14:textId="6FD5989E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655,276</w:t>
            </w:r>
          </w:p>
        </w:tc>
      </w:tr>
    </w:tbl>
    <w:p w14:paraId="674A6D27" w14:textId="402F9E0A" w:rsidR="004C4664" w:rsidRPr="00A44F5B" w:rsidRDefault="004C4664" w:rsidP="00FE3D84">
      <w:pPr>
        <w:rPr>
          <w:rFonts w:asciiTheme="majorBidi" w:hAnsiTheme="majorBidi" w:cstheme="majorBidi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0"/>
        <w:gridCol w:w="1620"/>
        <w:gridCol w:w="180"/>
        <w:gridCol w:w="1710"/>
      </w:tblGrid>
      <w:tr w:rsidR="00431F5A" w:rsidRPr="00A44F5B" w14:paraId="575E48AB" w14:textId="77777777" w:rsidTr="00A90D19">
        <w:trPr>
          <w:cantSplit/>
          <w:tblHeader/>
        </w:trPr>
        <w:tc>
          <w:tcPr>
            <w:tcW w:w="5580" w:type="dxa"/>
            <w:shd w:val="clear" w:color="auto" w:fill="auto"/>
          </w:tcPr>
          <w:p w14:paraId="2305733A" w14:textId="569E202C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สำหรับงวดหกดือนสิ้นสุดวันที่ </w:t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30 </w:t>
            </w:r>
            <w:r w:rsidRPr="00A44F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2322312B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1C501D4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DE41F99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239CF48B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</w:t>
            </w: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</w:t>
            </w:r>
          </w:p>
        </w:tc>
      </w:tr>
      <w:tr w:rsidR="00431F5A" w:rsidRPr="00A44F5B" w14:paraId="16299A50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5716AF99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5B5481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76C59D1F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431F5A" w:rsidRPr="00A44F5B" w14:paraId="67775E21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55119FD7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รายได้จากลูกค้าภายนอกและรายได้อื่น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2DDE76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BC292A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83F0FF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3C13E14" w14:textId="77777777" w:rsidR="00431F5A" w:rsidRPr="00A44F5B" w:rsidRDefault="00431F5A" w:rsidP="004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641881" w:rsidRPr="00A44F5B" w14:paraId="70BA7FDF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69630229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56C77F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A301C7F" w14:textId="36BBBC6B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E4AF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698,395 </w:t>
            </w:r>
          </w:p>
        </w:tc>
        <w:tc>
          <w:tcPr>
            <w:tcW w:w="180" w:type="dxa"/>
            <w:shd w:val="clear" w:color="auto" w:fill="auto"/>
          </w:tcPr>
          <w:p w14:paraId="42C1E0F2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DF6F38" w14:textId="13285CF2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882,155</w:t>
            </w:r>
          </w:p>
        </w:tc>
      </w:tr>
      <w:tr w:rsidR="00641881" w:rsidRPr="00A44F5B" w14:paraId="1C53D987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3DC8879F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7B11B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F224A8D" w14:textId="5B382FE8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E4AF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177,042 </w:t>
            </w:r>
          </w:p>
        </w:tc>
        <w:tc>
          <w:tcPr>
            <w:tcW w:w="180" w:type="dxa"/>
            <w:shd w:val="clear" w:color="auto" w:fill="auto"/>
          </w:tcPr>
          <w:p w14:paraId="5192D2B9" w14:textId="77777777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8AAD256" w14:textId="3C9E9451" w:rsidR="00641881" w:rsidRPr="00A44F5B" w:rsidRDefault="00641881" w:rsidP="00641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207,310</w:t>
            </w:r>
          </w:p>
        </w:tc>
      </w:tr>
      <w:tr w:rsidR="00012C47" w:rsidRPr="00A44F5B" w14:paraId="4E696B63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57CCD0EE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781FD6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66A4BBB" w14:textId="1B7267A6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6,105 </w:t>
            </w:r>
          </w:p>
        </w:tc>
        <w:tc>
          <w:tcPr>
            <w:tcW w:w="180" w:type="dxa"/>
            <w:shd w:val="clear" w:color="auto" w:fill="auto"/>
          </w:tcPr>
          <w:p w14:paraId="36E8097E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EC10854" w14:textId="413FB6B6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34,417</w:t>
            </w:r>
          </w:p>
        </w:tc>
      </w:tr>
      <w:tr w:rsidR="00012C47" w:rsidRPr="00A44F5B" w14:paraId="3E304303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3D498BF5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B0B6C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6420AC5" w14:textId="0EFF102B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52,865 </w:t>
            </w:r>
          </w:p>
        </w:tc>
        <w:tc>
          <w:tcPr>
            <w:tcW w:w="180" w:type="dxa"/>
            <w:shd w:val="clear" w:color="auto" w:fill="auto"/>
          </w:tcPr>
          <w:p w14:paraId="5EA40DEB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B6CF01" w14:textId="7A8F1F83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49,321</w:t>
            </w:r>
          </w:p>
        </w:tc>
      </w:tr>
      <w:tr w:rsidR="00012C47" w:rsidRPr="00A44F5B" w14:paraId="6440A8EA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5C87A846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ประเทศอินโดนีเซีย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4F6BA1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0E0F667" w14:textId="6A1BF252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22,121 </w:t>
            </w:r>
          </w:p>
        </w:tc>
        <w:tc>
          <w:tcPr>
            <w:tcW w:w="180" w:type="dxa"/>
            <w:shd w:val="clear" w:color="auto" w:fill="auto"/>
          </w:tcPr>
          <w:p w14:paraId="21598B03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336B169" w14:textId="503453D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35,615</w:t>
            </w:r>
          </w:p>
        </w:tc>
      </w:tr>
      <w:tr w:rsidR="00012C47" w:rsidRPr="00A44F5B" w14:paraId="4292816F" w14:textId="77777777" w:rsidTr="00CE4AF0">
        <w:trPr>
          <w:cantSplit/>
          <w:trHeight w:val="80"/>
        </w:trPr>
        <w:tc>
          <w:tcPr>
            <w:tcW w:w="5580" w:type="dxa"/>
            <w:shd w:val="clear" w:color="auto" w:fill="auto"/>
          </w:tcPr>
          <w:p w14:paraId="1F9CF373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345678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9E635AC" w14:textId="4D2C368A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 150,581 </w:t>
            </w:r>
          </w:p>
        </w:tc>
        <w:tc>
          <w:tcPr>
            <w:tcW w:w="180" w:type="dxa"/>
            <w:shd w:val="clear" w:color="auto" w:fill="auto"/>
          </w:tcPr>
          <w:p w14:paraId="3FA5FFE5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6CA0F" w14:textId="3167199D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130,174</w:t>
            </w:r>
          </w:p>
        </w:tc>
      </w:tr>
      <w:tr w:rsidR="00012C47" w:rsidRPr="00A44F5B" w14:paraId="241C8B5A" w14:textId="77777777" w:rsidTr="00A90D19">
        <w:trPr>
          <w:cantSplit/>
        </w:trPr>
        <w:tc>
          <w:tcPr>
            <w:tcW w:w="5580" w:type="dxa"/>
            <w:shd w:val="clear" w:color="auto" w:fill="auto"/>
          </w:tcPr>
          <w:p w14:paraId="097C4CF4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A0E704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B24AC" w14:textId="3B9E3606" w:rsidR="00012C47" w:rsidRPr="00A44F5B" w:rsidRDefault="00641881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6418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1,107,109</w:t>
            </w:r>
          </w:p>
        </w:tc>
        <w:tc>
          <w:tcPr>
            <w:tcW w:w="180" w:type="dxa"/>
            <w:shd w:val="clear" w:color="auto" w:fill="auto"/>
          </w:tcPr>
          <w:p w14:paraId="074AB860" w14:textId="77777777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8FEA4E" w14:textId="6BED5C78" w:rsidR="00012C47" w:rsidRPr="00A44F5B" w:rsidRDefault="00012C47" w:rsidP="00012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A90D1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1,338,992</w:t>
            </w:r>
          </w:p>
        </w:tc>
      </w:tr>
    </w:tbl>
    <w:p w14:paraId="7DCEAEAF" w14:textId="7D107398" w:rsidR="00431F5A" w:rsidRPr="00A44F5B" w:rsidRDefault="00431F5A" w:rsidP="00FE3D84">
      <w:pPr>
        <w:rPr>
          <w:rFonts w:asciiTheme="majorBidi" w:hAnsiTheme="majorBidi" w:cstheme="majorBidi"/>
          <w:lang w:val="th-TH"/>
        </w:rPr>
      </w:pPr>
    </w:p>
    <w:p w14:paraId="7B2F9084" w14:textId="761ACD70" w:rsidR="00431F5A" w:rsidRPr="00A44F5B" w:rsidRDefault="0043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th-TH"/>
        </w:rPr>
      </w:pPr>
      <w:r w:rsidRPr="00A44F5B">
        <w:rPr>
          <w:rFonts w:asciiTheme="majorBidi" w:hAnsiTheme="majorBidi" w:cstheme="majorBidi"/>
          <w:cs/>
          <w:lang w:val="th-TH"/>
        </w:rPr>
        <w:br w:type="page"/>
      </w:r>
    </w:p>
    <w:p w14:paraId="2D4A6682" w14:textId="4B6A568C" w:rsidR="00C34053" w:rsidRPr="00A44F5B" w:rsidRDefault="00C34053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22" w:name="_Toc40348062"/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เครื่องมือทางการเงิน</w:t>
      </w:r>
      <w:bookmarkEnd w:id="22"/>
    </w:p>
    <w:p w14:paraId="1A4B4DF0" w14:textId="77777777" w:rsidR="00E82F20" w:rsidRPr="00A44F5B" w:rsidRDefault="00E82F20" w:rsidP="00FE3D84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Cs w:val="18"/>
        </w:rPr>
      </w:pPr>
    </w:p>
    <w:p w14:paraId="48FB3431" w14:textId="4599B0E2" w:rsidR="008E6598" w:rsidRPr="00A44F5B" w:rsidRDefault="008E6598" w:rsidP="008E659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en-US" w:bidi="th-TH"/>
        </w:rPr>
      </w:pPr>
      <w:r w:rsidRPr="00A44F5B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bidi="th-TH"/>
        </w:rPr>
        <w:t>มูลค่าตามบัญชีและมูลค่ายุติธรรม</w:t>
      </w:r>
    </w:p>
    <w:p w14:paraId="680E048E" w14:textId="77777777" w:rsidR="008E6598" w:rsidRPr="00A44F5B" w:rsidRDefault="008E6598" w:rsidP="008E65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Cs w:val="18"/>
          <w:shd w:val="clear" w:color="auto" w:fill="D9D9D9"/>
        </w:rPr>
      </w:pPr>
    </w:p>
    <w:p w14:paraId="61DA0481" w14:textId="01801213" w:rsidR="00E13FDD" w:rsidRPr="00A44F5B" w:rsidRDefault="008E6598" w:rsidP="00870DB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  <w:r w:rsidRPr="00A44F5B">
        <w:rPr>
          <w:rFonts w:asciiTheme="majorBidi" w:hAnsiTheme="majorBidi" w:cstheme="majorBidi"/>
          <w:sz w:val="26"/>
          <w:szCs w:val="26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A44F5B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</w:p>
    <w:p w14:paraId="03EBB477" w14:textId="77777777" w:rsidR="00E13FDD" w:rsidRPr="00A44F5B" w:rsidRDefault="00E13FDD" w:rsidP="00E13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en-GB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1440"/>
        <w:gridCol w:w="182"/>
        <w:gridCol w:w="669"/>
        <w:gridCol w:w="180"/>
        <w:gridCol w:w="810"/>
        <w:gridCol w:w="180"/>
        <w:gridCol w:w="810"/>
        <w:gridCol w:w="180"/>
        <w:gridCol w:w="958"/>
      </w:tblGrid>
      <w:tr w:rsidR="00E13FDD" w:rsidRPr="00A44F5B" w14:paraId="5591F21A" w14:textId="77777777" w:rsidTr="008D2EBA">
        <w:trPr>
          <w:cantSplit/>
          <w:trHeight w:val="20"/>
          <w:tblHeader/>
        </w:trPr>
        <w:tc>
          <w:tcPr>
            <w:tcW w:w="2610" w:type="dxa"/>
            <w:vAlign w:val="bottom"/>
            <w:hideMark/>
          </w:tcPr>
          <w:p w14:paraId="0476E66B" w14:textId="77777777" w:rsidR="00E13FDD" w:rsidRPr="00A44F5B" w:rsidRDefault="00E13FDD" w:rsidP="002E4ACC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72384A" w14:textId="77777777" w:rsidR="00E13FDD" w:rsidRPr="00A44F5B" w:rsidRDefault="00E13FDD" w:rsidP="002E4AC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09" w:type="dxa"/>
            <w:gridSpan w:val="9"/>
            <w:vAlign w:val="bottom"/>
            <w:hideMark/>
          </w:tcPr>
          <w:p w14:paraId="18E6492D" w14:textId="77777777" w:rsidR="00E13FDD" w:rsidRPr="00A44F5B" w:rsidRDefault="00E13FDD" w:rsidP="008D2EBA">
            <w:pPr>
              <w:pStyle w:val="acctfourfigures"/>
              <w:tabs>
                <w:tab w:val="clear" w:pos="765"/>
                <w:tab w:val="decimal" w:pos="2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13FDD" w:rsidRPr="00A44F5B" w14:paraId="2369B303" w14:textId="77777777" w:rsidTr="008D2EBA">
        <w:trPr>
          <w:cantSplit/>
          <w:trHeight w:val="20"/>
          <w:tblHeader/>
        </w:trPr>
        <w:tc>
          <w:tcPr>
            <w:tcW w:w="2610" w:type="dxa"/>
            <w:hideMark/>
          </w:tcPr>
          <w:p w14:paraId="5B01B678" w14:textId="77777777" w:rsidR="00E13FDD" w:rsidRPr="00A44F5B" w:rsidRDefault="00E13FDD" w:rsidP="002E4AC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BC2106D" w14:textId="77777777" w:rsidR="00E13FDD" w:rsidRPr="00A44F5B" w:rsidRDefault="00E13FDD" w:rsidP="002E4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0EFD28F3" w14:textId="796BE32D" w:rsidR="00E13FDD" w:rsidRPr="00A44F5B" w:rsidRDefault="00623920" w:rsidP="00D62E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2" w:type="dxa"/>
          </w:tcPr>
          <w:p w14:paraId="2118B5CA" w14:textId="77777777" w:rsidR="00E13FDD" w:rsidRPr="00A44F5B" w:rsidRDefault="00E13FDD" w:rsidP="002E4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EE079" w14:textId="77777777" w:rsidR="00F70239" w:rsidRPr="00A44F5B" w:rsidRDefault="00F70239" w:rsidP="002E4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02D31C" w14:textId="47206FD4" w:rsidR="00E13FDD" w:rsidRPr="00A44F5B" w:rsidRDefault="00E13FDD" w:rsidP="002E4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13FDD" w:rsidRPr="00A44F5B" w14:paraId="7EEDB2F2" w14:textId="77777777" w:rsidTr="008D2EBA">
        <w:trPr>
          <w:cantSplit/>
          <w:trHeight w:val="20"/>
          <w:tblHeader/>
        </w:trPr>
        <w:tc>
          <w:tcPr>
            <w:tcW w:w="2610" w:type="dxa"/>
            <w:hideMark/>
          </w:tcPr>
          <w:p w14:paraId="29054BC3" w14:textId="77777777" w:rsidR="00E13FDD" w:rsidRPr="00A44F5B" w:rsidRDefault="00E13FDD" w:rsidP="002E4AC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38513B" w14:textId="77777777" w:rsidR="00E13FDD" w:rsidRPr="00A44F5B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9112A9" w14:textId="77777777" w:rsidR="00E13FDD" w:rsidRPr="00A44F5B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A85A926" w14:textId="77777777" w:rsidR="00E13FDD" w:rsidRPr="00A44F5B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B6E2C8" w14:textId="77777777" w:rsidR="00E13FDD" w:rsidRPr="00A44F5B" w:rsidRDefault="00E13FDD" w:rsidP="002E4AC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6F389" w14:textId="77777777" w:rsidR="00E13FDD" w:rsidRPr="00A44F5B" w:rsidRDefault="00E13FDD" w:rsidP="002E4A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59C9A7" w14:textId="77777777" w:rsidR="00E13FDD" w:rsidRPr="00A44F5B" w:rsidRDefault="00E13FDD" w:rsidP="002E4ACC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9E14F" w14:textId="77777777" w:rsidR="00E13FDD" w:rsidRPr="00A44F5B" w:rsidRDefault="00E13FDD" w:rsidP="002E4A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658524" w14:textId="77777777" w:rsidR="00E13FDD" w:rsidRPr="00A44F5B" w:rsidRDefault="00E13FDD" w:rsidP="002E4AC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19038" w14:textId="77777777" w:rsidR="00E13FDD" w:rsidRPr="00A44F5B" w:rsidRDefault="00E13FDD" w:rsidP="002E4A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67B88" w14:textId="77777777" w:rsidR="00E13FDD" w:rsidRPr="00A44F5B" w:rsidRDefault="00E13FDD" w:rsidP="002E4ACC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6B8" w:rsidRPr="00A44F5B" w14:paraId="2D85E6AF" w14:textId="77777777" w:rsidTr="00A90D19">
        <w:trPr>
          <w:cantSplit/>
          <w:trHeight w:val="20"/>
          <w:tblHeader/>
        </w:trPr>
        <w:tc>
          <w:tcPr>
            <w:tcW w:w="2610" w:type="dxa"/>
          </w:tcPr>
          <w:p w14:paraId="7FF6E3FF" w14:textId="14B07EF3" w:rsidR="004326B8" w:rsidRPr="00A44F5B" w:rsidRDefault="004326B8" w:rsidP="002E4AC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1170" w:type="dxa"/>
          </w:tcPr>
          <w:p w14:paraId="3D95B808" w14:textId="77777777" w:rsidR="004326B8" w:rsidRPr="00A44F5B" w:rsidRDefault="004326B8" w:rsidP="002E4ACC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560B3723" w14:textId="10431E8C" w:rsidR="004326B8" w:rsidRPr="00A44F5B" w:rsidRDefault="004326B8" w:rsidP="00A90D19">
            <w:pPr>
              <w:pStyle w:val="acctfourfigures"/>
              <w:spacing w:line="240" w:lineRule="auto"/>
              <w:ind w:left="-79"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9" w:type="dxa"/>
            <w:gridSpan w:val="8"/>
            <w:shd w:val="clear" w:color="auto" w:fill="auto"/>
          </w:tcPr>
          <w:p w14:paraId="33C1D144" w14:textId="0262C118" w:rsidR="004326B8" w:rsidRPr="00A44F5B" w:rsidRDefault="004326B8" w:rsidP="002E4ACC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13FDD" w:rsidRPr="00A44F5B" w14:paraId="71F6FCA5" w14:textId="77777777" w:rsidTr="008D2EBA">
        <w:trPr>
          <w:cantSplit/>
          <w:trHeight w:val="20"/>
        </w:trPr>
        <w:tc>
          <w:tcPr>
            <w:tcW w:w="2610" w:type="dxa"/>
          </w:tcPr>
          <w:p w14:paraId="04EF9E45" w14:textId="77777777" w:rsidR="00E13FDD" w:rsidRPr="00A44F5B" w:rsidRDefault="00E13FDD" w:rsidP="002E4ACC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797769C" w14:textId="77777777" w:rsidR="00E13FDD" w:rsidRPr="00A44F5B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AE2BB2" w14:textId="77777777" w:rsidR="00E13FDD" w:rsidRPr="00A44F5B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CCF0A3B" w14:textId="77777777" w:rsidR="00E13FDD" w:rsidRPr="00A44F5B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9" w:type="dxa"/>
            <w:vAlign w:val="bottom"/>
          </w:tcPr>
          <w:p w14:paraId="4DC8469C" w14:textId="77777777" w:rsidR="00E13FDD" w:rsidRPr="00A44F5B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49ABF6" w14:textId="77777777" w:rsidR="00E13FDD" w:rsidRPr="00A44F5B" w:rsidRDefault="00E13FDD" w:rsidP="002E4AC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56B551" w14:textId="77777777" w:rsidR="00E13FDD" w:rsidRPr="00A44F5B" w:rsidRDefault="00E13FDD" w:rsidP="002E4A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7699B4" w14:textId="77777777" w:rsidR="00E13FDD" w:rsidRPr="00A44F5B" w:rsidRDefault="00E13FDD" w:rsidP="002E4AC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F3477C" w14:textId="77777777" w:rsidR="00E13FDD" w:rsidRPr="00A44F5B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0A57FE" w14:textId="77777777" w:rsidR="00E13FDD" w:rsidRPr="00A44F5B" w:rsidRDefault="00E13FDD" w:rsidP="002E4AC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58" w:type="dxa"/>
            <w:vAlign w:val="bottom"/>
          </w:tcPr>
          <w:p w14:paraId="54DE5F33" w14:textId="77777777" w:rsidR="00E13FDD" w:rsidRPr="00A44F5B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2BA1" w:rsidRPr="00A44F5B" w14:paraId="6205544E" w14:textId="77777777" w:rsidTr="008D2EBA">
        <w:trPr>
          <w:cantSplit/>
          <w:trHeight w:val="20"/>
        </w:trPr>
        <w:tc>
          <w:tcPr>
            <w:tcW w:w="2610" w:type="dxa"/>
          </w:tcPr>
          <w:p w14:paraId="2B472CF8" w14:textId="77777777" w:rsidR="002F2BA1" w:rsidRPr="00A44F5B" w:rsidRDefault="002F2BA1" w:rsidP="002F2BA1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เงินลงทุนในกิจการอื่น</w:t>
            </w:r>
          </w:p>
        </w:tc>
        <w:tc>
          <w:tcPr>
            <w:tcW w:w="1170" w:type="dxa"/>
          </w:tcPr>
          <w:p w14:paraId="6494F6A4" w14:textId="77777777" w:rsidR="002F2BA1" w:rsidRPr="00A44F5B" w:rsidRDefault="002F2BA1" w:rsidP="002F2B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C6D588" w14:textId="11C777C1" w:rsidR="002F2BA1" w:rsidRPr="00A44F5B" w:rsidRDefault="00E409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374,526</w:t>
            </w:r>
          </w:p>
        </w:tc>
        <w:tc>
          <w:tcPr>
            <w:tcW w:w="182" w:type="dxa"/>
            <w:vAlign w:val="bottom"/>
          </w:tcPr>
          <w:p w14:paraId="03FAA817" w14:textId="77777777" w:rsidR="002F2BA1" w:rsidRPr="00A44F5B" w:rsidRDefault="002F2B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9" w:type="dxa"/>
            <w:vAlign w:val="bottom"/>
          </w:tcPr>
          <w:p w14:paraId="420F1A20" w14:textId="2C49DDBD" w:rsidR="002F2BA1" w:rsidRPr="00A44F5B" w:rsidRDefault="00E40956" w:rsidP="00870DB4">
            <w:pPr>
              <w:pStyle w:val="acctfourfigures"/>
              <w:tabs>
                <w:tab w:val="clear" w:pos="765"/>
                <w:tab w:val="decimal" w:pos="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6A1810" w14:textId="77777777" w:rsidR="002F2BA1" w:rsidRPr="00A44F5B" w:rsidRDefault="002F2BA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92A00DD" w14:textId="167E977B" w:rsidR="002F2BA1" w:rsidRPr="00A44F5B" w:rsidRDefault="00E4095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95,511</w:t>
            </w:r>
          </w:p>
        </w:tc>
        <w:tc>
          <w:tcPr>
            <w:tcW w:w="180" w:type="dxa"/>
            <w:vAlign w:val="bottom"/>
          </w:tcPr>
          <w:p w14:paraId="5B70236E" w14:textId="77777777" w:rsidR="002F2BA1" w:rsidRPr="00A44F5B" w:rsidRDefault="002F2BA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80C2A9E" w14:textId="2169E953" w:rsidR="002F2BA1" w:rsidRPr="00A44F5B" w:rsidRDefault="00E4095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279,015</w:t>
            </w:r>
          </w:p>
        </w:tc>
        <w:tc>
          <w:tcPr>
            <w:tcW w:w="180" w:type="dxa"/>
            <w:vAlign w:val="bottom"/>
          </w:tcPr>
          <w:p w14:paraId="05CBF2AD" w14:textId="77777777" w:rsidR="002F2BA1" w:rsidRPr="00A44F5B" w:rsidRDefault="002F2BA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7C299350" w14:textId="44BB89BD" w:rsidR="002F2BA1" w:rsidRPr="00A44F5B" w:rsidRDefault="00E4095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374,526</w:t>
            </w:r>
          </w:p>
        </w:tc>
      </w:tr>
    </w:tbl>
    <w:p w14:paraId="7149E6DA" w14:textId="77777777" w:rsidR="00F70239" w:rsidRPr="00A44F5B" w:rsidRDefault="00F70239" w:rsidP="0050494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440"/>
        <w:gridCol w:w="182"/>
        <w:gridCol w:w="669"/>
        <w:gridCol w:w="180"/>
        <w:gridCol w:w="810"/>
        <w:gridCol w:w="180"/>
        <w:gridCol w:w="810"/>
        <w:gridCol w:w="180"/>
        <w:gridCol w:w="958"/>
      </w:tblGrid>
      <w:tr w:rsidR="001634C1" w:rsidRPr="00A44F5B" w14:paraId="65F24ABC" w14:textId="77777777" w:rsidTr="008D2EBA">
        <w:trPr>
          <w:cantSplit/>
          <w:trHeight w:val="20"/>
          <w:tblHeader/>
        </w:trPr>
        <w:tc>
          <w:tcPr>
            <w:tcW w:w="2700" w:type="dxa"/>
            <w:vAlign w:val="bottom"/>
            <w:hideMark/>
          </w:tcPr>
          <w:p w14:paraId="595209D1" w14:textId="4D6A6BF9" w:rsidR="001634C1" w:rsidRPr="00A44F5B" w:rsidRDefault="001634C1" w:rsidP="002779E8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  <w:bookmarkStart w:id="23" w:name="_Hlk40287366"/>
          </w:p>
        </w:tc>
        <w:tc>
          <w:tcPr>
            <w:tcW w:w="1080" w:type="dxa"/>
          </w:tcPr>
          <w:p w14:paraId="3B4F7902" w14:textId="77777777" w:rsidR="001634C1" w:rsidRPr="00A44F5B" w:rsidRDefault="001634C1" w:rsidP="002779E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09" w:type="dxa"/>
            <w:gridSpan w:val="9"/>
            <w:vAlign w:val="bottom"/>
            <w:hideMark/>
          </w:tcPr>
          <w:p w14:paraId="72E212A5" w14:textId="4B355904" w:rsidR="001634C1" w:rsidRPr="00A44F5B" w:rsidRDefault="001634C1" w:rsidP="008D2EBA">
            <w:pPr>
              <w:pStyle w:val="acctfourfigures"/>
              <w:tabs>
                <w:tab w:val="clear" w:pos="765"/>
                <w:tab w:val="decimal" w:pos="2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E13FDD"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634C1" w:rsidRPr="00A44F5B" w14:paraId="729B105B" w14:textId="77777777" w:rsidTr="008D2EBA">
        <w:trPr>
          <w:cantSplit/>
          <w:trHeight w:val="20"/>
          <w:tblHeader/>
        </w:trPr>
        <w:tc>
          <w:tcPr>
            <w:tcW w:w="2700" w:type="dxa"/>
            <w:hideMark/>
          </w:tcPr>
          <w:p w14:paraId="1B2A05CF" w14:textId="77777777" w:rsidR="001634C1" w:rsidRPr="00A44F5B" w:rsidRDefault="001634C1" w:rsidP="002779E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62DA52D" w14:textId="77777777" w:rsidR="001634C1" w:rsidRPr="00A44F5B" w:rsidRDefault="001634C1" w:rsidP="002779E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1026740F" w14:textId="77777777" w:rsidR="001634C1" w:rsidRPr="00A44F5B" w:rsidRDefault="001634C1" w:rsidP="002779E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E3F2C95" w14:textId="77777777" w:rsidR="001634C1" w:rsidRPr="00A44F5B" w:rsidRDefault="001634C1" w:rsidP="002779E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9E0E65" w14:textId="77777777" w:rsidR="001634C1" w:rsidRPr="00A44F5B" w:rsidRDefault="001634C1" w:rsidP="002779E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634C1" w:rsidRPr="00A44F5B" w14:paraId="3E819FE9" w14:textId="77777777" w:rsidTr="008D2EBA">
        <w:trPr>
          <w:cantSplit/>
          <w:trHeight w:val="20"/>
          <w:tblHeader/>
        </w:trPr>
        <w:tc>
          <w:tcPr>
            <w:tcW w:w="2700" w:type="dxa"/>
            <w:hideMark/>
          </w:tcPr>
          <w:p w14:paraId="41CF60D4" w14:textId="77777777" w:rsidR="001634C1" w:rsidRPr="00A44F5B" w:rsidRDefault="001634C1" w:rsidP="002779E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C282E6" w14:textId="77777777" w:rsidR="001634C1" w:rsidRPr="00A44F5B" w:rsidRDefault="001634C1" w:rsidP="002779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24A240" w14:textId="77777777" w:rsidR="001634C1" w:rsidRPr="00A44F5B" w:rsidRDefault="001634C1" w:rsidP="002779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8712BEC" w14:textId="77777777" w:rsidR="001634C1" w:rsidRPr="00A44F5B" w:rsidRDefault="001634C1" w:rsidP="002779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AEB8D4" w14:textId="77777777" w:rsidR="001634C1" w:rsidRPr="00A44F5B" w:rsidRDefault="001634C1" w:rsidP="002779E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578C8" w14:textId="77777777" w:rsidR="001634C1" w:rsidRPr="00A44F5B" w:rsidRDefault="001634C1" w:rsidP="002779E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2785EB" w14:textId="77777777" w:rsidR="001634C1" w:rsidRPr="00A44F5B" w:rsidRDefault="001634C1" w:rsidP="002779E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96C8E" w14:textId="77777777" w:rsidR="001634C1" w:rsidRPr="00A44F5B" w:rsidRDefault="001634C1" w:rsidP="002779E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D63184" w14:textId="77777777" w:rsidR="001634C1" w:rsidRPr="00A44F5B" w:rsidRDefault="001634C1" w:rsidP="002779E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44F5B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67C0E" w14:textId="77777777" w:rsidR="001634C1" w:rsidRPr="00A44F5B" w:rsidRDefault="001634C1" w:rsidP="002779E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41FC87" w14:textId="77777777" w:rsidR="001634C1" w:rsidRPr="00A44F5B" w:rsidRDefault="001634C1" w:rsidP="002779E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6B8" w:rsidRPr="00A44F5B" w14:paraId="36F8A57C" w14:textId="77777777" w:rsidTr="00A90D19">
        <w:trPr>
          <w:cantSplit/>
          <w:trHeight w:val="20"/>
          <w:tblHeader/>
        </w:trPr>
        <w:tc>
          <w:tcPr>
            <w:tcW w:w="2700" w:type="dxa"/>
          </w:tcPr>
          <w:p w14:paraId="0DE07175" w14:textId="77777777" w:rsidR="004326B8" w:rsidRPr="00A44F5B" w:rsidRDefault="004326B8" w:rsidP="002779E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Pr="00A44F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766D57BD" w14:textId="77777777" w:rsidR="004326B8" w:rsidRPr="00A44F5B" w:rsidRDefault="004326B8" w:rsidP="002779E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27271253" w14:textId="620EEF95" w:rsidR="004326B8" w:rsidRPr="00A44F5B" w:rsidRDefault="004326B8" w:rsidP="00A90D19">
            <w:pPr>
              <w:pStyle w:val="acctfourfigures"/>
              <w:spacing w:line="240" w:lineRule="auto"/>
              <w:ind w:left="-79"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9" w:type="dxa"/>
            <w:gridSpan w:val="8"/>
            <w:shd w:val="clear" w:color="auto" w:fill="auto"/>
          </w:tcPr>
          <w:p w14:paraId="5BCBDD60" w14:textId="73D9ECF5" w:rsidR="004326B8" w:rsidRPr="00A44F5B" w:rsidRDefault="004326B8" w:rsidP="002779E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A44F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2049B7" w:rsidRPr="00A44F5B" w14:paraId="5D865DBE" w14:textId="77777777" w:rsidTr="008D2EBA">
        <w:trPr>
          <w:cantSplit/>
          <w:trHeight w:val="20"/>
        </w:trPr>
        <w:tc>
          <w:tcPr>
            <w:tcW w:w="2700" w:type="dxa"/>
          </w:tcPr>
          <w:p w14:paraId="46DC73B0" w14:textId="42771002" w:rsidR="002049B7" w:rsidRPr="00A44F5B" w:rsidRDefault="00E13FDD" w:rsidP="002049B7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24F116A" w14:textId="77777777" w:rsidR="002049B7" w:rsidRPr="00A44F5B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5BC740" w14:textId="77777777" w:rsidR="002049B7" w:rsidRPr="00A44F5B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1F7E7D9" w14:textId="77777777" w:rsidR="002049B7" w:rsidRPr="00A44F5B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9" w:type="dxa"/>
            <w:vAlign w:val="bottom"/>
          </w:tcPr>
          <w:p w14:paraId="3E864494" w14:textId="77777777" w:rsidR="002049B7" w:rsidRPr="00A44F5B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01A5F3" w14:textId="77777777" w:rsidR="002049B7" w:rsidRPr="00A44F5B" w:rsidRDefault="002049B7" w:rsidP="002049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48405C" w14:textId="77777777" w:rsidR="002049B7" w:rsidRPr="00A44F5B" w:rsidRDefault="002049B7" w:rsidP="002049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D9BE2B" w14:textId="77777777" w:rsidR="002049B7" w:rsidRPr="00A44F5B" w:rsidRDefault="002049B7" w:rsidP="002049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617308" w14:textId="77777777" w:rsidR="002049B7" w:rsidRPr="00A44F5B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86B399" w14:textId="77777777" w:rsidR="002049B7" w:rsidRPr="00A44F5B" w:rsidRDefault="002049B7" w:rsidP="002049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58" w:type="dxa"/>
            <w:vAlign w:val="bottom"/>
          </w:tcPr>
          <w:p w14:paraId="07A4EF8B" w14:textId="77777777" w:rsidR="002049B7" w:rsidRPr="00A44F5B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3FDD" w:rsidRPr="00A44F5B" w14:paraId="324FF29A" w14:textId="77777777" w:rsidTr="008D2EBA">
        <w:trPr>
          <w:cantSplit/>
          <w:trHeight w:val="20"/>
        </w:trPr>
        <w:tc>
          <w:tcPr>
            <w:tcW w:w="2700" w:type="dxa"/>
          </w:tcPr>
          <w:p w14:paraId="3DBBF344" w14:textId="6CADEFF8" w:rsidR="00E13FDD" w:rsidRPr="00A44F5B" w:rsidRDefault="00E13FDD" w:rsidP="00E13FDD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44F5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เงินลงทุนในกิจการอื่น</w:t>
            </w:r>
          </w:p>
        </w:tc>
        <w:tc>
          <w:tcPr>
            <w:tcW w:w="1080" w:type="dxa"/>
          </w:tcPr>
          <w:p w14:paraId="6E7045ED" w14:textId="77777777" w:rsidR="00E13FDD" w:rsidRPr="00A44F5B" w:rsidRDefault="00E13FDD" w:rsidP="00E13FD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378736" w14:textId="67DBF5BA" w:rsidR="00E13FDD" w:rsidRPr="00A44F5B" w:rsidRDefault="00E13FDD" w:rsidP="00E13FD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342,791</w:t>
            </w:r>
          </w:p>
        </w:tc>
        <w:tc>
          <w:tcPr>
            <w:tcW w:w="182" w:type="dxa"/>
            <w:vAlign w:val="bottom"/>
          </w:tcPr>
          <w:p w14:paraId="414B1508" w14:textId="77777777" w:rsidR="00E13FDD" w:rsidRPr="00A44F5B" w:rsidRDefault="00E13FD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9" w:type="dxa"/>
            <w:vAlign w:val="bottom"/>
          </w:tcPr>
          <w:p w14:paraId="7872BBC1" w14:textId="7C6ECB7D" w:rsidR="00E13FDD" w:rsidRPr="00A44F5B" w:rsidRDefault="00E13FDD" w:rsidP="00870DB4">
            <w:pPr>
              <w:pStyle w:val="acctfourfigures"/>
              <w:tabs>
                <w:tab w:val="clear" w:pos="765"/>
                <w:tab w:val="decimal" w:pos="274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499D1DF" w14:textId="77777777" w:rsidR="00E13FDD" w:rsidRPr="00A44F5B" w:rsidRDefault="00E13FDD" w:rsidP="00E13F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155477" w14:textId="41818255" w:rsidR="00E13FDD" w:rsidRPr="00A44F5B" w:rsidRDefault="00E13FDD" w:rsidP="00E13F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93,234</w:t>
            </w:r>
          </w:p>
        </w:tc>
        <w:tc>
          <w:tcPr>
            <w:tcW w:w="180" w:type="dxa"/>
            <w:vAlign w:val="bottom"/>
          </w:tcPr>
          <w:p w14:paraId="59564E1E" w14:textId="77777777" w:rsidR="00E13FDD" w:rsidRPr="00A44F5B" w:rsidRDefault="00E13F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FFBC86" w14:textId="2071BD8A" w:rsidR="00E13FDD" w:rsidRPr="00A44F5B" w:rsidRDefault="00E13FDD" w:rsidP="00870DB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279,015</w:t>
            </w:r>
          </w:p>
        </w:tc>
        <w:tc>
          <w:tcPr>
            <w:tcW w:w="180" w:type="dxa"/>
            <w:vAlign w:val="bottom"/>
          </w:tcPr>
          <w:p w14:paraId="13F0428A" w14:textId="77777777" w:rsidR="00E13FDD" w:rsidRPr="00A44F5B" w:rsidRDefault="00E13FDD" w:rsidP="00E13F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58" w:type="dxa"/>
            <w:vAlign w:val="bottom"/>
          </w:tcPr>
          <w:p w14:paraId="03356428" w14:textId="4681159F" w:rsidR="00E13FDD" w:rsidRPr="00A44F5B" w:rsidRDefault="00E13FDD" w:rsidP="00E13FD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F5B">
              <w:rPr>
                <w:rFonts w:asciiTheme="majorBidi" w:hAnsiTheme="majorBidi" w:cstheme="majorBidi"/>
                <w:sz w:val="26"/>
                <w:szCs w:val="26"/>
              </w:rPr>
              <w:t>372,249</w:t>
            </w:r>
          </w:p>
        </w:tc>
      </w:tr>
    </w:tbl>
    <w:p w14:paraId="2D4B4D6D" w14:textId="77777777" w:rsidR="004326B8" w:rsidRPr="00A90D19" w:rsidRDefault="004326B8" w:rsidP="00A90D1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26"/>
          <w:szCs w:val="26"/>
          <w:lang w:val="th-TH"/>
        </w:rPr>
      </w:pPr>
      <w:bookmarkStart w:id="24" w:name="_Toc40348063"/>
      <w:bookmarkEnd w:id="23"/>
    </w:p>
    <w:p w14:paraId="3B102B35" w14:textId="0A8F0F51" w:rsidR="00A86B50" w:rsidRPr="00A44F5B" w:rsidRDefault="00055DC1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sz w:val="26"/>
          <w:szCs w:val="26"/>
          <w:lang w:val="th-TH"/>
        </w:rPr>
      </w:pPr>
      <w:r w:rsidRPr="00A44F5B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หนี้สินที่อาจเกิดขึ้น</w:t>
      </w:r>
      <w:bookmarkEnd w:id="24"/>
    </w:p>
    <w:p w14:paraId="76565F9A" w14:textId="77777777" w:rsidR="00E82F20" w:rsidRPr="00A44F5B" w:rsidRDefault="00E82F20" w:rsidP="00FE3D84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6"/>
          <w:szCs w:val="26"/>
        </w:rPr>
      </w:pPr>
    </w:p>
    <w:p w14:paraId="7A141200" w14:textId="77777777" w:rsidR="008122B4" w:rsidRPr="009C17B7" w:rsidRDefault="008122B4" w:rsidP="008122B4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A44F5B">
        <w:rPr>
          <w:rFonts w:asciiTheme="majorBidi" w:hAnsiTheme="majorBidi" w:cstheme="majorBidi"/>
          <w:sz w:val="26"/>
          <w:szCs w:val="26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 และบริษัทที่เกี่ยวข้องกันกับผู้ถือหุ้นกู้แปลงสภาพรายหลักดังกล่าว ในฐานความผิด การแสดงสถานะการเงินของบริษัทที่ไม่ถูกต้องตามจริงและการหมิ่นประมาท การแสดงฐานะทางการเงินของบริษัทย่อยในประเทศสิงคโปร์ที่ไม่ถูกต้องตามจริง และการผิดสัญญาการจัดการสินเชื่อร่วมทางการเงินของบริษัทย่อยในประเทศอินโดนีเซีย โดยได้เรียกร้องให้บริษัทดำเนินการฟื้นฟูกิจการ และจ่ายเงินค่าเสียหายพร้อมดอกเบี้ย กลุ่มบริษัทได้ดำเนินการฟ้องร้องกลับ การวินิจฉัยชี้ขาดเบื้องต้นและการไต่สวนยังอยู่ในกระบวนการของศาล ผลลัพธ์ของคดีความดังกล่าวยังไม่สามารถระบุได้ในขณะนี้ ผู้บริหารพิจารณาว่าไม่มีประมาณการหนี้สิน</w:t>
      </w:r>
      <w:r w:rsidRPr="00A44F5B">
        <w:rPr>
          <w:rFonts w:asciiTheme="majorBidi" w:hAnsiTheme="majorBidi" w:cstheme="majorBidi"/>
          <w:sz w:val="26"/>
          <w:szCs w:val="26"/>
        </w:rPr>
        <w:t xml:space="preserve"> </w:t>
      </w:r>
      <w:r w:rsidRPr="00A44F5B">
        <w:rPr>
          <w:rFonts w:asciiTheme="majorBidi" w:hAnsiTheme="majorBidi" w:cstheme="majorBidi"/>
          <w:sz w:val="26"/>
          <w:szCs w:val="26"/>
          <w:cs/>
        </w:rPr>
        <w:t>การด้อยค่าของสินทรัพย์ หรือการจัดประเภทรายการใหม่ของหุ้นกู้แปลงสภาพที่จำเป็นต่องบการเงินเพิ่มเติม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 </w:t>
      </w:r>
    </w:p>
    <w:p w14:paraId="5D67A92C" w14:textId="77777777" w:rsidR="00023B4D" w:rsidRPr="009C17B7" w:rsidRDefault="00023B4D" w:rsidP="00FE3D84">
      <w:pPr>
        <w:ind w:left="540"/>
        <w:jc w:val="thaiDistribute"/>
        <w:rPr>
          <w:rFonts w:cstheme="minorBidi"/>
        </w:rPr>
      </w:pPr>
    </w:p>
    <w:p w14:paraId="6CD1F16C" w14:textId="77777777" w:rsidR="00023B4D" w:rsidRPr="009C17B7" w:rsidRDefault="00023B4D" w:rsidP="00FE3D84">
      <w:pPr>
        <w:ind w:left="540"/>
        <w:jc w:val="thaiDistribute"/>
        <w:rPr>
          <w:rFonts w:cstheme="minorBidi"/>
        </w:rPr>
      </w:pPr>
    </w:p>
    <w:p w14:paraId="4D27A06A" w14:textId="77777777" w:rsidR="00023B4D" w:rsidRPr="009C17B7" w:rsidRDefault="00023B4D" w:rsidP="00FE3D84">
      <w:pPr>
        <w:ind w:left="540"/>
        <w:jc w:val="thaiDistribute"/>
        <w:rPr>
          <w:rFonts w:cstheme="minorBidi"/>
          <w:cs/>
        </w:rPr>
        <w:sectPr w:rsidR="00023B4D" w:rsidRPr="009C17B7" w:rsidSect="00FD7916">
          <w:headerReference w:type="even" r:id="rId13"/>
          <w:headerReference w:type="first" r:id="rId14"/>
          <w:footerReference w:type="first" r:id="rId15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</w:p>
    <w:p w14:paraId="6DD504C3" w14:textId="6D9784BE" w:rsidR="00D23BD9" w:rsidRPr="00CE6618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Times New Roman" w:hAnsi="Times New Roman" w:cs="Angsana New"/>
          <w:b/>
          <w:sz w:val="26"/>
          <w:szCs w:val="26"/>
          <w:cs/>
        </w:rPr>
      </w:pPr>
      <w:r w:rsidRPr="00CE6618">
        <w:rPr>
          <w:rFonts w:ascii="Angsana New" w:hAnsi="Angsana New" w:cs="Angsana New"/>
          <w:b/>
          <w:sz w:val="26"/>
          <w:szCs w:val="26"/>
        </w:rPr>
        <w:t>1</w:t>
      </w:r>
      <w:r w:rsidR="00D103F5" w:rsidRPr="00CE6618">
        <w:rPr>
          <w:rFonts w:ascii="Angsana New" w:hAnsi="Angsana New" w:cs="Angsana New"/>
          <w:b/>
          <w:sz w:val="26"/>
          <w:szCs w:val="26"/>
        </w:rPr>
        <w:t>7</w:t>
      </w:r>
      <w:r w:rsidRPr="00CE6618">
        <w:rPr>
          <w:rFonts w:ascii="Angsana New" w:hAnsi="Angsana New" w:cs="Angsana New"/>
          <w:b/>
          <w:sz w:val="26"/>
          <w:szCs w:val="26"/>
        </w:rPr>
        <w:t>.1</w:t>
      </w:r>
      <w:r w:rsidRPr="00CE6618">
        <w:rPr>
          <w:rFonts w:ascii="Angsana New" w:hAnsi="Angsana New" w:cs="Angsana New"/>
          <w:b/>
          <w:sz w:val="26"/>
          <w:szCs w:val="26"/>
        </w:rPr>
        <w:tab/>
      </w:r>
      <w:r w:rsidRPr="00CE6618">
        <w:rPr>
          <w:rFonts w:ascii="Times New Roman" w:hAnsi="Times New Roman" w:cs="Angsana New"/>
          <w:bCs/>
          <w:sz w:val="26"/>
          <w:szCs w:val="26"/>
          <w:cs/>
        </w:rPr>
        <w:t>คดีความในประเทศไทย</w:t>
      </w:r>
    </w:p>
    <w:p w14:paraId="2024B0B7" w14:textId="77777777" w:rsidR="00D23BD9" w:rsidRPr="00CE6618" w:rsidRDefault="00D23BD9" w:rsidP="00C34571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900"/>
        <w:contextualSpacing/>
        <w:rPr>
          <w:rFonts w:ascii="Angsana New" w:hAnsi="Angsana New" w:cs="Angsana New"/>
          <w:b/>
          <w:bCs/>
          <w:sz w:val="26"/>
          <w:szCs w:val="26"/>
          <w:lang w:val="en-GB" w:bidi="ar-SA"/>
        </w:rPr>
      </w:pPr>
      <w:r w:rsidRPr="00CE6618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คดีแพ่ง</w:t>
      </w:r>
    </w:p>
    <w:p w14:paraId="3A9C2A55" w14:textId="77777777" w:rsidR="00D23BD9" w:rsidRPr="00CE6618" w:rsidRDefault="00D23BD9" w:rsidP="00C34571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ngsana New" w:hAnsi="Angsana New"/>
          <w:b/>
          <w:bCs/>
          <w:sz w:val="26"/>
          <w:szCs w:val="26"/>
        </w:rPr>
      </w:pPr>
      <w:r w:rsidRPr="00CE6618">
        <w:rPr>
          <w:rFonts w:ascii="Angsana New" w:hAnsi="Angsana New"/>
          <w:b/>
          <w:bCs/>
          <w:sz w:val="26"/>
          <w:szCs w:val="26"/>
          <w:cs/>
        </w:rPr>
        <w:t xml:space="preserve">    คดีแพ่งหมายเลขดำที่</w:t>
      </w:r>
      <w:r w:rsidRPr="00CE6618">
        <w:rPr>
          <w:rFonts w:ascii="Angsana New" w:hAnsi="Angsana New"/>
          <w:b/>
          <w:bCs/>
          <w:sz w:val="26"/>
          <w:szCs w:val="26"/>
        </w:rPr>
        <w:t xml:space="preserve"> </w:t>
      </w:r>
      <w:r w:rsidRPr="00CE6618">
        <w:rPr>
          <w:rFonts w:ascii="Angsana New" w:hAnsi="Angsana New"/>
          <w:b/>
          <w:bCs/>
          <w:sz w:val="26"/>
          <w:szCs w:val="26"/>
          <w:cs/>
        </w:rPr>
        <w:t>พ.</w:t>
      </w:r>
      <w:r w:rsidRPr="00CE6618">
        <w:rPr>
          <w:rFonts w:ascii="Angsana New" w:hAnsi="Angsana New"/>
          <w:b/>
          <w:bCs/>
          <w:sz w:val="26"/>
          <w:szCs w:val="26"/>
        </w:rPr>
        <w:t xml:space="preserve"> 83/2561</w:t>
      </w:r>
    </w:p>
    <w:tbl>
      <w:tblPr>
        <w:tblW w:w="14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2160"/>
        <w:gridCol w:w="1928"/>
        <w:gridCol w:w="1857"/>
        <w:gridCol w:w="6210"/>
      </w:tblGrid>
      <w:tr w:rsidR="00183CE5" w:rsidRPr="00CE6618" w14:paraId="3EB7DC70" w14:textId="77777777" w:rsidTr="004D72FD">
        <w:trPr>
          <w:trHeight w:val="334"/>
          <w:tblHeader/>
        </w:trPr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63C18EC0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38E3AC3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52710A9A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55B0A5E3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10" w:type="dxa"/>
            <w:tcBorders>
              <w:bottom w:val="single" w:sz="4" w:space="0" w:color="auto"/>
            </w:tcBorders>
            <w:shd w:val="clear" w:color="auto" w:fill="auto"/>
          </w:tcPr>
          <w:p w14:paraId="74D8DD8A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CE6618" w14:paraId="0FB07EB1" w14:textId="77777777" w:rsidTr="004D72FD"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2E907E58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Pte.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Ltd.</w:t>
            </w:r>
          </w:p>
          <w:p w14:paraId="784BBEA5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CDDC77D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26"/>
                <w:szCs w:val="26"/>
              </w:rPr>
            </w:pP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กรุ๊ปลีส จำกัด (มหาชน) (“</w:t>
            </w:r>
            <w:r w:rsidRPr="00CE66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GL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>”)</w:t>
            </w:r>
            <w:r w:rsidRPr="00CE6618">
              <w:rPr>
                <w:rFonts w:asciiTheme="majorBidi" w:hAnsiTheme="majorBidi" w:cstheme="majorBidi"/>
                <w:sz w:val="26"/>
                <w:szCs w:val="26"/>
              </w:rPr>
              <w:t>,</w:t>
            </w:r>
          </w:p>
          <w:p w14:paraId="333AD084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กรรมการและอดีตกรรมการของบริษัท</w:t>
            </w:r>
          </w:p>
          <w:p w14:paraId="725E2414" w14:textId="77777777" w:rsidR="00D23BD9" w:rsidRPr="00CE6618" w:rsidRDefault="00D23BD9" w:rsidP="00FE3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2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209B0216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ละเมิด</w:t>
            </w:r>
          </w:p>
          <w:p w14:paraId="75ABD257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8"/>
              <w:contextualSpacing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บอกล้างโมฆียกรรมของหุ้นกู้แปลงสภาพ</w:t>
            </w:r>
          </w:p>
          <w:p w14:paraId="5BB15754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เรียกค่าเสียหาย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3D7017F1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8,020,132,483.88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210" w:type="dxa"/>
            <w:tcBorders>
              <w:bottom w:val="single" w:sz="4" w:space="0" w:color="auto"/>
            </w:tcBorders>
            <w:shd w:val="clear" w:color="auto" w:fill="auto"/>
          </w:tcPr>
          <w:p w14:paraId="10535E02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9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2561 JTA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ได้ยื่นฟ้องคดีต่อศาลแพ่ง </w:t>
            </w:r>
          </w:p>
          <w:p w14:paraId="694A23F4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13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มีนาคม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2561 GL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ยื่นคำให้การต่อศาลแพ่ง </w:t>
            </w:r>
          </w:p>
          <w:p w14:paraId="5C522E71" w14:textId="39FE8C96" w:rsidR="00D23BD9" w:rsidRPr="00CE6618" w:rsidRDefault="00D23BD9" w:rsidP="00202EB3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17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เมษายน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2561 GL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ยื่นคำร้องต่อศาลแพ่งให้วินิจฉัยชี้ขาดเบื้องต้นในปัญหาข้อกฎหมาย</w:t>
            </w:r>
          </w:p>
          <w:p w14:paraId="57CC86FB" w14:textId="77777777" w:rsidR="00D23BD9" w:rsidRPr="00CE6618" w:rsidRDefault="00D23BD9" w:rsidP="003678E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ตุลาคม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2561 GL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ได้ยื่นคำร้องขอคุ้มครองชั่วคราวต่อศาลแพ่งให้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JTA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หาเงินประกันมาให้เป็นจำนวน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10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</w:t>
            </w:r>
          </w:p>
          <w:p w14:paraId="5C633488" w14:textId="4B5DC2D3" w:rsidR="00D23BD9" w:rsidRPr="00CE6618" w:rsidRDefault="00D23BD9" w:rsidP="00870DB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7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2561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ศาลได้ยกคำร้องขอคุ้มครองชั่วคราว ที่ให้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JTA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หาเงินประกันจำนวน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10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รวมถึงคำร้องที่ขอให้ศาลวินิจฉัยชี้ขาดเบื้องต้นในข้อกฎหมายและประเด็นข้อพิพาทระหว่าง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JTA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และ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GL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นอกจากนี้ศาลนัดพิจารณาคดีต่อเนื่องโดยนั</w:t>
            </w:r>
            <w:r w:rsidR="00A97CED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</w:t>
            </w:r>
            <w:r w:rsidRPr="00CE6618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 xml:space="preserve">สืบพยานโจทก์และจำเลย ระหว่างวันที่ </w:t>
            </w:r>
            <w:r w:rsidR="00A97CED" w:rsidRPr="00CE6618"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  <w:t>2</w:t>
            </w:r>
            <w:r w:rsidRPr="00CE6618">
              <w:rPr>
                <w:rFonts w:ascii="Angsana New" w:hAnsi="Angsana New" w:cs="Angsana New"/>
                <w:spacing w:val="-2"/>
                <w:sz w:val="26"/>
                <w:szCs w:val="26"/>
                <w:lang w:val="en-GB" w:bidi="ar-SA"/>
              </w:rPr>
              <w:t>0</w:t>
            </w:r>
            <w:r w:rsidRPr="00CE6618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 xml:space="preserve"> สิงหาคม และ </w:t>
            </w:r>
            <w:r w:rsidRPr="00CE6618">
              <w:rPr>
                <w:rFonts w:ascii="Angsana New" w:hAnsi="Angsana New" w:cs="Angsana New"/>
                <w:spacing w:val="-2"/>
                <w:sz w:val="26"/>
                <w:szCs w:val="26"/>
                <w:lang w:val="en-GB" w:bidi="ar-SA"/>
              </w:rPr>
              <w:t>9</w:t>
            </w:r>
            <w:r w:rsidRPr="00CE6618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 xml:space="preserve"> ตุลาคม </w:t>
            </w:r>
            <w:r w:rsidRPr="00CE6618">
              <w:rPr>
                <w:rFonts w:ascii="Angsana New" w:hAnsi="Angsana New" w:cs="Angsana New"/>
                <w:spacing w:val="-2"/>
                <w:sz w:val="26"/>
                <w:szCs w:val="26"/>
                <w:lang w:val="en-GB" w:bidi="ar-SA"/>
              </w:rPr>
              <w:t>2562</w:t>
            </w:r>
          </w:p>
          <w:p w14:paraId="25290CCA" w14:textId="6707E7ED" w:rsidR="006A3158" w:rsidRPr="00CE6618" w:rsidRDefault="00943256" w:rsidP="00870DB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</w:rPr>
              <w:t xml:space="preserve">8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ตุลาคม </w:t>
            </w:r>
            <w:r w:rsidRPr="00CE6618">
              <w:rPr>
                <w:rFonts w:ascii="Angsana New" w:hAnsi="Angsana New" w:cs="Angsana New"/>
                <w:sz w:val="26"/>
                <w:szCs w:val="26"/>
              </w:rPr>
              <w:t xml:space="preserve">2562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ศาลยกเลิกวันนัดพิจารณาเดิมทั้งหมดและกำหนดวันนัดสืบพยานใหม่ระหว่างวันที่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</w:rPr>
              <w:t xml:space="preserve">7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พฤษภาคม </w:t>
            </w:r>
            <w:r w:rsidRPr="00CE6618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E6618">
              <w:rPr>
                <w:rFonts w:ascii="Angsana New" w:hAnsi="Angsana New" w:cs="Angsana New"/>
                <w:sz w:val="26"/>
                <w:szCs w:val="26"/>
              </w:rPr>
              <w:t xml:space="preserve">24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E6618">
              <w:rPr>
                <w:rFonts w:ascii="Angsana New" w:hAnsi="Angsana New" w:cs="Angsana New"/>
                <w:sz w:val="26"/>
                <w:szCs w:val="26"/>
              </w:rPr>
              <w:t xml:space="preserve">2563 </w:t>
            </w:r>
            <w:r w:rsidR="006D4A5E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ศาลกำหนดฟังคำพิพากษาในวันที่ </w:t>
            </w:r>
            <w:r w:rsidR="006D4A5E"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25</w:t>
            </w:r>
            <w:r w:rsidR="006D4A5E"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="006D4A5E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สิงหาคม </w:t>
            </w:r>
            <w:r w:rsidR="006D4A5E"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2563</w:t>
            </w:r>
          </w:p>
          <w:p w14:paraId="7500680B" w14:textId="77777777" w:rsidR="00101949" w:rsidRPr="00CE6618" w:rsidRDefault="00101949" w:rsidP="001019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24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มีนาคม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2563 JTA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ยื่นคำร้องขอให้ศาลกำหนดวิธีการเพื่อคุ้มครองประโยชน์ของโจทก์ระหว่างพิจารณา</w:t>
            </w:r>
          </w:p>
          <w:p w14:paraId="3D08D83A" w14:textId="77777777" w:rsidR="00943256" w:rsidRPr="00CE6618" w:rsidRDefault="00101949" w:rsidP="001019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เนื่องจากการระบาดของโรคติดเชื้อไวรัสโคโรนา (โควิด-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19)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ศาลยกเลิกวันนัดพิจารณาและวันฟังคำพิพากษาเดิมทั้งหมดและกำหนดวันนัดพร้อมเพื่อกำหนดวันนัดสืบพยานและนัดไต่สวนคำร้องขอให้ศาลกำหนดวิธีการเพื่อคุ้มครองประโยชน์ของโจทก์ระหว่างพิจารณาเป็นวันที่ 9 กรกฎาคม 2563</w:t>
            </w:r>
          </w:p>
          <w:p w14:paraId="2D966827" w14:textId="77777777" w:rsidR="007D6B2C" w:rsidRPr="004D72FD" w:rsidRDefault="007D6B2C" w:rsidP="007D6B2C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D72F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นัดฟังคำสั่งตามคำร้องขอคุ้มครองชั่วคราว วันที่ </w:t>
            </w:r>
            <w:r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>30</w:t>
            </w:r>
            <w:r w:rsidRPr="004D72F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กรกฎาคม </w:t>
            </w:r>
            <w:r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>2563</w:t>
            </w:r>
          </w:p>
          <w:p w14:paraId="2F8BBEA1" w14:textId="77777777" w:rsidR="007D6B2C" w:rsidRPr="00CE6618" w:rsidRDefault="007D6B2C" w:rsidP="007D6B2C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D72F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นัดสืบพยาน </w:t>
            </w:r>
            <w:r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JTA </w:t>
            </w:r>
            <w:r w:rsidRPr="004D72F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วันที่ </w:t>
            </w:r>
            <w:r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>19</w:t>
            </w:r>
            <w:r w:rsidR="005F790F"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  <w:r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26 </w:t>
            </w:r>
            <w:r w:rsidRPr="004D72F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2564 / </w:t>
            </w:r>
            <w:r w:rsidRPr="004D72F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นัดสืบพยาน </w:t>
            </w:r>
            <w:r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GL </w:t>
            </w:r>
            <w:r w:rsidRPr="004D72F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วันที่ </w:t>
            </w:r>
            <w:r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>2</w:t>
            </w:r>
            <w:r w:rsidR="005F790F"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  <w:r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19  </w:t>
            </w:r>
            <w:r w:rsidRPr="004D72F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กุมภาพันธ์ </w:t>
            </w:r>
            <w:r w:rsidRPr="004D72FD">
              <w:rPr>
                <w:rFonts w:ascii="Angsana New" w:hAnsi="Angsana New"/>
                <w:sz w:val="26"/>
                <w:szCs w:val="26"/>
                <w:lang w:val="en-GB" w:bidi="ar-SA"/>
              </w:rPr>
              <w:t>2564</w:t>
            </w:r>
          </w:p>
          <w:p w14:paraId="7A6BABF3" w14:textId="1F1CEBE0" w:rsidR="005672C0" w:rsidRPr="00CE6618" w:rsidRDefault="005672C0" w:rsidP="007D6B2C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4D72F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วันที่ </w:t>
            </w:r>
            <w:r w:rsidRPr="004D72F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D72FD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กรกฎาคม </w:t>
            </w:r>
            <w:r w:rsidRPr="004D72FD">
              <w:rPr>
                <w:rFonts w:ascii="Angsana New" w:hAnsi="Angsana New" w:cs="Angsana New"/>
                <w:sz w:val="26"/>
                <w:szCs w:val="26"/>
              </w:rPr>
              <w:t xml:space="preserve">2563 </w:t>
            </w:r>
            <w:r w:rsidRPr="004D72FD">
              <w:rPr>
                <w:rFonts w:ascii="Angsana New" w:hAnsi="Angsana New" w:cs="Angsana New"/>
                <w:sz w:val="26"/>
                <w:szCs w:val="26"/>
                <w:cs/>
              </w:rPr>
              <w:t>ศาลยกคำร้องขอคุ้มครองชั่วคราว</w:t>
            </w:r>
          </w:p>
        </w:tc>
      </w:tr>
    </w:tbl>
    <w:p w14:paraId="5B776674" w14:textId="77777777" w:rsidR="00CE6618" w:rsidRPr="00CE6618" w:rsidRDefault="00CE6618" w:rsidP="004D72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080"/>
        <w:rPr>
          <w:rFonts w:ascii="Angsana New" w:hAnsi="Angsana New"/>
          <w:b/>
          <w:bCs/>
          <w:sz w:val="26"/>
          <w:szCs w:val="26"/>
          <w:lang w:val="en-GB"/>
        </w:rPr>
      </w:pPr>
    </w:p>
    <w:p w14:paraId="45611899" w14:textId="6877EACB" w:rsidR="00D23BD9" w:rsidRPr="00CE6618" w:rsidRDefault="00101949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/>
          <w:b/>
          <w:bCs/>
          <w:sz w:val="26"/>
          <w:szCs w:val="26"/>
          <w:lang w:val="en-GB"/>
        </w:rPr>
      </w:pPr>
      <w:r w:rsidRPr="00CE6618">
        <w:rPr>
          <w:rFonts w:ascii="Angsana New" w:hAnsi="Angsana New"/>
          <w:b/>
          <w:bCs/>
          <w:sz w:val="26"/>
          <w:szCs w:val="26"/>
          <w:cs/>
          <w:lang w:val="en-GB"/>
        </w:rPr>
        <w:t>คดี</w:t>
      </w:r>
      <w:r w:rsidR="00D23BD9" w:rsidRPr="00CE6618">
        <w:rPr>
          <w:rFonts w:ascii="Angsana New" w:hAnsi="Angsana New"/>
          <w:b/>
          <w:bCs/>
          <w:sz w:val="26"/>
          <w:szCs w:val="26"/>
          <w:cs/>
          <w:lang w:val="en-GB"/>
        </w:rPr>
        <w:t xml:space="preserve">แพ่งหมายเลขดำที่ พ. </w:t>
      </w:r>
      <w:r w:rsidR="00D23BD9" w:rsidRPr="00CE6618">
        <w:rPr>
          <w:rFonts w:ascii="Angsana New" w:hAnsi="Angsana New"/>
          <w:b/>
          <w:bCs/>
          <w:sz w:val="26"/>
          <w:szCs w:val="26"/>
          <w:lang w:val="en-GB"/>
        </w:rPr>
        <w:t>2313/2561</w:t>
      </w:r>
    </w:p>
    <w:tbl>
      <w:tblPr>
        <w:tblW w:w="144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220"/>
      </w:tblGrid>
      <w:tr w:rsidR="00183CE5" w:rsidRPr="00CE6618" w14:paraId="4D4198C3" w14:textId="77777777" w:rsidTr="004D72FD">
        <w:trPr>
          <w:trHeight w:val="424"/>
          <w:tblHeader/>
        </w:trPr>
        <w:tc>
          <w:tcPr>
            <w:tcW w:w="2430" w:type="dxa"/>
            <w:shd w:val="clear" w:color="auto" w:fill="auto"/>
          </w:tcPr>
          <w:p w14:paraId="38F9886A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57F31463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2361F78D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0062B10C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20" w:type="dxa"/>
            <w:shd w:val="clear" w:color="auto" w:fill="auto"/>
          </w:tcPr>
          <w:p w14:paraId="652EBE26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CE6618" w14:paraId="1C2B37A0" w14:textId="77777777" w:rsidTr="004039AF">
        <w:trPr>
          <w:trHeight w:val="70"/>
        </w:trPr>
        <w:tc>
          <w:tcPr>
            <w:tcW w:w="2430" w:type="dxa"/>
            <w:shd w:val="clear" w:color="auto" w:fill="auto"/>
          </w:tcPr>
          <w:p w14:paraId="688E5AB6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GL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83AEB35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Pte.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</w:t>
            </w:r>
            <w:proofErr w:type="gram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Ltd  (</w:t>
            </w:r>
            <w:proofErr w:type="gram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5E2A18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ab/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ละเมิด</w:t>
            </w:r>
          </w:p>
          <w:p w14:paraId="0281AC65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ab/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เรียกค่าเสียหาย</w:t>
            </w:r>
          </w:p>
          <w:p w14:paraId="43BF51B8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ค่าสินไหมทดแทนพระราชบัญญัติล้มละลาย พ.ศ.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2483</w:t>
            </w:r>
          </w:p>
        </w:tc>
        <w:tc>
          <w:tcPr>
            <w:tcW w:w="1842" w:type="dxa"/>
            <w:shd w:val="clear" w:color="auto" w:fill="auto"/>
          </w:tcPr>
          <w:p w14:paraId="1DAECE13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880,000,000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220" w:type="dxa"/>
            <w:shd w:val="clear" w:color="auto" w:fill="auto"/>
          </w:tcPr>
          <w:p w14:paraId="56246B4B" w14:textId="77777777" w:rsidR="00D23BD9" w:rsidRPr="00CE6618" w:rsidRDefault="00D23BD9" w:rsidP="008D2EBA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CE6618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 2561 GL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ยื่นฟ้อง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ต่อศาลแพ่ง </w:t>
            </w:r>
          </w:p>
          <w:p w14:paraId="4E350585" w14:textId="77777777" w:rsidR="00D23BD9" w:rsidRPr="00CE6618" w:rsidRDefault="00D23BD9" w:rsidP="008D2EBA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E6618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 17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 2561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>ศาลได้ยกคำร้องของ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 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>ที่ขอจำหน่ายคดีชั่วคราว นอกจากนี้ศาลกำหนดประเด็นพิจารณาในคดีและนัดพิจารณาคดีต่อเนื่องโดยนัดสืบพยานโจทก์และจำเลย ระหว่าง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  <w:r w:rsidRPr="00CE6618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</w:t>
            </w:r>
            <w:r w:rsidRPr="00CE6618">
              <w:rPr>
                <w:rFonts w:asciiTheme="majorBidi" w:hAnsiTheme="majorBidi" w:cstheme="majorBidi"/>
                <w:sz w:val="26"/>
                <w:szCs w:val="26"/>
              </w:rPr>
              <w:t xml:space="preserve"> 29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</w:t>
            </w:r>
            <w:r w:rsidRPr="00CE6618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635B301B" w14:textId="1EF5662F" w:rsidR="00101949" w:rsidRPr="00CE6618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5 มีนาคม 2563 ศาลชั้นต้นตัดสินให้ </w:t>
            </w:r>
            <w:r w:rsidRPr="00CE6618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>ชดใช้ค่าเสียหาย</w:t>
            </w:r>
            <w:r w:rsidRPr="00CE66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และค่าทนายความให้ </w:t>
            </w:r>
            <w:r w:rsidRPr="00CE6618">
              <w:rPr>
                <w:rFonts w:asciiTheme="majorBidi" w:hAnsiTheme="majorBidi" w:cstheme="majorBidi"/>
                <w:sz w:val="26"/>
                <w:szCs w:val="26"/>
              </w:rPr>
              <w:t xml:space="preserve">GL 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CE6618">
              <w:rPr>
                <w:rFonts w:asciiTheme="majorBidi" w:hAnsiTheme="majorBidi" w:cstheme="majorBidi"/>
                <w:sz w:val="26"/>
                <w:szCs w:val="26"/>
              </w:rPr>
              <w:t>685,500,000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</w:t>
            </w:r>
          </w:p>
          <w:p w14:paraId="3C517066" w14:textId="77777777" w:rsidR="00101949" w:rsidRPr="00CE6618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 16 เมษายน 2563</w:t>
            </w:r>
            <w:r w:rsidRPr="00CE6618">
              <w:rPr>
                <w:rFonts w:asciiTheme="majorBidi" w:hAnsiTheme="majorBidi" w:cstheme="majorBidi"/>
                <w:sz w:val="26"/>
                <w:szCs w:val="26"/>
              </w:rPr>
              <w:t xml:space="preserve"> JTA 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>ยื่นอุทธรณ์ พร้อมกับคำร้องขอทุเลาการบังคับคดี</w:t>
            </w:r>
          </w:p>
          <w:p w14:paraId="6321A105" w14:textId="7000087D" w:rsidR="005672C0" w:rsidRPr="00CE6618" w:rsidRDefault="005672C0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4D72F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เมื่อวันที่ </w:t>
            </w:r>
            <w:r w:rsidRPr="004D72F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D72FD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Pr="004D72F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กรกฎาคม </w:t>
            </w:r>
            <w:r w:rsidRPr="004D72FD">
              <w:rPr>
                <w:rFonts w:ascii="Angsana New" w:hAnsi="Angsana New" w:cs="Angsana New"/>
                <w:sz w:val="26"/>
                <w:szCs w:val="26"/>
              </w:rPr>
              <w:t>2563 GL</w:t>
            </w:r>
            <w:r w:rsidRPr="004D72FD">
              <w:rPr>
                <w:rFonts w:ascii="Angsana New" w:hAnsi="Angsana New" w:cs="Angsana New"/>
                <w:sz w:val="26"/>
                <w:szCs w:val="26"/>
                <w:lang w:bidi="ar-SA"/>
              </w:rPr>
              <w:t xml:space="preserve"> </w:t>
            </w:r>
            <w:r w:rsidRPr="004D72FD">
              <w:rPr>
                <w:rFonts w:ascii="Angsana New" w:hAnsi="Angsana New" w:cs="Angsana New"/>
                <w:sz w:val="26"/>
                <w:szCs w:val="26"/>
                <w:cs/>
              </w:rPr>
              <w:t>ยื่นคำแก้อุทธรณ์ และคัดค้าน</w:t>
            </w:r>
            <w:r w:rsidRPr="004D72F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คำร้องขอทุเลาการบังคับคดี</w:t>
            </w:r>
          </w:p>
        </w:tc>
      </w:tr>
    </w:tbl>
    <w:p w14:paraId="0691EA9B" w14:textId="77777777" w:rsidR="00CE6618" w:rsidRPr="00CE6618" w:rsidRDefault="00CE6618" w:rsidP="004D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="Angsana New" w:hAnsi="Angsana New" w:cs="Angsana New"/>
          <w:b/>
          <w:bCs/>
          <w:sz w:val="26"/>
          <w:szCs w:val="26"/>
          <w:lang w:val="en-GB" w:bidi="ar-SA"/>
        </w:rPr>
      </w:pPr>
    </w:p>
    <w:p w14:paraId="3FC7CC62" w14:textId="0EA261E3" w:rsidR="00D23BD9" w:rsidRPr="00CE6618" w:rsidRDefault="00D23BD9" w:rsidP="00C34571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="Angsana New" w:hAnsi="Angsana New" w:cs="Angsana New"/>
          <w:b/>
          <w:bCs/>
          <w:sz w:val="26"/>
          <w:szCs w:val="26"/>
          <w:lang w:val="en-GB" w:bidi="ar-SA"/>
        </w:rPr>
      </w:pPr>
      <w:r w:rsidRPr="00CE6618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คดีฟื้นฟูกิจการ</w:t>
      </w:r>
    </w:p>
    <w:p w14:paraId="6EF8A956" w14:textId="4C17B4EB" w:rsidR="00D23BD9" w:rsidRPr="00CE6618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="Angsana New" w:hAnsi="Angsana New" w:cs="Angsana New"/>
          <w:b/>
          <w:bCs/>
          <w:sz w:val="26"/>
          <w:szCs w:val="26"/>
        </w:rPr>
      </w:pPr>
      <w:r w:rsidRPr="00CE6618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คดีฟื้นฟูกิจการ หมายเลขดำที่ ฟ.</w:t>
      </w:r>
      <w:r w:rsidRPr="00CE6618">
        <w:rPr>
          <w:rFonts w:ascii="Angsana New" w:hAnsi="Angsana New" w:cs="Angsana New"/>
          <w:b/>
          <w:bCs/>
          <w:sz w:val="26"/>
          <w:szCs w:val="26"/>
        </w:rPr>
        <w:t>1/2561</w:t>
      </w:r>
    </w:p>
    <w:tbl>
      <w:tblPr>
        <w:tblW w:w="144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220"/>
      </w:tblGrid>
      <w:tr w:rsidR="00183CE5" w:rsidRPr="00CE6618" w14:paraId="26275B84" w14:textId="77777777" w:rsidTr="004D72FD">
        <w:trPr>
          <w:trHeight w:val="656"/>
          <w:tblHeader/>
        </w:trPr>
        <w:tc>
          <w:tcPr>
            <w:tcW w:w="2430" w:type="dxa"/>
            <w:shd w:val="clear" w:color="auto" w:fill="auto"/>
          </w:tcPr>
          <w:p w14:paraId="5B14D6DA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49834FEC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4D9DEBB2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3E67F922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20" w:type="dxa"/>
            <w:shd w:val="clear" w:color="auto" w:fill="auto"/>
          </w:tcPr>
          <w:p w14:paraId="35CD75A7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CE6618" w14:paraId="4ECB886C" w14:textId="77777777" w:rsidTr="004D72FD">
        <w:trPr>
          <w:trHeight w:val="60"/>
        </w:trPr>
        <w:tc>
          <w:tcPr>
            <w:tcW w:w="2430" w:type="dxa"/>
            <w:shd w:val="clear" w:color="auto" w:fill="auto"/>
          </w:tcPr>
          <w:p w14:paraId="4EEE943E" w14:textId="77777777" w:rsidR="00D23BD9" w:rsidRPr="00CE6618" w:rsidRDefault="00D23BD9" w:rsidP="0018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Pte.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Ltd.</w:t>
            </w:r>
          </w:p>
          <w:p w14:paraId="31B9FEB1" w14:textId="77777777" w:rsidR="00D23BD9" w:rsidRPr="00CE6618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6CA2EB" w14:textId="77777777" w:rsidR="00D23BD9" w:rsidRPr="00CE6618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ind w:left="175"/>
              <w:contextualSpacing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GL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2DB2EA50" w14:textId="77777777" w:rsidR="00D23BD9" w:rsidRPr="00CE6618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</w:rPr>
              <w:t>ร้องขอให้ฟื้นฟูกิจการ</w:t>
            </w:r>
          </w:p>
        </w:tc>
        <w:tc>
          <w:tcPr>
            <w:tcW w:w="1842" w:type="dxa"/>
            <w:shd w:val="clear" w:color="auto" w:fill="auto"/>
          </w:tcPr>
          <w:p w14:paraId="43D3C9D7" w14:textId="77777777" w:rsidR="00D23BD9" w:rsidRPr="00CE6618" w:rsidRDefault="00D23BD9" w:rsidP="0018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180,000,000</w:t>
            </w:r>
          </w:p>
          <w:p w14:paraId="2EF32196" w14:textId="77777777" w:rsidR="00D23BD9" w:rsidRPr="00CE6618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  <w:p w14:paraId="405C4139" w14:textId="77777777" w:rsidR="00D23BD9" w:rsidRPr="00CE6618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220" w:type="dxa"/>
            <w:shd w:val="clear" w:color="auto" w:fill="auto"/>
          </w:tcPr>
          <w:p w14:paraId="2E3EF75B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2561 JTA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ยื่นคำร้องขอฟื้นฟูกิจการของ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GL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ต่อศาลล้มละลายกลาง</w:t>
            </w:r>
          </w:p>
          <w:p w14:paraId="777CDEAA" w14:textId="17A231B7" w:rsidR="00D23BD9" w:rsidRPr="00CE6618" w:rsidRDefault="00D23BD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>12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มีนาคม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2561 GL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ยื่นคำคัดค้านคำร้องขอฟื้นฟูกิจการต่อศาล</w:t>
            </w:r>
          </w:p>
          <w:p w14:paraId="0C7707C3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>19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มีนาคม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>2561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ศาลล้มละลายกลางได้มีคำสั่งยกคำร้องขอฟื้นฟูกิจการที่ยื่นโดย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>JTA</w:t>
            </w:r>
          </w:p>
          <w:p w14:paraId="4D717BD0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>17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เมษายน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2561 JTA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ได้ยื่นอุทธรณ์คำสั่งยกคำร้องขอฟื้นฟูกิจการ และศาลมีคำสั่งรับอุทธรณ์ 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>18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เมษายน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2561 </w:t>
            </w:r>
          </w:p>
          <w:p w14:paraId="15A7A857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>19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กันยายน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2561 GL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ยื่นคำแก้อุทธรณ์คำสั่งยกคำร้องขอฟื้นฟูกิจการ</w:t>
            </w:r>
          </w:p>
          <w:p w14:paraId="5BF1D9E9" w14:textId="4B2BCA6C" w:rsidR="00D23BD9" w:rsidRPr="00CE6618" w:rsidRDefault="00F7023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เมื่อ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>26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กุมภาพันธ์ 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>2562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ศาลอุทธรณ์คดีชำนาญพิเศษมีคำพิพากษายกคำสั่งของศาลล้มละลายกลางที่งดไต่สวน และให้ศาลล้มละลายกลางไต่สวนคำร้องขอของ 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JTA 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แล้วมีคำสั่งใหม่ตามรูป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คดี</w:t>
            </w:r>
          </w:p>
          <w:p w14:paraId="6841A459" w14:textId="6A01720A" w:rsidR="00D23BD9" w:rsidRPr="00CE6618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 w:bidi="ar-SA"/>
              </w:rPr>
            </w:pPr>
            <w:r w:rsidRPr="00CE6618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เมื่อ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26 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เมษายน 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2562 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ศาลไต่สวนพยานบางส่วนของ 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JTA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และนัดไต่สวนต่อเนื่องในวันที่ 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26 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2562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ถึง 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 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กรกฎาคม </w:t>
            </w:r>
            <w:r w:rsidR="00D23BD9" w:rsidRPr="00CE6618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2562</w:t>
            </w:r>
          </w:p>
          <w:p w14:paraId="394AC8F8" w14:textId="5480DD8C" w:rsidR="00D23BD9" w:rsidRPr="00CE6618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เมื่อ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="00975DB3"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ได้มีการไต่สวนพยานของคู่ความทั้งสองฝ่ายจนเสร็จสิ้น</w:t>
            </w:r>
          </w:p>
          <w:p w14:paraId="1DF284F6" w14:textId="6EC01D9F" w:rsidR="006D4A5E" w:rsidRPr="00CE6618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เมื่อ</w:t>
            </w:r>
            <w:r w:rsidR="006D4A5E"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วันที่</w:t>
            </w:r>
            <w:r w:rsidR="006D4A5E" w:rsidRPr="00CE6618">
              <w:rPr>
                <w:rFonts w:asciiTheme="majorBidi" w:hAnsiTheme="majorBidi" w:cstheme="majorBidi"/>
                <w:sz w:val="26"/>
                <w:szCs w:val="26"/>
              </w:rPr>
              <w:t xml:space="preserve"> 15 </w:t>
            </w:r>
            <w:r w:rsidR="006D4A5E"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="006D4A5E" w:rsidRPr="00CE6618">
              <w:rPr>
                <w:rFonts w:asciiTheme="majorBidi" w:hAnsiTheme="majorBidi" w:cstheme="majorBidi"/>
                <w:sz w:val="26"/>
                <w:szCs w:val="26"/>
              </w:rPr>
              <w:t xml:space="preserve">2562 </w:t>
            </w:r>
            <w:r w:rsidR="006D4A5E"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>ศาลพิพากษายกคำร้องขอฟื้นฟูกิจการ</w:t>
            </w:r>
          </w:p>
          <w:p w14:paraId="391F6242" w14:textId="59DF9B9A" w:rsidR="00101949" w:rsidRPr="00CE6618" w:rsidRDefault="00101949" w:rsidP="006D4A5E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F70239" w:rsidRPr="00CE6618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CE661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F70239"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พฤศจิกายน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CE661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2562 JTA 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ยื่นอุทธรณ์คำสั่งศาลที่ให้ยกค</w:t>
            </w:r>
            <w:r w:rsidR="006D4A5E"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ำ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ร้องขอฟื้นฟูกิจการ</w:t>
            </w:r>
          </w:p>
          <w:p w14:paraId="050C9562" w14:textId="582F0A04" w:rsidR="007D6B2C" w:rsidRPr="00CE6618" w:rsidRDefault="007D6B2C" w:rsidP="00012C47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sz w:val="26"/>
                <w:szCs w:val="26"/>
              </w:rPr>
            </w:pPr>
            <w:r w:rsidRPr="004D72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ขณะนี้ </w:t>
            </w:r>
            <w:r w:rsidRPr="004D72F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GL </w:t>
            </w:r>
            <w:r w:rsidRPr="004D72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ได้ยื่นคำแก้อุทธรณ์เม</w:t>
            </w:r>
            <w:r w:rsidR="004D2521" w:rsidRPr="004D72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ื่</w:t>
            </w:r>
            <w:r w:rsidRPr="004D72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อวันที่ 20 พฤษภาคม 2563  ซึ่งคดีอยู่ระหว่างการพิจารณาของศาลอุทธรณ์</w:t>
            </w:r>
            <w:r w:rsidR="004D2521" w:rsidRPr="00CE661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C5682C9" w14:textId="52162584" w:rsidR="00DD1C44" w:rsidRPr="00CE6618" w:rsidRDefault="00DD1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6"/>
          <w:szCs w:val="26"/>
          <w:lang w:val="en-GB"/>
        </w:rPr>
      </w:pPr>
    </w:p>
    <w:p w14:paraId="46B1FB51" w14:textId="7B430BAB" w:rsidR="00D52B70" w:rsidRPr="00CE6618" w:rsidRDefault="00D52B70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="Angsana New" w:hAnsi="Angsana New" w:cs="Angsana New"/>
          <w:b/>
          <w:bCs/>
          <w:sz w:val="26"/>
          <w:szCs w:val="26"/>
          <w:lang w:val="en-GB"/>
        </w:rPr>
      </w:pPr>
      <w:r w:rsidRPr="00CE6618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คดีอาญา</w:t>
      </w:r>
    </w:p>
    <w:p w14:paraId="66B44164" w14:textId="77777777" w:rsidR="00D23BD9" w:rsidRPr="00CE6618" w:rsidRDefault="00D23BD9" w:rsidP="00C34571">
      <w:pPr>
        <w:pStyle w:val="ListParagraph"/>
        <w:numPr>
          <w:ilvl w:val="0"/>
          <w:numId w:val="10"/>
        </w:numPr>
        <w:tabs>
          <w:tab w:val="left" w:pos="1260"/>
        </w:tabs>
        <w:rPr>
          <w:rFonts w:ascii="Angsana New" w:hAnsi="Angsana New"/>
          <w:b/>
          <w:bCs/>
          <w:sz w:val="26"/>
          <w:szCs w:val="26"/>
        </w:rPr>
      </w:pPr>
      <w:r w:rsidRPr="00CE6618">
        <w:rPr>
          <w:rFonts w:ascii="Angsana New" w:hAnsi="Angsana New"/>
          <w:b/>
          <w:bCs/>
          <w:sz w:val="26"/>
          <w:szCs w:val="26"/>
          <w:cs/>
        </w:rPr>
        <w:t>คดีอาญาหมายเลขดำที่ อ.</w:t>
      </w:r>
      <w:r w:rsidRPr="00CE6618">
        <w:rPr>
          <w:rFonts w:ascii="Angsana New" w:hAnsi="Angsana New"/>
          <w:b/>
          <w:bCs/>
          <w:sz w:val="26"/>
          <w:szCs w:val="26"/>
        </w:rPr>
        <w:t xml:space="preserve"> 6/2561</w:t>
      </w:r>
    </w:p>
    <w:tbl>
      <w:tblPr>
        <w:tblW w:w="144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241"/>
      </w:tblGrid>
      <w:tr w:rsidR="00183CE5" w:rsidRPr="00CE6618" w14:paraId="63461CAB" w14:textId="77777777" w:rsidTr="002E5182">
        <w:trPr>
          <w:trHeight w:val="325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B20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684A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944F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61BB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2444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D23BD9" w:rsidRPr="00CE6618" w14:paraId="6279C274" w14:textId="77777777" w:rsidTr="002E5182">
        <w:trPr>
          <w:trHeight w:val="656"/>
        </w:trPr>
        <w:tc>
          <w:tcPr>
            <w:tcW w:w="2430" w:type="dxa"/>
            <w:shd w:val="clear" w:color="auto" w:fill="auto"/>
          </w:tcPr>
          <w:p w14:paraId="13C6AF67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/>
              <w:contextualSpacing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GL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843CFBE" w14:textId="77777777" w:rsidR="00D23BD9" w:rsidRPr="00CE6618" w:rsidRDefault="00D23BD9" w:rsidP="00C34571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Pte.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Ltd. (“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  <w:p w14:paraId="6C85973E" w14:textId="77777777" w:rsidR="00D23BD9" w:rsidRPr="00CE6618" w:rsidRDefault="00D23BD9" w:rsidP="00C34571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Mr. Nobuyoshi Fujisawa</w:t>
            </w:r>
          </w:p>
          <w:p w14:paraId="5C0822F4" w14:textId="77777777" w:rsidR="00D23BD9" w:rsidRPr="00CE6618" w:rsidRDefault="00D23BD9" w:rsidP="00C34571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Mr. Shigeyoshi Asano</w:t>
            </w:r>
          </w:p>
          <w:p w14:paraId="3F31C72D" w14:textId="77777777" w:rsidR="00D23BD9" w:rsidRPr="00CE6618" w:rsidRDefault="00D23BD9" w:rsidP="00C34571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</w:rPr>
              <w:t>ที่ปรึกษากฎหมาย</w:t>
            </w:r>
          </w:p>
          <w:p w14:paraId="73B2EFB2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85" w:type="dxa"/>
            <w:shd w:val="clear" w:color="auto" w:fill="auto"/>
          </w:tcPr>
          <w:p w14:paraId="32A28483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ร่วมกันยื่นคำร้องขอต่อศาลให้มีการฟื้นฟูกิจการอันเป็นเท็จ</w:t>
            </w:r>
          </w:p>
        </w:tc>
        <w:tc>
          <w:tcPr>
            <w:tcW w:w="1842" w:type="dxa"/>
            <w:shd w:val="clear" w:color="auto" w:fill="auto"/>
          </w:tcPr>
          <w:p w14:paraId="1FC27161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6241" w:type="dxa"/>
            <w:shd w:val="clear" w:color="auto" w:fill="auto"/>
          </w:tcPr>
          <w:p w14:paraId="01845D46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11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เมษายน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2561 GL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ยื่นฟ้องคดีอาญาต่อศาลล้มละลายกลาง </w:t>
            </w:r>
          </w:p>
          <w:p w14:paraId="4DFB0166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18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กันยายน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2561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ศาลได้มีคำสั่งให้กำหนดวันนัดถามค้านพยานโจทก์และไต่สวนมูลฟ้องต่อ ในวันที่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16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และ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17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2562</w:t>
            </w:r>
          </w:p>
          <w:p w14:paraId="31717E06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16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2562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กระบวนพิจารณาถามค้านพยานโจทก์</w:t>
            </w:r>
          </w:p>
          <w:p w14:paraId="69FC748F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11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และ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18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>2562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ศาลไต่สวนมูลฟ้อง</w:t>
            </w:r>
          </w:p>
          <w:p w14:paraId="15107DA0" w14:textId="77777777" w:rsidR="00D23BD9" w:rsidRPr="00CE6618" w:rsidRDefault="00D23BD9" w:rsidP="00C34571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  <w:lang w:val="en-GB"/>
              </w:rPr>
              <w:t xml:space="preserve">22 </w:t>
            </w:r>
            <w:r w:rsidRPr="00CE661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กุมภาพันธ์ </w:t>
            </w:r>
            <w:r w:rsidRPr="00CE6618">
              <w:rPr>
                <w:rFonts w:ascii="Angsana New" w:hAnsi="Angsana New"/>
                <w:sz w:val="26"/>
                <w:szCs w:val="26"/>
                <w:lang w:val="en-GB"/>
              </w:rPr>
              <w:t xml:space="preserve">2562 GL </w:t>
            </w:r>
            <w:r w:rsidRPr="00CE6618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ถอนฟ้องจำเลยที่ </w:t>
            </w:r>
            <w:r w:rsidRPr="00CE6618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  <w:p w14:paraId="34B01747" w14:textId="49290562" w:rsidR="00D23BD9" w:rsidRPr="00CE6618" w:rsidRDefault="001C21A0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11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2562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ศาลจำหน่ายคดีชั่วคราวเพื่อรอฟังผลของคดีฟื้นฟูกิจการ </w:t>
            </w:r>
          </w:p>
        </w:tc>
      </w:tr>
    </w:tbl>
    <w:p w14:paraId="42820C95" w14:textId="00F80B87" w:rsidR="008661F3" w:rsidRPr="00CE6618" w:rsidRDefault="00866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en-GB" w:bidi="ar-SA"/>
        </w:rPr>
      </w:pPr>
    </w:p>
    <w:p w14:paraId="46DEF9A8" w14:textId="77777777" w:rsidR="008661F3" w:rsidRPr="00CE6618" w:rsidRDefault="00866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en-GB" w:bidi="ar-SA"/>
        </w:rPr>
      </w:pPr>
      <w:r w:rsidRPr="00CE6618">
        <w:rPr>
          <w:rFonts w:ascii="Angsana New" w:hAnsi="Angsana New"/>
          <w:sz w:val="26"/>
          <w:szCs w:val="26"/>
          <w:lang w:val="en-GB" w:bidi="ar-SA"/>
        </w:rPr>
        <w:br w:type="page"/>
      </w:r>
    </w:p>
    <w:p w14:paraId="004A469D" w14:textId="68CC6C40" w:rsidR="00D23BD9" w:rsidRPr="00CE6618" w:rsidRDefault="00D23BD9" w:rsidP="00CE4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Angsana New"/>
          <w:bCs/>
          <w:sz w:val="26"/>
          <w:szCs w:val="26"/>
        </w:rPr>
      </w:pPr>
      <w:r w:rsidRPr="00CE6618">
        <w:rPr>
          <w:rFonts w:ascii="Angsana New" w:hAnsi="Angsana New" w:cs="Angsana New"/>
          <w:b/>
          <w:sz w:val="26"/>
          <w:szCs w:val="26"/>
        </w:rPr>
        <w:t>1</w:t>
      </w:r>
      <w:r w:rsidR="000476F0" w:rsidRPr="00CE6618">
        <w:rPr>
          <w:rFonts w:ascii="Angsana New" w:hAnsi="Angsana New" w:cs="Angsana New"/>
          <w:b/>
          <w:sz w:val="26"/>
          <w:szCs w:val="26"/>
        </w:rPr>
        <w:t>7</w:t>
      </w:r>
      <w:r w:rsidRPr="00CE6618">
        <w:rPr>
          <w:rFonts w:ascii="Angsana New" w:hAnsi="Angsana New" w:cs="Angsana New"/>
          <w:b/>
          <w:sz w:val="26"/>
          <w:szCs w:val="26"/>
        </w:rPr>
        <w:t>.2</w:t>
      </w:r>
      <w:r w:rsidRPr="00CE6618">
        <w:rPr>
          <w:rFonts w:ascii="Angsana New" w:hAnsi="Angsana New" w:cs="Angsana New"/>
          <w:b/>
          <w:sz w:val="26"/>
          <w:szCs w:val="26"/>
        </w:rPr>
        <w:tab/>
      </w:r>
      <w:r w:rsidRPr="00CE6618">
        <w:rPr>
          <w:rFonts w:ascii="Times New Roman" w:hAnsi="Times New Roman" w:cs="Angsana New"/>
          <w:bCs/>
          <w:sz w:val="26"/>
          <w:szCs w:val="26"/>
          <w:cs/>
        </w:rPr>
        <w:t>คดีความในสิงคโปร์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942"/>
        <w:gridCol w:w="2273"/>
        <w:gridCol w:w="6275"/>
      </w:tblGrid>
      <w:tr w:rsidR="00183CE5" w:rsidRPr="00CE6618" w14:paraId="5C3C049F" w14:textId="77777777" w:rsidTr="002E5182">
        <w:trPr>
          <w:tblHeader/>
        </w:trPr>
        <w:tc>
          <w:tcPr>
            <w:tcW w:w="1660" w:type="dxa"/>
            <w:shd w:val="clear" w:color="auto" w:fill="auto"/>
          </w:tcPr>
          <w:p w14:paraId="70D3E5C1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0C221F44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42" w:type="dxa"/>
            <w:shd w:val="clear" w:color="auto" w:fill="auto"/>
          </w:tcPr>
          <w:p w14:paraId="14163AD0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2273" w:type="dxa"/>
            <w:shd w:val="clear" w:color="auto" w:fill="auto"/>
          </w:tcPr>
          <w:p w14:paraId="33DAFF80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75" w:type="dxa"/>
            <w:shd w:val="clear" w:color="auto" w:fill="auto"/>
          </w:tcPr>
          <w:p w14:paraId="7388A558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CE6618" w14:paraId="1E16851A" w14:textId="77777777" w:rsidTr="002E5182">
        <w:tc>
          <w:tcPr>
            <w:tcW w:w="1660" w:type="dxa"/>
            <w:shd w:val="clear" w:color="auto" w:fill="auto"/>
          </w:tcPr>
          <w:p w14:paraId="058A3815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Pte.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Ltd. (“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22963BD2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Theme="majorBidi" w:hAnsiTheme="majorBidi" w:cstheme="majorBidi"/>
                <w:sz w:val="26"/>
                <w:szCs w:val="26"/>
              </w:rPr>
              <w:t>Group Lease Holdings Ltd. (“</w:t>
            </w:r>
            <w:r w:rsidRPr="00CE66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GLH</w:t>
            </w:r>
            <w:r w:rsidRPr="00CE6618">
              <w:rPr>
                <w:rFonts w:asciiTheme="majorBidi" w:hAnsiTheme="majorBidi" w:cstheme="majorBidi"/>
                <w:sz w:val="26"/>
                <w:szCs w:val="26"/>
              </w:rPr>
              <w:t>”),</w:t>
            </w: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อดีตกรรมการของบริษัทและจำเลยอื่นๆ</w:t>
            </w:r>
          </w:p>
        </w:tc>
        <w:tc>
          <w:tcPr>
            <w:tcW w:w="1942" w:type="dxa"/>
            <w:shd w:val="clear" w:color="auto" w:fill="auto"/>
          </w:tcPr>
          <w:p w14:paraId="7881B7FC" w14:textId="77777777" w:rsidR="00D23BD9" w:rsidRPr="00CE6618" w:rsidRDefault="00D23BD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>ร่วมกันทำละเมิดโดยการหลอกให้มาลงทุนในบริษัท กรุ๊ปลีส จำกัด (มหาชน) (“</w:t>
            </w:r>
            <w:r w:rsidRPr="00CE6618">
              <w:rPr>
                <w:rFonts w:asciiTheme="majorBidi" w:hAnsiTheme="majorBidi" w:cstheme="majorBidi"/>
                <w:sz w:val="26"/>
                <w:szCs w:val="26"/>
              </w:rPr>
              <w:t>GL”)</w:t>
            </w:r>
          </w:p>
        </w:tc>
        <w:tc>
          <w:tcPr>
            <w:tcW w:w="2273" w:type="dxa"/>
            <w:shd w:val="clear" w:color="auto" w:fill="auto"/>
          </w:tcPr>
          <w:p w14:paraId="237C3071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ค่าเสียหาย</w:t>
            </w:r>
          </w:p>
          <w:p w14:paraId="6E5B161F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</w:t>
            </w:r>
          </w:p>
          <w:p w14:paraId="376C9082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ค่าใช้จ่าย</w:t>
            </w:r>
          </w:p>
          <w:p w14:paraId="5AF09EC5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การชดเชยอื่นๆตามที่ศาลเห็นสมควร</w:t>
            </w:r>
          </w:p>
        </w:tc>
        <w:tc>
          <w:tcPr>
            <w:tcW w:w="6275" w:type="dxa"/>
            <w:shd w:val="clear" w:color="auto" w:fill="auto"/>
          </w:tcPr>
          <w:p w14:paraId="5C07D9B6" w14:textId="77777777" w:rsidR="00D23BD9" w:rsidRPr="00CE6618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</w:rPr>
              <w:t>26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2560 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ได้ยื่นฟ้อง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และจำเลยอื่นๆ ต่อศาลแห่งประเทศสิงคโปร์ </w:t>
            </w:r>
          </w:p>
          <w:p w14:paraId="3437F568" w14:textId="77777777" w:rsidR="00D23BD9" w:rsidRPr="00CE6618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E6618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>ได้ยื่นคำร้องขอคุ้มครองชั่วคราวต่อศาลแห่งประเทศสิงคโปร์เพียงฝ่ายเดียว (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an Ex </w:t>
            </w:r>
            <w:proofErr w:type="spellStart"/>
            <w:r w:rsidRPr="00CE6618">
              <w:rPr>
                <w:rFonts w:ascii="Angsana New" w:hAnsi="Angsana New"/>
                <w:sz w:val="26"/>
                <w:szCs w:val="26"/>
              </w:rPr>
              <w:t>Parte</w:t>
            </w:r>
            <w:proofErr w:type="spellEnd"/>
            <w:r w:rsidRPr="00CE6618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gramStart"/>
            <w:r w:rsidRPr="00CE6618">
              <w:rPr>
                <w:rFonts w:ascii="Angsana New" w:hAnsi="Angsana New"/>
                <w:sz w:val="26"/>
                <w:szCs w:val="26"/>
              </w:rPr>
              <w:t xml:space="preserve">basis) 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>โดยศาลแห่งประเทศสิงคโปร์ได้มีคำสั่งอนุญาตตามคำร้องดังกล่าว</w:t>
            </w:r>
            <w:proofErr w:type="gramEnd"/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 โดยสั่ง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ไม่ให้ดำเนินการใดๆ เกี่ยวกับทรัพย์สินของตนที่อยู่ในประเทศสิงคโปร์ในมูลค่าไม่เกิน </w:t>
            </w:r>
            <w:r w:rsidRPr="00CE6618">
              <w:rPr>
                <w:rFonts w:ascii="Angsana New" w:hAnsi="Angsana New"/>
                <w:sz w:val="26"/>
                <w:szCs w:val="26"/>
              </w:rPr>
              <w:t>180,000,000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 เหรียญสหรัฐอเมริกา (รายการดังกล่าว ไม่รวมค่าใช้จ่ายการดำเนินการธุรกิจตามปกติ และค่าทนายความ)</w:t>
            </w:r>
          </w:p>
          <w:p w14:paraId="61CE6BE6" w14:textId="77777777" w:rsidR="00D23BD9" w:rsidRPr="00CE6618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E6618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ได้ปฎิเสธทุกข้อกล่าวหาของ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อีกทั้ง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ได้ดำเนินการแต่งตั้งทนายในประเทศสิงคโปร์เพื่อต่อสู้คดี </w:t>
            </w:r>
          </w:p>
          <w:p w14:paraId="13C6B76D" w14:textId="17D4F020" w:rsidR="00DD0A4C" w:rsidRPr="00CE6618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</w:rPr>
              <w:t>23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 </w:t>
            </w:r>
            <w:r w:rsidRPr="00CE6618">
              <w:rPr>
                <w:rFonts w:ascii="Angsana New" w:hAnsi="Angsana New"/>
                <w:sz w:val="26"/>
                <w:szCs w:val="26"/>
              </w:rPr>
              <w:t>2561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 ศาลสูงแห่งประเทศสิงคโปร์ ได้มีคำสั่งยกคำร้องขอคุ้มครองชั่วคราวสำหรับ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นอกจากนี้ ศาลสูงแห่งประเทศสิงคโปร์ยังได้ยกคำร้องของ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ที่ได้ยื่นขอขยายผลคุ้มครองชั่วคราวด้วย </w:t>
            </w:r>
          </w:p>
          <w:p w14:paraId="085D4D9B" w14:textId="29253749" w:rsidR="00D23BD9" w:rsidRPr="00CE6618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E6618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ได้ยื่นอุทธรณ์คำสั่งยกคำร้องต่อศาล โดยในวันที่ </w:t>
            </w:r>
            <w:r w:rsidRPr="00CE6618">
              <w:rPr>
                <w:rFonts w:ascii="Angsana New" w:hAnsi="Angsana New"/>
                <w:sz w:val="26"/>
                <w:szCs w:val="26"/>
              </w:rPr>
              <w:t>1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CE6618">
              <w:rPr>
                <w:rFonts w:ascii="Angsana New" w:hAnsi="Angsana New"/>
                <w:sz w:val="26"/>
                <w:szCs w:val="26"/>
              </w:rPr>
              <w:t>2561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 ศาลแห่งประเทศสิงคโปร์มีคำสั่งรับคำร้องอุทธรณ์ของ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บางคำร้อง และศาลฎีกาแห่งประเทศสิงคโปร์ได้ตัดสินกลับคำสั่งของศาลสูงแห่งประเทศสิงคโปร์ โดยกลับคำสั่งคุ้มครองชั่วคราวและขยายขอบเขตของคำสั่งคุ้มครองชั่วคราวสำหรับ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ให้ครอบคลุมทั้งในประเทศสิงคโปร์และทั่วโลก ในมูลค่าไม่เกิน </w:t>
            </w:r>
            <w:r w:rsidRPr="00CE6618">
              <w:rPr>
                <w:rFonts w:ascii="Angsana New" w:hAnsi="Angsana New"/>
                <w:sz w:val="26"/>
                <w:szCs w:val="26"/>
              </w:rPr>
              <w:t>180,000,000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 เหรียญสหรัฐอเมริกา (รายการดังกล่าว ไม่รวมค่าใช้จ่ายในการดำเนินธุรกิจตามปกติ และค่าทนายความ) ทั้งนี้ ศาลฎีกาแห่งประเทศสิงคโปร์ไม่อนุญาตคำร้องอุทธรณ์ของ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>เพื่อขยายคำสั่งคุ้มครองชั่วคราว ให้รวมถึง “การขายทรัพย์สิน การลงทุน หรือการให้กู้ยืม” อันเกี่ยวเนื่องกับการประกอบธุรกิจปกติ</w:t>
            </w:r>
          </w:p>
          <w:p w14:paraId="06033342" w14:textId="77777777" w:rsidR="00C37C5D" w:rsidRPr="00CE6618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E6618">
              <w:rPr>
                <w:rFonts w:ascii="Angsana New" w:hAnsi="Angsana New"/>
                <w:sz w:val="26"/>
                <w:szCs w:val="26"/>
                <w:cs/>
              </w:rPr>
              <w:t>การพิจารณาคดีดังกล่าว</w:t>
            </w:r>
            <w:r w:rsidR="00C37C5D" w:rsidRPr="00CE6618">
              <w:rPr>
                <w:rFonts w:ascii="Angsana New" w:hAnsi="Angsana New"/>
                <w:sz w:val="26"/>
                <w:szCs w:val="26"/>
                <w:cs/>
              </w:rPr>
              <w:t>มีขึ้น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ระหว่างวันที่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ตุลาคม ถึง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CE6618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076E76A9" w14:textId="77777777" w:rsidR="00845FA8" w:rsidRPr="00CE6618" w:rsidRDefault="00845FA8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>กุมภาพันธ์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 2563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ศาลมีคำสั่งยกฟ้องของ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พร้อมทั้งสั่งให้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>รับผิดชอบค่าใช้จ่ายต่างๆ ของจำเลยทุกคน</w:t>
            </w:r>
          </w:p>
          <w:p w14:paraId="1C663E90" w14:textId="5B854B91" w:rsidR="00D23BD9" w:rsidRPr="00CE6618" w:rsidRDefault="00845FA8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CE6618">
              <w:rPr>
                <w:rFonts w:ascii="Angsana New" w:hAnsi="Angsana New"/>
                <w:sz w:val="26"/>
                <w:szCs w:val="26"/>
              </w:rPr>
              <w:t>2563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E6618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>ยื่นอุทธรณ์คำพิพากษาดังกล่าวต่อศาลอุทธรณ์</w:t>
            </w:r>
          </w:p>
          <w:p w14:paraId="40C3C333" w14:textId="1FA00F73" w:rsidR="00CC5198" w:rsidRPr="00CE6618" w:rsidRDefault="00CC5198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ศาลกำหนดการดำเนินพิจารณาชั้นอุทธรณ์ในวันที่ </w:t>
            </w:r>
            <w:r w:rsidR="005F790F" w:rsidRPr="00CE6618">
              <w:rPr>
                <w:rFonts w:ascii="Angsana New" w:hAnsi="Angsana New"/>
                <w:sz w:val="26"/>
                <w:szCs w:val="26"/>
              </w:rPr>
              <w:t>7</w:t>
            </w:r>
            <w:r w:rsidRPr="00CE6618">
              <w:rPr>
                <w:rFonts w:ascii="Angsana New" w:hAnsi="Angsana New"/>
                <w:sz w:val="26"/>
                <w:szCs w:val="26"/>
                <w:cs/>
              </w:rPr>
              <w:t xml:space="preserve"> กรกฎาคม 2563</w:t>
            </w:r>
          </w:p>
          <w:p w14:paraId="32F93943" w14:textId="51BBF99A" w:rsidR="007D6B2C" w:rsidRPr="00CE6618" w:rsidRDefault="007D6B2C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D72FD">
              <w:rPr>
                <w:rFonts w:ascii="Angsana New" w:hAnsi="Angsana New"/>
                <w:sz w:val="26"/>
                <w:szCs w:val="26"/>
                <w:cs/>
              </w:rPr>
              <w:t>มีการสืบพยานทั้งสองฝ่ายแล้วเสร็จ ขณะนี้อยู่ระหว่างจัดทำคำพิพากษา</w:t>
            </w:r>
          </w:p>
        </w:tc>
      </w:tr>
    </w:tbl>
    <w:p w14:paraId="47AC406E" w14:textId="07C90230" w:rsidR="008661F3" w:rsidRPr="00CE6618" w:rsidRDefault="00866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6"/>
          <w:szCs w:val="26"/>
        </w:rPr>
      </w:pPr>
    </w:p>
    <w:p w14:paraId="60FCEE0A" w14:textId="1F793DFB" w:rsidR="00D23BD9" w:rsidRPr="00CE6618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bCs/>
          <w:sz w:val="26"/>
          <w:szCs w:val="26"/>
        </w:rPr>
      </w:pPr>
      <w:r w:rsidRPr="00CE6618">
        <w:rPr>
          <w:rFonts w:ascii="Angsana New" w:hAnsi="Angsana New" w:cs="Angsana New"/>
          <w:b/>
          <w:sz w:val="26"/>
          <w:szCs w:val="26"/>
        </w:rPr>
        <w:t>1</w:t>
      </w:r>
      <w:r w:rsidR="000476F0" w:rsidRPr="00CE6618">
        <w:rPr>
          <w:rFonts w:ascii="Angsana New" w:hAnsi="Angsana New" w:cs="Angsana New"/>
          <w:b/>
          <w:sz w:val="26"/>
          <w:szCs w:val="26"/>
        </w:rPr>
        <w:t>7</w:t>
      </w:r>
      <w:r w:rsidRPr="00CE6618">
        <w:rPr>
          <w:rFonts w:ascii="Angsana New" w:hAnsi="Angsana New" w:cs="Angsana New"/>
          <w:b/>
          <w:sz w:val="26"/>
          <w:szCs w:val="26"/>
        </w:rPr>
        <w:t>.3</w:t>
      </w:r>
      <w:r w:rsidRPr="00CE6618">
        <w:rPr>
          <w:rFonts w:ascii="Angsana New" w:hAnsi="Angsana New" w:cs="Angsana New"/>
          <w:b/>
          <w:sz w:val="26"/>
          <w:szCs w:val="26"/>
        </w:rPr>
        <w:tab/>
      </w:r>
      <w:r w:rsidRPr="00CE6618">
        <w:rPr>
          <w:rFonts w:ascii="Angsana New" w:hAnsi="Angsana New" w:cs="Angsana New"/>
          <w:bCs/>
          <w:sz w:val="26"/>
          <w:szCs w:val="26"/>
          <w:cs/>
        </w:rPr>
        <w:t>คดีความในประเทศอินโดนีเซีย</w:t>
      </w:r>
    </w:p>
    <w:p w14:paraId="09503329" w14:textId="77777777" w:rsidR="00D23BD9" w:rsidRPr="00CE6618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/>
          <w:sz w:val="26"/>
          <w:szCs w:val="26"/>
        </w:rPr>
      </w:pPr>
      <w:r w:rsidRPr="00CE6618">
        <w:rPr>
          <w:rFonts w:ascii="Angsana New" w:hAnsi="Angsana New" w:cs="Angsana New"/>
          <w:bCs/>
          <w:sz w:val="26"/>
          <w:szCs w:val="26"/>
        </w:rPr>
        <w:tab/>
      </w:r>
      <w:r w:rsidRPr="00CE6618">
        <w:rPr>
          <w:rFonts w:ascii="Angsana New" w:hAnsi="Angsana New" w:cs="Angsana New"/>
          <w:bCs/>
          <w:sz w:val="26"/>
          <w:szCs w:val="26"/>
          <w:cs/>
        </w:rPr>
        <w:t>ก)  คดีแพ่งหมายเลข</w:t>
      </w:r>
      <w:r w:rsidRPr="00CE6618">
        <w:rPr>
          <w:rFonts w:ascii="Angsana New" w:hAnsi="Angsana New" w:cs="Angsana New"/>
          <w:b/>
          <w:sz w:val="26"/>
          <w:szCs w:val="26"/>
        </w:rPr>
        <w:t xml:space="preserve"> 542/PDT.G/2018/PN.JKT.PST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919"/>
        <w:gridCol w:w="2250"/>
        <w:gridCol w:w="6300"/>
      </w:tblGrid>
      <w:tr w:rsidR="00183CE5" w:rsidRPr="00CE6618" w14:paraId="757A60B9" w14:textId="77777777" w:rsidTr="004D72FD">
        <w:trPr>
          <w:tblHeader/>
        </w:trPr>
        <w:tc>
          <w:tcPr>
            <w:tcW w:w="1660" w:type="dxa"/>
            <w:shd w:val="clear" w:color="auto" w:fill="auto"/>
          </w:tcPr>
          <w:p w14:paraId="64C7685C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50FB81AA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19" w:type="dxa"/>
            <w:shd w:val="clear" w:color="auto" w:fill="auto"/>
          </w:tcPr>
          <w:p w14:paraId="5BAA3458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2250" w:type="dxa"/>
            <w:shd w:val="clear" w:color="auto" w:fill="auto"/>
          </w:tcPr>
          <w:p w14:paraId="2BA6E8CA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300" w:type="dxa"/>
            <w:shd w:val="clear" w:color="auto" w:fill="auto"/>
          </w:tcPr>
          <w:p w14:paraId="3D3D5889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D23BD9" w:rsidRPr="00CE6618" w14:paraId="52BDA290" w14:textId="77777777" w:rsidTr="004D72FD">
        <w:trPr>
          <w:trHeight w:val="874"/>
        </w:trPr>
        <w:tc>
          <w:tcPr>
            <w:tcW w:w="1660" w:type="dxa"/>
            <w:shd w:val="clear" w:color="auto" w:fill="auto"/>
          </w:tcPr>
          <w:p w14:paraId="72DD9B0E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PT Bank </w:t>
            </w: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Indonesia, TBK</w:t>
            </w:r>
          </w:p>
          <w:p w14:paraId="3A92600C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BJTI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1C7B7EDC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 Group Lease Finance Indonesia (“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GLFI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19" w:type="dxa"/>
            <w:shd w:val="clear" w:color="auto" w:fill="auto"/>
          </w:tcPr>
          <w:p w14:paraId="48BE70DF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ผิดสัญญาการจัดการสินเชื่อร่วมทางการเงิน</w:t>
            </w:r>
          </w:p>
        </w:tc>
        <w:tc>
          <w:tcPr>
            <w:tcW w:w="2250" w:type="dxa"/>
            <w:shd w:val="clear" w:color="auto" w:fill="auto"/>
          </w:tcPr>
          <w:p w14:paraId="4CFD08A2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103,636,408,863 </w:t>
            </w:r>
          </w:p>
          <w:p w14:paraId="2240FEBA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รูเปียอินโดนีเซีย (ประมาณ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233.18 </w:t>
            </w:r>
          </w:p>
          <w:p w14:paraId="3278F12D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ล้านบาท)</w:t>
            </w:r>
          </w:p>
        </w:tc>
        <w:tc>
          <w:tcPr>
            <w:tcW w:w="6300" w:type="dxa"/>
            <w:shd w:val="clear" w:color="auto" w:fill="auto"/>
          </w:tcPr>
          <w:p w14:paraId="64C90963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1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ตุลาคม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2561 BJTI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ยื่นฟ้องต่อศาลแขวงจาการ์ตากลาง</w:t>
            </w:r>
          </w:p>
          <w:p w14:paraId="0F7A0418" w14:textId="77777777" w:rsidR="00D23BD9" w:rsidRPr="00CE6618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ในระหว่างเดือนพฤศจิกายนและธันวาคม </w:t>
            </w:r>
            <w:r w:rsidRPr="00CE6618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CE6618">
              <w:rPr>
                <w:rFonts w:ascii="Angsana New" w:hAnsi="Angsana New"/>
                <w:sz w:val="26"/>
                <w:szCs w:val="26"/>
                <w:lang w:bidi="ar-SA"/>
              </w:rPr>
              <w:t xml:space="preserve">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</w:rPr>
              <w:t>ศาลได้ดำเนินกระบวน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พิจารณากระบวนการไกล่เกลี่ยหลายครั้ง แต่ไม่ประสบผลสำเร็จ</w:t>
            </w:r>
          </w:p>
          <w:p w14:paraId="5D00EC97" w14:textId="77777777" w:rsidR="006A3158" w:rsidRPr="00CE6618" w:rsidRDefault="006A3158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22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2562 GLFI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ได้ยื่นคำให้การแก่ศาล</w:t>
            </w:r>
          </w:p>
          <w:p w14:paraId="078134E6" w14:textId="77777777" w:rsidR="006A3158" w:rsidRPr="00CE6618" w:rsidRDefault="006A3158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>12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กุมภาพันธ์ </w:t>
            </w:r>
            <w:r w:rsidRPr="00CE6618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2562 BJTI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ยื่นคำคัดค้านคำให้การแก่ศาล</w:t>
            </w:r>
          </w:p>
          <w:p w14:paraId="11DDFB42" w14:textId="40E01F7F" w:rsidR="006A3158" w:rsidRPr="00CE6618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16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พฤษภาคม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ศาลมีคำพิพากษายกฟ้อง</w:t>
            </w:r>
          </w:p>
          <w:p w14:paraId="0BFCD837" w14:textId="472B86F2" w:rsidR="006A3158" w:rsidRPr="00CE6618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18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มิถุนายน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GLFI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ได้รับหนังสือ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แจ้งถึงการอุทธรณ์จาก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BJTI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ประกอบด้วยคำร้องและหมายเรียกให้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GLFI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ไปปรากฎตัวต่อหน้าศาลแขวง</w:t>
            </w:r>
          </w:p>
          <w:p w14:paraId="7DFF7A29" w14:textId="2B7F5885" w:rsidR="006A3158" w:rsidRPr="00CE6618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เมื่อ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GLFI 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ส่งคำแก้อุทธรณ์</w:t>
            </w:r>
            <w:r w:rsidR="006A3158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ต่อศาลสูง</w:t>
            </w:r>
          </w:p>
          <w:p w14:paraId="25D76154" w14:textId="1100CB4C" w:rsidR="00D23BD9" w:rsidRPr="00CE6618" w:rsidRDefault="00C96C84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เมื่อวันที่ 3 ธันวาคม 2562 ศาลสูงพิพากษายกฟ้อง เนื่องจากเห็นว่าคดีไม่มีมูล</w:t>
            </w:r>
          </w:p>
        </w:tc>
      </w:tr>
    </w:tbl>
    <w:p w14:paraId="7901B596" w14:textId="656BF5BD" w:rsidR="00DD1C44" w:rsidRPr="00CE6618" w:rsidRDefault="00F70239" w:rsidP="004D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26"/>
          <w:szCs w:val="26"/>
          <w:cs/>
        </w:rPr>
      </w:pPr>
      <w:r w:rsidRPr="00CE6618">
        <w:rPr>
          <w:rFonts w:ascii="Angsana New" w:hAnsi="Angsana New" w:cs="Angsana New"/>
          <w:bCs/>
          <w:sz w:val="26"/>
          <w:szCs w:val="26"/>
          <w:cs/>
        </w:rPr>
        <w:tab/>
      </w:r>
    </w:p>
    <w:p w14:paraId="6C074811" w14:textId="5805FE82" w:rsidR="00D23BD9" w:rsidRPr="00CE6618" w:rsidRDefault="00D23BD9" w:rsidP="00CE4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 w:firstLine="533"/>
        <w:jc w:val="thaiDistribute"/>
        <w:textAlignment w:val="baseline"/>
        <w:rPr>
          <w:rFonts w:ascii="Angsana New" w:hAnsi="Angsana New" w:cs="Angsana New"/>
          <w:b/>
          <w:sz w:val="26"/>
          <w:szCs w:val="26"/>
        </w:rPr>
      </w:pPr>
      <w:r w:rsidRPr="00CE6618">
        <w:rPr>
          <w:rFonts w:ascii="Angsana New" w:hAnsi="Angsana New" w:cs="Angsana New"/>
          <w:bCs/>
          <w:sz w:val="26"/>
          <w:szCs w:val="26"/>
          <w:cs/>
        </w:rPr>
        <w:t>ข)  คดีหมายเลขที่</w:t>
      </w:r>
      <w:r w:rsidRPr="00CE6618">
        <w:rPr>
          <w:rFonts w:ascii="Angsana New" w:hAnsi="Angsana New" w:cs="Angsana New"/>
          <w:b/>
          <w:sz w:val="26"/>
          <w:szCs w:val="26"/>
          <w:cs/>
        </w:rPr>
        <w:t xml:space="preserve"> </w:t>
      </w:r>
      <w:r w:rsidRPr="00CE6618">
        <w:rPr>
          <w:rFonts w:ascii="Angsana New" w:hAnsi="Angsana New" w:cs="Angsana New"/>
          <w:b/>
          <w:sz w:val="26"/>
          <w:szCs w:val="26"/>
        </w:rPr>
        <w:t>321</w:t>
      </w:r>
      <w:r w:rsidRPr="00CE6618">
        <w:rPr>
          <w:rFonts w:ascii="Angsana New" w:hAnsi="Angsana New" w:cs="Angsana New"/>
          <w:b/>
          <w:sz w:val="26"/>
          <w:szCs w:val="26"/>
          <w:cs/>
        </w:rPr>
        <w:t>/</w:t>
      </w:r>
      <w:r w:rsidRPr="00CE6618">
        <w:rPr>
          <w:rFonts w:ascii="Angsana New" w:hAnsi="Angsana New" w:cs="Angsana New"/>
          <w:b/>
          <w:sz w:val="26"/>
          <w:szCs w:val="26"/>
        </w:rPr>
        <w:t>PDT.G/</w:t>
      </w:r>
      <w:r w:rsidR="0017198F" w:rsidRPr="00CE6618">
        <w:rPr>
          <w:rFonts w:ascii="Angsana New" w:hAnsi="Angsana New" w:cs="Angsana New"/>
          <w:b/>
          <w:sz w:val="26"/>
          <w:szCs w:val="26"/>
        </w:rPr>
        <w:t>2019</w:t>
      </w:r>
      <w:r w:rsidRPr="00CE6618">
        <w:rPr>
          <w:rFonts w:ascii="Angsana New" w:hAnsi="Angsana New" w:cs="Angsana New"/>
          <w:b/>
          <w:sz w:val="26"/>
          <w:szCs w:val="26"/>
          <w:cs/>
        </w:rPr>
        <w:t>/</w:t>
      </w:r>
      <w:r w:rsidRPr="00CE6618">
        <w:rPr>
          <w:rFonts w:ascii="Angsana New" w:hAnsi="Angsana New" w:cs="Angsana New"/>
          <w:b/>
          <w:sz w:val="26"/>
          <w:szCs w:val="26"/>
        </w:rPr>
        <w:t>PN.JKT.PST</w:t>
      </w:r>
      <w:r w:rsidR="0017198F" w:rsidRPr="00CE6618">
        <w:rPr>
          <w:rFonts w:ascii="Angsana New" w:hAnsi="Angsana New" w:cs="Angsana New"/>
          <w:b/>
          <w:sz w:val="26"/>
          <w:szCs w:val="26"/>
        </w:rPr>
        <w:t xml:space="preserve"> (</w:t>
      </w:r>
      <w:r w:rsidR="0017198F" w:rsidRPr="00CE6618">
        <w:rPr>
          <w:rFonts w:ascii="Angsana New" w:hAnsi="Angsana New" w:cs="Angsana New"/>
          <w:bCs/>
          <w:sz w:val="26"/>
          <w:szCs w:val="26"/>
          <w:cs/>
        </w:rPr>
        <w:t>แก้ไ</w:t>
      </w:r>
      <w:r w:rsidR="00C60764" w:rsidRPr="00CE6618">
        <w:rPr>
          <w:rFonts w:ascii="Angsana New" w:hAnsi="Angsana New" w:cs="Angsana New"/>
          <w:bCs/>
          <w:sz w:val="26"/>
          <w:szCs w:val="26"/>
          <w:cs/>
        </w:rPr>
        <w:t>ข</w:t>
      </w:r>
      <w:r w:rsidR="0017198F" w:rsidRPr="00CE6618">
        <w:rPr>
          <w:rFonts w:ascii="Angsana New" w:hAnsi="Angsana New" w:cs="Angsana New"/>
          <w:bCs/>
          <w:sz w:val="26"/>
          <w:szCs w:val="26"/>
          <w:cs/>
        </w:rPr>
        <w:t>จาก</w:t>
      </w:r>
      <w:r w:rsidR="0017198F" w:rsidRPr="00CE6618">
        <w:rPr>
          <w:rFonts w:ascii="Angsana New" w:hAnsi="Angsana New" w:cs="Angsana New"/>
          <w:b/>
          <w:sz w:val="26"/>
          <w:szCs w:val="26"/>
          <w:cs/>
        </w:rPr>
        <w:t xml:space="preserve"> </w:t>
      </w:r>
      <w:r w:rsidR="00F70239" w:rsidRPr="00CE6618">
        <w:rPr>
          <w:rFonts w:ascii="Angsana New" w:hAnsi="Angsana New" w:cs="Angsana New"/>
          <w:b/>
          <w:sz w:val="26"/>
          <w:szCs w:val="26"/>
        </w:rPr>
        <w:t>254</w:t>
      </w:r>
      <w:r w:rsidR="0017198F" w:rsidRPr="00CE6618">
        <w:rPr>
          <w:rFonts w:ascii="Angsana New" w:hAnsi="Angsana New" w:cs="Angsana New"/>
          <w:b/>
          <w:sz w:val="26"/>
          <w:szCs w:val="26"/>
          <w:cs/>
        </w:rPr>
        <w:t>/</w:t>
      </w:r>
      <w:r w:rsidR="0017198F" w:rsidRPr="00CE6618">
        <w:rPr>
          <w:rFonts w:ascii="Angsana New" w:hAnsi="Angsana New" w:cs="Angsana New"/>
          <w:b/>
          <w:sz w:val="26"/>
          <w:szCs w:val="26"/>
        </w:rPr>
        <w:t>PDT.G/201</w:t>
      </w:r>
      <w:r w:rsidR="00F70239" w:rsidRPr="00CE6618">
        <w:rPr>
          <w:rFonts w:ascii="Angsana New" w:hAnsi="Angsana New" w:cs="Angsana New"/>
          <w:b/>
          <w:sz w:val="26"/>
          <w:szCs w:val="26"/>
        </w:rPr>
        <w:t>9</w:t>
      </w:r>
      <w:r w:rsidR="0017198F" w:rsidRPr="00CE6618">
        <w:rPr>
          <w:rFonts w:ascii="Angsana New" w:hAnsi="Angsana New" w:cs="Angsana New"/>
          <w:b/>
          <w:sz w:val="26"/>
          <w:szCs w:val="26"/>
          <w:cs/>
        </w:rPr>
        <w:t>/</w:t>
      </w:r>
      <w:r w:rsidR="0017198F" w:rsidRPr="00CE6618">
        <w:rPr>
          <w:rFonts w:ascii="Angsana New" w:hAnsi="Angsana New" w:cs="Angsana New"/>
          <w:b/>
          <w:sz w:val="26"/>
          <w:szCs w:val="26"/>
        </w:rPr>
        <w:t>PN.JKT.PST)</w:t>
      </w:r>
    </w:p>
    <w:tbl>
      <w:tblPr>
        <w:tblpPr w:leftFromText="180" w:rightFromText="180" w:vertAnchor="text" w:tblpY="1"/>
        <w:tblOverlap w:val="never"/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919"/>
        <w:gridCol w:w="2250"/>
        <w:gridCol w:w="6300"/>
      </w:tblGrid>
      <w:tr w:rsidR="00183CE5" w:rsidRPr="00CE6618" w14:paraId="1A4D5FB7" w14:textId="77777777" w:rsidTr="004D72FD">
        <w:trPr>
          <w:tblHeader/>
        </w:trPr>
        <w:tc>
          <w:tcPr>
            <w:tcW w:w="1660" w:type="dxa"/>
            <w:shd w:val="clear" w:color="auto" w:fill="auto"/>
          </w:tcPr>
          <w:p w14:paraId="6E64992D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24554DDC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19" w:type="dxa"/>
            <w:shd w:val="clear" w:color="auto" w:fill="auto"/>
          </w:tcPr>
          <w:p w14:paraId="7798A3CC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2250" w:type="dxa"/>
            <w:shd w:val="clear" w:color="auto" w:fill="auto"/>
          </w:tcPr>
          <w:p w14:paraId="35D0AFC3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300" w:type="dxa"/>
            <w:shd w:val="clear" w:color="auto" w:fill="auto"/>
          </w:tcPr>
          <w:p w14:paraId="21F39FFD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CE6618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CE6618" w14:paraId="132B7007" w14:textId="77777777" w:rsidTr="004D72FD">
        <w:trPr>
          <w:trHeight w:val="2134"/>
        </w:trPr>
        <w:tc>
          <w:tcPr>
            <w:tcW w:w="1660" w:type="dxa"/>
            <w:shd w:val="clear" w:color="auto" w:fill="auto"/>
          </w:tcPr>
          <w:p w14:paraId="255DA8CD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 Group Lease Finance Indonesia (“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GLFI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  <w:p w14:paraId="15219897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46" w:type="dxa"/>
            <w:shd w:val="clear" w:color="auto" w:fill="auto"/>
          </w:tcPr>
          <w:p w14:paraId="44E7A3B5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PT Bank </w:t>
            </w:r>
            <w:proofErr w:type="spellStart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Indonesia, TBK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(“</w:t>
            </w:r>
            <w:r w:rsidRPr="00CE6618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BJTI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19" w:type="dxa"/>
            <w:shd w:val="clear" w:color="auto" w:fill="auto"/>
          </w:tcPr>
          <w:p w14:paraId="05804234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เรียกค่าเสียหาย</w:t>
            </w:r>
          </w:p>
        </w:tc>
        <w:tc>
          <w:tcPr>
            <w:tcW w:w="2250" w:type="dxa"/>
            <w:shd w:val="clear" w:color="auto" w:fill="auto"/>
          </w:tcPr>
          <w:p w14:paraId="24788A80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21,690,420,090</w:t>
            </w:r>
          </w:p>
          <w:p w14:paraId="4BFA8E38" w14:textId="1CAE938D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รูเปีย</w:t>
            </w:r>
            <w:r w:rsidR="009D0847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อินโดนีเซีย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หรือ เท่ากั</w:t>
            </w:r>
            <w:r w:rsidR="009D0847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บ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48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ล้านบาท</w:t>
            </w:r>
          </w:p>
          <w:p w14:paraId="662ED681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2DE7FCBD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37D7AB63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แก้ไขเป็น</w:t>
            </w:r>
          </w:p>
          <w:p w14:paraId="67D6CECD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46402414" w14:textId="77777777" w:rsidR="00D52B70" w:rsidRPr="00CE6618" w:rsidRDefault="00D52B7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45DD029E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</w:t>
            </w:r>
            <w:r w:rsidRPr="00CE661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,735,749,549</w:t>
            </w:r>
          </w:p>
          <w:p w14:paraId="64A806E0" w14:textId="11BB659B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รูเปีย</w:t>
            </w:r>
            <w:r w:rsidR="009D0847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อินโดนีเซีย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หรือ เท่ากับ</w:t>
            </w:r>
            <w:r w:rsidR="009D0847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Pr="00CE6618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45 </w:t>
            </w: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ล้านบาท</w:t>
            </w:r>
          </w:p>
          <w:p w14:paraId="1D1CB1B8" w14:textId="77777777" w:rsidR="00D23BD9" w:rsidRPr="00CE6618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6300" w:type="dxa"/>
            <w:shd w:val="clear" w:color="auto" w:fill="auto"/>
          </w:tcPr>
          <w:p w14:paraId="70DA9A5C" w14:textId="41828B2D" w:rsidR="00D23BD9" w:rsidRPr="00CE6618" w:rsidRDefault="0054412A" w:rsidP="00202EB3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เมื่อ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วันที่ 29 เมษายน 2562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, GLFI 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ยื่นฟ้อง 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BJTI </w:t>
            </w:r>
            <w:r w:rsidR="00D23BD9" w:rsidRPr="00CE661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เป็นคดีแพ่งต่อศาลแขวงกรุงจาการ์ตา</w:t>
            </w:r>
          </w:p>
          <w:p w14:paraId="0D60B64F" w14:textId="080AD261" w:rsidR="00D23BD9" w:rsidRPr="00CE6618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เมื่อ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23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พฤษภาคม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ศาลวินิจฉัยเอกสารและชี้สถานะของทั้งสองฝ่ายว่าชัดเจนและสมบูรณ์ ศาลแต่งตั้งผู้ไกล่เกลี่ยสำหรับคดีนี้และนัดวันไกล่เกลี่ยวันแรกในวันที่ </w:t>
            </w: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br/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29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พฤษภาคม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>2562</w:t>
            </w:r>
          </w:p>
          <w:p w14:paraId="523EA3FA" w14:textId="1B2604CB" w:rsidR="00D23BD9" w:rsidRPr="00CE6618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เมื่อ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29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พฤษภาคม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BJTI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ไม่ได้เดินทางมาเพื่อไกล่เกลี่ย ผู้ไกล่เกลี่ยจึงนัดวันไกล่เกลี่ยใหม่เป็นวันที่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19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มิถุนายน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>2562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</w:p>
          <w:p w14:paraId="48259F43" w14:textId="32B57F13" w:rsidR="00D23BD9" w:rsidRPr="00CE6618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  <w:t xml:space="preserve">10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GLFI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ได้ยื่นคำฟ้องฉบับแก้ไขเพิ่มเติม คดีถูกบันทึกและเปลี่ยนแปลงเลขคดีเป็นคดี</w:t>
            </w:r>
            <w:r w:rsidR="00D23BD9" w:rsidRPr="00CE661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เลขที่ 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</w:rPr>
              <w:t>321/PDT.G/2019/PN.</w:t>
            </w:r>
            <w:r w:rsidR="00ED2999" w:rsidRPr="00CE6618">
              <w:rPr>
                <w:rFonts w:asciiTheme="majorBidi" w:hAnsiTheme="majorBidi" w:cstheme="majorBidi"/>
                <w:sz w:val="26"/>
                <w:szCs w:val="26"/>
              </w:rPr>
              <w:t>JKT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</w:rPr>
              <w:t>.P</w:t>
            </w:r>
            <w:r w:rsidR="00ED2999" w:rsidRPr="00CE6618">
              <w:rPr>
                <w:rFonts w:asciiTheme="majorBidi" w:hAnsiTheme="majorBidi" w:cstheme="majorBidi"/>
                <w:sz w:val="26"/>
                <w:szCs w:val="26"/>
              </w:rPr>
              <w:t>ST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  <w:p w14:paraId="665BA754" w14:textId="03595AF8" w:rsidR="00D23BD9" w:rsidRPr="00CE6618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19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มิถุนายน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BJTI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ไม่ได้เข้าไกล่เกลี่ยเนื่องจากความเข้าใจผิด ผู้ไกล่เกลี่ยกำหนดวันไกล่เกลี่ยใหม่</w:t>
            </w:r>
          </w:p>
          <w:p w14:paraId="652F211F" w14:textId="097FA360" w:rsidR="00D23BD9" w:rsidRPr="00CE6618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27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มิถุนายน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การไกล่เกลี่ยถูกระงับไว้ชั่วคราว คู่ความตกลงที่จะเชิญผู้มอบฉันทะเข้ามาในการไกล่เกลี่ยครั้งถัดไปเพื่อความพยายามที่จะแก้ไขข้อพิพาท ผู้ไกล่เกลี่ยกำหนดวันไกล่เกลี่ยถัดไป 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4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>2562</w:t>
            </w:r>
          </w:p>
          <w:p w14:paraId="5C1699C5" w14:textId="0159A83F" w:rsidR="00D23BD9" w:rsidRPr="00CE6618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เมื่อ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3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GLFI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ได้รับหมายแจ้งคดีที่มีการแก้ไข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การสืบพยานนัดแรกสำหรับคดี</w:t>
            </w:r>
            <w:r w:rsidR="00D23BD9" w:rsidRPr="00CE6618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เลขที่ 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</w:rPr>
              <w:t>321/PDT.G/2019/PN.JKT.PST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จะมีขึ้นในวันที่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9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>2562</w:t>
            </w:r>
          </w:p>
          <w:p w14:paraId="6A160FE7" w14:textId="6C25D5EF" w:rsidR="00D23BD9" w:rsidRPr="00CE6618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4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ระหว่างการไกล่เกลี่ย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GLFI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แจ้งต่อพนักงานไกล่เกลี่ยขอถอนฟ้องคดีเลขที่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254/PDT.G/2018/PN.JKT.PST.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ดังนั้นผู้ไกล่เกลี่ยจึงยุติการไกล่เกลี่ย คณะผู้พิพากษาประกาศยุติการดำเนินการเกี่ยวกับคดีหมายเลขนี้</w:t>
            </w:r>
          </w:p>
          <w:p w14:paraId="46A4D99C" w14:textId="042BBF00" w:rsidR="00AF52DC" w:rsidRPr="00CE6618" w:rsidRDefault="0054412A" w:rsidP="00CE4AF0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เมื่อ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9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ศาลแขวงกรุงจาการ์ตากลาง พิจารณาเอกสารของตัวแทนคู่ความในคดีเลขที่ </w:t>
            </w:r>
            <w:r w:rsidR="00D23BD9" w:rsidRPr="00CE6618">
              <w:rPr>
                <w:rFonts w:asciiTheme="majorBidi" w:hAnsiTheme="majorBidi" w:cstheme="majorBidi"/>
                <w:sz w:val="26"/>
                <w:szCs w:val="26"/>
              </w:rPr>
              <w:t>321/PDT.G/2019/PN.JKT.PST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ตัวแทนของฝ่าย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BJTI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ไม่สามารถส่งหนังสือมอบอำนาจได้เนื่องจากเพิ่งได้รับหนังสือแจ้งสำหรับการสืบพยานเมื่อวันที่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8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CE6618">
              <w:rPr>
                <w:rFonts w:ascii="Angsana New" w:hAnsi="Angsana New" w:cs="Angsana New"/>
                <w:spacing w:val="-8"/>
                <w:sz w:val="26"/>
                <w:szCs w:val="26"/>
              </w:rPr>
              <w:t>2562</w:t>
            </w:r>
            <w:r w:rsidR="00943256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การดำเนินกระบวนการไกล่เกลี่ย และการเลื่อนการไกล่เกลี่ยหลายครั้</w:t>
            </w:r>
            <w:r w:rsidR="00B0208F"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ง</w:t>
            </w:r>
          </w:p>
          <w:p w14:paraId="457055BF" w14:textId="77777777" w:rsidR="00101949" w:rsidRPr="00CE6618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3 </w:t>
            </w: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มีนาคม </w:t>
            </w: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2563 </w:t>
            </w: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ศาลดำเนินการสืบพยานของ </w:t>
            </w: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GLFI</w:t>
            </w:r>
          </w:p>
          <w:p w14:paraId="0196646C" w14:textId="77777777" w:rsidR="00101949" w:rsidRPr="00CE6618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เมื่อวันที่ </w:t>
            </w: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21 </w:t>
            </w: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เมษายน </w:t>
            </w: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2563 </w:t>
            </w: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ศาลดำเนินการสืบพยานของ </w:t>
            </w:r>
            <w:r w:rsidRPr="00CE6618">
              <w:rPr>
                <w:rFonts w:asciiTheme="majorBidi" w:hAnsiTheme="majorBidi" w:cstheme="majorBidi"/>
                <w:spacing w:val="-8"/>
                <w:sz w:val="26"/>
                <w:szCs w:val="26"/>
              </w:rPr>
              <w:t>BJTI</w:t>
            </w:r>
          </w:p>
          <w:p w14:paraId="4F21AC3B" w14:textId="1D4B0565" w:rsidR="008661F3" w:rsidRPr="00CE6618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CE661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เมื่อวันที่ 5 พฤษภาคม 2563 คู่ความทั้งสองฝ่ายส่งแถลงการปิดคดีต่อศาล</w:t>
            </w:r>
            <w:r w:rsidR="008661F3"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8661F3" w:rsidRPr="004D72FD">
              <w:rPr>
                <w:rFonts w:ascii="Angsana New" w:hAnsi="Angsana New"/>
                <w:spacing w:val="-8"/>
                <w:sz w:val="26"/>
                <w:szCs w:val="26"/>
                <w:lang w:val="en-GB" w:bidi="ar-SA"/>
              </w:rPr>
              <w:t>9</w:t>
            </w:r>
            <w:r w:rsidR="008661F3"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8661F3" w:rsidRPr="004D72FD">
              <w:rPr>
                <w:rFonts w:ascii="Angsana New" w:hAnsi="Angsana New"/>
                <w:spacing w:val="-8"/>
                <w:sz w:val="26"/>
                <w:szCs w:val="26"/>
                <w:lang w:val="en-GB" w:bidi="ar-SA"/>
              </w:rPr>
              <w:t>2563</w:t>
            </w:r>
            <w:r w:rsidR="008661F3"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ศาลพิพากษายกฟ้อง</w:t>
            </w:r>
          </w:p>
          <w:p w14:paraId="2E0C611A" w14:textId="241714A6" w:rsidR="007D6B2C" w:rsidRPr="004D72FD" w:rsidRDefault="008661F3" w:rsidP="0077213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pacing w:val="-8"/>
                <w:sz w:val="26"/>
                <w:szCs w:val="26"/>
                <w:lang w:val="en-GB" w:bidi="ar-SA"/>
              </w:rPr>
            </w:pPr>
            <w:r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Pr="004D72FD">
              <w:rPr>
                <w:rFonts w:ascii="Angsana New" w:hAnsi="Angsana New"/>
                <w:spacing w:val="-8"/>
                <w:sz w:val="26"/>
                <w:szCs w:val="26"/>
                <w:lang w:val="en-GB" w:bidi="ar-SA"/>
              </w:rPr>
              <w:t>9</w:t>
            </w:r>
            <w:r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4D72FD">
              <w:rPr>
                <w:rFonts w:ascii="Angsana New" w:hAnsi="Angsana New"/>
                <w:spacing w:val="-8"/>
                <w:sz w:val="26"/>
                <w:szCs w:val="26"/>
                <w:lang w:val="en-GB" w:bidi="ar-SA"/>
              </w:rPr>
              <w:t>2563</w:t>
            </w:r>
            <w:r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ศาลพิพากษายกฟ้อง</w:t>
            </w:r>
            <w:r w:rsidR="007D6B2C"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7D6B2C" w:rsidRPr="004D72FD">
              <w:rPr>
                <w:rFonts w:ascii="Angsana New" w:hAnsi="Angsana New"/>
                <w:spacing w:val="-8"/>
                <w:sz w:val="26"/>
                <w:szCs w:val="26"/>
                <w:lang w:val="en-GB" w:bidi="ar-SA"/>
              </w:rPr>
              <w:t>9</w:t>
            </w:r>
            <w:r w:rsidR="007D6B2C"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7D6B2C" w:rsidRPr="004D72FD">
              <w:rPr>
                <w:rFonts w:ascii="Angsana New" w:hAnsi="Angsana New"/>
                <w:spacing w:val="-8"/>
                <w:sz w:val="26"/>
                <w:szCs w:val="26"/>
                <w:lang w:val="en-GB" w:bidi="ar-SA"/>
              </w:rPr>
              <w:t>2563</w:t>
            </w:r>
            <w:r w:rsidR="007D6B2C"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ศาลพิพากษายกฟ้องโจทก์</w:t>
            </w:r>
          </w:p>
          <w:p w14:paraId="1BAB3C0D" w14:textId="1965191F" w:rsidR="007D6B2C" w:rsidRPr="00CE6618" w:rsidRDefault="007D6B2C" w:rsidP="00F5160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pacing w:val="-8"/>
                <w:sz w:val="26"/>
                <w:szCs w:val="26"/>
                <w:lang w:val="en-GB" w:bidi="ar-SA"/>
              </w:rPr>
            </w:pPr>
            <w:r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Pr="004D72FD">
              <w:rPr>
                <w:rFonts w:ascii="Angsana New" w:hAnsi="Angsana New"/>
                <w:spacing w:val="-8"/>
                <w:sz w:val="26"/>
                <w:szCs w:val="26"/>
                <w:lang w:val="en-GB" w:bidi="ar-SA"/>
              </w:rPr>
              <w:t>22</w:t>
            </w:r>
            <w:r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4D72FD">
              <w:rPr>
                <w:rFonts w:ascii="Angsana New" w:hAnsi="Angsana New"/>
                <w:spacing w:val="-8"/>
                <w:sz w:val="26"/>
                <w:szCs w:val="26"/>
                <w:lang w:val="en-GB" w:bidi="ar-SA"/>
              </w:rPr>
              <w:t xml:space="preserve">2563 GLFI </w:t>
            </w:r>
            <w:r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ได้รับสำเนาคำพิพากษาและได้ยื่นอุทธรณ์ต่อศาลแขวงจาการ์ต</w:t>
            </w:r>
            <w:r w:rsidR="005F790F" w:rsidRPr="004D72FD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า</w:t>
            </w:r>
          </w:p>
        </w:tc>
      </w:tr>
    </w:tbl>
    <w:p w14:paraId="1575E0E9" w14:textId="56818171" w:rsidR="003C4247" w:rsidRPr="00CE6618" w:rsidRDefault="00B0208F" w:rsidP="00A90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="Angsana New" w:hAnsi="Angsana New" w:cs="Angsana New"/>
          <w:sz w:val="30"/>
          <w:szCs w:val="30"/>
        </w:rPr>
        <w:sectPr w:rsidR="003C4247" w:rsidRPr="00CE6618" w:rsidSect="00AD21F3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  <w:r w:rsidRPr="00CE6618">
        <w:rPr>
          <w:rFonts w:ascii="Angsana New" w:hAnsi="Angsana New" w:cs="Angsana New"/>
          <w:sz w:val="30"/>
          <w:szCs w:val="30"/>
          <w:cs/>
        </w:rPr>
        <w:br w:type="textWrapping" w:clear="all"/>
      </w:r>
    </w:p>
    <w:p w14:paraId="66420DDA" w14:textId="21155A25" w:rsidR="0027052C" w:rsidRPr="00CE6618" w:rsidRDefault="006E7F1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="Angsana New" w:hAnsi="Angsana New" w:cs="Angsana New"/>
          <w:b/>
          <w:sz w:val="26"/>
          <w:szCs w:val="26"/>
        </w:rPr>
      </w:pPr>
      <w:r w:rsidRPr="00CE6618">
        <w:rPr>
          <w:rFonts w:ascii="Angsana New" w:hAnsi="Angsana New" w:cs="Angsana New"/>
          <w:b/>
          <w:sz w:val="26"/>
          <w:szCs w:val="26"/>
          <w:cs/>
        </w:rPr>
        <w:t>ตามที่กล่าวในหมายเหตุ</w:t>
      </w:r>
      <w:r w:rsidR="00EE1F6F" w:rsidRPr="00CE6618">
        <w:rPr>
          <w:rFonts w:ascii="Angsana New" w:hAnsi="Angsana New" w:cs="Angsana New"/>
          <w:b/>
          <w:sz w:val="26"/>
          <w:szCs w:val="26"/>
          <w:cs/>
        </w:rPr>
        <w:t>ประกอบงบการเงินข้อ</w:t>
      </w:r>
      <w:r w:rsidRPr="00CE6618">
        <w:rPr>
          <w:rFonts w:ascii="Angsana New" w:hAnsi="Angsana New" w:cs="Angsana New"/>
          <w:b/>
          <w:sz w:val="26"/>
          <w:szCs w:val="26"/>
          <w:cs/>
        </w:rPr>
        <w:t xml:space="preserve"> </w:t>
      </w:r>
      <w:r w:rsidR="004022CA" w:rsidRPr="00CE6618">
        <w:rPr>
          <w:rFonts w:ascii="Angsana New" w:hAnsi="Angsana New" w:cs="Angsana New"/>
          <w:bCs/>
          <w:sz w:val="26"/>
          <w:szCs w:val="26"/>
        </w:rPr>
        <w:t>1</w:t>
      </w:r>
      <w:r w:rsidR="00101949" w:rsidRPr="00CE6618">
        <w:rPr>
          <w:rFonts w:ascii="Angsana New" w:hAnsi="Angsana New" w:cs="Angsana New"/>
          <w:bCs/>
          <w:sz w:val="26"/>
          <w:szCs w:val="26"/>
        </w:rPr>
        <w:t>7</w:t>
      </w:r>
      <w:r w:rsidR="004022CA" w:rsidRPr="00CE6618">
        <w:rPr>
          <w:rFonts w:ascii="Angsana New" w:hAnsi="Angsana New" w:cs="Angsana New"/>
          <w:bCs/>
          <w:sz w:val="26"/>
          <w:szCs w:val="26"/>
        </w:rPr>
        <w:t>.1 1</w:t>
      </w:r>
      <w:r w:rsidR="00101949" w:rsidRPr="00CE6618">
        <w:rPr>
          <w:rFonts w:ascii="Angsana New" w:hAnsi="Angsana New" w:cs="Angsana New"/>
          <w:bCs/>
          <w:sz w:val="26"/>
          <w:szCs w:val="26"/>
        </w:rPr>
        <w:t>7</w:t>
      </w:r>
      <w:r w:rsidRPr="00CE6618">
        <w:rPr>
          <w:rFonts w:ascii="Angsana New" w:hAnsi="Angsana New" w:cs="Angsana New"/>
          <w:bCs/>
          <w:sz w:val="26"/>
          <w:szCs w:val="26"/>
        </w:rPr>
        <w:t xml:space="preserve">.2 </w:t>
      </w:r>
      <w:r w:rsidRPr="00CE6618">
        <w:rPr>
          <w:rFonts w:ascii="Angsana New" w:hAnsi="Angsana New" w:cs="Angsana New"/>
          <w:b/>
          <w:sz w:val="26"/>
          <w:szCs w:val="26"/>
          <w:cs/>
        </w:rPr>
        <w:t>และ</w:t>
      </w:r>
      <w:r w:rsidRPr="00CE6618">
        <w:rPr>
          <w:rFonts w:ascii="Angsana New" w:hAnsi="Angsana New" w:cs="Angsana New"/>
          <w:bCs/>
          <w:sz w:val="26"/>
          <w:szCs w:val="26"/>
          <w:cs/>
        </w:rPr>
        <w:t xml:space="preserve"> </w:t>
      </w:r>
      <w:r w:rsidR="004022CA" w:rsidRPr="00CE6618">
        <w:rPr>
          <w:rFonts w:ascii="Angsana New" w:hAnsi="Angsana New" w:cs="Angsana New"/>
          <w:bCs/>
          <w:sz w:val="26"/>
          <w:szCs w:val="26"/>
        </w:rPr>
        <w:t>1</w:t>
      </w:r>
      <w:r w:rsidR="00101949" w:rsidRPr="00CE6618">
        <w:rPr>
          <w:rFonts w:ascii="Angsana New" w:hAnsi="Angsana New" w:cs="Angsana New"/>
          <w:bCs/>
          <w:sz w:val="26"/>
          <w:szCs w:val="26"/>
        </w:rPr>
        <w:t>7</w:t>
      </w:r>
      <w:r w:rsidRPr="00CE6618">
        <w:rPr>
          <w:rFonts w:ascii="Angsana New" w:hAnsi="Angsana New" w:cs="Angsana New"/>
          <w:bCs/>
          <w:sz w:val="26"/>
          <w:szCs w:val="26"/>
        </w:rPr>
        <w:t>.3</w:t>
      </w:r>
      <w:r w:rsidRPr="00CE6618">
        <w:rPr>
          <w:rFonts w:ascii="Angsana New" w:hAnsi="Angsana New" w:cs="Angsana New"/>
          <w:b/>
          <w:sz w:val="26"/>
          <w:szCs w:val="26"/>
        </w:rPr>
        <w:t xml:space="preserve"> </w:t>
      </w:r>
      <w:r w:rsidRPr="00CE6618">
        <w:rPr>
          <w:rFonts w:ascii="Angsana New" w:hAnsi="Angsana New" w:cs="Angsana New"/>
          <w:b/>
          <w:sz w:val="26"/>
          <w:szCs w:val="26"/>
          <w:cs/>
        </w:rPr>
        <w:t>กลุ่มบริษัทได้ตระหนักถึงความสำคัญของสถานการณ์ดังกล่าวข้างต้นและได้พิจารณาร่วมกับที่ปรึกษาทางกฎหมายภายนอกของกลุ่มบริษัทเกี่ยวกับความเป็นไปได้ของการผิดเงื่อนไขหรือข้อตกลงที่กำหนดไว้ในสัญญาให้สินเชื่อโดยสถาบันทางการเงิน สัญญาเกี่ยวกับหุ้นกู้ต่างๆ และสัญญาสินเชื่อร่วมทางการเงินในทันทีรวมทั้งคดีความที่ได้ฟ้องร้องกลุ่มบริษัท</w:t>
      </w:r>
      <w:r w:rsidR="001D5961" w:rsidRPr="00CE6618">
        <w:rPr>
          <w:rFonts w:ascii="Angsana New" w:hAnsi="Angsana New" w:cs="Angsana New"/>
          <w:b/>
          <w:sz w:val="26"/>
          <w:szCs w:val="26"/>
        </w:rPr>
        <w:t xml:space="preserve"> </w:t>
      </w:r>
      <w:r w:rsidRPr="00CE6618">
        <w:rPr>
          <w:rFonts w:ascii="Angsana New" w:hAnsi="Angsana New" w:cs="Angsana New"/>
          <w:b/>
          <w:sz w:val="26"/>
          <w:szCs w:val="26"/>
          <w:cs/>
        </w:rPr>
        <w:t>โดยฝ่ายบริหารของกลุ่มบริษัทและที่ปรึกษาทางกฏหมาย เชื่อว่ากลุ่มบริษัทไม่ได้ผิดเงื่อนไขหรือข้อตกลงใดๆในสัญญาเหล่านั้นกับทางเจ้าหนี้ และผู้ร่วมสินเชื่อทางการเงิน และไม่ได้ทำผิดกฎหมายใดๆตามที่ถูกกล่าวหาแต่อย่างใด นอกจากนั้น</w:t>
      </w:r>
      <w:r w:rsidR="00590FA5" w:rsidRPr="00CE6618">
        <w:rPr>
          <w:rFonts w:ascii="Angsana New" w:hAnsi="Angsana New" w:cs="Angsana New"/>
          <w:b/>
          <w:sz w:val="26"/>
          <w:szCs w:val="26"/>
          <w:cs/>
        </w:rPr>
        <w:t>บริษัท</w:t>
      </w:r>
      <w:r w:rsidRPr="00CE6618">
        <w:rPr>
          <w:rFonts w:ascii="Angsana New" w:hAnsi="Angsana New" w:cs="Angsana New"/>
          <w:b/>
          <w:sz w:val="26"/>
          <w:szCs w:val="26"/>
          <w:cs/>
        </w:rPr>
        <w:t>ยังเชื่อว่าตราบเท่าที่คดีความยังไม่เป็นที่ยุติ การที่</w:t>
      </w:r>
      <w:r w:rsidR="00590FA5" w:rsidRPr="00CE6618">
        <w:rPr>
          <w:rFonts w:ascii="Angsana New" w:hAnsi="Angsana New" w:cs="Angsana New"/>
          <w:b/>
          <w:sz w:val="26"/>
          <w:szCs w:val="26"/>
          <w:cs/>
        </w:rPr>
        <w:t>บริษัท</w:t>
      </w:r>
      <w:r w:rsidRPr="00CE6618">
        <w:rPr>
          <w:rFonts w:ascii="Angsana New" w:hAnsi="Angsana New" w:cs="Angsana New"/>
          <w:b/>
          <w:sz w:val="26"/>
          <w:szCs w:val="26"/>
          <w:cs/>
        </w:rPr>
        <w:t>ไม่ชำระดอกเบี้ยหุ้นกู้แปลงสภาพนั้นไม่ถือว่า</w:t>
      </w:r>
      <w:r w:rsidR="00590FA5" w:rsidRPr="00CE6618">
        <w:rPr>
          <w:rFonts w:ascii="Angsana New" w:hAnsi="Angsana New" w:cs="Angsana New"/>
          <w:b/>
          <w:sz w:val="26"/>
          <w:szCs w:val="26"/>
          <w:cs/>
        </w:rPr>
        <w:t>บริษัท</w:t>
      </w:r>
      <w:r w:rsidRPr="00CE6618">
        <w:rPr>
          <w:rFonts w:ascii="Angsana New" w:hAnsi="Angsana New" w:cs="Angsana New"/>
          <w:b/>
          <w:sz w:val="26"/>
          <w:szCs w:val="26"/>
          <w:cs/>
        </w:rPr>
        <w:t>ผิดเงื่อนไขหรือข้อตกลงใดๆ ในหุ้นกู้แปลงสภาพ</w:t>
      </w:r>
    </w:p>
    <w:p w14:paraId="0F1A61C7" w14:textId="77777777" w:rsidR="00304920" w:rsidRPr="00CE6618" w:rsidRDefault="0030492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6"/>
          <w:szCs w:val="26"/>
          <w:cs/>
          <w:lang w:val="th-TH"/>
        </w:rPr>
      </w:pPr>
    </w:p>
    <w:p w14:paraId="1E3C088E" w14:textId="4A04CF30" w:rsidR="008122B4" w:rsidRPr="00CE6618" w:rsidRDefault="008122B4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 w:cs="Angsana New"/>
          <w:sz w:val="26"/>
          <w:szCs w:val="26"/>
          <w:u w:val="none"/>
        </w:rPr>
      </w:pPr>
      <w:bookmarkStart w:id="25" w:name="_Toc40348064"/>
      <w:r w:rsidRPr="00CE6618">
        <w:rPr>
          <w:rFonts w:ascii="Angsana New" w:hAnsi="Angsana New" w:cs="Angsana New"/>
          <w:sz w:val="26"/>
          <w:szCs w:val="26"/>
          <w:u w:val="none"/>
          <w:cs/>
        </w:rPr>
        <w:t xml:space="preserve">ผลกระทบจาก </w:t>
      </w:r>
      <w:r w:rsidRPr="00CE6618">
        <w:rPr>
          <w:rFonts w:ascii="Angsana New" w:hAnsi="Angsana New" w:cs="Angsana New"/>
          <w:sz w:val="26"/>
          <w:szCs w:val="26"/>
          <w:u w:val="none"/>
        </w:rPr>
        <w:t>COVID-19</w:t>
      </w:r>
      <w:bookmarkEnd w:id="25"/>
    </w:p>
    <w:p w14:paraId="75D36D92" w14:textId="77777777" w:rsidR="00FF5FE0" w:rsidRPr="00CE6618" w:rsidRDefault="00FF5FE0" w:rsidP="00706E7D">
      <w:pPr>
        <w:rPr>
          <w:rFonts w:ascii="Angsana New" w:hAnsi="Angsana New" w:cs="Angsana New"/>
          <w:sz w:val="26"/>
          <w:szCs w:val="26"/>
        </w:rPr>
      </w:pPr>
      <w:bookmarkStart w:id="26" w:name="_GoBack"/>
      <w:bookmarkEnd w:id="26"/>
    </w:p>
    <w:p w14:paraId="4D82B3BD" w14:textId="247FE92A" w:rsidR="00927CE6" w:rsidRPr="009C17B7" w:rsidRDefault="005F790F" w:rsidP="00CE4AF0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  <w:r w:rsidRPr="00CE6618">
        <w:rPr>
          <w:rFonts w:ascii="Angsana New" w:hAnsi="Angsana New" w:cs="Angsana New"/>
          <w:sz w:val="26"/>
          <w:szCs w:val="26"/>
          <w:cs/>
        </w:rPr>
        <w:t>จาก</w:t>
      </w:r>
      <w:r w:rsidR="00A44F5B" w:rsidRPr="00CE6618">
        <w:rPr>
          <w:rFonts w:ascii="Angsana New" w:hAnsi="Angsana New" w:cs="Angsana New"/>
          <w:sz w:val="26"/>
          <w:szCs w:val="26"/>
          <w:cs/>
        </w:rPr>
        <w:t xml:space="preserve">วิกฤติ </w:t>
      </w:r>
      <w:r w:rsidR="00A44F5B" w:rsidRPr="00CE6618">
        <w:rPr>
          <w:rFonts w:ascii="Angsana New" w:hAnsi="Angsana New" w:cs="Angsana New"/>
          <w:sz w:val="26"/>
          <w:szCs w:val="26"/>
        </w:rPr>
        <w:t>COVID-</w:t>
      </w:r>
      <w:r w:rsidR="00A44F5B" w:rsidRPr="00CE6618">
        <w:rPr>
          <w:rFonts w:ascii="Angsana New" w:hAnsi="Angsana New" w:cs="Angsana New"/>
          <w:sz w:val="26"/>
          <w:szCs w:val="26"/>
          <w:cs/>
        </w:rPr>
        <w:t>19 ในปัจจุบันส่งผลกระทบต่อ</w:t>
      </w:r>
      <w:r w:rsidR="004B563B" w:rsidRPr="00CE6618">
        <w:rPr>
          <w:rFonts w:ascii="Angsana New" w:hAnsi="Angsana New" w:cs="Angsana New"/>
          <w:sz w:val="26"/>
          <w:szCs w:val="26"/>
          <w:cs/>
        </w:rPr>
        <w:t>เนื่องต่อ</w:t>
      </w:r>
      <w:r w:rsidR="00A44F5B" w:rsidRPr="00CE6618">
        <w:rPr>
          <w:rFonts w:ascii="Angsana New" w:hAnsi="Angsana New" w:cs="Angsana New"/>
          <w:sz w:val="26"/>
          <w:szCs w:val="26"/>
          <w:cs/>
        </w:rPr>
        <w:t>การดำเนินงานของกลุ่มบริษัท</w:t>
      </w:r>
      <w:r w:rsidR="004B563B" w:rsidRPr="00CE6618">
        <w:rPr>
          <w:rFonts w:ascii="Angsana New" w:hAnsi="Angsana New" w:cs="Angsana New"/>
          <w:sz w:val="26"/>
          <w:szCs w:val="26"/>
          <w:cs/>
        </w:rPr>
        <w:t>ในทุกประเทศ</w:t>
      </w:r>
      <w:r w:rsidR="00A44F5B" w:rsidRPr="00CE6618">
        <w:rPr>
          <w:rFonts w:ascii="Angsana New" w:hAnsi="Angsana New" w:cs="Angsana New"/>
          <w:sz w:val="26"/>
          <w:szCs w:val="26"/>
          <w:cs/>
        </w:rPr>
        <w:t xml:space="preserve"> โดยความรุนแรงของผลกระทบจากวิกฤติครั้งนี</w:t>
      </w:r>
      <w:r w:rsidRPr="00CE6618">
        <w:rPr>
          <w:rFonts w:ascii="Angsana New" w:hAnsi="Angsana New" w:cs="Angsana New"/>
          <w:sz w:val="26"/>
          <w:szCs w:val="26"/>
          <w:cs/>
        </w:rPr>
        <w:t>้</w:t>
      </w:r>
      <w:r w:rsidR="00A44F5B" w:rsidRPr="00CE6618">
        <w:rPr>
          <w:rFonts w:ascii="Angsana New" w:hAnsi="Angsana New" w:cs="Angsana New"/>
          <w:sz w:val="26"/>
          <w:szCs w:val="26"/>
          <w:cs/>
        </w:rPr>
        <w:t xml:space="preserve">แตกต่างกันไปในแต่ละประเทศ ผู้บริหารได้เริ่มวิเคราะห์ความรุนแรงของผลจากการระบาดใหญ่ครั้งนี้ในแต่ละบริษัท และตัดสินใจที่จะตั้งค่าเผื่อผลขาดทุนตามประมาณการของผู้บริหาร เพื่อบรรเทาผลกระทบที่อาจเกิดขึ้นทั้งในปัจจุบันและในอนาคต ซึ่งประเมินและคาดการณ์โดยใช้ข้อบ่งชี้ที่มีในปัจจุบันเพื่อบรรเทาผลกระทบจากการลดลงของรายได้ชั่วคราวที่เกิดจาก </w:t>
      </w:r>
      <w:r w:rsidR="00A44F5B" w:rsidRPr="00CE6618">
        <w:rPr>
          <w:rFonts w:ascii="Angsana New" w:hAnsi="Angsana New" w:cs="Angsana New"/>
          <w:sz w:val="26"/>
          <w:szCs w:val="26"/>
        </w:rPr>
        <w:t>COVID-</w:t>
      </w:r>
      <w:r w:rsidR="00A44F5B" w:rsidRPr="00CE6618">
        <w:rPr>
          <w:rFonts w:ascii="Angsana New" w:hAnsi="Angsana New" w:cs="Angsana New"/>
          <w:sz w:val="26"/>
          <w:szCs w:val="26"/>
          <w:cs/>
        </w:rPr>
        <w:t>19 และมาตรการบรรเทาทุกข์สำหรับลูกค้าราย</w:t>
      </w:r>
      <w:r w:rsidR="00A44F5B" w:rsidRPr="00A44F5B">
        <w:rPr>
          <w:rFonts w:ascii="Angsana New" w:hAnsi="Angsana New" w:cs="Angsana New"/>
          <w:sz w:val="26"/>
          <w:szCs w:val="26"/>
          <w:cs/>
        </w:rPr>
        <w:t>ย่อย ตามที่กล่าวในหมายเหตุข้อ 5 และ 6</w:t>
      </w:r>
      <w:r w:rsidR="00F70239" w:rsidRPr="00A90D19" w:rsidDel="00F70239">
        <w:rPr>
          <w:rFonts w:ascii="Angsana New" w:hAnsi="Angsana New" w:cs="Angsana New"/>
          <w:b/>
          <w:sz w:val="26"/>
          <w:szCs w:val="26"/>
          <w:cs/>
        </w:rPr>
        <w:t xml:space="preserve"> </w:t>
      </w:r>
    </w:p>
    <w:p w14:paraId="1F6D97EA" w14:textId="77777777" w:rsidR="009E3E80" w:rsidRPr="003C7959" w:rsidRDefault="009E3E80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26"/>
          <w:szCs w:val="26"/>
          <w:lang w:val="en-GB"/>
        </w:rPr>
      </w:pPr>
    </w:p>
    <w:sectPr w:rsidR="009E3E80" w:rsidRPr="003C7959" w:rsidSect="004022CA">
      <w:footerReference w:type="default" r:id="rId16"/>
      <w:pgSz w:w="11907" w:h="16840" w:code="9"/>
      <w:pgMar w:top="691" w:right="110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33603" w14:textId="77777777" w:rsidR="00C629FC" w:rsidRDefault="00C629FC">
      <w:r>
        <w:separator/>
      </w:r>
    </w:p>
  </w:endnote>
  <w:endnote w:type="continuationSeparator" w:id="0">
    <w:p w14:paraId="282B8764" w14:textId="77777777" w:rsidR="00C629FC" w:rsidRDefault="00C629FC">
      <w:r>
        <w:continuationSeparator/>
      </w:r>
    </w:p>
  </w:endnote>
  <w:endnote w:type="continuationNotice" w:id="1">
    <w:p w14:paraId="7787B16F" w14:textId="77777777" w:rsidR="00C629FC" w:rsidRDefault="00C629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29908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AC7342" w14:textId="77777777" w:rsidR="008661F3" w:rsidRPr="00A5378C" w:rsidRDefault="008661F3" w:rsidP="00A537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9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9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93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93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9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665234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E4B9C60" w14:textId="77777777" w:rsidR="008661F3" w:rsidRPr="00A355B8" w:rsidRDefault="008661F3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55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19746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1A36204" w14:textId="77777777" w:rsidR="008661F3" w:rsidRPr="00A355B8" w:rsidRDefault="008661F3" w:rsidP="004022C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65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9D080" w14:textId="77777777" w:rsidR="00C629FC" w:rsidRDefault="00C629FC">
      <w:r>
        <w:separator/>
      </w:r>
    </w:p>
  </w:footnote>
  <w:footnote w:type="continuationSeparator" w:id="0">
    <w:p w14:paraId="7CE6B80F" w14:textId="77777777" w:rsidR="00C629FC" w:rsidRDefault="00C629FC">
      <w:r>
        <w:continuationSeparator/>
      </w:r>
    </w:p>
  </w:footnote>
  <w:footnote w:type="continuationNotice" w:id="1">
    <w:p w14:paraId="61D195CC" w14:textId="77777777" w:rsidR="00C629FC" w:rsidRDefault="00C629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AFE0" w14:textId="77777777" w:rsidR="008661F3" w:rsidRPr="00FA7747" w:rsidRDefault="008661F3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9ECE662" w14:textId="77777777" w:rsidR="008661F3" w:rsidRPr="00FA7747" w:rsidRDefault="008661F3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 w:rsidRPr="00A43448"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 w:rsidRPr="00A4344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B637D39" w14:textId="1E8BC570" w:rsidR="008661F3" w:rsidRDefault="008661F3" w:rsidP="0049270C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 w:rsidRPr="00EC450F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</w:rPr>
      <w:t>งวดสามเดือนและหกเดือน</w:t>
    </w:r>
    <w:r>
      <w:rPr>
        <w:rFonts w:ascii="Angsana New" w:hAnsi="Angsana New" w:cs="Angsana New"/>
        <w:b w:val="0"/>
        <w:bCs/>
        <w:sz w:val="32"/>
        <w:szCs w:val="32"/>
        <w:cs/>
      </w:rPr>
      <w:t xml:space="preserve">สิ้นสุดวันที่ </w:t>
    </w:r>
    <w:r w:rsidRPr="005A6472">
      <w:rPr>
        <w:rFonts w:ascii="Angsana New" w:hAnsi="Angsana New" w:cs="Angsana New"/>
        <w:sz w:val="32"/>
        <w:szCs w:val="32"/>
        <w:lang w:val="en-US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E24C5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B2837D4" w14:textId="77777777" w:rsidR="008661F3" w:rsidRPr="00D026E6" w:rsidRDefault="008661F3" w:rsidP="006F1268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0DA81" w14:textId="77777777" w:rsidR="008661F3" w:rsidRPr="00FA7747" w:rsidRDefault="008661F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DB335F" w14:textId="77777777" w:rsidR="008661F3" w:rsidRPr="00FA7747" w:rsidRDefault="008661F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94E994E" w14:textId="6B6FEFA9" w:rsidR="008661F3" w:rsidRPr="00410770" w:rsidRDefault="008661F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30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75C1E59" w14:textId="77777777" w:rsidR="008661F3" w:rsidRPr="00074891" w:rsidRDefault="008661F3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9B368" w14:textId="77777777" w:rsidR="008661F3" w:rsidRDefault="008661F3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F003C5"/>
    <w:multiLevelType w:val="hybridMultilevel"/>
    <w:tmpl w:val="983845E0"/>
    <w:lvl w:ilvl="0" w:tplc="128CF338">
      <w:start w:val="1"/>
      <w:numFmt w:val="bullet"/>
      <w:lvlText w:val="-"/>
      <w:lvlJc w:val="left"/>
      <w:pPr>
        <w:ind w:left="126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9836CC9"/>
    <w:multiLevelType w:val="hybridMultilevel"/>
    <w:tmpl w:val="06AE9DAA"/>
    <w:lvl w:ilvl="0" w:tplc="FC5E3C9C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  <w:i w:val="0"/>
        <w:i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252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972" w:hanging="360"/>
      </w:pPr>
    </w:lvl>
    <w:lvl w:ilvl="2" w:tplc="0409001B" w:tentative="1">
      <w:start w:val="1"/>
      <w:numFmt w:val="lowerRoman"/>
      <w:lvlText w:val="%3."/>
      <w:lvlJc w:val="right"/>
      <w:pPr>
        <w:ind w:left="4692" w:hanging="180"/>
      </w:pPr>
    </w:lvl>
    <w:lvl w:ilvl="3" w:tplc="0409000F" w:tentative="1">
      <w:start w:val="1"/>
      <w:numFmt w:val="decimal"/>
      <w:lvlText w:val="%4."/>
      <w:lvlJc w:val="left"/>
      <w:pPr>
        <w:ind w:left="5412" w:hanging="360"/>
      </w:pPr>
    </w:lvl>
    <w:lvl w:ilvl="4" w:tplc="04090019" w:tentative="1">
      <w:start w:val="1"/>
      <w:numFmt w:val="lowerLetter"/>
      <w:lvlText w:val="%5."/>
      <w:lvlJc w:val="left"/>
      <w:pPr>
        <w:ind w:left="6132" w:hanging="360"/>
      </w:pPr>
    </w:lvl>
    <w:lvl w:ilvl="5" w:tplc="0409001B" w:tentative="1">
      <w:start w:val="1"/>
      <w:numFmt w:val="lowerRoman"/>
      <w:lvlText w:val="%6."/>
      <w:lvlJc w:val="right"/>
      <w:pPr>
        <w:ind w:left="6852" w:hanging="180"/>
      </w:pPr>
    </w:lvl>
    <w:lvl w:ilvl="6" w:tplc="0409000F" w:tentative="1">
      <w:start w:val="1"/>
      <w:numFmt w:val="decimal"/>
      <w:lvlText w:val="%7."/>
      <w:lvlJc w:val="left"/>
      <w:pPr>
        <w:ind w:left="7572" w:hanging="360"/>
      </w:pPr>
    </w:lvl>
    <w:lvl w:ilvl="7" w:tplc="04090019" w:tentative="1">
      <w:start w:val="1"/>
      <w:numFmt w:val="lowerLetter"/>
      <w:lvlText w:val="%8."/>
      <w:lvlJc w:val="left"/>
      <w:pPr>
        <w:ind w:left="8292" w:hanging="360"/>
      </w:pPr>
    </w:lvl>
    <w:lvl w:ilvl="8" w:tplc="0409001B" w:tentative="1">
      <w:start w:val="1"/>
      <w:numFmt w:val="lowerRoman"/>
      <w:lvlText w:val="%9."/>
      <w:lvlJc w:val="right"/>
      <w:pPr>
        <w:ind w:left="9012" w:hanging="180"/>
      </w:pPr>
    </w:lvl>
  </w:abstractNum>
  <w:abstractNum w:abstractNumId="10" w15:restartNumberingAfterBreak="0">
    <w:nsid w:val="38A54631"/>
    <w:multiLevelType w:val="hybridMultilevel"/>
    <w:tmpl w:val="293A0594"/>
    <w:lvl w:ilvl="0" w:tplc="5CC692CC">
      <w:start w:val="1"/>
      <w:numFmt w:val="thaiLetters"/>
      <w:lvlText w:val="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B179DD"/>
    <w:multiLevelType w:val="hybridMultilevel"/>
    <w:tmpl w:val="EA30B936"/>
    <w:lvl w:ilvl="0" w:tplc="D952B4C2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3C8C1157"/>
    <w:multiLevelType w:val="hybridMultilevel"/>
    <w:tmpl w:val="16F87D5C"/>
    <w:lvl w:ilvl="0" w:tplc="6D6669C4">
      <w:start w:val="8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592C1E"/>
    <w:multiLevelType w:val="hybridMultilevel"/>
    <w:tmpl w:val="848C6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263C93"/>
    <w:multiLevelType w:val="multilevel"/>
    <w:tmpl w:val="A9B29E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i w:val="0"/>
        <w:color w:val="auto"/>
        <w:sz w:val="26"/>
        <w:szCs w:val="26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b w:val="0"/>
        <w:bCs w:val="0"/>
        <w:i w:val="0"/>
        <w:iCs w:val="0"/>
        <w:sz w:val="24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7B324F9"/>
    <w:multiLevelType w:val="hybridMultilevel"/>
    <w:tmpl w:val="C49C1DB0"/>
    <w:lvl w:ilvl="0" w:tplc="18CA85B4">
      <w:start w:val="8"/>
      <w:numFmt w:val="bullet"/>
      <w:lvlText w:val="-"/>
      <w:lvlJc w:val="left"/>
      <w:pPr>
        <w:ind w:left="7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8" w15:restartNumberingAfterBreak="0">
    <w:nsid w:val="5F934E1C"/>
    <w:multiLevelType w:val="hybridMultilevel"/>
    <w:tmpl w:val="5F76BE6E"/>
    <w:lvl w:ilvl="0" w:tplc="EF6EE7C0">
      <w:start w:val="8"/>
      <w:numFmt w:val="bullet"/>
      <w:lvlText w:val="-"/>
      <w:lvlJc w:val="left"/>
      <w:pPr>
        <w:ind w:left="9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9" w15:restartNumberingAfterBreak="0">
    <w:nsid w:val="65BD47D3"/>
    <w:multiLevelType w:val="multilevel"/>
    <w:tmpl w:val="5B4AC2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-30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-2340" w:hanging="360"/>
      </w:pPr>
    </w:lvl>
    <w:lvl w:ilvl="2" w:tplc="0409001B" w:tentative="1">
      <w:start w:val="1"/>
      <w:numFmt w:val="lowerRoman"/>
      <w:lvlText w:val="%3."/>
      <w:lvlJc w:val="right"/>
      <w:pPr>
        <w:ind w:left="-1620" w:hanging="180"/>
      </w:pPr>
    </w:lvl>
    <w:lvl w:ilvl="3" w:tplc="0409000F" w:tentative="1">
      <w:start w:val="1"/>
      <w:numFmt w:val="decimal"/>
      <w:lvlText w:val="%4."/>
      <w:lvlJc w:val="left"/>
      <w:pPr>
        <w:ind w:left="-900" w:hanging="360"/>
      </w:pPr>
    </w:lvl>
    <w:lvl w:ilvl="4" w:tplc="04090019" w:tentative="1">
      <w:start w:val="1"/>
      <w:numFmt w:val="lowerLetter"/>
      <w:lvlText w:val="%5."/>
      <w:lvlJc w:val="left"/>
      <w:pPr>
        <w:ind w:left="-180" w:hanging="360"/>
      </w:pPr>
    </w:lvl>
    <w:lvl w:ilvl="5" w:tplc="0409001B" w:tentative="1">
      <w:start w:val="1"/>
      <w:numFmt w:val="lowerRoman"/>
      <w:lvlText w:val="%6."/>
      <w:lvlJc w:val="right"/>
      <w:pPr>
        <w:ind w:left="540" w:hanging="180"/>
      </w:pPr>
    </w:lvl>
    <w:lvl w:ilvl="6" w:tplc="0409000F" w:tentative="1">
      <w:start w:val="1"/>
      <w:numFmt w:val="decimal"/>
      <w:lvlText w:val="%7."/>
      <w:lvlJc w:val="left"/>
      <w:pPr>
        <w:ind w:left="1260" w:hanging="360"/>
      </w:pPr>
    </w:lvl>
    <w:lvl w:ilvl="7" w:tplc="04090019" w:tentative="1">
      <w:start w:val="1"/>
      <w:numFmt w:val="lowerLetter"/>
      <w:lvlText w:val="%8."/>
      <w:lvlJc w:val="left"/>
      <w:pPr>
        <w:ind w:left="1980" w:hanging="360"/>
      </w:pPr>
    </w:lvl>
    <w:lvl w:ilvl="8" w:tplc="0409001B" w:tentative="1">
      <w:start w:val="1"/>
      <w:numFmt w:val="lowerRoman"/>
      <w:lvlText w:val="%9."/>
      <w:lvlJc w:val="right"/>
      <w:pPr>
        <w:ind w:left="2700" w:hanging="180"/>
      </w:pPr>
    </w:lvl>
  </w:abstractNum>
  <w:abstractNum w:abstractNumId="21" w15:restartNumberingAfterBreak="0">
    <w:nsid w:val="691066EF"/>
    <w:multiLevelType w:val="multilevel"/>
    <w:tmpl w:val="6D605816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40"/>
      </w:pPr>
    </w:lvl>
    <w:lvl w:ilvl="1">
      <w:start w:val="1"/>
      <w:numFmt w:val="lowerLetter"/>
      <w:lvlText w:val="—"/>
      <w:lvlJc w:val="left"/>
      <w:pPr>
        <w:tabs>
          <w:tab w:val="num" w:pos="1400"/>
        </w:tabs>
        <w:ind w:left="14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081"/>
        </w:tabs>
        <w:ind w:left="208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421"/>
        </w:tabs>
        <w:ind w:left="242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761"/>
        </w:tabs>
        <w:ind w:left="276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101"/>
        </w:tabs>
        <w:ind w:left="310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441"/>
        </w:tabs>
        <w:ind w:left="344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781"/>
        </w:tabs>
        <w:ind w:left="3781" w:hanging="340"/>
      </w:pPr>
      <w:rPr>
        <w:rFonts w:ascii="9999999" w:hAnsi="9999999"/>
      </w:rPr>
    </w:lvl>
  </w:abstractNum>
  <w:abstractNum w:abstractNumId="22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C0BD9"/>
    <w:multiLevelType w:val="hybridMultilevel"/>
    <w:tmpl w:val="236070D6"/>
    <w:lvl w:ilvl="0" w:tplc="43824B68">
      <w:start w:val="1"/>
      <w:numFmt w:val="bullet"/>
      <w:lvlText w:val="-"/>
      <w:lvlJc w:val="left"/>
      <w:pPr>
        <w:ind w:left="45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5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252BB"/>
    <w:multiLevelType w:val="hybridMultilevel"/>
    <w:tmpl w:val="0D04B95C"/>
    <w:lvl w:ilvl="0" w:tplc="C0728A82">
      <w:numFmt w:val="bullet"/>
      <w:lvlText w:val="-"/>
      <w:lvlJc w:val="left"/>
      <w:pPr>
        <w:ind w:left="5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22"/>
  </w:num>
  <w:num w:numId="5">
    <w:abstractNumId w:val="26"/>
  </w:num>
  <w:num w:numId="6">
    <w:abstractNumId w:val="8"/>
  </w:num>
  <w:num w:numId="7">
    <w:abstractNumId w:val="2"/>
  </w:num>
  <w:num w:numId="8">
    <w:abstractNumId w:val="24"/>
  </w:num>
  <w:num w:numId="9">
    <w:abstractNumId w:val="10"/>
  </w:num>
  <w:num w:numId="10">
    <w:abstractNumId w:val="1"/>
  </w:num>
  <w:num w:numId="11">
    <w:abstractNumId w:val="9"/>
  </w:num>
  <w:num w:numId="12">
    <w:abstractNumId w:val="15"/>
  </w:num>
  <w:num w:numId="13">
    <w:abstractNumId w:val="20"/>
  </w:num>
  <w:num w:numId="14">
    <w:abstractNumId w:val="23"/>
  </w:num>
  <w:num w:numId="15">
    <w:abstractNumId w:val="16"/>
  </w:num>
  <w:num w:numId="16">
    <w:abstractNumId w:val="3"/>
  </w:num>
  <w:num w:numId="17">
    <w:abstractNumId w:val="13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25"/>
  </w:num>
  <w:num w:numId="24">
    <w:abstractNumId w:val="5"/>
  </w:num>
  <w:num w:numId="25">
    <w:abstractNumId w:val="6"/>
  </w:num>
  <w:num w:numId="26">
    <w:abstractNumId w:val="21"/>
  </w:num>
  <w:num w:numId="27">
    <w:abstractNumId w:val="0"/>
  </w:num>
  <w:num w:numId="28">
    <w:abstractNumId w:val="24"/>
  </w:num>
  <w:num w:numId="29">
    <w:abstractNumId w:val="11"/>
  </w:num>
  <w:num w:numId="30">
    <w:abstractNumId w:val="27"/>
  </w:num>
  <w:num w:numId="31">
    <w:abstractNumId w:val="18"/>
  </w:num>
  <w:num w:numId="32">
    <w:abstractNumId w:val="12"/>
  </w:num>
  <w:num w:numId="33">
    <w:abstractNumId w:val="17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9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0"/>
  </w:num>
  <w:num w:numId="57">
    <w:abstractNumId w:val="0"/>
  </w:num>
  <w:num w:numId="58">
    <w:abstractNumId w:val="0"/>
  </w:num>
  <w:num w:numId="59">
    <w:abstractNumId w:val="0"/>
  </w:num>
  <w:num w:numId="60">
    <w:abstractNumId w:val="0"/>
  </w:num>
  <w:num w:numId="61">
    <w:abstractNumId w:val="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264"/>
    <w:rsid w:val="000005C2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64C"/>
    <w:rsid w:val="0000579C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22E"/>
    <w:rsid w:val="00010374"/>
    <w:rsid w:val="00010C80"/>
    <w:rsid w:val="000112EE"/>
    <w:rsid w:val="000115FB"/>
    <w:rsid w:val="0001192B"/>
    <w:rsid w:val="00012C47"/>
    <w:rsid w:val="00012E83"/>
    <w:rsid w:val="0001336E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2A7"/>
    <w:rsid w:val="00017563"/>
    <w:rsid w:val="00017853"/>
    <w:rsid w:val="000179F5"/>
    <w:rsid w:val="00020021"/>
    <w:rsid w:val="00020144"/>
    <w:rsid w:val="0002039E"/>
    <w:rsid w:val="0002055E"/>
    <w:rsid w:val="00020575"/>
    <w:rsid w:val="00020666"/>
    <w:rsid w:val="00020882"/>
    <w:rsid w:val="000208BF"/>
    <w:rsid w:val="00020E35"/>
    <w:rsid w:val="00020F08"/>
    <w:rsid w:val="00021255"/>
    <w:rsid w:val="00022087"/>
    <w:rsid w:val="0002231A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5C16"/>
    <w:rsid w:val="00026132"/>
    <w:rsid w:val="000261DD"/>
    <w:rsid w:val="000264F9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4B9C"/>
    <w:rsid w:val="00034CB6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CAC"/>
    <w:rsid w:val="00036E95"/>
    <w:rsid w:val="00036F52"/>
    <w:rsid w:val="000378C7"/>
    <w:rsid w:val="00037979"/>
    <w:rsid w:val="00037E33"/>
    <w:rsid w:val="000404E2"/>
    <w:rsid w:val="0004065F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06E"/>
    <w:rsid w:val="000463AC"/>
    <w:rsid w:val="00046A71"/>
    <w:rsid w:val="00047017"/>
    <w:rsid w:val="000476F0"/>
    <w:rsid w:val="00047CC7"/>
    <w:rsid w:val="00047E0B"/>
    <w:rsid w:val="00047E70"/>
    <w:rsid w:val="0005031A"/>
    <w:rsid w:val="00050935"/>
    <w:rsid w:val="00050AD4"/>
    <w:rsid w:val="00050BEF"/>
    <w:rsid w:val="00050C98"/>
    <w:rsid w:val="00050DDE"/>
    <w:rsid w:val="00051417"/>
    <w:rsid w:val="00051814"/>
    <w:rsid w:val="000518C8"/>
    <w:rsid w:val="00051BC0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4F0A"/>
    <w:rsid w:val="00055245"/>
    <w:rsid w:val="000553C1"/>
    <w:rsid w:val="0005542F"/>
    <w:rsid w:val="00055589"/>
    <w:rsid w:val="000558C4"/>
    <w:rsid w:val="00055DC1"/>
    <w:rsid w:val="000569A6"/>
    <w:rsid w:val="000570A0"/>
    <w:rsid w:val="000606AB"/>
    <w:rsid w:val="00060AB1"/>
    <w:rsid w:val="00060C26"/>
    <w:rsid w:val="0006165F"/>
    <w:rsid w:val="00061955"/>
    <w:rsid w:val="00061B0E"/>
    <w:rsid w:val="00061CDD"/>
    <w:rsid w:val="00062031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033"/>
    <w:rsid w:val="0006537A"/>
    <w:rsid w:val="000654B1"/>
    <w:rsid w:val="00065604"/>
    <w:rsid w:val="00065C76"/>
    <w:rsid w:val="00065E8B"/>
    <w:rsid w:val="00065FCB"/>
    <w:rsid w:val="000666E6"/>
    <w:rsid w:val="00066B03"/>
    <w:rsid w:val="00066C26"/>
    <w:rsid w:val="000672DA"/>
    <w:rsid w:val="000672F9"/>
    <w:rsid w:val="000675C1"/>
    <w:rsid w:val="000678F0"/>
    <w:rsid w:val="000704B7"/>
    <w:rsid w:val="00070559"/>
    <w:rsid w:val="0007075C"/>
    <w:rsid w:val="000719EE"/>
    <w:rsid w:val="00071C80"/>
    <w:rsid w:val="00071E82"/>
    <w:rsid w:val="00071F73"/>
    <w:rsid w:val="00072132"/>
    <w:rsid w:val="00072166"/>
    <w:rsid w:val="00072552"/>
    <w:rsid w:val="000730C3"/>
    <w:rsid w:val="000732DB"/>
    <w:rsid w:val="00073367"/>
    <w:rsid w:val="000736BD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3E3"/>
    <w:rsid w:val="000826F9"/>
    <w:rsid w:val="00082881"/>
    <w:rsid w:val="00082944"/>
    <w:rsid w:val="00083497"/>
    <w:rsid w:val="00083D8D"/>
    <w:rsid w:val="00083E1D"/>
    <w:rsid w:val="00084299"/>
    <w:rsid w:val="000849D1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0FF9"/>
    <w:rsid w:val="000911C3"/>
    <w:rsid w:val="000913A0"/>
    <w:rsid w:val="0009140C"/>
    <w:rsid w:val="00092224"/>
    <w:rsid w:val="00092B09"/>
    <w:rsid w:val="00092DFA"/>
    <w:rsid w:val="00092EEE"/>
    <w:rsid w:val="00092F02"/>
    <w:rsid w:val="0009316C"/>
    <w:rsid w:val="0009353D"/>
    <w:rsid w:val="000937C3"/>
    <w:rsid w:val="00093B30"/>
    <w:rsid w:val="000941C0"/>
    <w:rsid w:val="0009470A"/>
    <w:rsid w:val="000949AE"/>
    <w:rsid w:val="00094BAF"/>
    <w:rsid w:val="00094BC2"/>
    <w:rsid w:val="00094D1B"/>
    <w:rsid w:val="00094FB4"/>
    <w:rsid w:val="00095845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9EB"/>
    <w:rsid w:val="000A0BB9"/>
    <w:rsid w:val="000A0C9E"/>
    <w:rsid w:val="000A0FBB"/>
    <w:rsid w:val="000A12A1"/>
    <w:rsid w:val="000A15E3"/>
    <w:rsid w:val="000A171A"/>
    <w:rsid w:val="000A1C47"/>
    <w:rsid w:val="000A1E4E"/>
    <w:rsid w:val="000A2225"/>
    <w:rsid w:val="000A2279"/>
    <w:rsid w:val="000A26A7"/>
    <w:rsid w:val="000A28AB"/>
    <w:rsid w:val="000A3093"/>
    <w:rsid w:val="000A3669"/>
    <w:rsid w:val="000A37E2"/>
    <w:rsid w:val="000A398B"/>
    <w:rsid w:val="000A3A0A"/>
    <w:rsid w:val="000A4114"/>
    <w:rsid w:val="000A42BF"/>
    <w:rsid w:val="000A4553"/>
    <w:rsid w:val="000A4B0B"/>
    <w:rsid w:val="000A4C2E"/>
    <w:rsid w:val="000A4D19"/>
    <w:rsid w:val="000A534B"/>
    <w:rsid w:val="000A5401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064"/>
    <w:rsid w:val="000B13D3"/>
    <w:rsid w:val="000B142E"/>
    <w:rsid w:val="000B14A1"/>
    <w:rsid w:val="000B1666"/>
    <w:rsid w:val="000B1B59"/>
    <w:rsid w:val="000B1C16"/>
    <w:rsid w:val="000B1CB1"/>
    <w:rsid w:val="000B210A"/>
    <w:rsid w:val="000B21CA"/>
    <w:rsid w:val="000B268E"/>
    <w:rsid w:val="000B287F"/>
    <w:rsid w:val="000B33FE"/>
    <w:rsid w:val="000B3423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7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05"/>
    <w:rsid w:val="000C4DF0"/>
    <w:rsid w:val="000C5243"/>
    <w:rsid w:val="000C539F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05"/>
    <w:rsid w:val="000C7C98"/>
    <w:rsid w:val="000C7FD9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1A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9A"/>
    <w:rsid w:val="000D7AE3"/>
    <w:rsid w:val="000E015E"/>
    <w:rsid w:val="000E069E"/>
    <w:rsid w:val="000E06AC"/>
    <w:rsid w:val="000E099D"/>
    <w:rsid w:val="000E0BB8"/>
    <w:rsid w:val="000E10DB"/>
    <w:rsid w:val="000E14C0"/>
    <w:rsid w:val="000E16D7"/>
    <w:rsid w:val="000E179A"/>
    <w:rsid w:val="000E23F3"/>
    <w:rsid w:val="000E245A"/>
    <w:rsid w:val="000E28E6"/>
    <w:rsid w:val="000E2C49"/>
    <w:rsid w:val="000E2F85"/>
    <w:rsid w:val="000E3067"/>
    <w:rsid w:val="000E3283"/>
    <w:rsid w:val="000E3392"/>
    <w:rsid w:val="000E3890"/>
    <w:rsid w:val="000E42B7"/>
    <w:rsid w:val="000E438F"/>
    <w:rsid w:val="000E44BF"/>
    <w:rsid w:val="000E4B9B"/>
    <w:rsid w:val="000E4BD7"/>
    <w:rsid w:val="000E532E"/>
    <w:rsid w:val="000E54C4"/>
    <w:rsid w:val="000E56AF"/>
    <w:rsid w:val="000E5B32"/>
    <w:rsid w:val="000E5B65"/>
    <w:rsid w:val="000E5F52"/>
    <w:rsid w:val="000E6687"/>
    <w:rsid w:val="000E6788"/>
    <w:rsid w:val="000E7AEE"/>
    <w:rsid w:val="000F0217"/>
    <w:rsid w:val="000F02B7"/>
    <w:rsid w:val="000F0637"/>
    <w:rsid w:val="000F0832"/>
    <w:rsid w:val="000F08E2"/>
    <w:rsid w:val="000F0BC6"/>
    <w:rsid w:val="000F0FF4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3B3D"/>
    <w:rsid w:val="000F42D3"/>
    <w:rsid w:val="000F4D71"/>
    <w:rsid w:val="000F59B5"/>
    <w:rsid w:val="000F5DB2"/>
    <w:rsid w:val="000F6F02"/>
    <w:rsid w:val="000F700F"/>
    <w:rsid w:val="000F71DD"/>
    <w:rsid w:val="000F7354"/>
    <w:rsid w:val="000F7E89"/>
    <w:rsid w:val="00100142"/>
    <w:rsid w:val="0010067E"/>
    <w:rsid w:val="00100A6A"/>
    <w:rsid w:val="00101949"/>
    <w:rsid w:val="00101A27"/>
    <w:rsid w:val="00101A8B"/>
    <w:rsid w:val="00101E1D"/>
    <w:rsid w:val="00102262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0D2"/>
    <w:rsid w:val="00106136"/>
    <w:rsid w:val="00106190"/>
    <w:rsid w:val="001063D4"/>
    <w:rsid w:val="00106658"/>
    <w:rsid w:val="00107B8A"/>
    <w:rsid w:val="0011021A"/>
    <w:rsid w:val="00110402"/>
    <w:rsid w:val="001108C2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B9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95A"/>
    <w:rsid w:val="0012298E"/>
    <w:rsid w:val="00122A8E"/>
    <w:rsid w:val="00122BAF"/>
    <w:rsid w:val="00123587"/>
    <w:rsid w:val="0012386E"/>
    <w:rsid w:val="001238A0"/>
    <w:rsid w:val="001239BC"/>
    <w:rsid w:val="00123DBE"/>
    <w:rsid w:val="001246CB"/>
    <w:rsid w:val="00124D32"/>
    <w:rsid w:val="0012508D"/>
    <w:rsid w:val="00125754"/>
    <w:rsid w:val="00125877"/>
    <w:rsid w:val="001274A0"/>
    <w:rsid w:val="0012761A"/>
    <w:rsid w:val="00127973"/>
    <w:rsid w:val="0013011B"/>
    <w:rsid w:val="00130388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88D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89B"/>
    <w:rsid w:val="00135AB7"/>
    <w:rsid w:val="001363AF"/>
    <w:rsid w:val="0013657B"/>
    <w:rsid w:val="00137083"/>
    <w:rsid w:val="0013717D"/>
    <w:rsid w:val="00137439"/>
    <w:rsid w:val="001377AE"/>
    <w:rsid w:val="0013796D"/>
    <w:rsid w:val="001379B1"/>
    <w:rsid w:val="00137DAB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6A7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479F4"/>
    <w:rsid w:val="00150171"/>
    <w:rsid w:val="00150273"/>
    <w:rsid w:val="0015060B"/>
    <w:rsid w:val="001508F8"/>
    <w:rsid w:val="00151AD7"/>
    <w:rsid w:val="00151CA0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4FC0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65E"/>
    <w:rsid w:val="0016178C"/>
    <w:rsid w:val="00161AC9"/>
    <w:rsid w:val="00161C6E"/>
    <w:rsid w:val="00162451"/>
    <w:rsid w:val="00162E95"/>
    <w:rsid w:val="00162FFC"/>
    <w:rsid w:val="001634C1"/>
    <w:rsid w:val="001639BA"/>
    <w:rsid w:val="00163FB1"/>
    <w:rsid w:val="00163FC4"/>
    <w:rsid w:val="00164BF3"/>
    <w:rsid w:val="00164CFD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7FE"/>
    <w:rsid w:val="001708FA"/>
    <w:rsid w:val="00170D50"/>
    <w:rsid w:val="00170EB5"/>
    <w:rsid w:val="00171361"/>
    <w:rsid w:val="001717D4"/>
    <w:rsid w:val="00171880"/>
    <w:rsid w:val="0017198F"/>
    <w:rsid w:val="001719AF"/>
    <w:rsid w:val="00171D7E"/>
    <w:rsid w:val="001723F7"/>
    <w:rsid w:val="00172429"/>
    <w:rsid w:val="001729D5"/>
    <w:rsid w:val="00173059"/>
    <w:rsid w:val="00173786"/>
    <w:rsid w:val="00173D47"/>
    <w:rsid w:val="00174060"/>
    <w:rsid w:val="00174161"/>
    <w:rsid w:val="0017439B"/>
    <w:rsid w:val="00174BF5"/>
    <w:rsid w:val="00175027"/>
    <w:rsid w:val="00175169"/>
    <w:rsid w:val="001751A8"/>
    <w:rsid w:val="00175590"/>
    <w:rsid w:val="001757CF"/>
    <w:rsid w:val="001758A5"/>
    <w:rsid w:val="00175C74"/>
    <w:rsid w:val="00175E89"/>
    <w:rsid w:val="00175F1A"/>
    <w:rsid w:val="001768D4"/>
    <w:rsid w:val="00176C9D"/>
    <w:rsid w:val="00176FC7"/>
    <w:rsid w:val="0017765D"/>
    <w:rsid w:val="00177EE2"/>
    <w:rsid w:val="0018075B"/>
    <w:rsid w:val="001807B9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E5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EEB"/>
    <w:rsid w:val="00185FDB"/>
    <w:rsid w:val="001864CA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637"/>
    <w:rsid w:val="00192C38"/>
    <w:rsid w:val="00192F3E"/>
    <w:rsid w:val="00193035"/>
    <w:rsid w:val="00193725"/>
    <w:rsid w:val="00193BFA"/>
    <w:rsid w:val="0019403B"/>
    <w:rsid w:val="001949BC"/>
    <w:rsid w:val="00194B2A"/>
    <w:rsid w:val="00194D35"/>
    <w:rsid w:val="00194D7B"/>
    <w:rsid w:val="00194DD2"/>
    <w:rsid w:val="001950B9"/>
    <w:rsid w:val="00195149"/>
    <w:rsid w:val="00195304"/>
    <w:rsid w:val="00195516"/>
    <w:rsid w:val="00195B1F"/>
    <w:rsid w:val="00195DC1"/>
    <w:rsid w:val="00196228"/>
    <w:rsid w:val="001962F5"/>
    <w:rsid w:val="001964A9"/>
    <w:rsid w:val="00196CB8"/>
    <w:rsid w:val="00196CBF"/>
    <w:rsid w:val="0019739F"/>
    <w:rsid w:val="001973B5"/>
    <w:rsid w:val="00197591"/>
    <w:rsid w:val="0019762E"/>
    <w:rsid w:val="00197831"/>
    <w:rsid w:val="00197C3A"/>
    <w:rsid w:val="00197E2D"/>
    <w:rsid w:val="00197EE5"/>
    <w:rsid w:val="001A06E4"/>
    <w:rsid w:val="001A0AC6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3849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CF"/>
    <w:rsid w:val="001A77F0"/>
    <w:rsid w:val="001A7C47"/>
    <w:rsid w:val="001B018E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8B8"/>
    <w:rsid w:val="001B2937"/>
    <w:rsid w:val="001B33F9"/>
    <w:rsid w:val="001B375C"/>
    <w:rsid w:val="001B37F6"/>
    <w:rsid w:val="001B4233"/>
    <w:rsid w:val="001B49E6"/>
    <w:rsid w:val="001B4DD7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19"/>
    <w:rsid w:val="001C0CE9"/>
    <w:rsid w:val="001C1415"/>
    <w:rsid w:val="001C1823"/>
    <w:rsid w:val="001C18AD"/>
    <w:rsid w:val="001C1A36"/>
    <w:rsid w:val="001C21A0"/>
    <w:rsid w:val="001C2307"/>
    <w:rsid w:val="001C246C"/>
    <w:rsid w:val="001C28A3"/>
    <w:rsid w:val="001C2FF9"/>
    <w:rsid w:val="001C351A"/>
    <w:rsid w:val="001C367A"/>
    <w:rsid w:val="001C3B09"/>
    <w:rsid w:val="001C40CD"/>
    <w:rsid w:val="001C4325"/>
    <w:rsid w:val="001C50F2"/>
    <w:rsid w:val="001C615F"/>
    <w:rsid w:val="001C63A1"/>
    <w:rsid w:val="001C63A5"/>
    <w:rsid w:val="001C64E4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1DED"/>
    <w:rsid w:val="001D2824"/>
    <w:rsid w:val="001D2B07"/>
    <w:rsid w:val="001D2FEC"/>
    <w:rsid w:val="001D38AB"/>
    <w:rsid w:val="001D3DA4"/>
    <w:rsid w:val="001D3DFA"/>
    <w:rsid w:val="001D3E79"/>
    <w:rsid w:val="001D5082"/>
    <w:rsid w:val="001D522E"/>
    <w:rsid w:val="001D5961"/>
    <w:rsid w:val="001D5D99"/>
    <w:rsid w:val="001D65BD"/>
    <w:rsid w:val="001D65E4"/>
    <w:rsid w:val="001D6F41"/>
    <w:rsid w:val="001D73E2"/>
    <w:rsid w:val="001D792D"/>
    <w:rsid w:val="001D7DA1"/>
    <w:rsid w:val="001E0205"/>
    <w:rsid w:val="001E0976"/>
    <w:rsid w:val="001E0CE4"/>
    <w:rsid w:val="001E10AC"/>
    <w:rsid w:val="001E1438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3CF"/>
    <w:rsid w:val="001E3A83"/>
    <w:rsid w:val="001E3F31"/>
    <w:rsid w:val="001E455D"/>
    <w:rsid w:val="001E45BD"/>
    <w:rsid w:val="001E4733"/>
    <w:rsid w:val="001E4774"/>
    <w:rsid w:val="001E47B3"/>
    <w:rsid w:val="001E4C6F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942"/>
    <w:rsid w:val="001E7A88"/>
    <w:rsid w:val="001E7EF8"/>
    <w:rsid w:val="001F0B07"/>
    <w:rsid w:val="001F0E82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76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6FA7"/>
    <w:rsid w:val="001F7627"/>
    <w:rsid w:val="001F7BC6"/>
    <w:rsid w:val="001F7CA1"/>
    <w:rsid w:val="0020021E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8A5"/>
    <w:rsid w:val="00201AA0"/>
    <w:rsid w:val="00201CF8"/>
    <w:rsid w:val="00201EC0"/>
    <w:rsid w:val="00202491"/>
    <w:rsid w:val="00202B12"/>
    <w:rsid w:val="00202E26"/>
    <w:rsid w:val="00202E9D"/>
    <w:rsid w:val="00202EB3"/>
    <w:rsid w:val="00203012"/>
    <w:rsid w:val="00203A1C"/>
    <w:rsid w:val="00203B9F"/>
    <w:rsid w:val="00203D30"/>
    <w:rsid w:val="00203E44"/>
    <w:rsid w:val="00204018"/>
    <w:rsid w:val="002049B7"/>
    <w:rsid w:val="00204E6B"/>
    <w:rsid w:val="00204E7A"/>
    <w:rsid w:val="00204EA3"/>
    <w:rsid w:val="0020518E"/>
    <w:rsid w:val="00205673"/>
    <w:rsid w:val="0020659C"/>
    <w:rsid w:val="0020690E"/>
    <w:rsid w:val="00206CB0"/>
    <w:rsid w:val="00206DEC"/>
    <w:rsid w:val="00207168"/>
    <w:rsid w:val="00207395"/>
    <w:rsid w:val="00207454"/>
    <w:rsid w:val="0021020C"/>
    <w:rsid w:val="00211165"/>
    <w:rsid w:val="0021139F"/>
    <w:rsid w:val="002115C2"/>
    <w:rsid w:val="002115CB"/>
    <w:rsid w:val="002115E0"/>
    <w:rsid w:val="00212214"/>
    <w:rsid w:val="0021287D"/>
    <w:rsid w:val="00212B33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3D49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BD8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A16"/>
    <w:rsid w:val="00224BB2"/>
    <w:rsid w:val="00224D67"/>
    <w:rsid w:val="002254D7"/>
    <w:rsid w:val="00225627"/>
    <w:rsid w:val="002256F3"/>
    <w:rsid w:val="00225D4D"/>
    <w:rsid w:val="0022635D"/>
    <w:rsid w:val="002264F9"/>
    <w:rsid w:val="002264FF"/>
    <w:rsid w:val="002265D8"/>
    <w:rsid w:val="002265F9"/>
    <w:rsid w:val="0022682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B04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ADA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03"/>
    <w:rsid w:val="00243C61"/>
    <w:rsid w:val="002442ED"/>
    <w:rsid w:val="002443B7"/>
    <w:rsid w:val="002447E4"/>
    <w:rsid w:val="00245271"/>
    <w:rsid w:val="00245379"/>
    <w:rsid w:val="002454EF"/>
    <w:rsid w:val="00245AA3"/>
    <w:rsid w:val="00245F7D"/>
    <w:rsid w:val="00246041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4D6"/>
    <w:rsid w:val="00252647"/>
    <w:rsid w:val="00252A5D"/>
    <w:rsid w:val="00253264"/>
    <w:rsid w:val="0025326E"/>
    <w:rsid w:val="00253379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57CCA"/>
    <w:rsid w:val="00260034"/>
    <w:rsid w:val="002600EF"/>
    <w:rsid w:val="002603B1"/>
    <w:rsid w:val="0026051B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2B94"/>
    <w:rsid w:val="00263041"/>
    <w:rsid w:val="00263417"/>
    <w:rsid w:val="00264106"/>
    <w:rsid w:val="00264142"/>
    <w:rsid w:val="002644C8"/>
    <w:rsid w:val="00264686"/>
    <w:rsid w:val="002646D4"/>
    <w:rsid w:val="002648A8"/>
    <w:rsid w:val="002649E5"/>
    <w:rsid w:val="00264D2E"/>
    <w:rsid w:val="00265161"/>
    <w:rsid w:val="0026521A"/>
    <w:rsid w:val="00265661"/>
    <w:rsid w:val="00265F36"/>
    <w:rsid w:val="00265F65"/>
    <w:rsid w:val="002662D6"/>
    <w:rsid w:val="00266557"/>
    <w:rsid w:val="002665F4"/>
    <w:rsid w:val="00266610"/>
    <w:rsid w:val="0026680E"/>
    <w:rsid w:val="00266CF3"/>
    <w:rsid w:val="00266DDD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2F"/>
    <w:rsid w:val="00272031"/>
    <w:rsid w:val="0027215C"/>
    <w:rsid w:val="00272342"/>
    <w:rsid w:val="0027265F"/>
    <w:rsid w:val="00272C03"/>
    <w:rsid w:val="00272D23"/>
    <w:rsid w:val="00272D9E"/>
    <w:rsid w:val="00272FC2"/>
    <w:rsid w:val="002734AC"/>
    <w:rsid w:val="0027358C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6C"/>
    <w:rsid w:val="002775DC"/>
    <w:rsid w:val="002779E8"/>
    <w:rsid w:val="00277EE3"/>
    <w:rsid w:val="0028029D"/>
    <w:rsid w:val="002803F6"/>
    <w:rsid w:val="0028050E"/>
    <w:rsid w:val="002807E8"/>
    <w:rsid w:val="00280B2C"/>
    <w:rsid w:val="00280FFC"/>
    <w:rsid w:val="002811B8"/>
    <w:rsid w:val="0028164A"/>
    <w:rsid w:val="00282433"/>
    <w:rsid w:val="00282600"/>
    <w:rsid w:val="00282648"/>
    <w:rsid w:val="00283130"/>
    <w:rsid w:val="00283250"/>
    <w:rsid w:val="00283275"/>
    <w:rsid w:val="0028327B"/>
    <w:rsid w:val="002835F6"/>
    <w:rsid w:val="00284D50"/>
    <w:rsid w:val="00284E05"/>
    <w:rsid w:val="00284FE0"/>
    <w:rsid w:val="00285442"/>
    <w:rsid w:val="002854F8"/>
    <w:rsid w:val="002865F4"/>
    <w:rsid w:val="00286617"/>
    <w:rsid w:val="00286671"/>
    <w:rsid w:val="0028799B"/>
    <w:rsid w:val="00287BD2"/>
    <w:rsid w:val="00287D2B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3FE"/>
    <w:rsid w:val="00293609"/>
    <w:rsid w:val="00293648"/>
    <w:rsid w:val="00293BE2"/>
    <w:rsid w:val="00293D22"/>
    <w:rsid w:val="00294672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25"/>
    <w:rsid w:val="002968DE"/>
    <w:rsid w:val="00296A92"/>
    <w:rsid w:val="00296D3E"/>
    <w:rsid w:val="00296F2B"/>
    <w:rsid w:val="002975B1"/>
    <w:rsid w:val="002978B6"/>
    <w:rsid w:val="002A0398"/>
    <w:rsid w:val="002A03F0"/>
    <w:rsid w:val="002A09C2"/>
    <w:rsid w:val="002A11D1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093"/>
    <w:rsid w:val="002A370B"/>
    <w:rsid w:val="002A37CB"/>
    <w:rsid w:val="002A443C"/>
    <w:rsid w:val="002A447F"/>
    <w:rsid w:val="002A4595"/>
    <w:rsid w:val="002A495F"/>
    <w:rsid w:val="002A4B3E"/>
    <w:rsid w:val="002A4C02"/>
    <w:rsid w:val="002A5133"/>
    <w:rsid w:val="002A574E"/>
    <w:rsid w:val="002A5D67"/>
    <w:rsid w:val="002A6302"/>
    <w:rsid w:val="002A644B"/>
    <w:rsid w:val="002A689B"/>
    <w:rsid w:val="002A6930"/>
    <w:rsid w:val="002A6C0B"/>
    <w:rsid w:val="002A7603"/>
    <w:rsid w:val="002A78B6"/>
    <w:rsid w:val="002A7B8A"/>
    <w:rsid w:val="002A7BA5"/>
    <w:rsid w:val="002A7D0F"/>
    <w:rsid w:val="002A7D8F"/>
    <w:rsid w:val="002A7E5D"/>
    <w:rsid w:val="002A7FE4"/>
    <w:rsid w:val="002B0DC9"/>
    <w:rsid w:val="002B10A5"/>
    <w:rsid w:val="002B1773"/>
    <w:rsid w:val="002B1A76"/>
    <w:rsid w:val="002B238F"/>
    <w:rsid w:val="002B243E"/>
    <w:rsid w:val="002B245C"/>
    <w:rsid w:val="002B2CDD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5C6"/>
    <w:rsid w:val="002B5715"/>
    <w:rsid w:val="002B5734"/>
    <w:rsid w:val="002B57A1"/>
    <w:rsid w:val="002B5875"/>
    <w:rsid w:val="002B5B13"/>
    <w:rsid w:val="002B5B7D"/>
    <w:rsid w:val="002B5DA6"/>
    <w:rsid w:val="002B6159"/>
    <w:rsid w:val="002B618B"/>
    <w:rsid w:val="002B61BE"/>
    <w:rsid w:val="002B64A4"/>
    <w:rsid w:val="002B7001"/>
    <w:rsid w:val="002B71F8"/>
    <w:rsid w:val="002B749D"/>
    <w:rsid w:val="002B750B"/>
    <w:rsid w:val="002B75DA"/>
    <w:rsid w:val="002B7981"/>
    <w:rsid w:val="002C0260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2F8A"/>
    <w:rsid w:val="002C4417"/>
    <w:rsid w:val="002C482B"/>
    <w:rsid w:val="002C4AF6"/>
    <w:rsid w:val="002C519B"/>
    <w:rsid w:val="002C57C6"/>
    <w:rsid w:val="002C5B17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1D5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06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ACC"/>
    <w:rsid w:val="002E4C88"/>
    <w:rsid w:val="002E4D02"/>
    <w:rsid w:val="002E50A6"/>
    <w:rsid w:val="002E5182"/>
    <w:rsid w:val="002E5D04"/>
    <w:rsid w:val="002E5D37"/>
    <w:rsid w:val="002E5D6C"/>
    <w:rsid w:val="002E5FC4"/>
    <w:rsid w:val="002E6263"/>
    <w:rsid w:val="002E654A"/>
    <w:rsid w:val="002E6591"/>
    <w:rsid w:val="002E69EB"/>
    <w:rsid w:val="002E6C17"/>
    <w:rsid w:val="002E6C5F"/>
    <w:rsid w:val="002E6CAB"/>
    <w:rsid w:val="002E6D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2BA1"/>
    <w:rsid w:val="002F2D98"/>
    <w:rsid w:val="002F33BD"/>
    <w:rsid w:val="002F373D"/>
    <w:rsid w:val="002F3F31"/>
    <w:rsid w:val="002F470A"/>
    <w:rsid w:val="002F472A"/>
    <w:rsid w:val="002F48A4"/>
    <w:rsid w:val="002F4B48"/>
    <w:rsid w:val="002F516A"/>
    <w:rsid w:val="002F5629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6FCB"/>
    <w:rsid w:val="002F7041"/>
    <w:rsid w:val="002F7582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495"/>
    <w:rsid w:val="003055F1"/>
    <w:rsid w:val="0030566D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302"/>
    <w:rsid w:val="00322774"/>
    <w:rsid w:val="0032287A"/>
    <w:rsid w:val="003230CE"/>
    <w:rsid w:val="00323565"/>
    <w:rsid w:val="0032361C"/>
    <w:rsid w:val="00324055"/>
    <w:rsid w:val="003243B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51F"/>
    <w:rsid w:val="00330856"/>
    <w:rsid w:val="0033085C"/>
    <w:rsid w:val="00331012"/>
    <w:rsid w:val="00331205"/>
    <w:rsid w:val="00331C92"/>
    <w:rsid w:val="0033276F"/>
    <w:rsid w:val="00332962"/>
    <w:rsid w:val="00332D2E"/>
    <w:rsid w:val="00333482"/>
    <w:rsid w:val="00333CEF"/>
    <w:rsid w:val="00333E34"/>
    <w:rsid w:val="00334526"/>
    <w:rsid w:val="00334958"/>
    <w:rsid w:val="00334C61"/>
    <w:rsid w:val="003367A9"/>
    <w:rsid w:val="00336A5E"/>
    <w:rsid w:val="003374D4"/>
    <w:rsid w:val="0033781D"/>
    <w:rsid w:val="00337B93"/>
    <w:rsid w:val="00340488"/>
    <w:rsid w:val="003405C6"/>
    <w:rsid w:val="00340952"/>
    <w:rsid w:val="00340AD1"/>
    <w:rsid w:val="00340B12"/>
    <w:rsid w:val="00340EC6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76D"/>
    <w:rsid w:val="00345788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47F85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436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06D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47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8EB"/>
    <w:rsid w:val="003679C8"/>
    <w:rsid w:val="00367E0E"/>
    <w:rsid w:val="00367E33"/>
    <w:rsid w:val="00367E9C"/>
    <w:rsid w:val="00370121"/>
    <w:rsid w:val="003702BE"/>
    <w:rsid w:val="0037093A"/>
    <w:rsid w:val="003709FA"/>
    <w:rsid w:val="00370C7A"/>
    <w:rsid w:val="00370CD5"/>
    <w:rsid w:val="00370CF8"/>
    <w:rsid w:val="00370EB0"/>
    <w:rsid w:val="00371225"/>
    <w:rsid w:val="00371360"/>
    <w:rsid w:val="00371AC8"/>
    <w:rsid w:val="00371BBF"/>
    <w:rsid w:val="00371C96"/>
    <w:rsid w:val="0037224C"/>
    <w:rsid w:val="0037242C"/>
    <w:rsid w:val="0037248A"/>
    <w:rsid w:val="00372675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6EA4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224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74A"/>
    <w:rsid w:val="003A0B4F"/>
    <w:rsid w:val="003A0E2D"/>
    <w:rsid w:val="003A0EF4"/>
    <w:rsid w:val="003A1095"/>
    <w:rsid w:val="003A10CE"/>
    <w:rsid w:val="003A1105"/>
    <w:rsid w:val="003A110D"/>
    <w:rsid w:val="003A135F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3D66"/>
    <w:rsid w:val="003A40E3"/>
    <w:rsid w:val="003A412D"/>
    <w:rsid w:val="003A42F1"/>
    <w:rsid w:val="003A4876"/>
    <w:rsid w:val="003A49D9"/>
    <w:rsid w:val="003A4FF8"/>
    <w:rsid w:val="003A52E8"/>
    <w:rsid w:val="003A5B44"/>
    <w:rsid w:val="003A5CFF"/>
    <w:rsid w:val="003A607D"/>
    <w:rsid w:val="003A61C3"/>
    <w:rsid w:val="003A6754"/>
    <w:rsid w:val="003A699A"/>
    <w:rsid w:val="003A6F0C"/>
    <w:rsid w:val="003A79D1"/>
    <w:rsid w:val="003A7A04"/>
    <w:rsid w:val="003B0A78"/>
    <w:rsid w:val="003B0BE2"/>
    <w:rsid w:val="003B0BE6"/>
    <w:rsid w:val="003B0CA7"/>
    <w:rsid w:val="003B144F"/>
    <w:rsid w:val="003B161C"/>
    <w:rsid w:val="003B1826"/>
    <w:rsid w:val="003B1D6C"/>
    <w:rsid w:val="003B1E77"/>
    <w:rsid w:val="003B1E7C"/>
    <w:rsid w:val="003B1EF3"/>
    <w:rsid w:val="003B1F01"/>
    <w:rsid w:val="003B1F86"/>
    <w:rsid w:val="003B22C4"/>
    <w:rsid w:val="003B2A69"/>
    <w:rsid w:val="003B314F"/>
    <w:rsid w:val="003B37EC"/>
    <w:rsid w:val="003B392D"/>
    <w:rsid w:val="003B3DEC"/>
    <w:rsid w:val="003B3FDB"/>
    <w:rsid w:val="003B507A"/>
    <w:rsid w:val="003B50D2"/>
    <w:rsid w:val="003B5403"/>
    <w:rsid w:val="003B65D4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0D3D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247"/>
    <w:rsid w:val="003C45F1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959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C9F"/>
    <w:rsid w:val="003D3D3C"/>
    <w:rsid w:val="003D4C0D"/>
    <w:rsid w:val="003D4E43"/>
    <w:rsid w:val="003D5012"/>
    <w:rsid w:val="003D5162"/>
    <w:rsid w:val="003D529C"/>
    <w:rsid w:val="003D5362"/>
    <w:rsid w:val="003D5F01"/>
    <w:rsid w:val="003D64C7"/>
    <w:rsid w:val="003D6828"/>
    <w:rsid w:val="003D6BA4"/>
    <w:rsid w:val="003D6DF4"/>
    <w:rsid w:val="003D78F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BFF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F038D"/>
    <w:rsid w:val="003F0524"/>
    <w:rsid w:val="003F06E0"/>
    <w:rsid w:val="003F0C1C"/>
    <w:rsid w:val="003F148A"/>
    <w:rsid w:val="003F1C7B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B36"/>
    <w:rsid w:val="003F62FF"/>
    <w:rsid w:val="003F691F"/>
    <w:rsid w:val="003F6F38"/>
    <w:rsid w:val="003F707D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3A5"/>
    <w:rsid w:val="004027F0"/>
    <w:rsid w:val="0040297E"/>
    <w:rsid w:val="0040306B"/>
    <w:rsid w:val="004039AF"/>
    <w:rsid w:val="00403A57"/>
    <w:rsid w:val="00403A67"/>
    <w:rsid w:val="00403D66"/>
    <w:rsid w:val="00403D9F"/>
    <w:rsid w:val="00403ECE"/>
    <w:rsid w:val="00404039"/>
    <w:rsid w:val="00404609"/>
    <w:rsid w:val="00404F55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07C2F"/>
    <w:rsid w:val="00410770"/>
    <w:rsid w:val="004107AF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03E"/>
    <w:rsid w:val="00413666"/>
    <w:rsid w:val="00413E23"/>
    <w:rsid w:val="00413F17"/>
    <w:rsid w:val="0041446F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640"/>
    <w:rsid w:val="00416AE5"/>
    <w:rsid w:val="00416BD0"/>
    <w:rsid w:val="00417025"/>
    <w:rsid w:val="004172D5"/>
    <w:rsid w:val="004172F8"/>
    <w:rsid w:val="00417F29"/>
    <w:rsid w:val="00417F37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3C7"/>
    <w:rsid w:val="0042290E"/>
    <w:rsid w:val="00422AAB"/>
    <w:rsid w:val="004230AE"/>
    <w:rsid w:val="00423856"/>
    <w:rsid w:val="0042401E"/>
    <w:rsid w:val="00424154"/>
    <w:rsid w:val="00424279"/>
    <w:rsid w:val="0042436C"/>
    <w:rsid w:val="0042437E"/>
    <w:rsid w:val="004243A9"/>
    <w:rsid w:val="0042444C"/>
    <w:rsid w:val="0042468B"/>
    <w:rsid w:val="0042491D"/>
    <w:rsid w:val="00424FCC"/>
    <w:rsid w:val="00425049"/>
    <w:rsid w:val="0042534C"/>
    <w:rsid w:val="004255C3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87C"/>
    <w:rsid w:val="004278BD"/>
    <w:rsid w:val="00427BF1"/>
    <w:rsid w:val="00427D4A"/>
    <w:rsid w:val="00427EB9"/>
    <w:rsid w:val="00430A62"/>
    <w:rsid w:val="00430D53"/>
    <w:rsid w:val="00430D70"/>
    <w:rsid w:val="004310FE"/>
    <w:rsid w:val="00431917"/>
    <w:rsid w:val="004319EC"/>
    <w:rsid w:val="00431EC7"/>
    <w:rsid w:val="00431F5A"/>
    <w:rsid w:val="00431F74"/>
    <w:rsid w:val="004326B8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37C41"/>
    <w:rsid w:val="00437FE4"/>
    <w:rsid w:val="00440002"/>
    <w:rsid w:val="00440222"/>
    <w:rsid w:val="004402DF"/>
    <w:rsid w:val="00440816"/>
    <w:rsid w:val="00440E84"/>
    <w:rsid w:val="00440FC7"/>
    <w:rsid w:val="0044104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5E0C"/>
    <w:rsid w:val="00445F79"/>
    <w:rsid w:val="00446229"/>
    <w:rsid w:val="0044636C"/>
    <w:rsid w:val="004464BE"/>
    <w:rsid w:val="0044694B"/>
    <w:rsid w:val="00446D2F"/>
    <w:rsid w:val="004474F9"/>
    <w:rsid w:val="00447BB8"/>
    <w:rsid w:val="004501E8"/>
    <w:rsid w:val="004511FA"/>
    <w:rsid w:val="0045141E"/>
    <w:rsid w:val="00451BC0"/>
    <w:rsid w:val="00451EA4"/>
    <w:rsid w:val="00452011"/>
    <w:rsid w:val="0045203F"/>
    <w:rsid w:val="0045207E"/>
    <w:rsid w:val="00452728"/>
    <w:rsid w:val="00452B8F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C8"/>
    <w:rsid w:val="004573DB"/>
    <w:rsid w:val="00460722"/>
    <w:rsid w:val="00461586"/>
    <w:rsid w:val="00462970"/>
    <w:rsid w:val="00462B95"/>
    <w:rsid w:val="0046326D"/>
    <w:rsid w:val="004638AA"/>
    <w:rsid w:val="00463B99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19F"/>
    <w:rsid w:val="004745E7"/>
    <w:rsid w:val="00474634"/>
    <w:rsid w:val="0047483B"/>
    <w:rsid w:val="00475A0A"/>
    <w:rsid w:val="00475BED"/>
    <w:rsid w:val="00476655"/>
    <w:rsid w:val="00476B6E"/>
    <w:rsid w:val="0047777E"/>
    <w:rsid w:val="0048057C"/>
    <w:rsid w:val="00480AC2"/>
    <w:rsid w:val="0048140E"/>
    <w:rsid w:val="00481552"/>
    <w:rsid w:val="00481826"/>
    <w:rsid w:val="00481C77"/>
    <w:rsid w:val="00481E99"/>
    <w:rsid w:val="00481F41"/>
    <w:rsid w:val="004824D8"/>
    <w:rsid w:val="00482B18"/>
    <w:rsid w:val="00482DAC"/>
    <w:rsid w:val="004830E6"/>
    <w:rsid w:val="00483120"/>
    <w:rsid w:val="004836C5"/>
    <w:rsid w:val="00483E3C"/>
    <w:rsid w:val="00484CE7"/>
    <w:rsid w:val="004850EE"/>
    <w:rsid w:val="004851E6"/>
    <w:rsid w:val="00485432"/>
    <w:rsid w:val="00485AA2"/>
    <w:rsid w:val="00485B81"/>
    <w:rsid w:val="00485F7F"/>
    <w:rsid w:val="00486725"/>
    <w:rsid w:val="00486847"/>
    <w:rsid w:val="00486EAC"/>
    <w:rsid w:val="004872B6"/>
    <w:rsid w:val="004878AA"/>
    <w:rsid w:val="00487A07"/>
    <w:rsid w:val="00487B1B"/>
    <w:rsid w:val="00487F3F"/>
    <w:rsid w:val="00490346"/>
    <w:rsid w:val="00490624"/>
    <w:rsid w:val="004910CA"/>
    <w:rsid w:val="00491395"/>
    <w:rsid w:val="00491B2A"/>
    <w:rsid w:val="00491E6B"/>
    <w:rsid w:val="00492195"/>
    <w:rsid w:val="004922FD"/>
    <w:rsid w:val="00492697"/>
    <w:rsid w:val="0049270C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4699"/>
    <w:rsid w:val="004952F4"/>
    <w:rsid w:val="00495D7B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5A4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0E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467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4FC"/>
    <w:rsid w:val="004B45DE"/>
    <w:rsid w:val="004B4A25"/>
    <w:rsid w:val="004B4A44"/>
    <w:rsid w:val="004B563B"/>
    <w:rsid w:val="004B5840"/>
    <w:rsid w:val="004B5B8D"/>
    <w:rsid w:val="004B5C1C"/>
    <w:rsid w:val="004B5EF7"/>
    <w:rsid w:val="004B6230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B4"/>
    <w:rsid w:val="004C0ADE"/>
    <w:rsid w:val="004C1672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664"/>
    <w:rsid w:val="004C4AD8"/>
    <w:rsid w:val="004C4B6E"/>
    <w:rsid w:val="004C5026"/>
    <w:rsid w:val="004C50B5"/>
    <w:rsid w:val="004C521B"/>
    <w:rsid w:val="004C5C7E"/>
    <w:rsid w:val="004C60BC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521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5BA3"/>
    <w:rsid w:val="004D6949"/>
    <w:rsid w:val="004D69E8"/>
    <w:rsid w:val="004D6C2A"/>
    <w:rsid w:val="004D72FD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928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8AF"/>
    <w:rsid w:val="004E4A39"/>
    <w:rsid w:val="004E4CC8"/>
    <w:rsid w:val="004E532E"/>
    <w:rsid w:val="004E6109"/>
    <w:rsid w:val="004E61D4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51A"/>
    <w:rsid w:val="004F3823"/>
    <w:rsid w:val="004F39BB"/>
    <w:rsid w:val="004F3FA9"/>
    <w:rsid w:val="004F3FD0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1DA"/>
    <w:rsid w:val="00502261"/>
    <w:rsid w:val="00502265"/>
    <w:rsid w:val="00502542"/>
    <w:rsid w:val="00502850"/>
    <w:rsid w:val="00502BA9"/>
    <w:rsid w:val="00502CEB"/>
    <w:rsid w:val="00503515"/>
    <w:rsid w:val="00503A39"/>
    <w:rsid w:val="00503F43"/>
    <w:rsid w:val="005046AB"/>
    <w:rsid w:val="005048E0"/>
    <w:rsid w:val="0050494E"/>
    <w:rsid w:val="00504DC5"/>
    <w:rsid w:val="005053F1"/>
    <w:rsid w:val="0050546F"/>
    <w:rsid w:val="0050552A"/>
    <w:rsid w:val="0050619A"/>
    <w:rsid w:val="00506248"/>
    <w:rsid w:val="0050643C"/>
    <w:rsid w:val="00506504"/>
    <w:rsid w:val="005070F2"/>
    <w:rsid w:val="0050744D"/>
    <w:rsid w:val="00507CE0"/>
    <w:rsid w:val="0051075B"/>
    <w:rsid w:val="00510B6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4FA0"/>
    <w:rsid w:val="00515A9C"/>
    <w:rsid w:val="00516574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6B2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49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8E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677"/>
    <w:rsid w:val="00535BE3"/>
    <w:rsid w:val="00535C00"/>
    <w:rsid w:val="00535D5D"/>
    <w:rsid w:val="00536041"/>
    <w:rsid w:val="00536097"/>
    <w:rsid w:val="0053619C"/>
    <w:rsid w:val="005368D5"/>
    <w:rsid w:val="005368DC"/>
    <w:rsid w:val="00536B8E"/>
    <w:rsid w:val="005373A9"/>
    <w:rsid w:val="00537931"/>
    <w:rsid w:val="0054080D"/>
    <w:rsid w:val="00540A38"/>
    <w:rsid w:val="00540AB1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12A"/>
    <w:rsid w:val="00544224"/>
    <w:rsid w:val="00544316"/>
    <w:rsid w:val="0054440C"/>
    <w:rsid w:val="00544622"/>
    <w:rsid w:val="00544A56"/>
    <w:rsid w:val="00544B13"/>
    <w:rsid w:val="00544D32"/>
    <w:rsid w:val="00544DC1"/>
    <w:rsid w:val="00545144"/>
    <w:rsid w:val="00545D68"/>
    <w:rsid w:val="0054667F"/>
    <w:rsid w:val="00546AB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4FC"/>
    <w:rsid w:val="0055153E"/>
    <w:rsid w:val="00551EBD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70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A84"/>
    <w:rsid w:val="00563BF4"/>
    <w:rsid w:val="00563FD0"/>
    <w:rsid w:val="00564041"/>
    <w:rsid w:val="005642BC"/>
    <w:rsid w:val="005643F2"/>
    <w:rsid w:val="005654C0"/>
    <w:rsid w:val="0056643C"/>
    <w:rsid w:val="00566DA0"/>
    <w:rsid w:val="00566DAC"/>
    <w:rsid w:val="005672C0"/>
    <w:rsid w:val="00567423"/>
    <w:rsid w:val="00567675"/>
    <w:rsid w:val="00567D44"/>
    <w:rsid w:val="00570159"/>
    <w:rsid w:val="00570DF9"/>
    <w:rsid w:val="00570E22"/>
    <w:rsid w:val="0057161B"/>
    <w:rsid w:val="00571987"/>
    <w:rsid w:val="00571D76"/>
    <w:rsid w:val="0057213F"/>
    <w:rsid w:val="00572333"/>
    <w:rsid w:val="0057240D"/>
    <w:rsid w:val="00572813"/>
    <w:rsid w:val="00572823"/>
    <w:rsid w:val="0057286D"/>
    <w:rsid w:val="005728F5"/>
    <w:rsid w:val="00572C0E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278"/>
    <w:rsid w:val="005754FE"/>
    <w:rsid w:val="00575591"/>
    <w:rsid w:val="0057573F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881"/>
    <w:rsid w:val="00580A6E"/>
    <w:rsid w:val="00580C31"/>
    <w:rsid w:val="00581A14"/>
    <w:rsid w:val="00581AAF"/>
    <w:rsid w:val="0058297B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CF1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268"/>
    <w:rsid w:val="005A468A"/>
    <w:rsid w:val="005A4735"/>
    <w:rsid w:val="005A4AFE"/>
    <w:rsid w:val="005A4B77"/>
    <w:rsid w:val="005A5412"/>
    <w:rsid w:val="005A58B4"/>
    <w:rsid w:val="005A6472"/>
    <w:rsid w:val="005A65AF"/>
    <w:rsid w:val="005A662A"/>
    <w:rsid w:val="005A6C9D"/>
    <w:rsid w:val="005A6ED3"/>
    <w:rsid w:val="005A7402"/>
    <w:rsid w:val="005A7500"/>
    <w:rsid w:val="005A7BB3"/>
    <w:rsid w:val="005B03AB"/>
    <w:rsid w:val="005B04D0"/>
    <w:rsid w:val="005B0F57"/>
    <w:rsid w:val="005B1006"/>
    <w:rsid w:val="005B125A"/>
    <w:rsid w:val="005B1282"/>
    <w:rsid w:val="005B1578"/>
    <w:rsid w:val="005B16DD"/>
    <w:rsid w:val="005B17A9"/>
    <w:rsid w:val="005B1853"/>
    <w:rsid w:val="005B1AF6"/>
    <w:rsid w:val="005B1DAB"/>
    <w:rsid w:val="005B1E01"/>
    <w:rsid w:val="005B1F77"/>
    <w:rsid w:val="005B294D"/>
    <w:rsid w:val="005B2D66"/>
    <w:rsid w:val="005B32AD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58F"/>
    <w:rsid w:val="005B677E"/>
    <w:rsid w:val="005B696F"/>
    <w:rsid w:val="005B6EE0"/>
    <w:rsid w:val="005B6F5D"/>
    <w:rsid w:val="005B7078"/>
    <w:rsid w:val="005B730D"/>
    <w:rsid w:val="005B762D"/>
    <w:rsid w:val="005B76D1"/>
    <w:rsid w:val="005B7A78"/>
    <w:rsid w:val="005B7CBC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4FAE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FCB"/>
    <w:rsid w:val="005D0EF8"/>
    <w:rsid w:val="005D0F71"/>
    <w:rsid w:val="005D0FAD"/>
    <w:rsid w:val="005D1409"/>
    <w:rsid w:val="005D1A55"/>
    <w:rsid w:val="005D1C8B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FD6"/>
    <w:rsid w:val="005D6004"/>
    <w:rsid w:val="005D606D"/>
    <w:rsid w:val="005D63FD"/>
    <w:rsid w:val="005D6B8D"/>
    <w:rsid w:val="005D79B8"/>
    <w:rsid w:val="005E0682"/>
    <w:rsid w:val="005E07DC"/>
    <w:rsid w:val="005E0B4B"/>
    <w:rsid w:val="005E104E"/>
    <w:rsid w:val="005E122B"/>
    <w:rsid w:val="005E1521"/>
    <w:rsid w:val="005E1D01"/>
    <w:rsid w:val="005E1DE1"/>
    <w:rsid w:val="005E2219"/>
    <w:rsid w:val="005E22A5"/>
    <w:rsid w:val="005E2602"/>
    <w:rsid w:val="005E27EB"/>
    <w:rsid w:val="005E3333"/>
    <w:rsid w:val="005E3860"/>
    <w:rsid w:val="005E386A"/>
    <w:rsid w:val="005E3EB0"/>
    <w:rsid w:val="005E4112"/>
    <w:rsid w:val="005E4C1E"/>
    <w:rsid w:val="005E4DC2"/>
    <w:rsid w:val="005E5383"/>
    <w:rsid w:val="005E5773"/>
    <w:rsid w:val="005E5A71"/>
    <w:rsid w:val="005E5B33"/>
    <w:rsid w:val="005E6289"/>
    <w:rsid w:val="005E64EF"/>
    <w:rsid w:val="005E6520"/>
    <w:rsid w:val="005E6AA8"/>
    <w:rsid w:val="005E6B03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0B46"/>
    <w:rsid w:val="005F1278"/>
    <w:rsid w:val="005F14E1"/>
    <w:rsid w:val="005F17FF"/>
    <w:rsid w:val="005F1800"/>
    <w:rsid w:val="005F1A71"/>
    <w:rsid w:val="005F219C"/>
    <w:rsid w:val="005F243E"/>
    <w:rsid w:val="005F2FB8"/>
    <w:rsid w:val="005F347B"/>
    <w:rsid w:val="005F3A5C"/>
    <w:rsid w:val="005F3E86"/>
    <w:rsid w:val="005F4495"/>
    <w:rsid w:val="005F47CA"/>
    <w:rsid w:val="005F4AEB"/>
    <w:rsid w:val="005F4BD5"/>
    <w:rsid w:val="005F4C47"/>
    <w:rsid w:val="005F4D0A"/>
    <w:rsid w:val="005F5294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90F"/>
    <w:rsid w:val="005F7A85"/>
    <w:rsid w:val="00600114"/>
    <w:rsid w:val="00600248"/>
    <w:rsid w:val="00600698"/>
    <w:rsid w:val="006011B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812"/>
    <w:rsid w:val="00607C99"/>
    <w:rsid w:val="0061071E"/>
    <w:rsid w:val="00610728"/>
    <w:rsid w:val="00610873"/>
    <w:rsid w:val="00610948"/>
    <w:rsid w:val="00610AB2"/>
    <w:rsid w:val="00610F80"/>
    <w:rsid w:val="006113B6"/>
    <w:rsid w:val="00611585"/>
    <w:rsid w:val="00611C8D"/>
    <w:rsid w:val="0061229C"/>
    <w:rsid w:val="00612512"/>
    <w:rsid w:val="00612561"/>
    <w:rsid w:val="00612B25"/>
    <w:rsid w:val="00612B92"/>
    <w:rsid w:val="00612D72"/>
    <w:rsid w:val="00612E20"/>
    <w:rsid w:val="006133C3"/>
    <w:rsid w:val="006135A4"/>
    <w:rsid w:val="00613C70"/>
    <w:rsid w:val="00613E48"/>
    <w:rsid w:val="006141B5"/>
    <w:rsid w:val="00615052"/>
    <w:rsid w:val="00615233"/>
    <w:rsid w:val="00615435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A08"/>
    <w:rsid w:val="00617B41"/>
    <w:rsid w:val="00620341"/>
    <w:rsid w:val="00620948"/>
    <w:rsid w:val="00620955"/>
    <w:rsid w:val="00621FD2"/>
    <w:rsid w:val="00622219"/>
    <w:rsid w:val="00622344"/>
    <w:rsid w:val="0062292C"/>
    <w:rsid w:val="00622933"/>
    <w:rsid w:val="00622AD3"/>
    <w:rsid w:val="006237E7"/>
    <w:rsid w:val="00623920"/>
    <w:rsid w:val="00623C83"/>
    <w:rsid w:val="006247DB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0CFD"/>
    <w:rsid w:val="00631000"/>
    <w:rsid w:val="006311F1"/>
    <w:rsid w:val="0063134C"/>
    <w:rsid w:val="00631852"/>
    <w:rsid w:val="00631B03"/>
    <w:rsid w:val="00631F69"/>
    <w:rsid w:val="006323E4"/>
    <w:rsid w:val="00633DDC"/>
    <w:rsid w:val="00633F6C"/>
    <w:rsid w:val="00634010"/>
    <w:rsid w:val="00634118"/>
    <w:rsid w:val="00634AF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881"/>
    <w:rsid w:val="00641B33"/>
    <w:rsid w:val="006426F2"/>
    <w:rsid w:val="00642937"/>
    <w:rsid w:val="00642E57"/>
    <w:rsid w:val="006431DA"/>
    <w:rsid w:val="00643C00"/>
    <w:rsid w:val="00643CA7"/>
    <w:rsid w:val="00643D35"/>
    <w:rsid w:val="00643E5C"/>
    <w:rsid w:val="00643F0D"/>
    <w:rsid w:val="006440B2"/>
    <w:rsid w:val="00644985"/>
    <w:rsid w:val="00645069"/>
    <w:rsid w:val="00645A71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C90"/>
    <w:rsid w:val="00651E4F"/>
    <w:rsid w:val="0065210B"/>
    <w:rsid w:val="00652469"/>
    <w:rsid w:val="00652571"/>
    <w:rsid w:val="00652C32"/>
    <w:rsid w:val="00652C79"/>
    <w:rsid w:val="0065301E"/>
    <w:rsid w:val="0065304C"/>
    <w:rsid w:val="00653284"/>
    <w:rsid w:val="00653930"/>
    <w:rsid w:val="00654492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4E0"/>
    <w:rsid w:val="0066184E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912"/>
    <w:rsid w:val="00663FB5"/>
    <w:rsid w:val="006640BB"/>
    <w:rsid w:val="00664375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985"/>
    <w:rsid w:val="00670DEB"/>
    <w:rsid w:val="0067191F"/>
    <w:rsid w:val="00671F4B"/>
    <w:rsid w:val="00672A3F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6BC"/>
    <w:rsid w:val="00675C8F"/>
    <w:rsid w:val="00675D39"/>
    <w:rsid w:val="0067606B"/>
    <w:rsid w:val="00676197"/>
    <w:rsid w:val="006764FA"/>
    <w:rsid w:val="006766F8"/>
    <w:rsid w:val="00676C5F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952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A07"/>
    <w:rsid w:val="006914C5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8E0"/>
    <w:rsid w:val="00695900"/>
    <w:rsid w:val="00695DCF"/>
    <w:rsid w:val="00696A00"/>
    <w:rsid w:val="00696D1E"/>
    <w:rsid w:val="00696D7E"/>
    <w:rsid w:val="0069714C"/>
    <w:rsid w:val="00697529"/>
    <w:rsid w:val="0069765B"/>
    <w:rsid w:val="00697B2F"/>
    <w:rsid w:val="006A0094"/>
    <w:rsid w:val="006A0292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158"/>
    <w:rsid w:val="006A3427"/>
    <w:rsid w:val="006A3463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636"/>
    <w:rsid w:val="006B0774"/>
    <w:rsid w:val="006B0BC4"/>
    <w:rsid w:val="006B0C71"/>
    <w:rsid w:val="006B0ECB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E8E"/>
    <w:rsid w:val="006B2F26"/>
    <w:rsid w:val="006B3016"/>
    <w:rsid w:val="006B3754"/>
    <w:rsid w:val="006B3B4D"/>
    <w:rsid w:val="006B3E7C"/>
    <w:rsid w:val="006B4E32"/>
    <w:rsid w:val="006B5B69"/>
    <w:rsid w:val="006B640E"/>
    <w:rsid w:val="006B659A"/>
    <w:rsid w:val="006B6835"/>
    <w:rsid w:val="006B68EF"/>
    <w:rsid w:val="006B68F4"/>
    <w:rsid w:val="006B69B3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8A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742"/>
    <w:rsid w:val="006C6B9A"/>
    <w:rsid w:val="006C6E4C"/>
    <w:rsid w:val="006C6FFD"/>
    <w:rsid w:val="006C753F"/>
    <w:rsid w:val="006C75BB"/>
    <w:rsid w:val="006C7AF0"/>
    <w:rsid w:val="006C7D44"/>
    <w:rsid w:val="006C7DA1"/>
    <w:rsid w:val="006C7F33"/>
    <w:rsid w:val="006D02B0"/>
    <w:rsid w:val="006D03D2"/>
    <w:rsid w:val="006D04DF"/>
    <w:rsid w:val="006D0BD4"/>
    <w:rsid w:val="006D0C4B"/>
    <w:rsid w:val="006D0E9E"/>
    <w:rsid w:val="006D1249"/>
    <w:rsid w:val="006D1512"/>
    <w:rsid w:val="006D15F0"/>
    <w:rsid w:val="006D17AE"/>
    <w:rsid w:val="006D1A71"/>
    <w:rsid w:val="006D1BA6"/>
    <w:rsid w:val="006D1D2F"/>
    <w:rsid w:val="006D2205"/>
    <w:rsid w:val="006D25B9"/>
    <w:rsid w:val="006D2A07"/>
    <w:rsid w:val="006D2BEB"/>
    <w:rsid w:val="006D3009"/>
    <w:rsid w:val="006D32CA"/>
    <w:rsid w:val="006D32E8"/>
    <w:rsid w:val="006D3608"/>
    <w:rsid w:val="006D376F"/>
    <w:rsid w:val="006D3AA0"/>
    <w:rsid w:val="006D3EFC"/>
    <w:rsid w:val="006D4517"/>
    <w:rsid w:val="006D4582"/>
    <w:rsid w:val="006D4A57"/>
    <w:rsid w:val="006D4A5E"/>
    <w:rsid w:val="006D55D3"/>
    <w:rsid w:val="006D568E"/>
    <w:rsid w:val="006D5691"/>
    <w:rsid w:val="006D5751"/>
    <w:rsid w:val="006D57E8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0B60"/>
    <w:rsid w:val="006F1268"/>
    <w:rsid w:val="006F1963"/>
    <w:rsid w:val="006F1B26"/>
    <w:rsid w:val="006F1BB5"/>
    <w:rsid w:val="006F1D02"/>
    <w:rsid w:val="006F23B4"/>
    <w:rsid w:val="006F2B1E"/>
    <w:rsid w:val="006F2E17"/>
    <w:rsid w:val="006F30BF"/>
    <w:rsid w:val="006F347C"/>
    <w:rsid w:val="006F41C1"/>
    <w:rsid w:val="006F45B5"/>
    <w:rsid w:val="006F47B2"/>
    <w:rsid w:val="006F49F7"/>
    <w:rsid w:val="006F4FD7"/>
    <w:rsid w:val="006F5506"/>
    <w:rsid w:val="006F5CDD"/>
    <w:rsid w:val="006F5D80"/>
    <w:rsid w:val="006F5E8A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589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E7D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DC8"/>
    <w:rsid w:val="00714304"/>
    <w:rsid w:val="00714CB7"/>
    <w:rsid w:val="00714F05"/>
    <w:rsid w:val="0071500E"/>
    <w:rsid w:val="0071515B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590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31C"/>
    <w:rsid w:val="00727C3E"/>
    <w:rsid w:val="00730376"/>
    <w:rsid w:val="007305FB"/>
    <w:rsid w:val="00730615"/>
    <w:rsid w:val="00730912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50B"/>
    <w:rsid w:val="0073397C"/>
    <w:rsid w:val="00733C2E"/>
    <w:rsid w:val="0073453D"/>
    <w:rsid w:val="0073457C"/>
    <w:rsid w:val="007349C5"/>
    <w:rsid w:val="00735005"/>
    <w:rsid w:val="007351BE"/>
    <w:rsid w:val="0073581C"/>
    <w:rsid w:val="00735FA2"/>
    <w:rsid w:val="00736044"/>
    <w:rsid w:val="00736188"/>
    <w:rsid w:val="007362B4"/>
    <w:rsid w:val="00736801"/>
    <w:rsid w:val="00736F65"/>
    <w:rsid w:val="007372ED"/>
    <w:rsid w:val="00737D82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72E"/>
    <w:rsid w:val="00746AAD"/>
    <w:rsid w:val="00746D72"/>
    <w:rsid w:val="00746F04"/>
    <w:rsid w:val="007471AB"/>
    <w:rsid w:val="00747354"/>
    <w:rsid w:val="0074786B"/>
    <w:rsid w:val="00747B7E"/>
    <w:rsid w:val="00747F02"/>
    <w:rsid w:val="00747F40"/>
    <w:rsid w:val="007501BE"/>
    <w:rsid w:val="007503E4"/>
    <w:rsid w:val="007508BE"/>
    <w:rsid w:val="00750E34"/>
    <w:rsid w:val="00750EC8"/>
    <w:rsid w:val="00750F14"/>
    <w:rsid w:val="00751660"/>
    <w:rsid w:val="00751723"/>
    <w:rsid w:val="00751960"/>
    <w:rsid w:val="00752741"/>
    <w:rsid w:val="00752892"/>
    <w:rsid w:val="00752AA9"/>
    <w:rsid w:val="00752B04"/>
    <w:rsid w:val="00752FAF"/>
    <w:rsid w:val="00753237"/>
    <w:rsid w:val="00753A88"/>
    <w:rsid w:val="00753B4E"/>
    <w:rsid w:val="00754709"/>
    <w:rsid w:val="00754D32"/>
    <w:rsid w:val="00754E32"/>
    <w:rsid w:val="00754FD8"/>
    <w:rsid w:val="00754FF7"/>
    <w:rsid w:val="00755249"/>
    <w:rsid w:val="0075526E"/>
    <w:rsid w:val="0075551E"/>
    <w:rsid w:val="00755579"/>
    <w:rsid w:val="00755825"/>
    <w:rsid w:val="0075645A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E8B"/>
    <w:rsid w:val="00761FCF"/>
    <w:rsid w:val="00762034"/>
    <w:rsid w:val="007622CB"/>
    <w:rsid w:val="00762654"/>
    <w:rsid w:val="00762D0F"/>
    <w:rsid w:val="007632FE"/>
    <w:rsid w:val="0076385F"/>
    <w:rsid w:val="00763B81"/>
    <w:rsid w:val="00764235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7F2"/>
    <w:rsid w:val="00767AED"/>
    <w:rsid w:val="00767B43"/>
    <w:rsid w:val="007704E8"/>
    <w:rsid w:val="00770933"/>
    <w:rsid w:val="007709FB"/>
    <w:rsid w:val="00770E7F"/>
    <w:rsid w:val="00770E8B"/>
    <w:rsid w:val="007711FC"/>
    <w:rsid w:val="0077184B"/>
    <w:rsid w:val="00771B5D"/>
    <w:rsid w:val="0077213B"/>
    <w:rsid w:val="00772168"/>
    <w:rsid w:val="007722EC"/>
    <w:rsid w:val="00772693"/>
    <w:rsid w:val="0077290C"/>
    <w:rsid w:val="00772F4F"/>
    <w:rsid w:val="00773441"/>
    <w:rsid w:val="007736F5"/>
    <w:rsid w:val="007739A8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6E25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5AC5"/>
    <w:rsid w:val="0078614E"/>
    <w:rsid w:val="007863D2"/>
    <w:rsid w:val="00786729"/>
    <w:rsid w:val="00787023"/>
    <w:rsid w:val="00787366"/>
    <w:rsid w:val="0078771F"/>
    <w:rsid w:val="00787819"/>
    <w:rsid w:val="00787C6A"/>
    <w:rsid w:val="007904FF"/>
    <w:rsid w:val="00790DCD"/>
    <w:rsid w:val="00790E34"/>
    <w:rsid w:val="00791069"/>
    <w:rsid w:val="00791139"/>
    <w:rsid w:val="007916B1"/>
    <w:rsid w:val="0079185B"/>
    <w:rsid w:val="00791A1E"/>
    <w:rsid w:val="00791DC6"/>
    <w:rsid w:val="0079201A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2A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0DAD"/>
    <w:rsid w:val="007A1058"/>
    <w:rsid w:val="007A111D"/>
    <w:rsid w:val="007A1DA3"/>
    <w:rsid w:val="007A1DDE"/>
    <w:rsid w:val="007A231E"/>
    <w:rsid w:val="007A23C4"/>
    <w:rsid w:val="007A2521"/>
    <w:rsid w:val="007A283F"/>
    <w:rsid w:val="007A2BED"/>
    <w:rsid w:val="007A31CB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CC7"/>
    <w:rsid w:val="007B3E67"/>
    <w:rsid w:val="007B3ED8"/>
    <w:rsid w:val="007B48C8"/>
    <w:rsid w:val="007B4BA8"/>
    <w:rsid w:val="007B510B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040E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AA0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536"/>
    <w:rsid w:val="007C7FAD"/>
    <w:rsid w:val="007D0109"/>
    <w:rsid w:val="007D01AE"/>
    <w:rsid w:val="007D07F0"/>
    <w:rsid w:val="007D0DCF"/>
    <w:rsid w:val="007D1023"/>
    <w:rsid w:val="007D11B0"/>
    <w:rsid w:val="007D13C5"/>
    <w:rsid w:val="007D1522"/>
    <w:rsid w:val="007D17BB"/>
    <w:rsid w:val="007D17EB"/>
    <w:rsid w:val="007D1819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86E"/>
    <w:rsid w:val="007D4B06"/>
    <w:rsid w:val="007D4F86"/>
    <w:rsid w:val="007D58C0"/>
    <w:rsid w:val="007D5FEC"/>
    <w:rsid w:val="007D60A5"/>
    <w:rsid w:val="007D61D9"/>
    <w:rsid w:val="007D6519"/>
    <w:rsid w:val="007D66A5"/>
    <w:rsid w:val="007D67E5"/>
    <w:rsid w:val="007D6959"/>
    <w:rsid w:val="007D6B05"/>
    <w:rsid w:val="007D6B2C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0A7"/>
    <w:rsid w:val="007E411D"/>
    <w:rsid w:val="007E43DF"/>
    <w:rsid w:val="007E47B2"/>
    <w:rsid w:val="007E48D0"/>
    <w:rsid w:val="007E4A65"/>
    <w:rsid w:val="007E4B34"/>
    <w:rsid w:val="007E5029"/>
    <w:rsid w:val="007E5962"/>
    <w:rsid w:val="007E61E8"/>
    <w:rsid w:val="007E63AD"/>
    <w:rsid w:val="007E6788"/>
    <w:rsid w:val="007E6B8E"/>
    <w:rsid w:val="007E6F26"/>
    <w:rsid w:val="007E6FA2"/>
    <w:rsid w:val="007E7559"/>
    <w:rsid w:val="007E7E60"/>
    <w:rsid w:val="007F010C"/>
    <w:rsid w:val="007F0624"/>
    <w:rsid w:val="007F0659"/>
    <w:rsid w:val="007F0F90"/>
    <w:rsid w:val="007F1107"/>
    <w:rsid w:val="007F12C3"/>
    <w:rsid w:val="007F1C60"/>
    <w:rsid w:val="007F1D57"/>
    <w:rsid w:val="007F24BC"/>
    <w:rsid w:val="007F29C8"/>
    <w:rsid w:val="007F2C6A"/>
    <w:rsid w:val="007F2E47"/>
    <w:rsid w:val="007F3162"/>
    <w:rsid w:val="007F34F0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07C2"/>
    <w:rsid w:val="00800E07"/>
    <w:rsid w:val="0080231E"/>
    <w:rsid w:val="00802769"/>
    <w:rsid w:val="00802A7B"/>
    <w:rsid w:val="00803A47"/>
    <w:rsid w:val="008040D9"/>
    <w:rsid w:val="0080415F"/>
    <w:rsid w:val="00804175"/>
    <w:rsid w:val="008043F2"/>
    <w:rsid w:val="008048BF"/>
    <w:rsid w:val="00804E07"/>
    <w:rsid w:val="00805732"/>
    <w:rsid w:val="00805811"/>
    <w:rsid w:val="008059F6"/>
    <w:rsid w:val="00805C3A"/>
    <w:rsid w:val="00805C4A"/>
    <w:rsid w:val="00805D1D"/>
    <w:rsid w:val="00805D93"/>
    <w:rsid w:val="00806129"/>
    <w:rsid w:val="0080620C"/>
    <w:rsid w:val="00806667"/>
    <w:rsid w:val="00806CA1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2B4"/>
    <w:rsid w:val="0081249E"/>
    <w:rsid w:val="00812766"/>
    <w:rsid w:val="0081281F"/>
    <w:rsid w:val="00812A4F"/>
    <w:rsid w:val="00812F12"/>
    <w:rsid w:val="00813066"/>
    <w:rsid w:val="008131BF"/>
    <w:rsid w:val="00814209"/>
    <w:rsid w:val="00814441"/>
    <w:rsid w:val="008145C7"/>
    <w:rsid w:val="008145ED"/>
    <w:rsid w:val="00814806"/>
    <w:rsid w:val="00814B6B"/>
    <w:rsid w:val="00815005"/>
    <w:rsid w:val="00815049"/>
    <w:rsid w:val="00815354"/>
    <w:rsid w:val="00815A67"/>
    <w:rsid w:val="00815BE1"/>
    <w:rsid w:val="00815E37"/>
    <w:rsid w:val="00816692"/>
    <w:rsid w:val="00816972"/>
    <w:rsid w:val="00816A85"/>
    <w:rsid w:val="00816CAA"/>
    <w:rsid w:val="00816E11"/>
    <w:rsid w:val="00817070"/>
    <w:rsid w:val="008173D6"/>
    <w:rsid w:val="008201FB"/>
    <w:rsid w:val="00820553"/>
    <w:rsid w:val="00820B1D"/>
    <w:rsid w:val="0082143C"/>
    <w:rsid w:val="008215BB"/>
    <w:rsid w:val="008217A3"/>
    <w:rsid w:val="00821AC9"/>
    <w:rsid w:val="00821B13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A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1B2"/>
    <w:rsid w:val="00830C14"/>
    <w:rsid w:val="008311CC"/>
    <w:rsid w:val="008311D4"/>
    <w:rsid w:val="008313E4"/>
    <w:rsid w:val="0083152C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94"/>
    <w:rsid w:val="008375B4"/>
    <w:rsid w:val="00837663"/>
    <w:rsid w:val="00837731"/>
    <w:rsid w:val="00837C64"/>
    <w:rsid w:val="00837CD9"/>
    <w:rsid w:val="00837FCA"/>
    <w:rsid w:val="00840532"/>
    <w:rsid w:val="008407D1"/>
    <w:rsid w:val="008409B4"/>
    <w:rsid w:val="008409E1"/>
    <w:rsid w:val="008410C6"/>
    <w:rsid w:val="008415F4"/>
    <w:rsid w:val="00841636"/>
    <w:rsid w:val="00841F6E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56F6"/>
    <w:rsid w:val="00845F06"/>
    <w:rsid w:val="00845FA8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7E4"/>
    <w:rsid w:val="00850982"/>
    <w:rsid w:val="00850D3B"/>
    <w:rsid w:val="00851069"/>
    <w:rsid w:val="0085144F"/>
    <w:rsid w:val="00851481"/>
    <w:rsid w:val="00851710"/>
    <w:rsid w:val="00851861"/>
    <w:rsid w:val="00851AAD"/>
    <w:rsid w:val="00851D33"/>
    <w:rsid w:val="00851F95"/>
    <w:rsid w:val="00851FF7"/>
    <w:rsid w:val="008520C6"/>
    <w:rsid w:val="008521AC"/>
    <w:rsid w:val="00852439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378"/>
    <w:rsid w:val="008559AE"/>
    <w:rsid w:val="0085643B"/>
    <w:rsid w:val="008564EE"/>
    <w:rsid w:val="0085663D"/>
    <w:rsid w:val="0085675A"/>
    <w:rsid w:val="0085693A"/>
    <w:rsid w:val="00856954"/>
    <w:rsid w:val="00856D46"/>
    <w:rsid w:val="00856F0F"/>
    <w:rsid w:val="00856FEE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503"/>
    <w:rsid w:val="00863641"/>
    <w:rsid w:val="00863702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1F3"/>
    <w:rsid w:val="00866595"/>
    <w:rsid w:val="00866F52"/>
    <w:rsid w:val="00867CEF"/>
    <w:rsid w:val="0087099E"/>
    <w:rsid w:val="00870DA6"/>
    <w:rsid w:val="00870DB4"/>
    <w:rsid w:val="00870DF9"/>
    <w:rsid w:val="0087113A"/>
    <w:rsid w:val="00871184"/>
    <w:rsid w:val="008711DE"/>
    <w:rsid w:val="008714D3"/>
    <w:rsid w:val="00871586"/>
    <w:rsid w:val="008719F2"/>
    <w:rsid w:val="00871F4D"/>
    <w:rsid w:val="0087241D"/>
    <w:rsid w:val="00872944"/>
    <w:rsid w:val="00872BE2"/>
    <w:rsid w:val="008732D9"/>
    <w:rsid w:val="00873370"/>
    <w:rsid w:val="00873A36"/>
    <w:rsid w:val="0087466A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795"/>
    <w:rsid w:val="00877833"/>
    <w:rsid w:val="00877AE7"/>
    <w:rsid w:val="008800B4"/>
    <w:rsid w:val="00880129"/>
    <w:rsid w:val="008809BC"/>
    <w:rsid w:val="0088133B"/>
    <w:rsid w:val="00881468"/>
    <w:rsid w:val="00881AAB"/>
    <w:rsid w:val="00881C08"/>
    <w:rsid w:val="00881DE5"/>
    <w:rsid w:val="00881E48"/>
    <w:rsid w:val="0088207D"/>
    <w:rsid w:val="008822F9"/>
    <w:rsid w:val="0088230B"/>
    <w:rsid w:val="0088238A"/>
    <w:rsid w:val="00882472"/>
    <w:rsid w:val="00882488"/>
    <w:rsid w:val="00882701"/>
    <w:rsid w:val="008832E2"/>
    <w:rsid w:val="008832ED"/>
    <w:rsid w:val="008834BE"/>
    <w:rsid w:val="008835F3"/>
    <w:rsid w:val="0088396D"/>
    <w:rsid w:val="00884721"/>
    <w:rsid w:val="00884BC6"/>
    <w:rsid w:val="008852FA"/>
    <w:rsid w:val="008853DC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EEE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1F83"/>
    <w:rsid w:val="00892596"/>
    <w:rsid w:val="008925E3"/>
    <w:rsid w:val="008929A3"/>
    <w:rsid w:val="00892D9A"/>
    <w:rsid w:val="00893085"/>
    <w:rsid w:val="008930F4"/>
    <w:rsid w:val="008932FC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88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62B"/>
    <w:rsid w:val="008A29FD"/>
    <w:rsid w:val="008A2BC7"/>
    <w:rsid w:val="008A2CB2"/>
    <w:rsid w:val="008A2D53"/>
    <w:rsid w:val="008A352D"/>
    <w:rsid w:val="008A3771"/>
    <w:rsid w:val="008A3BFB"/>
    <w:rsid w:val="008A3F84"/>
    <w:rsid w:val="008A438E"/>
    <w:rsid w:val="008A4604"/>
    <w:rsid w:val="008A47F0"/>
    <w:rsid w:val="008A619F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DF"/>
    <w:rsid w:val="008B2EE3"/>
    <w:rsid w:val="008B3969"/>
    <w:rsid w:val="008B3A33"/>
    <w:rsid w:val="008B3C3B"/>
    <w:rsid w:val="008B403D"/>
    <w:rsid w:val="008B46BC"/>
    <w:rsid w:val="008B5468"/>
    <w:rsid w:val="008B5885"/>
    <w:rsid w:val="008B5C20"/>
    <w:rsid w:val="008B6D30"/>
    <w:rsid w:val="008B6D6D"/>
    <w:rsid w:val="008B6DD8"/>
    <w:rsid w:val="008B7FA5"/>
    <w:rsid w:val="008C0652"/>
    <w:rsid w:val="008C07F9"/>
    <w:rsid w:val="008C0857"/>
    <w:rsid w:val="008C0EF0"/>
    <w:rsid w:val="008C1A65"/>
    <w:rsid w:val="008C1AE2"/>
    <w:rsid w:val="008C1D9F"/>
    <w:rsid w:val="008C2C97"/>
    <w:rsid w:val="008C3634"/>
    <w:rsid w:val="008C364C"/>
    <w:rsid w:val="008C3693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161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EBA"/>
    <w:rsid w:val="008D3706"/>
    <w:rsid w:val="008D3D3C"/>
    <w:rsid w:val="008D41DA"/>
    <w:rsid w:val="008D42DF"/>
    <w:rsid w:val="008D4409"/>
    <w:rsid w:val="008D453B"/>
    <w:rsid w:val="008D4E0F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97F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F54"/>
    <w:rsid w:val="008E5A95"/>
    <w:rsid w:val="008E5EF5"/>
    <w:rsid w:val="008E6196"/>
    <w:rsid w:val="008E629F"/>
    <w:rsid w:val="008E6372"/>
    <w:rsid w:val="008E64ED"/>
    <w:rsid w:val="008E6598"/>
    <w:rsid w:val="008E66C5"/>
    <w:rsid w:val="008E69B4"/>
    <w:rsid w:val="008E6E0F"/>
    <w:rsid w:val="008E716F"/>
    <w:rsid w:val="008E72D2"/>
    <w:rsid w:val="008E7440"/>
    <w:rsid w:val="008E773E"/>
    <w:rsid w:val="008E795E"/>
    <w:rsid w:val="008E7E31"/>
    <w:rsid w:val="008E7F7A"/>
    <w:rsid w:val="008F01B8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B09"/>
    <w:rsid w:val="008F3F48"/>
    <w:rsid w:val="008F46C2"/>
    <w:rsid w:val="008F47D1"/>
    <w:rsid w:val="008F49A3"/>
    <w:rsid w:val="008F4ABC"/>
    <w:rsid w:val="008F4FDA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1F5"/>
    <w:rsid w:val="009003EB"/>
    <w:rsid w:val="009005EB"/>
    <w:rsid w:val="009009EF"/>
    <w:rsid w:val="009010EC"/>
    <w:rsid w:val="009012AE"/>
    <w:rsid w:val="00902538"/>
    <w:rsid w:val="00902541"/>
    <w:rsid w:val="009025FD"/>
    <w:rsid w:val="009027DB"/>
    <w:rsid w:val="00903001"/>
    <w:rsid w:val="00903518"/>
    <w:rsid w:val="00903EC7"/>
    <w:rsid w:val="00904115"/>
    <w:rsid w:val="009041B6"/>
    <w:rsid w:val="009045F2"/>
    <w:rsid w:val="009047C1"/>
    <w:rsid w:val="00904BF9"/>
    <w:rsid w:val="00904D07"/>
    <w:rsid w:val="00904E27"/>
    <w:rsid w:val="0090550D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4BB"/>
    <w:rsid w:val="00916B48"/>
    <w:rsid w:val="00916C6E"/>
    <w:rsid w:val="00916E8F"/>
    <w:rsid w:val="00916F3D"/>
    <w:rsid w:val="00917300"/>
    <w:rsid w:val="00917866"/>
    <w:rsid w:val="00917B7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429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CE6"/>
    <w:rsid w:val="00927F84"/>
    <w:rsid w:val="009301E8"/>
    <w:rsid w:val="009302FB"/>
    <w:rsid w:val="00930459"/>
    <w:rsid w:val="00930746"/>
    <w:rsid w:val="00930EB7"/>
    <w:rsid w:val="00930FA1"/>
    <w:rsid w:val="00931016"/>
    <w:rsid w:val="009310D1"/>
    <w:rsid w:val="00931777"/>
    <w:rsid w:val="00931ABE"/>
    <w:rsid w:val="00932050"/>
    <w:rsid w:val="0093210F"/>
    <w:rsid w:val="00932438"/>
    <w:rsid w:val="00932F6B"/>
    <w:rsid w:val="009334D2"/>
    <w:rsid w:val="009337FE"/>
    <w:rsid w:val="00933DA9"/>
    <w:rsid w:val="00933F86"/>
    <w:rsid w:val="00934127"/>
    <w:rsid w:val="0093442A"/>
    <w:rsid w:val="009347B1"/>
    <w:rsid w:val="00934DC3"/>
    <w:rsid w:val="009350C9"/>
    <w:rsid w:val="009353C3"/>
    <w:rsid w:val="00935757"/>
    <w:rsid w:val="00935831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0B4"/>
    <w:rsid w:val="0094165C"/>
    <w:rsid w:val="00941E08"/>
    <w:rsid w:val="00941E9B"/>
    <w:rsid w:val="00942305"/>
    <w:rsid w:val="009424DD"/>
    <w:rsid w:val="0094265E"/>
    <w:rsid w:val="00942716"/>
    <w:rsid w:val="00942904"/>
    <w:rsid w:val="00943256"/>
    <w:rsid w:val="00943257"/>
    <w:rsid w:val="009436EF"/>
    <w:rsid w:val="009438F7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A31"/>
    <w:rsid w:val="00945DE1"/>
    <w:rsid w:val="00945E72"/>
    <w:rsid w:val="009460FB"/>
    <w:rsid w:val="00946C8D"/>
    <w:rsid w:val="00946F34"/>
    <w:rsid w:val="00947071"/>
    <w:rsid w:val="00947437"/>
    <w:rsid w:val="0094780E"/>
    <w:rsid w:val="009479CA"/>
    <w:rsid w:val="00947C9E"/>
    <w:rsid w:val="00947E39"/>
    <w:rsid w:val="00950015"/>
    <w:rsid w:val="009501F4"/>
    <w:rsid w:val="00950215"/>
    <w:rsid w:val="009502C3"/>
    <w:rsid w:val="009502C4"/>
    <w:rsid w:val="00950D26"/>
    <w:rsid w:val="00951236"/>
    <w:rsid w:val="00951288"/>
    <w:rsid w:val="00951AC6"/>
    <w:rsid w:val="00952372"/>
    <w:rsid w:val="009527FE"/>
    <w:rsid w:val="0095302A"/>
    <w:rsid w:val="009533D1"/>
    <w:rsid w:val="00953613"/>
    <w:rsid w:val="00953716"/>
    <w:rsid w:val="00953792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B02"/>
    <w:rsid w:val="00957F1E"/>
    <w:rsid w:val="00957F81"/>
    <w:rsid w:val="00960645"/>
    <w:rsid w:val="00960A1B"/>
    <w:rsid w:val="009612CA"/>
    <w:rsid w:val="009616E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3E74"/>
    <w:rsid w:val="009652B6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02"/>
    <w:rsid w:val="00970BB9"/>
    <w:rsid w:val="00970ED6"/>
    <w:rsid w:val="00971A94"/>
    <w:rsid w:val="00971F7E"/>
    <w:rsid w:val="0097214F"/>
    <w:rsid w:val="009723D3"/>
    <w:rsid w:val="0097260E"/>
    <w:rsid w:val="009726A6"/>
    <w:rsid w:val="00972B5A"/>
    <w:rsid w:val="00972CC9"/>
    <w:rsid w:val="0097305F"/>
    <w:rsid w:val="00973A74"/>
    <w:rsid w:val="00973C1A"/>
    <w:rsid w:val="00973C24"/>
    <w:rsid w:val="00974514"/>
    <w:rsid w:val="00974AB7"/>
    <w:rsid w:val="00974ADF"/>
    <w:rsid w:val="00974B5C"/>
    <w:rsid w:val="0097506E"/>
    <w:rsid w:val="009751A4"/>
    <w:rsid w:val="009756C4"/>
    <w:rsid w:val="00975769"/>
    <w:rsid w:val="00975DB3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26F2"/>
    <w:rsid w:val="0098319B"/>
    <w:rsid w:val="00983693"/>
    <w:rsid w:val="00983AA5"/>
    <w:rsid w:val="009840FC"/>
    <w:rsid w:val="009843C0"/>
    <w:rsid w:val="00984426"/>
    <w:rsid w:val="00984569"/>
    <w:rsid w:val="009846BF"/>
    <w:rsid w:val="00984A4D"/>
    <w:rsid w:val="00984BFA"/>
    <w:rsid w:val="00985EC8"/>
    <w:rsid w:val="00985FAB"/>
    <w:rsid w:val="00986140"/>
    <w:rsid w:val="00986481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B34"/>
    <w:rsid w:val="00991E7B"/>
    <w:rsid w:val="0099255E"/>
    <w:rsid w:val="00992BEF"/>
    <w:rsid w:val="00992C2A"/>
    <w:rsid w:val="00992E9A"/>
    <w:rsid w:val="0099306C"/>
    <w:rsid w:val="009936F4"/>
    <w:rsid w:val="009938E5"/>
    <w:rsid w:val="00993A74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97F3D"/>
    <w:rsid w:val="00997F80"/>
    <w:rsid w:val="009A0E1E"/>
    <w:rsid w:val="009A0E33"/>
    <w:rsid w:val="009A1035"/>
    <w:rsid w:val="009A11A4"/>
    <w:rsid w:val="009A1244"/>
    <w:rsid w:val="009A15C0"/>
    <w:rsid w:val="009A15E1"/>
    <w:rsid w:val="009A1A9E"/>
    <w:rsid w:val="009A1BB9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80D"/>
    <w:rsid w:val="009A6C2D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0F6C"/>
    <w:rsid w:val="009B1709"/>
    <w:rsid w:val="009B1809"/>
    <w:rsid w:val="009B196F"/>
    <w:rsid w:val="009B1B16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D99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7B7"/>
    <w:rsid w:val="009C1C22"/>
    <w:rsid w:val="009C1FCE"/>
    <w:rsid w:val="009C2132"/>
    <w:rsid w:val="009C30EC"/>
    <w:rsid w:val="009C3212"/>
    <w:rsid w:val="009C3287"/>
    <w:rsid w:val="009C35D7"/>
    <w:rsid w:val="009C37E4"/>
    <w:rsid w:val="009C384C"/>
    <w:rsid w:val="009C3859"/>
    <w:rsid w:val="009C451A"/>
    <w:rsid w:val="009C48BA"/>
    <w:rsid w:val="009C49AB"/>
    <w:rsid w:val="009C4E10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9ED"/>
    <w:rsid w:val="009C7A60"/>
    <w:rsid w:val="009D01B6"/>
    <w:rsid w:val="009D04F1"/>
    <w:rsid w:val="009D06C2"/>
    <w:rsid w:val="009D06E0"/>
    <w:rsid w:val="009D07F9"/>
    <w:rsid w:val="009D0847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40F5"/>
    <w:rsid w:val="009D4279"/>
    <w:rsid w:val="009D4604"/>
    <w:rsid w:val="009D4972"/>
    <w:rsid w:val="009D51BE"/>
    <w:rsid w:val="009D5E07"/>
    <w:rsid w:val="009D5E8B"/>
    <w:rsid w:val="009D6071"/>
    <w:rsid w:val="009D60E5"/>
    <w:rsid w:val="009D6129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2B4"/>
    <w:rsid w:val="009E0BB7"/>
    <w:rsid w:val="009E0CB6"/>
    <w:rsid w:val="009E0E04"/>
    <w:rsid w:val="009E1249"/>
    <w:rsid w:val="009E162D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320"/>
    <w:rsid w:val="009E5561"/>
    <w:rsid w:val="009E5E64"/>
    <w:rsid w:val="009E60BF"/>
    <w:rsid w:val="009E6117"/>
    <w:rsid w:val="009E618D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2970"/>
    <w:rsid w:val="009F2B59"/>
    <w:rsid w:val="009F3426"/>
    <w:rsid w:val="009F3829"/>
    <w:rsid w:val="009F39A8"/>
    <w:rsid w:val="009F3A05"/>
    <w:rsid w:val="009F3A06"/>
    <w:rsid w:val="009F40CE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6D4D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255"/>
    <w:rsid w:val="00A02398"/>
    <w:rsid w:val="00A02CF7"/>
    <w:rsid w:val="00A02EF1"/>
    <w:rsid w:val="00A031E2"/>
    <w:rsid w:val="00A03839"/>
    <w:rsid w:val="00A04954"/>
    <w:rsid w:val="00A04BAD"/>
    <w:rsid w:val="00A05425"/>
    <w:rsid w:val="00A058E2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67C"/>
    <w:rsid w:val="00A07804"/>
    <w:rsid w:val="00A07AC3"/>
    <w:rsid w:val="00A07AE2"/>
    <w:rsid w:val="00A07CAB"/>
    <w:rsid w:val="00A10388"/>
    <w:rsid w:val="00A10880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2CC4"/>
    <w:rsid w:val="00A134E5"/>
    <w:rsid w:val="00A13D5D"/>
    <w:rsid w:val="00A140E3"/>
    <w:rsid w:val="00A14D47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5F3"/>
    <w:rsid w:val="00A23EFD"/>
    <w:rsid w:val="00A24897"/>
    <w:rsid w:val="00A24B4E"/>
    <w:rsid w:val="00A24C4E"/>
    <w:rsid w:val="00A24E99"/>
    <w:rsid w:val="00A256BB"/>
    <w:rsid w:val="00A2584E"/>
    <w:rsid w:val="00A25911"/>
    <w:rsid w:val="00A27240"/>
    <w:rsid w:val="00A279B1"/>
    <w:rsid w:val="00A27A9E"/>
    <w:rsid w:val="00A27AC2"/>
    <w:rsid w:val="00A3012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941"/>
    <w:rsid w:val="00A32AFD"/>
    <w:rsid w:val="00A32C3C"/>
    <w:rsid w:val="00A32D3B"/>
    <w:rsid w:val="00A32FEE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D3E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0C24"/>
    <w:rsid w:val="00A41074"/>
    <w:rsid w:val="00A41BCE"/>
    <w:rsid w:val="00A41E61"/>
    <w:rsid w:val="00A4230F"/>
    <w:rsid w:val="00A4250C"/>
    <w:rsid w:val="00A4332D"/>
    <w:rsid w:val="00A43448"/>
    <w:rsid w:val="00A43ADA"/>
    <w:rsid w:val="00A43F7E"/>
    <w:rsid w:val="00A44536"/>
    <w:rsid w:val="00A44AA2"/>
    <w:rsid w:val="00A44EEE"/>
    <w:rsid w:val="00A44F5B"/>
    <w:rsid w:val="00A45425"/>
    <w:rsid w:val="00A45582"/>
    <w:rsid w:val="00A4585F"/>
    <w:rsid w:val="00A45AC5"/>
    <w:rsid w:val="00A45C5E"/>
    <w:rsid w:val="00A461F7"/>
    <w:rsid w:val="00A46232"/>
    <w:rsid w:val="00A46235"/>
    <w:rsid w:val="00A463C1"/>
    <w:rsid w:val="00A4649A"/>
    <w:rsid w:val="00A46657"/>
    <w:rsid w:val="00A46A81"/>
    <w:rsid w:val="00A46E07"/>
    <w:rsid w:val="00A470B9"/>
    <w:rsid w:val="00A471F1"/>
    <w:rsid w:val="00A47ED4"/>
    <w:rsid w:val="00A50766"/>
    <w:rsid w:val="00A517EB"/>
    <w:rsid w:val="00A517F2"/>
    <w:rsid w:val="00A51B78"/>
    <w:rsid w:val="00A520E3"/>
    <w:rsid w:val="00A52184"/>
    <w:rsid w:val="00A528C8"/>
    <w:rsid w:val="00A52AB3"/>
    <w:rsid w:val="00A52B64"/>
    <w:rsid w:val="00A53306"/>
    <w:rsid w:val="00A53557"/>
    <w:rsid w:val="00A5378C"/>
    <w:rsid w:val="00A539CE"/>
    <w:rsid w:val="00A53F3A"/>
    <w:rsid w:val="00A53FD8"/>
    <w:rsid w:val="00A5411E"/>
    <w:rsid w:val="00A545FC"/>
    <w:rsid w:val="00A546F3"/>
    <w:rsid w:val="00A54914"/>
    <w:rsid w:val="00A5492B"/>
    <w:rsid w:val="00A550F2"/>
    <w:rsid w:val="00A5536E"/>
    <w:rsid w:val="00A5541F"/>
    <w:rsid w:val="00A557C1"/>
    <w:rsid w:val="00A56306"/>
    <w:rsid w:val="00A569EB"/>
    <w:rsid w:val="00A57118"/>
    <w:rsid w:val="00A57189"/>
    <w:rsid w:val="00A575B9"/>
    <w:rsid w:val="00A576AE"/>
    <w:rsid w:val="00A60227"/>
    <w:rsid w:val="00A6058B"/>
    <w:rsid w:val="00A6095F"/>
    <w:rsid w:val="00A60C56"/>
    <w:rsid w:val="00A613CC"/>
    <w:rsid w:val="00A61497"/>
    <w:rsid w:val="00A6152D"/>
    <w:rsid w:val="00A616C6"/>
    <w:rsid w:val="00A61DEF"/>
    <w:rsid w:val="00A61EBC"/>
    <w:rsid w:val="00A62017"/>
    <w:rsid w:val="00A62E41"/>
    <w:rsid w:val="00A63007"/>
    <w:rsid w:val="00A638B9"/>
    <w:rsid w:val="00A63E4E"/>
    <w:rsid w:val="00A6404A"/>
    <w:rsid w:val="00A64670"/>
    <w:rsid w:val="00A64D20"/>
    <w:rsid w:val="00A64F6A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B93"/>
    <w:rsid w:val="00A67E3F"/>
    <w:rsid w:val="00A67F40"/>
    <w:rsid w:val="00A700FB"/>
    <w:rsid w:val="00A7013A"/>
    <w:rsid w:val="00A70295"/>
    <w:rsid w:val="00A705CB"/>
    <w:rsid w:val="00A70A73"/>
    <w:rsid w:val="00A71A75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7C"/>
    <w:rsid w:val="00A72FBA"/>
    <w:rsid w:val="00A73869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3B"/>
    <w:rsid w:val="00A8129C"/>
    <w:rsid w:val="00A813DD"/>
    <w:rsid w:val="00A81559"/>
    <w:rsid w:val="00A81883"/>
    <w:rsid w:val="00A81995"/>
    <w:rsid w:val="00A819DD"/>
    <w:rsid w:val="00A81C89"/>
    <w:rsid w:val="00A820BF"/>
    <w:rsid w:val="00A82222"/>
    <w:rsid w:val="00A82974"/>
    <w:rsid w:val="00A82A8E"/>
    <w:rsid w:val="00A82F83"/>
    <w:rsid w:val="00A8300B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D19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22F"/>
    <w:rsid w:val="00A94329"/>
    <w:rsid w:val="00A945EF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CED"/>
    <w:rsid w:val="00A97D87"/>
    <w:rsid w:val="00A97FD3"/>
    <w:rsid w:val="00AA00F2"/>
    <w:rsid w:val="00AA09DD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5E6B"/>
    <w:rsid w:val="00AA61A9"/>
    <w:rsid w:val="00AA6B6C"/>
    <w:rsid w:val="00AA6B7A"/>
    <w:rsid w:val="00AA6EDF"/>
    <w:rsid w:val="00AA706A"/>
    <w:rsid w:val="00AA7325"/>
    <w:rsid w:val="00AA7590"/>
    <w:rsid w:val="00AA76D5"/>
    <w:rsid w:val="00AA7F0B"/>
    <w:rsid w:val="00AB0319"/>
    <w:rsid w:val="00AB070D"/>
    <w:rsid w:val="00AB08D7"/>
    <w:rsid w:val="00AB0925"/>
    <w:rsid w:val="00AB0F32"/>
    <w:rsid w:val="00AB0F6C"/>
    <w:rsid w:val="00AB0F92"/>
    <w:rsid w:val="00AB1713"/>
    <w:rsid w:val="00AB2F7C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654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EBC"/>
    <w:rsid w:val="00AC3F12"/>
    <w:rsid w:val="00AC3FAC"/>
    <w:rsid w:val="00AC408A"/>
    <w:rsid w:val="00AC4402"/>
    <w:rsid w:val="00AC445C"/>
    <w:rsid w:val="00AC4F75"/>
    <w:rsid w:val="00AC5038"/>
    <w:rsid w:val="00AC52AD"/>
    <w:rsid w:val="00AC54F3"/>
    <w:rsid w:val="00AC5673"/>
    <w:rsid w:val="00AC5AEE"/>
    <w:rsid w:val="00AC5F44"/>
    <w:rsid w:val="00AC6218"/>
    <w:rsid w:val="00AC6331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1F3"/>
    <w:rsid w:val="00AD27DC"/>
    <w:rsid w:val="00AD288E"/>
    <w:rsid w:val="00AD2A42"/>
    <w:rsid w:val="00AD2CF6"/>
    <w:rsid w:val="00AD3001"/>
    <w:rsid w:val="00AD31F9"/>
    <w:rsid w:val="00AD34F9"/>
    <w:rsid w:val="00AD38CB"/>
    <w:rsid w:val="00AD47A7"/>
    <w:rsid w:val="00AD4B69"/>
    <w:rsid w:val="00AD4D8E"/>
    <w:rsid w:val="00AD52C3"/>
    <w:rsid w:val="00AD5401"/>
    <w:rsid w:val="00AD573E"/>
    <w:rsid w:val="00AD5972"/>
    <w:rsid w:val="00AD59F9"/>
    <w:rsid w:val="00AD5F7D"/>
    <w:rsid w:val="00AD6136"/>
    <w:rsid w:val="00AD6380"/>
    <w:rsid w:val="00AD6549"/>
    <w:rsid w:val="00AD6797"/>
    <w:rsid w:val="00AD6C0C"/>
    <w:rsid w:val="00AD6C4F"/>
    <w:rsid w:val="00AD6EA4"/>
    <w:rsid w:val="00AD6F74"/>
    <w:rsid w:val="00AD713D"/>
    <w:rsid w:val="00AD729C"/>
    <w:rsid w:val="00AD7691"/>
    <w:rsid w:val="00AD7766"/>
    <w:rsid w:val="00AD77F0"/>
    <w:rsid w:val="00AE0428"/>
    <w:rsid w:val="00AE0553"/>
    <w:rsid w:val="00AE099B"/>
    <w:rsid w:val="00AE1062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0C"/>
    <w:rsid w:val="00AE6ECD"/>
    <w:rsid w:val="00AE6FFF"/>
    <w:rsid w:val="00AE701B"/>
    <w:rsid w:val="00AE729F"/>
    <w:rsid w:val="00AE72EA"/>
    <w:rsid w:val="00AE7411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A98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AA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2DC"/>
    <w:rsid w:val="00AF590A"/>
    <w:rsid w:val="00AF5B4F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1BEF"/>
    <w:rsid w:val="00B0208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4FC3"/>
    <w:rsid w:val="00B0511F"/>
    <w:rsid w:val="00B05316"/>
    <w:rsid w:val="00B05467"/>
    <w:rsid w:val="00B057FA"/>
    <w:rsid w:val="00B05803"/>
    <w:rsid w:val="00B06415"/>
    <w:rsid w:val="00B06733"/>
    <w:rsid w:val="00B06855"/>
    <w:rsid w:val="00B071DB"/>
    <w:rsid w:val="00B0737D"/>
    <w:rsid w:val="00B07FCE"/>
    <w:rsid w:val="00B102D1"/>
    <w:rsid w:val="00B102FA"/>
    <w:rsid w:val="00B10327"/>
    <w:rsid w:val="00B1071D"/>
    <w:rsid w:val="00B108ED"/>
    <w:rsid w:val="00B10DB9"/>
    <w:rsid w:val="00B10F4D"/>
    <w:rsid w:val="00B112AC"/>
    <w:rsid w:val="00B114E7"/>
    <w:rsid w:val="00B1168F"/>
    <w:rsid w:val="00B1199B"/>
    <w:rsid w:val="00B11AB0"/>
    <w:rsid w:val="00B11DB3"/>
    <w:rsid w:val="00B122B2"/>
    <w:rsid w:val="00B12319"/>
    <w:rsid w:val="00B12C6E"/>
    <w:rsid w:val="00B12FC0"/>
    <w:rsid w:val="00B133DE"/>
    <w:rsid w:val="00B13444"/>
    <w:rsid w:val="00B134E2"/>
    <w:rsid w:val="00B13514"/>
    <w:rsid w:val="00B13B2B"/>
    <w:rsid w:val="00B13C3F"/>
    <w:rsid w:val="00B13D58"/>
    <w:rsid w:val="00B13EE0"/>
    <w:rsid w:val="00B140F3"/>
    <w:rsid w:val="00B14403"/>
    <w:rsid w:val="00B144BD"/>
    <w:rsid w:val="00B1486A"/>
    <w:rsid w:val="00B14FD9"/>
    <w:rsid w:val="00B15053"/>
    <w:rsid w:val="00B1576D"/>
    <w:rsid w:val="00B1591A"/>
    <w:rsid w:val="00B15F66"/>
    <w:rsid w:val="00B16033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20D"/>
    <w:rsid w:val="00B234EC"/>
    <w:rsid w:val="00B234ED"/>
    <w:rsid w:val="00B23B48"/>
    <w:rsid w:val="00B246A7"/>
    <w:rsid w:val="00B24975"/>
    <w:rsid w:val="00B24D16"/>
    <w:rsid w:val="00B25118"/>
    <w:rsid w:val="00B2562E"/>
    <w:rsid w:val="00B259A4"/>
    <w:rsid w:val="00B25C03"/>
    <w:rsid w:val="00B264F7"/>
    <w:rsid w:val="00B26738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746"/>
    <w:rsid w:val="00B3294B"/>
    <w:rsid w:val="00B32B83"/>
    <w:rsid w:val="00B32C1A"/>
    <w:rsid w:val="00B32C7E"/>
    <w:rsid w:val="00B32F71"/>
    <w:rsid w:val="00B33A30"/>
    <w:rsid w:val="00B33BB0"/>
    <w:rsid w:val="00B341CB"/>
    <w:rsid w:val="00B34B59"/>
    <w:rsid w:val="00B34E02"/>
    <w:rsid w:val="00B35052"/>
    <w:rsid w:val="00B351B7"/>
    <w:rsid w:val="00B352D6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372B7"/>
    <w:rsid w:val="00B37583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426"/>
    <w:rsid w:val="00B4468C"/>
    <w:rsid w:val="00B44793"/>
    <w:rsid w:val="00B448B1"/>
    <w:rsid w:val="00B44F7B"/>
    <w:rsid w:val="00B44FBF"/>
    <w:rsid w:val="00B450E4"/>
    <w:rsid w:val="00B45295"/>
    <w:rsid w:val="00B45358"/>
    <w:rsid w:val="00B45830"/>
    <w:rsid w:val="00B458AB"/>
    <w:rsid w:val="00B45D7B"/>
    <w:rsid w:val="00B45D84"/>
    <w:rsid w:val="00B46F8D"/>
    <w:rsid w:val="00B4737A"/>
    <w:rsid w:val="00B474D3"/>
    <w:rsid w:val="00B478CB"/>
    <w:rsid w:val="00B47A58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324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6EF"/>
    <w:rsid w:val="00B568B2"/>
    <w:rsid w:val="00B56C2A"/>
    <w:rsid w:val="00B56C55"/>
    <w:rsid w:val="00B56D68"/>
    <w:rsid w:val="00B574CE"/>
    <w:rsid w:val="00B579FC"/>
    <w:rsid w:val="00B6022A"/>
    <w:rsid w:val="00B6126D"/>
    <w:rsid w:val="00B6187C"/>
    <w:rsid w:val="00B61CAD"/>
    <w:rsid w:val="00B62027"/>
    <w:rsid w:val="00B620BA"/>
    <w:rsid w:val="00B6233B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5D58"/>
    <w:rsid w:val="00B662A4"/>
    <w:rsid w:val="00B6693F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73"/>
    <w:rsid w:val="00B70D26"/>
    <w:rsid w:val="00B70D6D"/>
    <w:rsid w:val="00B71062"/>
    <w:rsid w:val="00B71E2A"/>
    <w:rsid w:val="00B721EC"/>
    <w:rsid w:val="00B72364"/>
    <w:rsid w:val="00B7236E"/>
    <w:rsid w:val="00B7287C"/>
    <w:rsid w:val="00B72C05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4D2A"/>
    <w:rsid w:val="00B751E6"/>
    <w:rsid w:val="00B7528C"/>
    <w:rsid w:val="00B759C8"/>
    <w:rsid w:val="00B767DF"/>
    <w:rsid w:val="00B768C4"/>
    <w:rsid w:val="00B76C05"/>
    <w:rsid w:val="00B76C91"/>
    <w:rsid w:val="00B76CD9"/>
    <w:rsid w:val="00B77174"/>
    <w:rsid w:val="00B77775"/>
    <w:rsid w:val="00B77901"/>
    <w:rsid w:val="00B77B8D"/>
    <w:rsid w:val="00B80053"/>
    <w:rsid w:val="00B8058C"/>
    <w:rsid w:val="00B8071F"/>
    <w:rsid w:val="00B80AB1"/>
    <w:rsid w:val="00B815E5"/>
    <w:rsid w:val="00B81625"/>
    <w:rsid w:val="00B81ADD"/>
    <w:rsid w:val="00B81C5A"/>
    <w:rsid w:val="00B82206"/>
    <w:rsid w:val="00B8226D"/>
    <w:rsid w:val="00B8241E"/>
    <w:rsid w:val="00B829D9"/>
    <w:rsid w:val="00B82A2C"/>
    <w:rsid w:val="00B82DE0"/>
    <w:rsid w:val="00B837CA"/>
    <w:rsid w:val="00B840CC"/>
    <w:rsid w:val="00B845E6"/>
    <w:rsid w:val="00B84623"/>
    <w:rsid w:val="00B84898"/>
    <w:rsid w:val="00B848FB"/>
    <w:rsid w:val="00B84CC3"/>
    <w:rsid w:val="00B84D43"/>
    <w:rsid w:val="00B851C3"/>
    <w:rsid w:val="00B85727"/>
    <w:rsid w:val="00B85757"/>
    <w:rsid w:val="00B85792"/>
    <w:rsid w:val="00B85A41"/>
    <w:rsid w:val="00B861A7"/>
    <w:rsid w:val="00B8655C"/>
    <w:rsid w:val="00B86860"/>
    <w:rsid w:val="00B86D4E"/>
    <w:rsid w:val="00B86E04"/>
    <w:rsid w:val="00B86E2B"/>
    <w:rsid w:val="00B872C3"/>
    <w:rsid w:val="00B87645"/>
    <w:rsid w:val="00B87E2B"/>
    <w:rsid w:val="00B90108"/>
    <w:rsid w:val="00B90157"/>
    <w:rsid w:val="00B903CF"/>
    <w:rsid w:val="00B918FF"/>
    <w:rsid w:val="00B91A7E"/>
    <w:rsid w:val="00B926A3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17B"/>
    <w:rsid w:val="00B9736E"/>
    <w:rsid w:val="00B97568"/>
    <w:rsid w:val="00B97B34"/>
    <w:rsid w:val="00B97C6D"/>
    <w:rsid w:val="00BA00DC"/>
    <w:rsid w:val="00BA0210"/>
    <w:rsid w:val="00BA03C6"/>
    <w:rsid w:val="00BA082A"/>
    <w:rsid w:val="00BA0DFB"/>
    <w:rsid w:val="00BA1341"/>
    <w:rsid w:val="00BA1623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1C28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85E"/>
    <w:rsid w:val="00BB4AE5"/>
    <w:rsid w:val="00BB4E83"/>
    <w:rsid w:val="00BB4F4B"/>
    <w:rsid w:val="00BB5866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237A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2C4"/>
    <w:rsid w:val="00BC42DE"/>
    <w:rsid w:val="00BC456D"/>
    <w:rsid w:val="00BC48AB"/>
    <w:rsid w:val="00BC5964"/>
    <w:rsid w:val="00BC5A35"/>
    <w:rsid w:val="00BC5F4D"/>
    <w:rsid w:val="00BC63F7"/>
    <w:rsid w:val="00BC6D0C"/>
    <w:rsid w:val="00BC6E23"/>
    <w:rsid w:val="00BC6F42"/>
    <w:rsid w:val="00BC7089"/>
    <w:rsid w:val="00BC7A3F"/>
    <w:rsid w:val="00BD0ACA"/>
    <w:rsid w:val="00BD1235"/>
    <w:rsid w:val="00BD15E9"/>
    <w:rsid w:val="00BD16C9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D72B1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56D"/>
    <w:rsid w:val="00BE485A"/>
    <w:rsid w:val="00BE48F9"/>
    <w:rsid w:val="00BE4F63"/>
    <w:rsid w:val="00BE554B"/>
    <w:rsid w:val="00BE5C37"/>
    <w:rsid w:val="00BE5DB7"/>
    <w:rsid w:val="00BE5E65"/>
    <w:rsid w:val="00BE5ECE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E7EE3"/>
    <w:rsid w:val="00BF014C"/>
    <w:rsid w:val="00BF0927"/>
    <w:rsid w:val="00BF0B34"/>
    <w:rsid w:val="00BF0BF9"/>
    <w:rsid w:val="00BF0E06"/>
    <w:rsid w:val="00BF15FA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48E8"/>
    <w:rsid w:val="00BF505F"/>
    <w:rsid w:val="00BF5111"/>
    <w:rsid w:val="00BF52C0"/>
    <w:rsid w:val="00BF5366"/>
    <w:rsid w:val="00BF5A0E"/>
    <w:rsid w:val="00BF5F4A"/>
    <w:rsid w:val="00BF608F"/>
    <w:rsid w:val="00BF6680"/>
    <w:rsid w:val="00BF68D3"/>
    <w:rsid w:val="00BF69EF"/>
    <w:rsid w:val="00BF6B78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C15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56D7"/>
    <w:rsid w:val="00C06397"/>
    <w:rsid w:val="00C0674B"/>
    <w:rsid w:val="00C067D0"/>
    <w:rsid w:val="00C0736D"/>
    <w:rsid w:val="00C07594"/>
    <w:rsid w:val="00C07696"/>
    <w:rsid w:val="00C076C3"/>
    <w:rsid w:val="00C07831"/>
    <w:rsid w:val="00C07869"/>
    <w:rsid w:val="00C07B49"/>
    <w:rsid w:val="00C07F3A"/>
    <w:rsid w:val="00C07F5B"/>
    <w:rsid w:val="00C10278"/>
    <w:rsid w:val="00C10519"/>
    <w:rsid w:val="00C11049"/>
    <w:rsid w:val="00C11167"/>
    <w:rsid w:val="00C111A9"/>
    <w:rsid w:val="00C113AB"/>
    <w:rsid w:val="00C11717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E79"/>
    <w:rsid w:val="00C13F48"/>
    <w:rsid w:val="00C142AE"/>
    <w:rsid w:val="00C1453F"/>
    <w:rsid w:val="00C14593"/>
    <w:rsid w:val="00C14BA7"/>
    <w:rsid w:val="00C14C2B"/>
    <w:rsid w:val="00C14D07"/>
    <w:rsid w:val="00C14D12"/>
    <w:rsid w:val="00C153E3"/>
    <w:rsid w:val="00C15F99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245"/>
    <w:rsid w:val="00C21314"/>
    <w:rsid w:val="00C213DE"/>
    <w:rsid w:val="00C21416"/>
    <w:rsid w:val="00C214F0"/>
    <w:rsid w:val="00C21752"/>
    <w:rsid w:val="00C21A3E"/>
    <w:rsid w:val="00C21DE6"/>
    <w:rsid w:val="00C22503"/>
    <w:rsid w:val="00C22657"/>
    <w:rsid w:val="00C23145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727"/>
    <w:rsid w:val="00C25D8B"/>
    <w:rsid w:val="00C25ECB"/>
    <w:rsid w:val="00C26470"/>
    <w:rsid w:val="00C267CB"/>
    <w:rsid w:val="00C267DD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1F0B"/>
    <w:rsid w:val="00C3214F"/>
    <w:rsid w:val="00C3275F"/>
    <w:rsid w:val="00C32AAE"/>
    <w:rsid w:val="00C32DBA"/>
    <w:rsid w:val="00C334A7"/>
    <w:rsid w:val="00C3357E"/>
    <w:rsid w:val="00C33799"/>
    <w:rsid w:val="00C3402B"/>
    <w:rsid w:val="00C34053"/>
    <w:rsid w:val="00C34496"/>
    <w:rsid w:val="00C34525"/>
    <w:rsid w:val="00C34571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47B"/>
    <w:rsid w:val="00C36535"/>
    <w:rsid w:val="00C3663C"/>
    <w:rsid w:val="00C36E50"/>
    <w:rsid w:val="00C36FA8"/>
    <w:rsid w:val="00C372D5"/>
    <w:rsid w:val="00C3732D"/>
    <w:rsid w:val="00C375A4"/>
    <w:rsid w:val="00C377C9"/>
    <w:rsid w:val="00C37C5D"/>
    <w:rsid w:val="00C37F8D"/>
    <w:rsid w:val="00C40165"/>
    <w:rsid w:val="00C409F4"/>
    <w:rsid w:val="00C40A61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7EC"/>
    <w:rsid w:val="00C458B1"/>
    <w:rsid w:val="00C45D3A"/>
    <w:rsid w:val="00C465CF"/>
    <w:rsid w:val="00C46A05"/>
    <w:rsid w:val="00C471B8"/>
    <w:rsid w:val="00C471BF"/>
    <w:rsid w:val="00C4726B"/>
    <w:rsid w:val="00C47559"/>
    <w:rsid w:val="00C47A7A"/>
    <w:rsid w:val="00C47D07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344"/>
    <w:rsid w:val="00C5584C"/>
    <w:rsid w:val="00C558B0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0764"/>
    <w:rsid w:val="00C60A36"/>
    <w:rsid w:val="00C61282"/>
    <w:rsid w:val="00C615A4"/>
    <w:rsid w:val="00C61646"/>
    <w:rsid w:val="00C6172A"/>
    <w:rsid w:val="00C61D1D"/>
    <w:rsid w:val="00C61DFE"/>
    <w:rsid w:val="00C62280"/>
    <w:rsid w:val="00C625A4"/>
    <w:rsid w:val="00C629FC"/>
    <w:rsid w:val="00C6332C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D4"/>
    <w:rsid w:val="00C6616C"/>
    <w:rsid w:val="00C6618B"/>
    <w:rsid w:val="00C661DC"/>
    <w:rsid w:val="00C66499"/>
    <w:rsid w:val="00C66922"/>
    <w:rsid w:val="00C66B48"/>
    <w:rsid w:val="00C66C65"/>
    <w:rsid w:val="00C67053"/>
    <w:rsid w:val="00C67D57"/>
    <w:rsid w:val="00C67F7D"/>
    <w:rsid w:val="00C67FE9"/>
    <w:rsid w:val="00C700C1"/>
    <w:rsid w:val="00C703CA"/>
    <w:rsid w:val="00C707EB"/>
    <w:rsid w:val="00C708B3"/>
    <w:rsid w:val="00C70903"/>
    <w:rsid w:val="00C7097C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2DA"/>
    <w:rsid w:val="00C75515"/>
    <w:rsid w:val="00C758B4"/>
    <w:rsid w:val="00C75B95"/>
    <w:rsid w:val="00C75D7A"/>
    <w:rsid w:val="00C764E7"/>
    <w:rsid w:val="00C76D46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0FED"/>
    <w:rsid w:val="00C815AB"/>
    <w:rsid w:val="00C81AB5"/>
    <w:rsid w:val="00C81C20"/>
    <w:rsid w:val="00C81E76"/>
    <w:rsid w:val="00C827F6"/>
    <w:rsid w:val="00C828A3"/>
    <w:rsid w:val="00C82DEB"/>
    <w:rsid w:val="00C83195"/>
    <w:rsid w:val="00C831BD"/>
    <w:rsid w:val="00C837DD"/>
    <w:rsid w:val="00C83F3E"/>
    <w:rsid w:val="00C8498B"/>
    <w:rsid w:val="00C84C75"/>
    <w:rsid w:val="00C84D6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0E3C"/>
    <w:rsid w:val="00C910C5"/>
    <w:rsid w:val="00C9159E"/>
    <w:rsid w:val="00C917BB"/>
    <w:rsid w:val="00C91A08"/>
    <w:rsid w:val="00C920CE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6C84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38E1"/>
    <w:rsid w:val="00CB4231"/>
    <w:rsid w:val="00CB4FF2"/>
    <w:rsid w:val="00CB504E"/>
    <w:rsid w:val="00CB509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4F5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0B2"/>
    <w:rsid w:val="00CC24E2"/>
    <w:rsid w:val="00CC250C"/>
    <w:rsid w:val="00CC26D4"/>
    <w:rsid w:val="00CC277C"/>
    <w:rsid w:val="00CC3BED"/>
    <w:rsid w:val="00CC4C28"/>
    <w:rsid w:val="00CC508F"/>
    <w:rsid w:val="00CC5198"/>
    <w:rsid w:val="00CC5921"/>
    <w:rsid w:val="00CC5CFA"/>
    <w:rsid w:val="00CC5D98"/>
    <w:rsid w:val="00CC5E8A"/>
    <w:rsid w:val="00CC5FFE"/>
    <w:rsid w:val="00CC69C4"/>
    <w:rsid w:val="00CC6D0B"/>
    <w:rsid w:val="00CC72EE"/>
    <w:rsid w:val="00CC76B4"/>
    <w:rsid w:val="00CC7F1E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802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5E8"/>
    <w:rsid w:val="00CE1910"/>
    <w:rsid w:val="00CE1CF9"/>
    <w:rsid w:val="00CE23D6"/>
    <w:rsid w:val="00CE2483"/>
    <w:rsid w:val="00CE260B"/>
    <w:rsid w:val="00CE28C3"/>
    <w:rsid w:val="00CE2B3A"/>
    <w:rsid w:val="00CE2FC5"/>
    <w:rsid w:val="00CE30F3"/>
    <w:rsid w:val="00CE4108"/>
    <w:rsid w:val="00CE41DB"/>
    <w:rsid w:val="00CE424A"/>
    <w:rsid w:val="00CE4414"/>
    <w:rsid w:val="00CE4666"/>
    <w:rsid w:val="00CE4AF0"/>
    <w:rsid w:val="00CE4CD3"/>
    <w:rsid w:val="00CE51BC"/>
    <w:rsid w:val="00CE551F"/>
    <w:rsid w:val="00CE57E8"/>
    <w:rsid w:val="00CE5C77"/>
    <w:rsid w:val="00CE6618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14B"/>
    <w:rsid w:val="00CF23F3"/>
    <w:rsid w:val="00CF25EC"/>
    <w:rsid w:val="00CF28E8"/>
    <w:rsid w:val="00CF3230"/>
    <w:rsid w:val="00CF34C0"/>
    <w:rsid w:val="00CF38FC"/>
    <w:rsid w:val="00CF4163"/>
    <w:rsid w:val="00CF451F"/>
    <w:rsid w:val="00CF4AF3"/>
    <w:rsid w:val="00CF55A1"/>
    <w:rsid w:val="00CF55DC"/>
    <w:rsid w:val="00CF5805"/>
    <w:rsid w:val="00CF58D8"/>
    <w:rsid w:val="00CF5CD0"/>
    <w:rsid w:val="00CF5E81"/>
    <w:rsid w:val="00CF6370"/>
    <w:rsid w:val="00CF686D"/>
    <w:rsid w:val="00CF6A53"/>
    <w:rsid w:val="00CF6DEC"/>
    <w:rsid w:val="00CF7037"/>
    <w:rsid w:val="00CF77B7"/>
    <w:rsid w:val="00CF77EC"/>
    <w:rsid w:val="00D00138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1894"/>
    <w:rsid w:val="00D01F43"/>
    <w:rsid w:val="00D026E6"/>
    <w:rsid w:val="00D02B98"/>
    <w:rsid w:val="00D030AA"/>
    <w:rsid w:val="00D03126"/>
    <w:rsid w:val="00D032D9"/>
    <w:rsid w:val="00D033C8"/>
    <w:rsid w:val="00D03FAE"/>
    <w:rsid w:val="00D0404E"/>
    <w:rsid w:val="00D0406D"/>
    <w:rsid w:val="00D0438F"/>
    <w:rsid w:val="00D04464"/>
    <w:rsid w:val="00D044E7"/>
    <w:rsid w:val="00D047CC"/>
    <w:rsid w:val="00D04F83"/>
    <w:rsid w:val="00D05160"/>
    <w:rsid w:val="00D05163"/>
    <w:rsid w:val="00D0518D"/>
    <w:rsid w:val="00D0544B"/>
    <w:rsid w:val="00D05739"/>
    <w:rsid w:val="00D059D3"/>
    <w:rsid w:val="00D05B41"/>
    <w:rsid w:val="00D0622A"/>
    <w:rsid w:val="00D0622D"/>
    <w:rsid w:val="00D069E3"/>
    <w:rsid w:val="00D06AF5"/>
    <w:rsid w:val="00D07705"/>
    <w:rsid w:val="00D0770B"/>
    <w:rsid w:val="00D07975"/>
    <w:rsid w:val="00D07D5D"/>
    <w:rsid w:val="00D07E34"/>
    <w:rsid w:val="00D103F5"/>
    <w:rsid w:val="00D104D0"/>
    <w:rsid w:val="00D1089A"/>
    <w:rsid w:val="00D10B87"/>
    <w:rsid w:val="00D10C4A"/>
    <w:rsid w:val="00D112E0"/>
    <w:rsid w:val="00D11329"/>
    <w:rsid w:val="00D115C5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4E71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BD9"/>
    <w:rsid w:val="00D23E67"/>
    <w:rsid w:val="00D241EB"/>
    <w:rsid w:val="00D24270"/>
    <w:rsid w:val="00D244EC"/>
    <w:rsid w:val="00D2454A"/>
    <w:rsid w:val="00D248E4"/>
    <w:rsid w:val="00D24F10"/>
    <w:rsid w:val="00D25073"/>
    <w:rsid w:val="00D250C3"/>
    <w:rsid w:val="00D254E9"/>
    <w:rsid w:val="00D25572"/>
    <w:rsid w:val="00D258D8"/>
    <w:rsid w:val="00D25CB0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389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081"/>
    <w:rsid w:val="00D362CF"/>
    <w:rsid w:val="00D36F70"/>
    <w:rsid w:val="00D37463"/>
    <w:rsid w:val="00D37A72"/>
    <w:rsid w:val="00D37C0E"/>
    <w:rsid w:val="00D37F1F"/>
    <w:rsid w:val="00D401A4"/>
    <w:rsid w:val="00D40344"/>
    <w:rsid w:val="00D40381"/>
    <w:rsid w:val="00D414C0"/>
    <w:rsid w:val="00D41E75"/>
    <w:rsid w:val="00D42AAF"/>
    <w:rsid w:val="00D43044"/>
    <w:rsid w:val="00D4318E"/>
    <w:rsid w:val="00D43654"/>
    <w:rsid w:val="00D4436B"/>
    <w:rsid w:val="00D445A4"/>
    <w:rsid w:val="00D44603"/>
    <w:rsid w:val="00D44609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23F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CFC"/>
    <w:rsid w:val="00D51E4F"/>
    <w:rsid w:val="00D51FFA"/>
    <w:rsid w:val="00D520EE"/>
    <w:rsid w:val="00D5281D"/>
    <w:rsid w:val="00D52B70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1A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05C"/>
    <w:rsid w:val="00D57157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2E37"/>
    <w:rsid w:val="00D63524"/>
    <w:rsid w:val="00D63544"/>
    <w:rsid w:val="00D63A0E"/>
    <w:rsid w:val="00D63A62"/>
    <w:rsid w:val="00D63CBA"/>
    <w:rsid w:val="00D63FAE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2FF0"/>
    <w:rsid w:val="00D73310"/>
    <w:rsid w:val="00D736B1"/>
    <w:rsid w:val="00D73C91"/>
    <w:rsid w:val="00D73E80"/>
    <w:rsid w:val="00D741FE"/>
    <w:rsid w:val="00D744A5"/>
    <w:rsid w:val="00D745C5"/>
    <w:rsid w:val="00D74D93"/>
    <w:rsid w:val="00D754C4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A11"/>
    <w:rsid w:val="00D82B46"/>
    <w:rsid w:val="00D82F80"/>
    <w:rsid w:val="00D835B0"/>
    <w:rsid w:val="00D8369B"/>
    <w:rsid w:val="00D83768"/>
    <w:rsid w:val="00D8394C"/>
    <w:rsid w:val="00D840FA"/>
    <w:rsid w:val="00D84287"/>
    <w:rsid w:val="00D846A8"/>
    <w:rsid w:val="00D85060"/>
    <w:rsid w:val="00D8567D"/>
    <w:rsid w:val="00D85BDD"/>
    <w:rsid w:val="00D85C12"/>
    <w:rsid w:val="00D85C82"/>
    <w:rsid w:val="00D85DD5"/>
    <w:rsid w:val="00D85EDB"/>
    <w:rsid w:val="00D865B8"/>
    <w:rsid w:val="00D86AAC"/>
    <w:rsid w:val="00D86AF3"/>
    <w:rsid w:val="00D871C9"/>
    <w:rsid w:val="00D871D9"/>
    <w:rsid w:val="00D900F8"/>
    <w:rsid w:val="00D901A5"/>
    <w:rsid w:val="00D903A3"/>
    <w:rsid w:val="00D9052B"/>
    <w:rsid w:val="00D905BB"/>
    <w:rsid w:val="00D905E4"/>
    <w:rsid w:val="00D9083F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9FA"/>
    <w:rsid w:val="00D91CA9"/>
    <w:rsid w:val="00D91E32"/>
    <w:rsid w:val="00D9252F"/>
    <w:rsid w:val="00D92F01"/>
    <w:rsid w:val="00D935A7"/>
    <w:rsid w:val="00D937EB"/>
    <w:rsid w:val="00D9388C"/>
    <w:rsid w:val="00D93AF4"/>
    <w:rsid w:val="00D93D3A"/>
    <w:rsid w:val="00D9424A"/>
    <w:rsid w:val="00D946AF"/>
    <w:rsid w:val="00D955B0"/>
    <w:rsid w:val="00D96302"/>
    <w:rsid w:val="00D96FE8"/>
    <w:rsid w:val="00D9710E"/>
    <w:rsid w:val="00D97124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EFA"/>
    <w:rsid w:val="00DA1355"/>
    <w:rsid w:val="00DA20D7"/>
    <w:rsid w:val="00DA2106"/>
    <w:rsid w:val="00DA2167"/>
    <w:rsid w:val="00DA2A8C"/>
    <w:rsid w:val="00DA32EE"/>
    <w:rsid w:val="00DA369F"/>
    <w:rsid w:val="00DA3705"/>
    <w:rsid w:val="00DA37F2"/>
    <w:rsid w:val="00DA3ED7"/>
    <w:rsid w:val="00DA3FD1"/>
    <w:rsid w:val="00DA407C"/>
    <w:rsid w:val="00DA45ED"/>
    <w:rsid w:val="00DA4692"/>
    <w:rsid w:val="00DA48A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713A"/>
    <w:rsid w:val="00DA7895"/>
    <w:rsid w:val="00DA7CF9"/>
    <w:rsid w:val="00DA7D3D"/>
    <w:rsid w:val="00DA7E9A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AA4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5F86"/>
    <w:rsid w:val="00DB6234"/>
    <w:rsid w:val="00DB6488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18C"/>
    <w:rsid w:val="00DC1D0E"/>
    <w:rsid w:val="00DC1EF0"/>
    <w:rsid w:val="00DC2351"/>
    <w:rsid w:val="00DC2893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5CAD"/>
    <w:rsid w:val="00DC6274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A4C"/>
    <w:rsid w:val="00DD0B98"/>
    <w:rsid w:val="00DD1123"/>
    <w:rsid w:val="00DD12B9"/>
    <w:rsid w:val="00DD1439"/>
    <w:rsid w:val="00DD1C44"/>
    <w:rsid w:val="00DD1FC5"/>
    <w:rsid w:val="00DD20F9"/>
    <w:rsid w:val="00DD21F0"/>
    <w:rsid w:val="00DD22AC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161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42D"/>
    <w:rsid w:val="00DF2775"/>
    <w:rsid w:val="00DF2D22"/>
    <w:rsid w:val="00DF3636"/>
    <w:rsid w:val="00DF3658"/>
    <w:rsid w:val="00DF38B8"/>
    <w:rsid w:val="00DF38EA"/>
    <w:rsid w:val="00DF4038"/>
    <w:rsid w:val="00DF4362"/>
    <w:rsid w:val="00DF4382"/>
    <w:rsid w:val="00DF49FC"/>
    <w:rsid w:val="00DF4AC8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1F59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2B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AB6"/>
    <w:rsid w:val="00E10B64"/>
    <w:rsid w:val="00E110FC"/>
    <w:rsid w:val="00E112DB"/>
    <w:rsid w:val="00E1137B"/>
    <w:rsid w:val="00E11527"/>
    <w:rsid w:val="00E11AED"/>
    <w:rsid w:val="00E11D68"/>
    <w:rsid w:val="00E12266"/>
    <w:rsid w:val="00E12586"/>
    <w:rsid w:val="00E1274E"/>
    <w:rsid w:val="00E127CE"/>
    <w:rsid w:val="00E128D7"/>
    <w:rsid w:val="00E13122"/>
    <w:rsid w:val="00E135FF"/>
    <w:rsid w:val="00E137D6"/>
    <w:rsid w:val="00E138FD"/>
    <w:rsid w:val="00E13B63"/>
    <w:rsid w:val="00E13FBE"/>
    <w:rsid w:val="00E13FDD"/>
    <w:rsid w:val="00E14C63"/>
    <w:rsid w:val="00E150B6"/>
    <w:rsid w:val="00E153DF"/>
    <w:rsid w:val="00E16164"/>
    <w:rsid w:val="00E163C5"/>
    <w:rsid w:val="00E168EC"/>
    <w:rsid w:val="00E16966"/>
    <w:rsid w:val="00E1697B"/>
    <w:rsid w:val="00E16C20"/>
    <w:rsid w:val="00E17537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1EE3"/>
    <w:rsid w:val="00E2235D"/>
    <w:rsid w:val="00E22904"/>
    <w:rsid w:val="00E22ABD"/>
    <w:rsid w:val="00E23431"/>
    <w:rsid w:val="00E2378C"/>
    <w:rsid w:val="00E23970"/>
    <w:rsid w:val="00E23DE1"/>
    <w:rsid w:val="00E245EE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174"/>
    <w:rsid w:val="00E27693"/>
    <w:rsid w:val="00E2770A"/>
    <w:rsid w:val="00E3001F"/>
    <w:rsid w:val="00E301EE"/>
    <w:rsid w:val="00E304B2"/>
    <w:rsid w:val="00E304F1"/>
    <w:rsid w:val="00E3055E"/>
    <w:rsid w:val="00E30DF2"/>
    <w:rsid w:val="00E32164"/>
    <w:rsid w:val="00E32396"/>
    <w:rsid w:val="00E32CC0"/>
    <w:rsid w:val="00E331E7"/>
    <w:rsid w:val="00E33580"/>
    <w:rsid w:val="00E33634"/>
    <w:rsid w:val="00E3376E"/>
    <w:rsid w:val="00E34800"/>
    <w:rsid w:val="00E34BA2"/>
    <w:rsid w:val="00E34FB1"/>
    <w:rsid w:val="00E35029"/>
    <w:rsid w:val="00E35070"/>
    <w:rsid w:val="00E35648"/>
    <w:rsid w:val="00E356A8"/>
    <w:rsid w:val="00E356CF"/>
    <w:rsid w:val="00E35F9A"/>
    <w:rsid w:val="00E36ABE"/>
    <w:rsid w:val="00E37457"/>
    <w:rsid w:val="00E37E05"/>
    <w:rsid w:val="00E37E08"/>
    <w:rsid w:val="00E40481"/>
    <w:rsid w:val="00E40541"/>
    <w:rsid w:val="00E4079E"/>
    <w:rsid w:val="00E40956"/>
    <w:rsid w:val="00E409C0"/>
    <w:rsid w:val="00E409E1"/>
    <w:rsid w:val="00E40A8A"/>
    <w:rsid w:val="00E40F2B"/>
    <w:rsid w:val="00E413EC"/>
    <w:rsid w:val="00E418AE"/>
    <w:rsid w:val="00E41BE3"/>
    <w:rsid w:val="00E41E92"/>
    <w:rsid w:val="00E42114"/>
    <w:rsid w:val="00E42165"/>
    <w:rsid w:val="00E426FF"/>
    <w:rsid w:val="00E42C27"/>
    <w:rsid w:val="00E42C7F"/>
    <w:rsid w:val="00E42E6F"/>
    <w:rsid w:val="00E42F8C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6F8C"/>
    <w:rsid w:val="00E4750C"/>
    <w:rsid w:val="00E501FC"/>
    <w:rsid w:val="00E505A1"/>
    <w:rsid w:val="00E50BB9"/>
    <w:rsid w:val="00E5145D"/>
    <w:rsid w:val="00E515B3"/>
    <w:rsid w:val="00E51660"/>
    <w:rsid w:val="00E5184E"/>
    <w:rsid w:val="00E51C30"/>
    <w:rsid w:val="00E51CD5"/>
    <w:rsid w:val="00E51E2A"/>
    <w:rsid w:val="00E52416"/>
    <w:rsid w:val="00E527E5"/>
    <w:rsid w:val="00E52889"/>
    <w:rsid w:val="00E52C29"/>
    <w:rsid w:val="00E52ECC"/>
    <w:rsid w:val="00E53693"/>
    <w:rsid w:val="00E53986"/>
    <w:rsid w:val="00E53EE1"/>
    <w:rsid w:val="00E53FA0"/>
    <w:rsid w:val="00E5409F"/>
    <w:rsid w:val="00E54533"/>
    <w:rsid w:val="00E5461B"/>
    <w:rsid w:val="00E546F1"/>
    <w:rsid w:val="00E5499C"/>
    <w:rsid w:val="00E54AE0"/>
    <w:rsid w:val="00E54CCD"/>
    <w:rsid w:val="00E54E52"/>
    <w:rsid w:val="00E551F6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4EA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425"/>
    <w:rsid w:val="00E63FF3"/>
    <w:rsid w:val="00E646FE"/>
    <w:rsid w:val="00E64D81"/>
    <w:rsid w:val="00E651C7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C72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901"/>
    <w:rsid w:val="00E72DC7"/>
    <w:rsid w:val="00E736D8"/>
    <w:rsid w:val="00E74108"/>
    <w:rsid w:val="00E74163"/>
    <w:rsid w:val="00E74179"/>
    <w:rsid w:val="00E74D7F"/>
    <w:rsid w:val="00E751E5"/>
    <w:rsid w:val="00E75637"/>
    <w:rsid w:val="00E7569F"/>
    <w:rsid w:val="00E760CF"/>
    <w:rsid w:val="00E762D0"/>
    <w:rsid w:val="00E7638D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87A83"/>
    <w:rsid w:val="00E87AD0"/>
    <w:rsid w:val="00E90110"/>
    <w:rsid w:val="00E90859"/>
    <w:rsid w:val="00E90C44"/>
    <w:rsid w:val="00E90C9C"/>
    <w:rsid w:val="00E91181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58D0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DA2"/>
    <w:rsid w:val="00EA1E18"/>
    <w:rsid w:val="00EA2148"/>
    <w:rsid w:val="00EA297B"/>
    <w:rsid w:val="00EA2C26"/>
    <w:rsid w:val="00EA32BD"/>
    <w:rsid w:val="00EA3346"/>
    <w:rsid w:val="00EA34F8"/>
    <w:rsid w:val="00EA3510"/>
    <w:rsid w:val="00EA3632"/>
    <w:rsid w:val="00EA42F2"/>
    <w:rsid w:val="00EA46F0"/>
    <w:rsid w:val="00EA4A90"/>
    <w:rsid w:val="00EA4BB7"/>
    <w:rsid w:val="00EA5072"/>
    <w:rsid w:val="00EA5155"/>
    <w:rsid w:val="00EA557B"/>
    <w:rsid w:val="00EA5745"/>
    <w:rsid w:val="00EA5A06"/>
    <w:rsid w:val="00EA60AE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19D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650"/>
    <w:rsid w:val="00EB484A"/>
    <w:rsid w:val="00EB49E6"/>
    <w:rsid w:val="00EB4B34"/>
    <w:rsid w:val="00EB4C68"/>
    <w:rsid w:val="00EB55DF"/>
    <w:rsid w:val="00EB59EC"/>
    <w:rsid w:val="00EB5A9D"/>
    <w:rsid w:val="00EB63D2"/>
    <w:rsid w:val="00EB6DFB"/>
    <w:rsid w:val="00EB7213"/>
    <w:rsid w:val="00EC0303"/>
    <w:rsid w:val="00EC0BB2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5E1"/>
    <w:rsid w:val="00EC38AA"/>
    <w:rsid w:val="00EC3FBE"/>
    <w:rsid w:val="00EC4000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0D3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86"/>
    <w:rsid w:val="00ED0094"/>
    <w:rsid w:val="00ED057F"/>
    <w:rsid w:val="00ED06F9"/>
    <w:rsid w:val="00ED07DC"/>
    <w:rsid w:val="00ED1182"/>
    <w:rsid w:val="00ED18F5"/>
    <w:rsid w:val="00ED1F01"/>
    <w:rsid w:val="00ED2275"/>
    <w:rsid w:val="00ED2999"/>
    <w:rsid w:val="00ED2AEE"/>
    <w:rsid w:val="00ED3594"/>
    <w:rsid w:val="00ED3647"/>
    <w:rsid w:val="00ED39C8"/>
    <w:rsid w:val="00ED3ACC"/>
    <w:rsid w:val="00ED3BC2"/>
    <w:rsid w:val="00ED3BC3"/>
    <w:rsid w:val="00ED3C1D"/>
    <w:rsid w:val="00ED3C77"/>
    <w:rsid w:val="00ED3DF4"/>
    <w:rsid w:val="00ED3E39"/>
    <w:rsid w:val="00ED3E8B"/>
    <w:rsid w:val="00ED4B11"/>
    <w:rsid w:val="00ED4EC8"/>
    <w:rsid w:val="00ED4F90"/>
    <w:rsid w:val="00ED5695"/>
    <w:rsid w:val="00ED5A5C"/>
    <w:rsid w:val="00ED5BC4"/>
    <w:rsid w:val="00ED6146"/>
    <w:rsid w:val="00ED675E"/>
    <w:rsid w:val="00ED6EB2"/>
    <w:rsid w:val="00ED6ED6"/>
    <w:rsid w:val="00ED7441"/>
    <w:rsid w:val="00ED7479"/>
    <w:rsid w:val="00ED755A"/>
    <w:rsid w:val="00ED797A"/>
    <w:rsid w:val="00EE0768"/>
    <w:rsid w:val="00EE16D2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B38"/>
    <w:rsid w:val="00EE6F3E"/>
    <w:rsid w:val="00EE742B"/>
    <w:rsid w:val="00EE7510"/>
    <w:rsid w:val="00EE7524"/>
    <w:rsid w:val="00EE75D3"/>
    <w:rsid w:val="00EE79AE"/>
    <w:rsid w:val="00EF01A2"/>
    <w:rsid w:val="00EF07EA"/>
    <w:rsid w:val="00EF1B04"/>
    <w:rsid w:val="00EF1F78"/>
    <w:rsid w:val="00EF2221"/>
    <w:rsid w:val="00EF2244"/>
    <w:rsid w:val="00EF2714"/>
    <w:rsid w:val="00EF2E77"/>
    <w:rsid w:val="00EF2EFF"/>
    <w:rsid w:val="00EF3109"/>
    <w:rsid w:val="00EF322D"/>
    <w:rsid w:val="00EF3365"/>
    <w:rsid w:val="00EF33BB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BD7"/>
    <w:rsid w:val="00EF4C58"/>
    <w:rsid w:val="00EF4C62"/>
    <w:rsid w:val="00EF4E88"/>
    <w:rsid w:val="00EF50A3"/>
    <w:rsid w:val="00EF53F2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BF6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2FFD"/>
    <w:rsid w:val="00F03063"/>
    <w:rsid w:val="00F03162"/>
    <w:rsid w:val="00F0422E"/>
    <w:rsid w:val="00F042A9"/>
    <w:rsid w:val="00F0455E"/>
    <w:rsid w:val="00F04767"/>
    <w:rsid w:val="00F04DE7"/>
    <w:rsid w:val="00F04FAC"/>
    <w:rsid w:val="00F0525F"/>
    <w:rsid w:val="00F05A35"/>
    <w:rsid w:val="00F05A81"/>
    <w:rsid w:val="00F05E5D"/>
    <w:rsid w:val="00F063D4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44D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5DA4"/>
    <w:rsid w:val="00F2662B"/>
    <w:rsid w:val="00F26A48"/>
    <w:rsid w:val="00F27072"/>
    <w:rsid w:val="00F273CA"/>
    <w:rsid w:val="00F276FB"/>
    <w:rsid w:val="00F2798C"/>
    <w:rsid w:val="00F306A8"/>
    <w:rsid w:val="00F312CE"/>
    <w:rsid w:val="00F31608"/>
    <w:rsid w:val="00F32038"/>
    <w:rsid w:val="00F32170"/>
    <w:rsid w:val="00F3229E"/>
    <w:rsid w:val="00F325C1"/>
    <w:rsid w:val="00F32632"/>
    <w:rsid w:val="00F32868"/>
    <w:rsid w:val="00F32E46"/>
    <w:rsid w:val="00F32E47"/>
    <w:rsid w:val="00F32ED8"/>
    <w:rsid w:val="00F33421"/>
    <w:rsid w:val="00F33915"/>
    <w:rsid w:val="00F33C12"/>
    <w:rsid w:val="00F33DBB"/>
    <w:rsid w:val="00F34F3B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08"/>
    <w:rsid w:val="00F40211"/>
    <w:rsid w:val="00F404A1"/>
    <w:rsid w:val="00F40866"/>
    <w:rsid w:val="00F40921"/>
    <w:rsid w:val="00F40AEE"/>
    <w:rsid w:val="00F41907"/>
    <w:rsid w:val="00F430EB"/>
    <w:rsid w:val="00F4323B"/>
    <w:rsid w:val="00F43669"/>
    <w:rsid w:val="00F43714"/>
    <w:rsid w:val="00F43A0E"/>
    <w:rsid w:val="00F43B97"/>
    <w:rsid w:val="00F43EB3"/>
    <w:rsid w:val="00F44077"/>
    <w:rsid w:val="00F440D9"/>
    <w:rsid w:val="00F449C6"/>
    <w:rsid w:val="00F44A9F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369"/>
    <w:rsid w:val="00F50407"/>
    <w:rsid w:val="00F50729"/>
    <w:rsid w:val="00F507BE"/>
    <w:rsid w:val="00F50847"/>
    <w:rsid w:val="00F50B62"/>
    <w:rsid w:val="00F51286"/>
    <w:rsid w:val="00F512FD"/>
    <w:rsid w:val="00F5145F"/>
    <w:rsid w:val="00F51609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45A"/>
    <w:rsid w:val="00F54A9D"/>
    <w:rsid w:val="00F54B85"/>
    <w:rsid w:val="00F54F03"/>
    <w:rsid w:val="00F5522A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7E3"/>
    <w:rsid w:val="00F609DA"/>
    <w:rsid w:val="00F60A51"/>
    <w:rsid w:val="00F6107A"/>
    <w:rsid w:val="00F610BD"/>
    <w:rsid w:val="00F61988"/>
    <w:rsid w:val="00F61BE5"/>
    <w:rsid w:val="00F623BE"/>
    <w:rsid w:val="00F6242C"/>
    <w:rsid w:val="00F624E6"/>
    <w:rsid w:val="00F625FD"/>
    <w:rsid w:val="00F63DAF"/>
    <w:rsid w:val="00F63E2A"/>
    <w:rsid w:val="00F63E2B"/>
    <w:rsid w:val="00F63E36"/>
    <w:rsid w:val="00F6475A"/>
    <w:rsid w:val="00F64CD9"/>
    <w:rsid w:val="00F64E02"/>
    <w:rsid w:val="00F656A2"/>
    <w:rsid w:val="00F65975"/>
    <w:rsid w:val="00F65DC4"/>
    <w:rsid w:val="00F65F91"/>
    <w:rsid w:val="00F6606A"/>
    <w:rsid w:val="00F66117"/>
    <w:rsid w:val="00F667F0"/>
    <w:rsid w:val="00F66818"/>
    <w:rsid w:val="00F66C8B"/>
    <w:rsid w:val="00F66F5D"/>
    <w:rsid w:val="00F670CD"/>
    <w:rsid w:val="00F67133"/>
    <w:rsid w:val="00F679D8"/>
    <w:rsid w:val="00F67B73"/>
    <w:rsid w:val="00F70239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3C2C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A08"/>
    <w:rsid w:val="00F75CD1"/>
    <w:rsid w:val="00F763EE"/>
    <w:rsid w:val="00F766A9"/>
    <w:rsid w:val="00F76DB2"/>
    <w:rsid w:val="00F77A86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BA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3F5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2FDA"/>
    <w:rsid w:val="00F930E9"/>
    <w:rsid w:val="00F932E7"/>
    <w:rsid w:val="00F93AA4"/>
    <w:rsid w:val="00F93BF8"/>
    <w:rsid w:val="00F93EA0"/>
    <w:rsid w:val="00F94197"/>
    <w:rsid w:val="00F9431B"/>
    <w:rsid w:val="00F95116"/>
    <w:rsid w:val="00F9513F"/>
    <w:rsid w:val="00F954D3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34F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57"/>
    <w:rsid w:val="00FA50F6"/>
    <w:rsid w:val="00FA51F3"/>
    <w:rsid w:val="00FA5671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0FCB"/>
    <w:rsid w:val="00FB1179"/>
    <w:rsid w:val="00FB1243"/>
    <w:rsid w:val="00FB1860"/>
    <w:rsid w:val="00FB19AF"/>
    <w:rsid w:val="00FB1C97"/>
    <w:rsid w:val="00FB1FC8"/>
    <w:rsid w:val="00FB245C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9A8"/>
    <w:rsid w:val="00FB5A28"/>
    <w:rsid w:val="00FB5D89"/>
    <w:rsid w:val="00FB5F83"/>
    <w:rsid w:val="00FB699B"/>
    <w:rsid w:val="00FB6F33"/>
    <w:rsid w:val="00FB7013"/>
    <w:rsid w:val="00FB7BBF"/>
    <w:rsid w:val="00FB7D1A"/>
    <w:rsid w:val="00FB7EC1"/>
    <w:rsid w:val="00FC0078"/>
    <w:rsid w:val="00FC02E3"/>
    <w:rsid w:val="00FC02FE"/>
    <w:rsid w:val="00FC0741"/>
    <w:rsid w:val="00FC1131"/>
    <w:rsid w:val="00FC122A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0C7"/>
    <w:rsid w:val="00FC626E"/>
    <w:rsid w:val="00FC6661"/>
    <w:rsid w:val="00FC6DD9"/>
    <w:rsid w:val="00FC70EF"/>
    <w:rsid w:val="00FC731F"/>
    <w:rsid w:val="00FC74E0"/>
    <w:rsid w:val="00FC771A"/>
    <w:rsid w:val="00FC7A9E"/>
    <w:rsid w:val="00FC7BEC"/>
    <w:rsid w:val="00FD02C9"/>
    <w:rsid w:val="00FD0300"/>
    <w:rsid w:val="00FD086A"/>
    <w:rsid w:val="00FD0960"/>
    <w:rsid w:val="00FD0D72"/>
    <w:rsid w:val="00FD0DDD"/>
    <w:rsid w:val="00FD128F"/>
    <w:rsid w:val="00FD131D"/>
    <w:rsid w:val="00FD13BB"/>
    <w:rsid w:val="00FD2344"/>
    <w:rsid w:val="00FD243D"/>
    <w:rsid w:val="00FD2CD0"/>
    <w:rsid w:val="00FD2D13"/>
    <w:rsid w:val="00FD2D42"/>
    <w:rsid w:val="00FD3AAE"/>
    <w:rsid w:val="00FD44DD"/>
    <w:rsid w:val="00FD4562"/>
    <w:rsid w:val="00FD4A56"/>
    <w:rsid w:val="00FD4C1F"/>
    <w:rsid w:val="00FD4EA4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916"/>
    <w:rsid w:val="00FD7C61"/>
    <w:rsid w:val="00FD7EE3"/>
    <w:rsid w:val="00FE051F"/>
    <w:rsid w:val="00FE0EB5"/>
    <w:rsid w:val="00FE10DB"/>
    <w:rsid w:val="00FE1240"/>
    <w:rsid w:val="00FE18E1"/>
    <w:rsid w:val="00FE19FF"/>
    <w:rsid w:val="00FE1D8E"/>
    <w:rsid w:val="00FE282D"/>
    <w:rsid w:val="00FE28EF"/>
    <w:rsid w:val="00FE311D"/>
    <w:rsid w:val="00FE34C3"/>
    <w:rsid w:val="00FE3512"/>
    <w:rsid w:val="00FE37B3"/>
    <w:rsid w:val="00FE3958"/>
    <w:rsid w:val="00FE3AAC"/>
    <w:rsid w:val="00FE3D84"/>
    <w:rsid w:val="00FE4A89"/>
    <w:rsid w:val="00FE4EF9"/>
    <w:rsid w:val="00FE4F74"/>
    <w:rsid w:val="00FE5159"/>
    <w:rsid w:val="00FE517E"/>
    <w:rsid w:val="00FE52EA"/>
    <w:rsid w:val="00FE68A9"/>
    <w:rsid w:val="00FE6AF3"/>
    <w:rsid w:val="00FE7009"/>
    <w:rsid w:val="00FE720D"/>
    <w:rsid w:val="00FE740E"/>
    <w:rsid w:val="00FE7B3F"/>
    <w:rsid w:val="00FE7C71"/>
    <w:rsid w:val="00FF0257"/>
    <w:rsid w:val="00FF07AF"/>
    <w:rsid w:val="00FF09E9"/>
    <w:rsid w:val="00FF0EEC"/>
    <w:rsid w:val="00FF0FBF"/>
    <w:rsid w:val="00FF1A6E"/>
    <w:rsid w:val="00FF1A8C"/>
    <w:rsid w:val="00FF1B0C"/>
    <w:rsid w:val="00FF1CBF"/>
    <w:rsid w:val="00FF20DF"/>
    <w:rsid w:val="00FF21CB"/>
    <w:rsid w:val="00FF26A5"/>
    <w:rsid w:val="00FF275F"/>
    <w:rsid w:val="00FF29E5"/>
    <w:rsid w:val="00FF2A0B"/>
    <w:rsid w:val="00FF301D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4AE6"/>
    <w:rsid w:val="00FF53AD"/>
    <w:rsid w:val="00FF54F3"/>
    <w:rsid w:val="00FF599F"/>
    <w:rsid w:val="00FF5D2F"/>
    <w:rsid w:val="00FF5E72"/>
    <w:rsid w:val="00FF5FE0"/>
    <w:rsid w:val="00FF617A"/>
    <w:rsid w:val="00FF6411"/>
    <w:rsid w:val="00FF6560"/>
    <w:rsid w:val="00FF6BAD"/>
    <w:rsid w:val="00FF6BD9"/>
    <w:rsid w:val="00FF6D94"/>
    <w:rsid w:val="00FF6DE3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1A9488"/>
  <w15:docId w15:val="{17E95277-86B2-4C77-A42F-45A4C313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45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047C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47C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047CC7"/>
    <w:rPr>
      <w:rFonts w:ascii="Book Antiqua" w:eastAsia="Times New Roman" w:hAnsi="Book Antiqua" w:cs="Times New Roman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50494E"/>
    <w:rPr>
      <w:color w:val="800080" w:themeColor="followedHyperlink"/>
      <w:u w:val="single"/>
    </w:rPr>
  </w:style>
  <w:style w:type="paragraph" w:customStyle="1" w:styleId="02Heading">
    <w:name w:val="02_Heading"/>
    <w:basedOn w:val="ListParagraph"/>
    <w:link w:val="02HeadingChar"/>
    <w:qFormat/>
    <w:rsid w:val="00812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before="120" w:after="120" w:line="380" w:lineRule="exact"/>
      <w:ind w:left="0"/>
    </w:pPr>
    <w:rPr>
      <w:rFonts w:eastAsia="Calibri" w:cs="Arial"/>
      <w:b/>
      <w:bCs/>
      <w:color w:val="000000"/>
      <w:sz w:val="22"/>
    </w:rPr>
  </w:style>
  <w:style w:type="character" w:customStyle="1" w:styleId="02HeadingChar">
    <w:name w:val="02_Heading Char"/>
    <w:link w:val="02Heading"/>
    <w:rsid w:val="008122B4"/>
    <w:rPr>
      <w:rFonts w:ascii="Arial" w:eastAsia="Calibri" w:hAnsi="Arial" w:cs="Arial"/>
      <w:b/>
      <w:bCs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7" ma:contentTypeDescription="Create a new document." ma:contentTypeScope="" ma:versionID="54610db60445e04538e45f44504be185">
  <xsd:schema xmlns:xsd="http://www.w3.org/2001/XMLSchema" xmlns:xs="http://www.w3.org/2001/XMLSchema" xmlns:p="http://schemas.microsoft.com/office/2006/metadata/properties" xmlns:ns3="b1b8c3df-9206-48cb-895d-0dc3a9b9b481" xmlns:ns4="6a0f456d-fad0-4319-96ae-5ec982f59add" targetNamespace="http://schemas.microsoft.com/office/2006/metadata/properties" ma:root="true" ma:fieldsID="e08cee1e34bf552810e06b0098f8bb4c" ns3:_="" ns4:_="">
    <xsd:import namespace="b1b8c3df-9206-48cb-895d-0dc3a9b9b481"/>
    <xsd:import namespace="6a0f456d-fad0-4319-96ae-5ec982f59ad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7BCE8-3CB2-4C7C-9910-3EAA9E1BF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b8c3df-9206-48cb-895d-0dc3a9b9b481"/>
    <ds:schemaRef ds:uri="6a0f456d-fad0-4319-96ae-5ec982f59a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00C77-A332-44A1-B588-26E7BDC0B2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A7C189-80D2-411B-A69E-9041C6911A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CD0121-BCE1-497F-90CF-8EA093271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48</Pages>
  <Words>12777</Words>
  <Characters>55064</Characters>
  <Application>Microsoft Office Word</Application>
  <DocSecurity>0</DocSecurity>
  <Lines>458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statements</vt:lpstr>
    </vt:vector>
  </TitlesOfParts>
  <Company>KPMG</Company>
  <LinksUpToDate>false</LinksUpToDate>
  <CharactersWithSpaces>67706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statements</dc:title>
  <dc:subject/>
  <dc:creator>tadsong_h22</dc:creator>
  <cp:keywords/>
  <dc:description/>
  <cp:lastModifiedBy>Orathai, Nuchprasert</cp:lastModifiedBy>
  <cp:revision>9</cp:revision>
  <cp:lastPrinted>2020-08-13T07:10:00Z</cp:lastPrinted>
  <dcterms:created xsi:type="dcterms:W3CDTF">2020-08-13T06:35:00Z</dcterms:created>
  <dcterms:modified xsi:type="dcterms:W3CDTF">2020-08-14T02:58:00Z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0x010100FDEB6005A381B34FA056742695F6BEB5</vt:lpwstr>
  </property>
  <property fmtid="{D5CDD505-2E9C-101B-9397-08002B2CF9AE}" pid="6" name="PBCListName">
    <vt:lpwstr>CONSO PBC List 2Q 19</vt:lpwstr>
  </property>
</Properties>
</file>