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5BE07" w14:textId="77777777" w:rsidR="00B44E1E" w:rsidRDefault="00B44E1E" w:rsidP="00AF2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bookmarkStart w:id="0" w:name="Title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4"/>
        <w:gridCol w:w="374"/>
        <w:gridCol w:w="6986"/>
      </w:tblGrid>
      <w:tr w:rsidR="00BB2FFB" w:rsidRPr="00C52C41" w14:paraId="19FFE9D2" w14:textId="77777777" w:rsidTr="00BB2FFB">
        <w:trPr>
          <w:trHeight w:val="40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29C290E" w14:textId="7F0FB26E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GoBack"/>
            <w:bookmarkEnd w:id="0"/>
            <w:bookmarkEnd w:id="1"/>
            <w:r w:rsidRPr="0065010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5BDFBA8D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6" w:type="dxa"/>
            <w:tcBorders>
              <w:top w:val="nil"/>
              <w:left w:val="nil"/>
              <w:bottom w:val="nil"/>
              <w:right w:val="nil"/>
            </w:tcBorders>
          </w:tcPr>
          <w:p w14:paraId="3104A377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BB2FFB" w:rsidRPr="00C52C41" w14:paraId="167A71D9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9B9CBC0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374" w:type="dxa"/>
          </w:tcPr>
          <w:p w14:paraId="37CA298A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61A87417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B2FFB" w:rsidRPr="00C52C41" w14:paraId="1E836782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26E3CFD" w14:textId="21FCE179" w:rsidR="00726B9B" w:rsidRPr="00650105" w:rsidRDefault="00A4274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374" w:type="dxa"/>
          </w:tcPr>
          <w:p w14:paraId="0A26A7BB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7FD611E" w14:textId="674C23B5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BB2FFB" w:rsidRPr="00C52C41" w14:paraId="4F798654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3226B521" w14:textId="6680C9BB" w:rsidR="00726B9B" w:rsidRPr="00650105" w:rsidRDefault="00A4274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74" w:type="dxa"/>
          </w:tcPr>
          <w:p w14:paraId="11FF70BB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F948330" w14:textId="51522D13" w:rsidR="00726B9B" w:rsidRPr="00650105" w:rsidRDefault="001A2712" w:rsidP="001A2712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3A1339" w:rsidRPr="00C52C41" w14:paraId="2BBD27CD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2C17B17E" w14:textId="517810FA" w:rsidR="003A1339" w:rsidRPr="00650105" w:rsidRDefault="00A4274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374" w:type="dxa"/>
          </w:tcPr>
          <w:p w14:paraId="2400E745" w14:textId="77777777" w:rsidR="003A1339" w:rsidRPr="00650105" w:rsidRDefault="003A1339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51B51A42" w14:textId="5CCB0287" w:rsidR="003A1339" w:rsidRPr="00650105" w:rsidRDefault="00B6436B" w:rsidP="001A2712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3A1339" w:rsidRPr="00C52C41" w14:paraId="559753BD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30E47BDF" w14:textId="5625A686" w:rsidR="003A1339" w:rsidRPr="00650105" w:rsidRDefault="00A4274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374" w:type="dxa"/>
          </w:tcPr>
          <w:p w14:paraId="4870F234" w14:textId="77777777" w:rsidR="003A1339" w:rsidRPr="00650105" w:rsidRDefault="003A1339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0089DB7" w14:textId="4E4BB5FD" w:rsidR="003A1339" w:rsidRPr="00650105" w:rsidRDefault="00B6436B" w:rsidP="001A2712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ผลกระทบจากการแพร่ระบาดของโรค</w:t>
            </w:r>
            <w:r w:rsidR="00C94D6C"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ติดเชื้อ</w:t>
            </w:r>
            <w:r w:rsidR="002D68A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ไวรัส</w:t>
            </w:r>
            <w:r w:rsidR="00C94D6C"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โคโรนา</w:t>
            </w:r>
            <w:r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6501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2019</w:t>
            </w:r>
            <w:r w:rsidR="00C94D6C"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(</w:t>
            </w:r>
            <w:r w:rsidR="00C94D6C" w:rsidRPr="006501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COVID-</w:t>
            </w:r>
            <w:r w:rsidR="00A42740" w:rsidRPr="00A42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C94D6C" w:rsidRPr="006501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B2FFB" w:rsidRPr="00C52C41" w14:paraId="5EF28F07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4231FB5" w14:textId="24D3B325" w:rsidR="00BD265A" w:rsidRPr="00650105" w:rsidRDefault="00A42740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374" w:type="dxa"/>
          </w:tcPr>
          <w:p w14:paraId="52841867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0A9035B" w14:textId="3B4BCE72" w:rsidR="00BD265A" w:rsidRPr="00650105" w:rsidRDefault="007608D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B2FFB" w:rsidRPr="00C52C41" w14:paraId="0EC9E87D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1A65D8A3" w14:textId="04DB454D" w:rsidR="00BD265A" w:rsidRPr="00650105" w:rsidRDefault="00A42740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374" w:type="dxa"/>
          </w:tcPr>
          <w:p w14:paraId="50349791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CA771EA" w14:textId="0756F8D4" w:rsidR="00BD265A" w:rsidRPr="00650105" w:rsidRDefault="003A133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B2FFB" w:rsidRPr="00C52C41" w14:paraId="66C37F36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2E8CC03" w14:textId="0F98A5D0" w:rsidR="00BD265A" w:rsidRPr="00650105" w:rsidRDefault="00A42740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374" w:type="dxa"/>
          </w:tcPr>
          <w:p w14:paraId="67E78FAA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97F6146" w14:textId="104755F8" w:rsidR="00BD265A" w:rsidRPr="00650105" w:rsidRDefault="003A133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  <w:r w:rsidR="00650105"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65010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และสินทรัพย์สิทธิการใช้</w:t>
            </w:r>
          </w:p>
        </w:tc>
      </w:tr>
      <w:tr w:rsidR="00BB2FFB" w:rsidRPr="00C52C41" w14:paraId="133BB758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4F43113" w14:textId="0A2C06C1" w:rsidR="00BD265A" w:rsidRPr="00650105" w:rsidRDefault="00A42740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374" w:type="dxa"/>
          </w:tcPr>
          <w:p w14:paraId="570BACC6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75EFFFF8" w14:textId="3A14EA1D" w:rsidR="00BD265A" w:rsidRPr="00650105" w:rsidRDefault="003A1339" w:rsidP="00026849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6217B" w:rsidRPr="00C52C41" w14:paraId="53E3DE1E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8E8C34B" w14:textId="321F684D" w:rsidR="0056217B" w:rsidRPr="00650105" w:rsidRDefault="00A42740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374" w:type="dxa"/>
          </w:tcPr>
          <w:p w14:paraId="14990DA2" w14:textId="77777777" w:rsidR="0056217B" w:rsidRPr="00650105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EACBD38" w14:textId="3CD0622E" w:rsidR="0056217B" w:rsidRPr="00650105" w:rsidRDefault="00650105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(รายได้) </w:t>
            </w:r>
            <w:r w:rsidR="003A1339"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ค่าใช้จ่ายภาษีเงินได้</w:t>
            </w:r>
          </w:p>
        </w:tc>
      </w:tr>
      <w:tr w:rsidR="003A1339" w:rsidRPr="00C52C41" w14:paraId="12C2296C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67CCF764" w14:textId="36CDDF79" w:rsidR="003A1339" w:rsidRPr="00650105" w:rsidRDefault="00A42740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374" w:type="dxa"/>
          </w:tcPr>
          <w:p w14:paraId="3D3BB702" w14:textId="77777777" w:rsidR="003A1339" w:rsidRPr="00650105" w:rsidRDefault="003A1339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6E88EFC" w14:textId="5BF9FD14" w:rsidR="003A1339" w:rsidRPr="00650105" w:rsidRDefault="003A1339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A1339" w:rsidRPr="00C52C41" w14:paraId="3FDB748E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44A6B6B9" w14:textId="5DB9C16B" w:rsidR="003A1339" w:rsidRPr="00650105" w:rsidRDefault="00A42740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374" w:type="dxa"/>
          </w:tcPr>
          <w:p w14:paraId="4ABCC0A1" w14:textId="77777777" w:rsidR="003A1339" w:rsidRPr="00650105" w:rsidRDefault="003A1339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636D022" w14:textId="66B32DFE" w:rsidR="003A1339" w:rsidRPr="00650105" w:rsidRDefault="003A1339" w:rsidP="003A1339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A1339" w:rsidRPr="00C52C41" w14:paraId="668F809D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172A3BB2" w14:textId="13DC2C5C" w:rsidR="003A1339" w:rsidRPr="00650105" w:rsidRDefault="00A42740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374" w:type="dxa"/>
          </w:tcPr>
          <w:p w14:paraId="4A40D9C8" w14:textId="77777777" w:rsidR="003A1339" w:rsidRPr="00650105" w:rsidRDefault="003A1339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4EF9763" w14:textId="2A53012B" w:rsidR="003A1339" w:rsidRPr="00650105" w:rsidRDefault="003A1339" w:rsidP="003A1339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lang w:val="en-US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</w:tbl>
    <w:p w14:paraId="745142F9" w14:textId="765A49D4" w:rsidR="00F8601C" w:rsidRDefault="00BB2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hint="cs"/>
          <w:b/>
          <w:bCs/>
          <w:cs/>
        </w:rPr>
      </w:pPr>
      <w:r>
        <w:rPr>
          <w:b/>
          <w:bCs/>
        </w:rPr>
        <w:br w:type="page"/>
      </w:r>
    </w:p>
    <w:p w14:paraId="65095516" w14:textId="6DF8CC33" w:rsidR="00726B9B" w:rsidRPr="002B1BE4" w:rsidRDefault="00726B9B" w:rsidP="00E77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107124">
        <w:rPr>
          <w:rFonts w:ascii="Angsana New" w:hAnsi="Angsana New" w:hint="cs"/>
          <w:sz w:val="30"/>
          <w:szCs w:val="30"/>
          <w:cs/>
        </w:rPr>
        <w:t>แบบย่อ</w:t>
      </w:r>
      <w:r w:rsidRPr="002B1BE4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400C2B" w:rsidRPr="002B1BE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B1BE4">
        <w:rPr>
          <w:rFonts w:ascii="Angsana New" w:hAnsi="Angsana New"/>
          <w:sz w:val="30"/>
          <w:szCs w:val="30"/>
          <w:cs/>
        </w:rPr>
        <w:t>นี้</w:t>
      </w:r>
    </w:p>
    <w:p w14:paraId="321214C5" w14:textId="77777777" w:rsidR="00784EB3" w:rsidRPr="00557D41" w:rsidRDefault="00784EB3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0"/>
        <w:rPr>
          <w:rFonts w:ascii="Angsana New" w:hAnsi="Angsana New"/>
          <w:sz w:val="30"/>
          <w:szCs w:val="30"/>
        </w:rPr>
      </w:pPr>
    </w:p>
    <w:p w14:paraId="7AB392FE" w14:textId="39A13D1D" w:rsidR="00726B9B" w:rsidRPr="00526631" w:rsidRDefault="00726B9B" w:rsidP="00861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งบการเงิน</w:t>
      </w:r>
      <w:r w:rsidR="00400C2B" w:rsidRPr="002B1BE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B1BE4">
        <w:rPr>
          <w:rFonts w:ascii="Angsana New" w:hAnsi="Angsana New"/>
          <w:sz w:val="30"/>
          <w:szCs w:val="30"/>
          <w:cs/>
        </w:rPr>
        <w:t>นี้ได้รับอนุมัติให้ออกงบ</w:t>
      </w:r>
      <w:r w:rsidR="001D1CF1">
        <w:rPr>
          <w:rFonts w:ascii="Angsana New" w:hAnsi="Angsana New"/>
          <w:sz w:val="30"/>
          <w:szCs w:val="30"/>
          <w:cs/>
        </w:rPr>
        <w:t>การเงินจาก</w:t>
      </w:r>
      <w:r w:rsidR="004F1F61">
        <w:rPr>
          <w:rFonts w:ascii="Angsana New" w:hAnsi="Angsana New" w:hint="cs"/>
          <w:sz w:val="30"/>
          <w:szCs w:val="30"/>
          <w:cs/>
        </w:rPr>
        <w:t>คณะ</w:t>
      </w:r>
      <w:r w:rsidR="00526631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526631">
        <w:rPr>
          <w:rFonts w:ascii="Angsana New" w:hAnsi="Angsana New"/>
          <w:sz w:val="30"/>
          <w:szCs w:val="30"/>
        </w:rPr>
        <w:t xml:space="preserve"> </w:t>
      </w:r>
      <w:r w:rsidR="00A42740" w:rsidRPr="00A42740">
        <w:rPr>
          <w:rFonts w:ascii="Angsana New" w:hAnsi="Angsana New"/>
          <w:sz w:val="30"/>
          <w:szCs w:val="30"/>
        </w:rPr>
        <w:t>1</w:t>
      </w:r>
      <w:r w:rsidR="00A42740" w:rsidRPr="00A42740">
        <w:rPr>
          <w:rFonts w:ascii="Angsana New" w:hAnsi="Angsana New" w:hint="cs"/>
          <w:sz w:val="30"/>
          <w:szCs w:val="30"/>
        </w:rPr>
        <w:t>0</w:t>
      </w:r>
      <w:r w:rsidR="00D66AF1">
        <w:rPr>
          <w:rFonts w:ascii="Angsana New" w:hAnsi="Angsana New" w:hint="cs"/>
          <w:sz w:val="30"/>
          <w:szCs w:val="30"/>
          <w:cs/>
        </w:rPr>
        <w:t xml:space="preserve"> </w:t>
      </w:r>
      <w:r w:rsidR="00A87D6F">
        <w:rPr>
          <w:rFonts w:ascii="Angsana New" w:hAnsi="Angsana New" w:hint="cs"/>
          <w:sz w:val="30"/>
          <w:szCs w:val="30"/>
          <w:cs/>
        </w:rPr>
        <w:t>สิงหาคม</w:t>
      </w:r>
      <w:r w:rsidR="008617F7" w:rsidRPr="008617F7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</w:t>
      </w:r>
      <w:r w:rsidR="00A42740" w:rsidRPr="00A42740">
        <w:rPr>
          <w:rFonts w:ascii="Angsana New" w:hAnsi="Angsana New"/>
          <w:sz w:val="30"/>
          <w:szCs w:val="30"/>
        </w:rPr>
        <w:t>3</w:t>
      </w:r>
    </w:p>
    <w:p w14:paraId="561B1AC6" w14:textId="77777777" w:rsidR="00726B9B" w:rsidRPr="00557D41" w:rsidRDefault="00726B9B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jc w:val="both"/>
        <w:rPr>
          <w:rFonts w:ascii="Angsana New" w:hAnsi="Angsana New"/>
          <w:b/>
          <w:bCs/>
          <w:sz w:val="30"/>
          <w:szCs w:val="30"/>
        </w:rPr>
      </w:pPr>
    </w:p>
    <w:p w14:paraId="68DF0B8C" w14:textId="5082F22A" w:rsidR="00726B9B" w:rsidRPr="002B1BE4" w:rsidRDefault="00A42740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42740">
        <w:rPr>
          <w:rFonts w:ascii="Angsana New" w:hAnsi="Angsana New"/>
          <w:b/>
          <w:bCs/>
          <w:sz w:val="30"/>
          <w:szCs w:val="30"/>
        </w:rPr>
        <w:t>1</w:t>
      </w:r>
      <w:r w:rsidR="00726B9B" w:rsidRPr="002B1BE4">
        <w:rPr>
          <w:rFonts w:ascii="Angsana New" w:hAnsi="Angsana New"/>
          <w:b/>
          <w:bCs/>
          <w:sz w:val="30"/>
          <w:szCs w:val="30"/>
        </w:rPr>
        <w:tab/>
      </w:r>
      <w:r w:rsidR="00726B9B" w:rsidRPr="002B1BE4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FCAF018" w14:textId="77777777" w:rsidR="00726B9B" w:rsidRPr="00557D41" w:rsidRDefault="00726B9B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ind w:left="540"/>
        <w:jc w:val="both"/>
        <w:rPr>
          <w:rFonts w:ascii="Angsana New" w:hAnsi="Angsana New"/>
          <w:sz w:val="30"/>
          <w:szCs w:val="30"/>
        </w:rPr>
      </w:pPr>
    </w:p>
    <w:p w14:paraId="4B332D16" w14:textId="29F3F2C9" w:rsidR="004A394B" w:rsidRDefault="00074124" w:rsidP="004A3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  <w:r w:rsidRPr="00B77A9F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B77A9F">
        <w:rPr>
          <w:rFonts w:ascii="Angsana New" w:hAnsi="Angsana New"/>
          <w:sz w:val="30"/>
          <w:szCs w:val="30"/>
          <w:cs/>
        </w:rPr>
        <w:t>โทเร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77A9F">
        <w:rPr>
          <w:rFonts w:ascii="Angsana New" w:hAnsi="Angsana New"/>
          <w:sz w:val="30"/>
          <w:szCs w:val="30"/>
          <w:cs/>
        </w:rPr>
        <w:t>เท็กซ์ไทล์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 w:rsidRPr="00B77A9F">
        <w:rPr>
          <w:rFonts w:ascii="Angsana New" w:hAnsi="Angsana New"/>
          <w:sz w:val="30"/>
          <w:szCs w:val="30"/>
          <w:cs/>
        </w:rPr>
        <w:t>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B77A9F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 w:rsidRPr="00B77A9F">
        <w:rPr>
          <w:rFonts w:ascii="Angsana New" w:hAnsi="Angsana New"/>
          <w:sz w:val="30"/>
          <w:szCs w:val="30"/>
          <w:cs/>
        </w:rPr>
        <w:t>มหาชน</w:t>
      </w:r>
      <w:r>
        <w:rPr>
          <w:rFonts w:ascii="Angsana New" w:hAnsi="Angsana New" w:hint="cs"/>
          <w:sz w:val="30"/>
          <w:szCs w:val="30"/>
          <w:cs/>
        </w:rPr>
        <w:t>)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40760">
        <w:rPr>
          <w:rFonts w:ascii="Angsana New" w:hAnsi="Angsana New"/>
          <w:spacing w:val="-2"/>
          <w:sz w:val="30"/>
          <w:szCs w:val="30"/>
        </w:rPr>
        <w:t>“</w:t>
      </w:r>
      <w:r w:rsidRPr="00740760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740760">
        <w:rPr>
          <w:rFonts w:ascii="Angsana New" w:hAnsi="Angsana New"/>
          <w:spacing w:val="-2"/>
          <w:sz w:val="30"/>
          <w:szCs w:val="30"/>
        </w:rPr>
        <w:t>”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4A394B" w:rsidRPr="002A2296">
        <w:rPr>
          <w:rFonts w:ascii="Angsana New" w:hAnsi="Angsana New"/>
          <w:sz w:val="30"/>
          <w:szCs w:val="30"/>
          <w:cs/>
        </w:rPr>
        <w:t>บริษัท</w:t>
      </w:r>
      <w:r w:rsidR="004A394B">
        <w:rPr>
          <w:rFonts w:ascii="Angsana New" w:hAnsi="Angsana New"/>
          <w:sz w:val="30"/>
          <w:szCs w:val="30"/>
          <w:cs/>
        </w:rPr>
        <w:br/>
      </w:r>
      <w:r w:rsidR="004A394B">
        <w:rPr>
          <w:rFonts w:ascii="Angsana New" w:hAnsi="Angsana New" w:hint="cs"/>
          <w:sz w:val="30"/>
          <w:szCs w:val="30"/>
          <w:cs/>
        </w:rPr>
        <w:t>เกิดจากการรวมธุรกิจโดยวิธี</w:t>
      </w:r>
      <w:r w:rsidR="004A394B" w:rsidRPr="002A2296">
        <w:rPr>
          <w:rFonts w:ascii="Angsana New" w:hAnsi="Angsana New"/>
          <w:sz w:val="30"/>
          <w:szCs w:val="30"/>
          <w:cs/>
        </w:rPr>
        <w:t>การควบบริษัทระหว่าง</w:t>
      </w:r>
      <w:r w:rsidR="004A394B" w:rsidRPr="004F1F61">
        <w:rPr>
          <w:rFonts w:ascii="Angsana New" w:hAnsi="Angsana New"/>
          <w:sz w:val="30"/>
          <w:szCs w:val="30"/>
          <w:cs/>
        </w:rPr>
        <w:t>บริษัท ลัคกี้เท็คซ์ (ไทย) จำกัด (มหาชน)</w:t>
      </w:r>
      <w:r w:rsidR="004A394B" w:rsidRPr="004F1F61">
        <w:rPr>
          <w:rFonts w:ascii="Angsana New" w:hAnsi="Angsana New" w:hint="cs"/>
          <w:sz w:val="30"/>
          <w:szCs w:val="30"/>
          <w:cs/>
        </w:rPr>
        <w:t xml:space="preserve"> </w:t>
      </w:r>
      <w:r w:rsidR="004A394B" w:rsidRPr="002A2296">
        <w:rPr>
          <w:rFonts w:ascii="Angsana New" w:hAnsi="Angsana New"/>
          <w:sz w:val="30"/>
          <w:szCs w:val="30"/>
          <w:cs/>
        </w:rPr>
        <w:t>กับบริษัท</w:t>
      </w:r>
      <w:r w:rsidR="004A394B">
        <w:rPr>
          <w:rFonts w:ascii="Angsana New" w:hAnsi="Angsana New"/>
          <w:sz w:val="30"/>
          <w:szCs w:val="30"/>
          <w:cs/>
        </w:rPr>
        <w:t xml:space="preserve"> </w:t>
      </w:r>
      <w:r w:rsidR="004A394B">
        <w:rPr>
          <w:rFonts w:ascii="Angsana New" w:hAnsi="Angsana New"/>
          <w:sz w:val="30"/>
          <w:szCs w:val="30"/>
        </w:rPr>
        <w:br/>
      </w:r>
      <w:r w:rsidR="004A394B" w:rsidRPr="002A2296">
        <w:rPr>
          <w:rFonts w:ascii="Angsana New" w:hAnsi="Angsana New"/>
          <w:sz w:val="30"/>
          <w:szCs w:val="30"/>
          <w:cs/>
        </w:rPr>
        <w:t>ไทยโทเรเท็กซ์ไทล์มิลลส์</w:t>
      </w:r>
      <w:r w:rsidR="004A394B">
        <w:rPr>
          <w:rFonts w:ascii="Angsana New" w:hAnsi="Angsana New"/>
          <w:sz w:val="30"/>
          <w:szCs w:val="30"/>
          <w:cs/>
        </w:rPr>
        <w:t xml:space="preserve"> </w:t>
      </w:r>
      <w:r w:rsidR="004A394B" w:rsidRPr="002A2296">
        <w:rPr>
          <w:rFonts w:ascii="Angsana New" w:hAnsi="Angsana New"/>
          <w:sz w:val="30"/>
          <w:szCs w:val="30"/>
          <w:cs/>
        </w:rPr>
        <w:t>จำกัด</w:t>
      </w:r>
      <w:r w:rsidR="004A394B">
        <w:rPr>
          <w:rFonts w:ascii="Angsana New" w:hAnsi="Angsana New"/>
          <w:sz w:val="30"/>
          <w:szCs w:val="30"/>
          <w:cs/>
        </w:rPr>
        <w:t xml:space="preserve"> (</w:t>
      </w:r>
      <w:r w:rsidR="004A394B" w:rsidRPr="002A2296">
        <w:rPr>
          <w:rFonts w:ascii="Angsana New" w:hAnsi="Angsana New"/>
          <w:sz w:val="30"/>
          <w:szCs w:val="30"/>
          <w:cs/>
        </w:rPr>
        <w:t>มหาชน</w:t>
      </w:r>
      <w:r w:rsidR="004A394B">
        <w:rPr>
          <w:rFonts w:ascii="Angsana New" w:hAnsi="Angsana New"/>
          <w:sz w:val="30"/>
          <w:szCs w:val="30"/>
          <w:cs/>
        </w:rPr>
        <w:t>)</w:t>
      </w:r>
      <w:r w:rsidR="004A394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A394B" w:rsidRPr="006B5FBD">
        <w:rPr>
          <w:rFonts w:ascii="Angsana New" w:hAnsi="Angsana New"/>
          <w:sz w:val="30"/>
          <w:szCs w:val="30"/>
          <w:cs/>
        </w:rPr>
        <w:t>บริษัทจดทะเบียน</w:t>
      </w:r>
      <w:r w:rsidR="004A394B" w:rsidRPr="006B5FBD">
        <w:rPr>
          <w:rFonts w:ascii="Angsana New" w:hAnsi="Angsana New" w:hint="cs"/>
          <w:sz w:val="30"/>
          <w:szCs w:val="30"/>
          <w:cs/>
        </w:rPr>
        <w:t>จัดตั้งเป็นนิติบุคคลในประเทศไทยและได้รับอนุมัติเป็นหลักทรัพย์จดทะเบียนใน</w:t>
      </w:r>
      <w:r w:rsidR="004A394B" w:rsidRPr="006B5FBD">
        <w:rPr>
          <w:rFonts w:ascii="Angsana New" w:hAnsi="Angsana New"/>
          <w:sz w:val="30"/>
          <w:szCs w:val="30"/>
          <w:cs/>
        </w:rPr>
        <w:t>ตลาดหลักทรัพย์แห่งประเทศไทยเมื่อ</w:t>
      </w:r>
      <w:r w:rsidR="004A394B" w:rsidRPr="006B5FB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A42740" w:rsidRPr="00A42740">
        <w:rPr>
          <w:rFonts w:ascii="Angsana New" w:hAnsi="Angsana New"/>
          <w:sz w:val="30"/>
          <w:szCs w:val="30"/>
        </w:rPr>
        <w:t>1</w:t>
      </w:r>
      <w:r w:rsidR="004A394B" w:rsidRPr="006B5FBD">
        <w:rPr>
          <w:rFonts w:ascii="Angsana New" w:hAnsi="Angsana New"/>
          <w:sz w:val="30"/>
          <w:szCs w:val="30"/>
        </w:rPr>
        <w:t xml:space="preserve"> </w:t>
      </w:r>
      <w:r w:rsidR="004A394B" w:rsidRPr="006B5FBD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A42740" w:rsidRPr="00A42740">
        <w:rPr>
          <w:rFonts w:ascii="Angsana New" w:hAnsi="Angsana New"/>
          <w:sz w:val="30"/>
          <w:szCs w:val="30"/>
        </w:rPr>
        <w:t>2562</w:t>
      </w:r>
      <w:r w:rsidR="004A394B" w:rsidRPr="006B5FBD">
        <w:rPr>
          <w:rFonts w:ascii="Angsana New" w:hAnsi="Angsana New"/>
          <w:sz w:val="30"/>
          <w:szCs w:val="30"/>
        </w:rPr>
        <w:t xml:space="preserve"> (</w:t>
      </w:r>
      <w:r w:rsidR="004A394B" w:rsidRPr="006B5FBD">
        <w:rPr>
          <w:rFonts w:ascii="Angsana New" w:hAnsi="Angsana New" w:hint="cs"/>
          <w:sz w:val="30"/>
          <w:szCs w:val="30"/>
          <w:cs/>
        </w:rPr>
        <w:t>วันควบบริษัท</w:t>
      </w:r>
      <w:r w:rsidR="004A394B" w:rsidRPr="006B5FBD">
        <w:rPr>
          <w:rFonts w:ascii="Angsana New" w:hAnsi="Angsana New"/>
          <w:sz w:val="30"/>
          <w:szCs w:val="30"/>
        </w:rPr>
        <w:t>)</w:t>
      </w:r>
    </w:p>
    <w:p w14:paraId="302E5AA7" w14:textId="5BD23EDB" w:rsidR="00074124" w:rsidRPr="00557D41" w:rsidRDefault="00074124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439117E2" w14:textId="189B529F" w:rsidR="00074124" w:rsidRPr="00740760" w:rsidRDefault="00074124" w:rsidP="004F1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F1F61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</w:t>
      </w:r>
      <w:r w:rsidRPr="004F1F61">
        <w:rPr>
          <w:rFonts w:ascii="Angsana New" w:hAnsi="Angsana New" w:hint="cs"/>
          <w:sz w:val="30"/>
          <w:szCs w:val="30"/>
          <w:cs/>
        </w:rPr>
        <w:t>สิ่งทอซึ่งประกอบด้วย</w:t>
      </w:r>
      <w:r w:rsidRPr="004F1F61">
        <w:rPr>
          <w:rFonts w:ascii="Angsana New" w:hAnsi="Angsana New"/>
          <w:sz w:val="30"/>
          <w:szCs w:val="30"/>
          <w:cs/>
        </w:rPr>
        <w:t>ผ้าสปัน ผ้า</w:t>
      </w:r>
      <w:r w:rsidRPr="004F1F61">
        <w:rPr>
          <w:rFonts w:ascii="Angsana New" w:hAnsi="Angsana New" w:hint="cs"/>
          <w:sz w:val="30"/>
          <w:szCs w:val="30"/>
          <w:cs/>
        </w:rPr>
        <w:t>ฟิลาเมนท์</w:t>
      </w:r>
      <w:r w:rsidRPr="004F1F61">
        <w:rPr>
          <w:rFonts w:ascii="Angsana New" w:hAnsi="Angsana New"/>
          <w:sz w:val="30"/>
          <w:szCs w:val="30"/>
          <w:cs/>
        </w:rPr>
        <w:t xml:space="preserve"> </w:t>
      </w:r>
      <w:r w:rsidRPr="004F1F61">
        <w:rPr>
          <w:rFonts w:ascii="Angsana New" w:hAnsi="Angsana New" w:hint="cs"/>
          <w:sz w:val="30"/>
          <w:szCs w:val="30"/>
          <w:cs/>
        </w:rPr>
        <w:t>ผ้าทอ ผ้าถัก และเส้นด้าย</w:t>
      </w:r>
      <w:r w:rsidRPr="004F1F61">
        <w:rPr>
          <w:rFonts w:ascii="Angsana New" w:hAnsi="Angsana New"/>
          <w:sz w:val="30"/>
          <w:szCs w:val="30"/>
          <w:cs/>
        </w:rPr>
        <w:t xml:space="preserve">ยีนส์ </w:t>
      </w:r>
      <w:r w:rsidRPr="004F1F61">
        <w:rPr>
          <w:rFonts w:ascii="Angsana New" w:hAnsi="Angsana New" w:hint="cs"/>
          <w:sz w:val="30"/>
          <w:szCs w:val="30"/>
          <w:cs/>
        </w:rPr>
        <w:t>และผลิตภัณฑ์สิ่งทอ</w:t>
      </w:r>
      <w:r w:rsidRPr="00D343C8">
        <w:rPr>
          <w:rFonts w:ascii="Angsana New" w:hAnsi="Angsana New" w:hint="cs"/>
          <w:sz w:val="30"/>
          <w:szCs w:val="30"/>
          <w:cs/>
        </w:rPr>
        <w:t>เพื่ออุตสาหกรรมการผลิตซึ่งประกอบด้วย</w:t>
      </w:r>
      <w:r w:rsidRPr="00D343C8">
        <w:rPr>
          <w:rFonts w:ascii="Angsana New" w:hAnsi="Angsana New"/>
          <w:sz w:val="30"/>
          <w:szCs w:val="30"/>
          <w:cs/>
        </w:rPr>
        <w:t>ด้ายสำหรับเสริมความแข็งแรงของยาง</w:t>
      </w:r>
      <w:r w:rsidRPr="00D343C8">
        <w:rPr>
          <w:rFonts w:ascii="Angsana New" w:hAnsi="Angsana New" w:hint="cs"/>
          <w:sz w:val="30"/>
          <w:szCs w:val="30"/>
          <w:cs/>
        </w:rPr>
        <w:t xml:space="preserve"> ผ้าสำหรับ</w:t>
      </w:r>
      <w:r w:rsidR="004F1F61">
        <w:rPr>
          <w:rFonts w:ascii="Angsana New" w:hAnsi="Angsana New"/>
          <w:sz w:val="30"/>
          <w:szCs w:val="30"/>
          <w:cs/>
        </w:rPr>
        <w:br/>
      </w:r>
      <w:r w:rsidRPr="00D343C8">
        <w:rPr>
          <w:rFonts w:ascii="Angsana New" w:hAnsi="Angsana New" w:hint="cs"/>
          <w:sz w:val="30"/>
          <w:szCs w:val="30"/>
          <w:cs/>
        </w:rPr>
        <w:t>ทำถุงลมนิรภัย</w:t>
      </w:r>
      <w:r w:rsidR="00D343C8" w:rsidRPr="00D343C8">
        <w:rPr>
          <w:rFonts w:ascii="Angsana New" w:hAnsi="Angsana New"/>
          <w:sz w:val="30"/>
          <w:szCs w:val="30"/>
        </w:rPr>
        <w:t xml:space="preserve"> </w:t>
      </w:r>
      <w:r w:rsidR="00D343C8" w:rsidRPr="00D343C8">
        <w:rPr>
          <w:rFonts w:ascii="Angsana New" w:hAnsi="Angsana New" w:hint="cs"/>
          <w:sz w:val="30"/>
          <w:szCs w:val="30"/>
          <w:cs/>
        </w:rPr>
        <w:t>ผ้าแคนวา</w:t>
      </w:r>
      <w:r w:rsidR="00D343C8">
        <w:rPr>
          <w:rFonts w:ascii="Angsana New" w:hAnsi="Angsana New" w:hint="cs"/>
          <w:sz w:val="30"/>
          <w:szCs w:val="30"/>
          <w:cs/>
        </w:rPr>
        <w:t>ส</w:t>
      </w:r>
      <w:r w:rsidRPr="00D343C8">
        <w:rPr>
          <w:rFonts w:ascii="Angsana New" w:hAnsi="Angsana New" w:hint="cs"/>
          <w:sz w:val="30"/>
          <w:szCs w:val="30"/>
          <w:cs/>
        </w:rPr>
        <w:t xml:space="preserve"> </w:t>
      </w:r>
      <w:r w:rsidRPr="00D343C8">
        <w:rPr>
          <w:rFonts w:ascii="Angsana New" w:hAnsi="Angsana New"/>
          <w:sz w:val="30"/>
          <w:szCs w:val="30"/>
          <w:cs/>
        </w:rPr>
        <w:t>และผ้า</w:t>
      </w:r>
      <w:r w:rsidRPr="00D343C8">
        <w:rPr>
          <w:rFonts w:ascii="Angsana New" w:hAnsi="Angsana New" w:hint="cs"/>
          <w:sz w:val="30"/>
          <w:szCs w:val="30"/>
          <w:cs/>
        </w:rPr>
        <w:t>เบาะรถยนต์</w:t>
      </w:r>
      <w:r w:rsidRPr="00740760">
        <w:rPr>
          <w:rFonts w:ascii="Angsana New" w:hAnsi="Angsana New"/>
          <w:sz w:val="30"/>
          <w:szCs w:val="30"/>
          <w:cs/>
        </w:rPr>
        <w:t xml:space="preserve"> </w:t>
      </w:r>
    </w:p>
    <w:p w14:paraId="1D9CFCBF" w14:textId="77777777" w:rsidR="00726B9B" w:rsidRPr="00557D41" w:rsidRDefault="00726B9B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98F62B" w14:textId="231B21ED" w:rsidR="00726B9B" w:rsidRPr="002B1BE4" w:rsidRDefault="00A42740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42740">
        <w:rPr>
          <w:rFonts w:ascii="Angsana New" w:hAnsi="Angsana New"/>
          <w:b/>
          <w:bCs/>
          <w:sz w:val="30"/>
          <w:szCs w:val="30"/>
        </w:rPr>
        <w:t>2</w:t>
      </w:r>
      <w:r w:rsidR="00726B9B" w:rsidRPr="002B1BE4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เกณฑ์การจัดทำงบการเงิน</w:t>
      </w:r>
      <w:r w:rsidR="000658FD" w:rsidRPr="002B1BE4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  <w:r w:rsidR="00726B9B" w:rsidRPr="002B1BE4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14:paraId="49288DBD" w14:textId="77777777" w:rsidR="00726B9B" w:rsidRPr="00557D41" w:rsidRDefault="00726B9B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3D25564" w14:textId="77777777" w:rsidR="00726B9B" w:rsidRPr="003462BF" w:rsidRDefault="00726B9B" w:rsidP="00BF639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462BF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2722ACFB" w14:textId="77777777" w:rsidR="00726B9B" w:rsidRPr="00557D41" w:rsidRDefault="00726B9B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428CDBD" w14:textId="05BA49CF" w:rsidR="00A87D6F" w:rsidRPr="00A87D6F" w:rsidRDefault="00A87D6F" w:rsidP="00A87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87D6F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684C07">
        <w:rPr>
          <w:rFonts w:ascii="Angsana New" w:hAnsi="Angsana New"/>
          <w:sz w:val="30"/>
          <w:szCs w:val="30"/>
          <w:cs/>
        </w:rPr>
        <w:br/>
      </w:r>
      <w:r w:rsidRPr="00A87D6F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A42740" w:rsidRPr="00A42740">
        <w:rPr>
          <w:rFonts w:ascii="Angsana New" w:hAnsi="Angsana New"/>
          <w:sz w:val="30"/>
          <w:szCs w:val="30"/>
        </w:rPr>
        <w:t>34</w:t>
      </w:r>
      <w:r w:rsidRPr="00A87D6F">
        <w:rPr>
          <w:rFonts w:ascii="Angsana New" w:hAnsi="Angsana New"/>
          <w:sz w:val="30"/>
          <w:szCs w:val="30"/>
          <w:cs/>
        </w:rPr>
        <w:t xml:space="preserve"> </w:t>
      </w:r>
      <w:r w:rsidR="00B1043B">
        <w:rPr>
          <w:rFonts w:ascii="Angsana New" w:hAnsi="Angsana New"/>
          <w:sz w:val="30"/>
          <w:szCs w:val="30"/>
        </w:rPr>
        <w:br/>
      </w:r>
      <w:r w:rsidRPr="00DC50FE">
        <w:rPr>
          <w:rFonts w:ascii="Angsana New" w:hAnsi="Angsana New"/>
          <w:sz w:val="30"/>
          <w:szCs w:val="30"/>
          <w:cs/>
        </w:rPr>
        <w:t>เรื่อง</w:t>
      </w:r>
      <w:r w:rsidRPr="009C1623">
        <w:rPr>
          <w:rFonts w:ascii="Angsana New" w:hAnsi="Angsana New"/>
          <w:i/>
          <w:iCs/>
          <w:sz w:val="30"/>
          <w:szCs w:val="30"/>
          <w:cs/>
        </w:rPr>
        <w:t xml:space="preserve"> การรายงานทางการเงินระหว่างกาล</w:t>
      </w:r>
      <w:r w:rsidRPr="00A87D6F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2C698847" w14:textId="77777777" w:rsidR="00A87D6F" w:rsidRPr="00557D41" w:rsidRDefault="00A87D6F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618E6D2" w14:textId="1075E7D5" w:rsidR="00400C2B" w:rsidRDefault="00A87D6F" w:rsidP="00A87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87D6F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</w:t>
      </w:r>
      <w:r>
        <w:rPr>
          <w:rFonts w:ascii="Angsana New" w:hAnsi="Angsana New"/>
          <w:sz w:val="30"/>
          <w:szCs w:val="30"/>
          <w:cs/>
        </w:rPr>
        <w:br/>
      </w:r>
      <w:r w:rsidRPr="00A87D6F">
        <w:rPr>
          <w:rFonts w:ascii="Angsana New" w:hAnsi="Angsana New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6D49CC">
        <w:rPr>
          <w:rFonts w:ascii="Angsana New" w:hAnsi="Angsana New"/>
          <w:sz w:val="30"/>
          <w:szCs w:val="30"/>
          <w:cs/>
        </w:rPr>
        <w:br/>
      </w:r>
      <w:r w:rsidR="00A42740" w:rsidRPr="00A42740">
        <w:rPr>
          <w:rFonts w:ascii="Angsana New" w:hAnsi="Angsana New"/>
          <w:sz w:val="30"/>
          <w:szCs w:val="30"/>
        </w:rPr>
        <w:t>31</w:t>
      </w:r>
      <w:r w:rsidRPr="00A87D6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</w:p>
    <w:p w14:paraId="6D3A6972" w14:textId="37C3B284" w:rsidR="004A394B" w:rsidRPr="003175C7" w:rsidRDefault="004A394B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6D84EE15" w14:textId="6C25105D" w:rsidR="00786EC9" w:rsidRDefault="004A394B" w:rsidP="0078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A394B">
        <w:rPr>
          <w:rFonts w:ascii="Angsana New" w:hAnsi="Angsana New"/>
          <w:sz w:val="30"/>
          <w:szCs w:val="30"/>
          <w:cs/>
        </w:rPr>
        <w:t>บริษัทถือปฏิบัติตามมาตรฐานการรายงานทางการเงิน (“</w:t>
      </w:r>
      <w:r w:rsidRPr="004A394B">
        <w:rPr>
          <w:rFonts w:ascii="Angsana New" w:hAnsi="Angsana New"/>
          <w:sz w:val="30"/>
          <w:szCs w:val="30"/>
        </w:rPr>
        <w:t xml:space="preserve">TFRS”) </w:t>
      </w:r>
      <w:r w:rsidRPr="004A394B">
        <w:rPr>
          <w:rFonts w:ascii="Angsana New" w:hAnsi="Angsana New"/>
          <w:sz w:val="30"/>
          <w:szCs w:val="30"/>
          <w:cs/>
        </w:rPr>
        <w:t xml:space="preserve">กลุ่มเครื่องมือทางการเงิน ประกอบด้วย </w:t>
      </w:r>
      <w:r w:rsidRPr="004A394B">
        <w:rPr>
          <w:rFonts w:ascii="Angsana New" w:hAnsi="Angsana New"/>
          <w:sz w:val="30"/>
          <w:szCs w:val="30"/>
        </w:rPr>
        <w:t xml:space="preserve">TAS </w:t>
      </w:r>
      <w:r w:rsidR="00A42740" w:rsidRPr="00A42740">
        <w:rPr>
          <w:rFonts w:ascii="Angsana New" w:hAnsi="Angsana New"/>
          <w:sz w:val="30"/>
          <w:szCs w:val="30"/>
        </w:rPr>
        <w:t>32</w:t>
      </w:r>
      <w:r w:rsidRPr="004A394B">
        <w:rPr>
          <w:rFonts w:ascii="Angsana New" w:hAnsi="Angsana New"/>
          <w:sz w:val="30"/>
          <w:szCs w:val="30"/>
          <w:cs/>
        </w:rPr>
        <w:t xml:space="preserve"> </w:t>
      </w:r>
      <w:r w:rsidRPr="00557D41">
        <w:rPr>
          <w:rFonts w:ascii="Angsana New" w:hAnsi="Angsana New"/>
          <w:sz w:val="30"/>
          <w:szCs w:val="30"/>
          <w:cs/>
        </w:rPr>
        <w:t>เรื่อง</w:t>
      </w:r>
      <w:r w:rsidRPr="004A394B">
        <w:rPr>
          <w:rFonts w:ascii="Angsana New" w:hAnsi="Angsana New"/>
          <w:i/>
          <w:iCs/>
          <w:sz w:val="30"/>
          <w:szCs w:val="30"/>
          <w:cs/>
        </w:rPr>
        <w:t xml:space="preserve"> การแสดงรายการเครื่องมือทางการเงิน</w:t>
      </w:r>
      <w:r w:rsidRPr="004A394B">
        <w:rPr>
          <w:rFonts w:ascii="Angsana New" w:hAnsi="Angsana New"/>
          <w:sz w:val="30"/>
          <w:szCs w:val="30"/>
          <w:cs/>
        </w:rPr>
        <w:t xml:space="preserve"> </w:t>
      </w:r>
      <w:r w:rsidRPr="004A394B">
        <w:rPr>
          <w:rFonts w:ascii="Angsana New" w:hAnsi="Angsana New"/>
          <w:sz w:val="30"/>
          <w:szCs w:val="30"/>
        </w:rPr>
        <w:t xml:space="preserve">TFRS </w:t>
      </w:r>
      <w:r w:rsidR="00A42740" w:rsidRPr="00A42740">
        <w:rPr>
          <w:rFonts w:ascii="Angsana New" w:hAnsi="Angsana New"/>
          <w:sz w:val="30"/>
          <w:szCs w:val="30"/>
        </w:rPr>
        <w:t>7</w:t>
      </w:r>
      <w:r w:rsidRPr="004A394B">
        <w:rPr>
          <w:rFonts w:ascii="Angsana New" w:hAnsi="Angsana New"/>
          <w:sz w:val="30"/>
          <w:szCs w:val="30"/>
          <w:cs/>
        </w:rPr>
        <w:t xml:space="preserve"> เรื่อง </w:t>
      </w:r>
      <w:r w:rsidRPr="004A394B">
        <w:rPr>
          <w:rFonts w:ascii="Angsana New" w:hAnsi="Angsana New"/>
          <w:i/>
          <w:iCs/>
          <w:sz w:val="30"/>
          <w:szCs w:val="30"/>
          <w:cs/>
        </w:rPr>
        <w:t>การเปิดเผยข้อมูลเครื่องมือทางการเงิน</w:t>
      </w:r>
      <w:r w:rsidRPr="004A394B">
        <w:rPr>
          <w:rFonts w:ascii="Angsana New" w:hAnsi="Angsana New"/>
          <w:sz w:val="30"/>
          <w:szCs w:val="30"/>
          <w:cs/>
        </w:rPr>
        <w:t xml:space="preserve"> </w:t>
      </w:r>
      <w:r w:rsidRPr="004A394B">
        <w:rPr>
          <w:rFonts w:ascii="Angsana New" w:hAnsi="Angsana New"/>
          <w:sz w:val="30"/>
          <w:szCs w:val="30"/>
        </w:rPr>
        <w:t xml:space="preserve">TFRS </w:t>
      </w:r>
      <w:r w:rsidR="00A42740" w:rsidRPr="00A42740">
        <w:rPr>
          <w:rFonts w:ascii="Angsana New" w:hAnsi="Angsana New"/>
          <w:sz w:val="30"/>
          <w:szCs w:val="30"/>
        </w:rPr>
        <w:t>9</w:t>
      </w:r>
      <w:r w:rsidRPr="004A394B">
        <w:rPr>
          <w:rFonts w:ascii="Angsana New" w:hAnsi="Angsana New"/>
          <w:sz w:val="30"/>
          <w:szCs w:val="30"/>
          <w:cs/>
        </w:rPr>
        <w:t xml:space="preserve"> เรื่อง </w:t>
      </w:r>
      <w:r w:rsidRPr="004A394B">
        <w:rPr>
          <w:rFonts w:ascii="Angsana New" w:hAnsi="Angsana New"/>
          <w:i/>
          <w:iCs/>
          <w:sz w:val="30"/>
          <w:szCs w:val="30"/>
          <w:cs/>
        </w:rPr>
        <w:t xml:space="preserve">เครื่องมือทางการเงิน </w:t>
      </w:r>
      <w:r w:rsidRPr="004A394B">
        <w:rPr>
          <w:rFonts w:ascii="Angsana New" w:hAnsi="Angsana New"/>
          <w:sz w:val="30"/>
          <w:szCs w:val="30"/>
          <w:cs/>
        </w:rPr>
        <w:t>การตีความมาตรฐานรายงานทางการเงิน (“</w:t>
      </w:r>
      <w:r w:rsidRPr="004A394B">
        <w:rPr>
          <w:rFonts w:ascii="Angsana New" w:hAnsi="Angsana New"/>
          <w:sz w:val="30"/>
          <w:szCs w:val="30"/>
        </w:rPr>
        <w:t xml:space="preserve">TFRIC”) </w:t>
      </w:r>
      <w:r w:rsidRPr="004A394B">
        <w:rPr>
          <w:rFonts w:ascii="Angsana New" w:hAnsi="Angsana New"/>
          <w:sz w:val="30"/>
          <w:szCs w:val="30"/>
          <w:cs/>
        </w:rPr>
        <w:t xml:space="preserve">ฉบับที่ </w:t>
      </w:r>
      <w:r w:rsidR="00A42740" w:rsidRPr="00A42740">
        <w:rPr>
          <w:rFonts w:ascii="Angsana New" w:hAnsi="Angsana New"/>
          <w:sz w:val="30"/>
          <w:szCs w:val="30"/>
        </w:rPr>
        <w:t>16</w:t>
      </w:r>
      <w:r w:rsidRPr="004A394B">
        <w:rPr>
          <w:rFonts w:ascii="Angsana New" w:hAnsi="Angsana New"/>
          <w:sz w:val="30"/>
          <w:szCs w:val="30"/>
          <w:cs/>
        </w:rPr>
        <w:t xml:space="preserve"> เรื่อง </w:t>
      </w:r>
      <w:r w:rsidRPr="004A394B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การป้องกันความเสี่ยงของเงินลงทุนสุทธิในหน่วยงานต่างประเทศ</w:t>
      </w:r>
      <w:r w:rsidRPr="004A394B">
        <w:rPr>
          <w:rFonts w:ascii="Angsana New" w:hAnsi="Angsana New"/>
          <w:sz w:val="30"/>
          <w:szCs w:val="30"/>
          <w:cs/>
        </w:rPr>
        <w:t xml:space="preserve"> และ </w:t>
      </w:r>
      <w:r w:rsidRPr="004A394B">
        <w:rPr>
          <w:rFonts w:ascii="Angsana New" w:hAnsi="Angsana New"/>
          <w:sz w:val="30"/>
          <w:szCs w:val="30"/>
        </w:rPr>
        <w:t xml:space="preserve">TFRIC </w:t>
      </w:r>
      <w:r w:rsidR="00A42740" w:rsidRPr="00A42740">
        <w:rPr>
          <w:rFonts w:ascii="Angsana New" w:hAnsi="Angsana New"/>
          <w:sz w:val="30"/>
          <w:szCs w:val="30"/>
        </w:rPr>
        <w:t>19</w:t>
      </w:r>
      <w:r w:rsidRPr="004A394B">
        <w:rPr>
          <w:rFonts w:ascii="Angsana New" w:hAnsi="Angsana New"/>
          <w:sz w:val="30"/>
          <w:szCs w:val="30"/>
          <w:cs/>
        </w:rPr>
        <w:t xml:space="preserve"> เรื่อง </w:t>
      </w:r>
      <w:r w:rsidRPr="004A394B">
        <w:rPr>
          <w:rFonts w:ascii="Angsana New" w:hAnsi="Angsana New"/>
          <w:i/>
          <w:iCs/>
          <w:sz w:val="30"/>
          <w:szCs w:val="30"/>
          <w:cs/>
        </w:rPr>
        <w:t>การชำระหนี้สินทางการเงินด้วยตราสารทุน</w:t>
      </w:r>
      <w:r w:rsidRPr="004A394B">
        <w:rPr>
          <w:rFonts w:ascii="Angsana New" w:hAnsi="Angsana New"/>
          <w:sz w:val="30"/>
          <w:szCs w:val="30"/>
          <w:cs/>
        </w:rPr>
        <w:t xml:space="preserve"> (รวมกันเรียกว่า “มาตรฐานกลุ่มเครื่องมือทางการเงิน”) และ </w:t>
      </w:r>
      <w:r w:rsidRPr="004A394B">
        <w:rPr>
          <w:rFonts w:ascii="Angsana New" w:hAnsi="Angsana New"/>
          <w:sz w:val="30"/>
          <w:szCs w:val="30"/>
        </w:rPr>
        <w:t xml:space="preserve">TFRS </w:t>
      </w:r>
      <w:r w:rsidR="00A42740" w:rsidRPr="00A42740">
        <w:rPr>
          <w:rFonts w:ascii="Angsana New" w:hAnsi="Angsana New"/>
          <w:sz w:val="30"/>
          <w:szCs w:val="30"/>
        </w:rPr>
        <w:t>16</w:t>
      </w:r>
      <w:r w:rsidRPr="004A394B">
        <w:rPr>
          <w:rFonts w:ascii="Angsana New" w:hAnsi="Angsana New"/>
          <w:sz w:val="30"/>
          <w:szCs w:val="30"/>
          <w:cs/>
        </w:rPr>
        <w:t xml:space="preserve"> เรื่อง </w:t>
      </w:r>
      <w:r w:rsidRPr="004A394B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4A394B">
        <w:rPr>
          <w:rFonts w:ascii="Angsana New" w:hAnsi="Angsana New"/>
          <w:sz w:val="30"/>
          <w:szCs w:val="30"/>
          <w:cs/>
        </w:rPr>
        <w:t xml:space="preserve"> เป็นครั้งแรกซึ่งได้เปิดเผยผลกระทบจาก</w:t>
      </w:r>
      <w:r w:rsidR="00557D41">
        <w:rPr>
          <w:rFonts w:ascii="Angsana New" w:hAnsi="Angsana New"/>
          <w:sz w:val="30"/>
          <w:szCs w:val="30"/>
        </w:rPr>
        <w:br/>
      </w:r>
      <w:r w:rsidRPr="004A394B">
        <w:rPr>
          <w:rFonts w:ascii="Angsana New" w:hAnsi="Angsana New"/>
          <w:sz w:val="30"/>
          <w:szCs w:val="30"/>
          <w:cs/>
        </w:rPr>
        <w:t xml:space="preserve">การเปลี่ยนแปลงนโยบายการบัญชีไว้ในหมายเหตุข้อ </w:t>
      </w:r>
      <w:r w:rsidR="00A42740" w:rsidRPr="00A42740">
        <w:rPr>
          <w:rFonts w:ascii="Angsana New" w:hAnsi="Angsana New"/>
          <w:sz w:val="30"/>
          <w:szCs w:val="30"/>
        </w:rPr>
        <w:t>3</w:t>
      </w:r>
    </w:p>
    <w:p w14:paraId="4B4B15CF" w14:textId="64126884" w:rsidR="003175C7" w:rsidRDefault="003175C7" w:rsidP="0078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7618844" w14:textId="64EDA0C0" w:rsidR="00416F4A" w:rsidRPr="00A63C1A" w:rsidRDefault="00BE2FAF" w:rsidP="00416F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A63C1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(</w:t>
      </w:r>
      <w:r w:rsidR="006E7A2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A63C1A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416F4A" w:rsidRPr="00A63C1A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635686" w:rsidRPr="00A63C1A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</w:t>
      </w:r>
      <w:r w:rsidR="006E7A23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635686" w:rsidRPr="00A63C1A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</w:t>
      </w:r>
      <w:r w:rsidR="006E7A2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และนโยบายการบัญชี</w:t>
      </w:r>
    </w:p>
    <w:p w14:paraId="37DE0ECF" w14:textId="77777777" w:rsidR="00ED7B1A" w:rsidRPr="00DC50FE" w:rsidRDefault="00ED7B1A" w:rsidP="00ED7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Theme="majorBidi" w:hAnsiTheme="majorBidi"/>
          <w:sz w:val="24"/>
          <w:szCs w:val="24"/>
        </w:rPr>
      </w:pPr>
    </w:p>
    <w:p w14:paraId="098E5332" w14:textId="4185878C" w:rsidR="00087485" w:rsidRDefault="00087485" w:rsidP="00087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bookmarkStart w:id="2" w:name="_Hlk47191836"/>
      <w:r w:rsidRPr="00087485">
        <w:rPr>
          <w:rFonts w:asciiTheme="majorBidi" w:hAnsi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  <w:r>
        <w:rPr>
          <w:rFonts w:asciiTheme="majorBidi" w:hAnsiTheme="majorBidi"/>
          <w:sz w:val="30"/>
          <w:szCs w:val="30"/>
          <w:cs/>
        </w:rPr>
        <w:br/>
      </w:r>
      <w:r w:rsidRPr="00087485">
        <w:rPr>
          <w:rFonts w:asciiTheme="majorBidi" w:hAnsiTheme="majorBidi"/>
          <w:sz w:val="30"/>
          <w:szCs w:val="30"/>
          <w:cs/>
        </w:rPr>
        <w:t xml:space="preserve"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42740" w:rsidRPr="00A42740">
        <w:rPr>
          <w:rFonts w:asciiTheme="majorBidi" w:hAnsiTheme="majorBidi"/>
          <w:sz w:val="30"/>
          <w:szCs w:val="30"/>
        </w:rPr>
        <w:t>3</w:t>
      </w:r>
      <w:r w:rsidR="00A42740" w:rsidRPr="00A42740">
        <w:rPr>
          <w:rFonts w:asciiTheme="majorBidi" w:hAnsiTheme="majorBidi" w:hint="cs"/>
          <w:sz w:val="30"/>
          <w:szCs w:val="30"/>
        </w:rPr>
        <w:t>1</w:t>
      </w:r>
      <w:r>
        <w:rPr>
          <w:rFonts w:asciiTheme="majorBidi" w:hAnsiTheme="majorBidi" w:hint="cs"/>
          <w:sz w:val="30"/>
          <w:szCs w:val="30"/>
          <w:cs/>
        </w:rPr>
        <w:t xml:space="preserve"> มีนาคม </w:t>
      </w:r>
      <w:r w:rsidR="00A42740" w:rsidRPr="00A42740">
        <w:rPr>
          <w:rFonts w:asciiTheme="majorBidi" w:hAnsiTheme="majorBidi" w:hint="cs"/>
          <w:sz w:val="30"/>
          <w:szCs w:val="30"/>
        </w:rPr>
        <w:t>2563</w:t>
      </w:r>
      <w:r w:rsidRPr="00087485">
        <w:rPr>
          <w:rFonts w:asciiTheme="majorBidi" w:hAnsiTheme="majorBidi"/>
          <w:sz w:val="30"/>
          <w:szCs w:val="30"/>
          <w:cs/>
        </w:rPr>
        <w:t xml:space="preserve"> เว้นแต่การใช้วิจารณญาณและแหล่งข้อมูลสำคัญใหม่</w:t>
      </w:r>
      <w:r>
        <w:rPr>
          <w:rFonts w:asciiTheme="majorBidi" w:hAnsiTheme="majorBidi"/>
          <w:sz w:val="30"/>
          <w:szCs w:val="30"/>
          <w:cs/>
        </w:rPr>
        <w:br/>
      </w:r>
      <w:r w:rsidRPr="00087485">
        <w:rPr>
          <w:rFonts w:asciiTheme="majorBidi" w:hAnsiTheme="majorBidi"/>
          <w:sz w:val="30"/>
          <w:szCs w:val="30"/>
          <w:cs/>
        </w:rPr>
        <w:t>ที่ใช้ในการประมาณการจากการถือปฏิบัติตามมาตรฐานการรายงานทางการเงินใหม่และการแพร่ระบาดของ</w:t>
      </w:r>
      <w:r w:rsidR="006D49CC">
        <w:rPr>
          <w:rFonts w:asciiTheme="majorBidi" w:hAnsiTheme="majorBidi"/>
          <w:sz w:val="30"/>
          <w:szCs w:val="30"/>
          <w:cs/>
        </w:rPr>
        <w:br/>
      </w:r>
      <w:r w:rsidRPr="00087485">
        <w:rPr>
          <w:rFonts w:asciiTheme="majorBidi" w:hAnsiTheme="majorBidi"/>
          <w:sz w:val="30"/>
          <w:szCs w:val="30"/>
          <w:cs/>
        </w:rPr>
        <w:t>โรค</w:t>
      </w:r>
      <w:r w:rsidR="00C94D6C">
        <w:rPr>
          <w:rFonts w:asciiTheme="majorBidi" w:hAnsiTheme="majorBidi" w:hint="cs"/>
          <w:sz w:val="30"/>
          <w:szCs w:val="30"/>
          <w:cs/>
        </w:rPr>
        <w:t>ติดเชื้อ</w:t>
      </w:r>
      <w:r w:rsidR="002D68AF">
        <w:rPr>
          <w:rFonts w:asciiTheme="majorBidi" w:hAnsiTheme="majorBidi" w:hint="cs"/>
          <w:sz w:val="30"/>
          <w:szCs w:val="30"/>
          <w:cs/>
        </w:rPr>
        <w:t>ไวรัส</w:t>
      </w:r>
      <w:r w:rsidR="00C94D6C">
        <w:rPr>
          <w:rFonts w:asciiTheme="majorBidi" w:hAnsiTheme="majorBidi" w:hint="cs"/>
          <w:sz w:val="30"/>
          <w:szCs w:val="30"/>
          <w:cs/>
        </w:rPr>
        <w:t>โคโรนา</w:t>
      </w:r>
      <w:r w:rsidRPr="00087485">
        <w:rPr>
          <w:rFonts w:asciiTheme="majorBidi" w:hAnsiTheme="majorBidi"/>
          <w:sz w:val="30"/>
          <w:szCs w:val="30"/>
          <w:cs/>
        </w:rPr>
        <w:t xml:space="preserve"> </w:t>
      </w:r>
      <w:r w:rsidR="00A42740" w:rsidRPr="00A42740">
        <w:rPr>
          <w:rFonts w:asciiTheme="majorBidi" w:hAnsiTheme="majorBidi"/>
          <w:sz w:val="30"/>
          <w:szCs w:val="30"/>
        </w:rPr>
        <w:t>2019</w:t>
      </w:r>
      <w:r w:rsidRPr="00087485">
        <w:rPr>
          <w:rFonts w:asciiTheme="majorBidi" w:hAnsiTheme="majorBidi"/>
          <w:sz w:val="30"/>
          <w:szCs w:val="30"/>
          <w:cs/>
        </w:rPr>
        <w:t xml:space="preserve"> </w:t>
      </w:r>
      <w:r w:rsidR="00C94D6C">
        <w:rPr>
          <w:rFonts w:asciiTheme="majorBidi" w:hAnsiTheme="majorBidi"/>
          <w:sz w:val="30"/>
          <w:szCs w:val="30"/>
        </w:rPr>
        <w:t>(COVID-</w:t>
      </w:r>
      <w:r w:rsidR="00A42740" w:rsidRPr="00A42740">
        <w:rPr>
          <w:rFonts w:asciiTheme="majorBidi" w:hAnsiTheme="majorBidi"/>
          <w:sz w:val="30"/>
          <w:szCs w:val="30"/>
        </w:rPr>
        <w:t>19</w:t>
      </w:r>
      <w:r w:rsidR="00C94D6C">
        <w:rPr>
          <w:rFonts w:asciiTheme="majorBidi" w:hAnsiTheme="majorBidi"/>
          <w:sz w:val="30"/>
          <w:szCs w:val="30"/>
        </w:rPr>
        <w:t xml:space="preserve">) </w:t>
      </w:r>
      <w:r w:rsidRPr="00087485">
        <w:rPr>
          <w:rFonts w:asciiTheme="majorBidi" w:hAnsiTheme="majorBidi"/>
          <w:sz w:val="30"/>
          <w:szCs w:val="30"/>
          <w:cs/>
        </w:rPr>
        <w:t xml:space="preserve">ตามที่ได้อธิบายไว้ในหมายเหตุข้อ </w:t>
      </w:r>
      <w:r w:rsidR="00A42740" w:rsidRPr="00A42740">
        <w:rPr>
          <w:rFonts w:asciiTheme="majorBidi" w:hAnsiTheme="majorBidi"/>
          <w:sz w:val="30"/>
          <w:szCs w:val="30"/>
        </w:rPr>
        <w:t>3</w:t>
      </w:r>
      <w:r w:rsidRPr="00087485">
        <w:rPr>
          <w:rFonts w:asciiTheme="majorBidi" w:hAnsiTheme="majorBidi"/>
          <w:sz w:val="30"/>
          <w:szCs w:val="30"/>
          <w:cs/>
        </w:rPr>
        <w:t xml:space="preserve"> และ </w:t>
      </w:r>
      <w:r w:rsidR="00A42740" w:rsidRPr="00A42740">
        <w:rPr>
          <w:rFonts w:asciiTheme="majorBidi" w:hAnsiTheme="majorBidi" w:hint="cs"/>
          <w:sz w:val="30"/>
          <w:szCs w:val="30"/>
        </w:rPr>
        <w:t>4</w:t>
      </w:r>
      <w:r w:rsidRPr="00087485">
        <w:rPr>
          <w:rFonts w:asciiTheme="majorBidi" w:hAnsiTheme="majorBidi"/>
          <w:sz w:val="30"/>
          <w:szCs w:val="30"/>
          <w:cs/>
        </w:rPr>
        <w:t xml:space="preserve"> ตามลำดับ</w:t>
      </w:r>
    </w:p>
    <w:bookmarkEnd w:id="2"/>
    <w:p w14:paraId="72349855" w14:textId="77777777" w:rsidR="00087485" w:rsidRPr="00DC50FE" w:rsidRDefault="00087485" w:rsidP="0046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Theme="majorBidi" w:hAnsiTheme="majorBidi"/>
          <w:sz w:val="24"/>
          <w:szCs w:val="24"/>
        </w:rPr>
      </w:pPr>
    </w:p>
    <w:p w14:paraId="49F1BC89" w14:textId="163D1F22" w:rsidR="00786EC9" w:rsidRDefault="00A42740" w:rsidP="0046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A42740">
        <w:rPr>
          <w:rFonts w:ascii="Angsana New" w:hAnsi="Angsana New"/>
          <w:b/>
          <w:bCs/>
          <w:sz w:val="30"/>
          <w:szCs w:val="30"/>
        </w:rPr>
        <w:t>3</w:t>
      </w:r>
      <w:r w:rsidR="00786EC9" w:rsidRPr="00786EC9">
        <w:rPr>
          <w:rFonts w:ascii="Angsana New" w:hAnsi="Angsana New"/>
          <w:b/>
          <w:bCs/>
          <w:sz w:val="30"/>
          <w:szCs w:val="30"/>
        </w:rPr>
        <w:tab/>
      </w:r>
      <w:r w:rsidR="00786EC9" w:rsidRPr="00786EC9">
        <w:rPr>
          <w:rFonts w:ascii="Angsana New" w:hAnsi="Angsana New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435FBBDD" w14:textId="77777777" w:rsidR="00B813A7" w:rsidRPr="00DC50FE" w:rsidRDefault="00B813A7" w:rsidP="0046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14:paraId="3081F547" w14:textId="12080264" w:rsidR="00786EC9" w:rsidRDefault="00786EC9" w:rsidP="0078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6EC9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A42740" w:rsidRPr="00A42740">
        <w:rPr>
          <w:rFonts w:ascii="Angsana New" w:hAnsi="Angsana New"/>
          <w:sz w:val="30"/>
          <w:szCs w:val="30"/>
        </w:rPr>
        <w:t>1</w:t>
      </w:r>
      <w:r w:rsidRPr="00786EC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 w:rsidRPr="00786EC9">
        <w:rPr>
          <w:rFonts w:ascii="Angsana New" w:hAnsi="Angsana New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/>
          <w:sz w:val="30"/>
          <w:szCs w:val="30"/>
        </w:rPr>
        <w:t>2563</w:t>
      </w:r>
      <w:r w:rsidRPr="00786EC9">
        <w:rPr>
          <w:rFonts w:ascii="Angsana New" w:hAnsi="Angsana New"/>
          <w:sz w:val="30"/>
          <w:szCs w:val="30"/>
        </w:rPr>
        <w:t xml:space="preserve"> </w:t>
      </w:r>
      <w:r w:rsidRPr="00786EC9">
        <w:rPr>
          <w:rFonts w:ascii="Angsana New" w:hAnsi="Angsana New"/>
          <w:sz w:val="30"/>
          <w:szCs w:val="30"/>
          <w:cs/>
        </w:rPr>
        <w:t xml:space="preserve">บริษัทได้ถือปฏิบัติตามมาตรฐานการรายงานทางการเงินกลุ่มเครื่องมือทางการเงินและ </w:t>
      </w:r>
      <w:r w:rsidRPr="00786EC9">
        <w:rPr>
          <w:rFonts w:ascii="Angsana New" w:hAnsi="Angsana New"/>
          <w:sz w:val="30"/>
          <w:szCs w:val="30"/>
        </w:rPr>
        <w:t xml:space="preserve">TFRS </w:t>
      </w:r>
      <w:r w:rsidR="00A42740" w:rsidRPr="00A42740">
        <w:rPr>
          <w:rFonts w:ascii="Angsana New" w:hAnsi="Angsana New"/>
          <w:sz w:val="30"/>
          <w:szCs w:val="30"/>
        </w:rPr>
        <w:t>16</w:t>
      </w:r>
      <w:r w:rsidRPr="00786EC9">
        <w:rPr>
          <w:rFonts w:ascii="Angsana New" w:hAnsi="Angsana New"/>
          <w:sz w:val="30"/>
          <w:szCs w:val="30"/>
        </w:rPr>
        <w:t xml:space="preserve"> </w:t>
      </w:r>
      <w:r w:rsidRPr="00786EC9">
        <w:rPr>
          <w:rFonts w:ascii="Angsana New" w:hAnsi="Angsana New"/>
          <w:sz w:val="30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10D3840F" w14:textId="77777777" w:rsidR="00786EC9" w:rsidRPr="00DC50FE" w:rsidRDefault="00786EC9" w:rsidP="0078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810"/>
        <w:gridCol w:w="990"/>
        <w:gridCol w:w="180"/>
        <w:gridCol w:w="1350"/>
        <w:gridCol w:w="180"/>
        <w:gridCol w:w="990"/>
        <w:gridCol w:w="180"/>
        <w:gridCol w:w="1350"/>
      </w:tblGrid>
      <w:tr w:rsidR="00786EC9" w:rsidRPr="00DC50FE" w14:paraId="5050347D" w14:textId="77777777" w:rsidTr="00557D41">
        <w:trPr>
          <w:cantSplit/>
          <w:trHeight w:val="299"/>
          <w:tblHeader/>
        </w:trPr>
        <w:tc>
          <w:tcPr>
            <w:tcW w:w="3330" w:type="dxa"/>
            <w:vAlign w:val="bottom"/>
          </w:tcPr>
          <w:p w14:paraId="0EA85450" w14:textId="01086FAC" w:rsidR="00786EC9" w:rsidRPr="00DC50FE" w:rsidRDefault="00786EC9" w:rsidP="00786EC9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14:paraId="6AB74BEA" w14:textId="77777777" w:rsidR="00786EC9" w:rsidRPr="00DC50FE" w:rsidRDefault="00786EC9" w:rsidP="00786E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51DF8FA6" w14:textId="77777777" w:rsidR="00786EC9" w:rsidRPr="00DC50FE" w:rsidRDefault="00786EC9" w:rsidP="00786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14E83B75" w14:textId="0896B7CA" w:rsidR="00786EC9" w:rsidRPr="00DC50FE" w:rsidRDefault="00786EC9" w:rsidP="00786EC9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DC50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80" w:type="dxa"/>
          </w:tcPr>
          <w:p w14:paraId="2C3DBD1D" w14:textId="77777777" w:rsidR="00786EC9" w:rsidRPr="00DC50FE" w:rsidRDefault="00786EC9" w:rsidP="00786E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78CD18F" w14:textId="1F59034E" w:rsidR="00786EC9" w:rsidRPr="00DC50FE" w:rsidRDefault="00786EC9" w:rsidP="00786EC9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DC50F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6EC9" w:rsidRPr="00DC50FE" w14:paraId="5DEA2EAA" w14:textId="77777777" w:rsidTr="00557D41">
        <w:trPr>
          <w:cantSplit/>
          <w:trHeight w:val="20"/>
          <w:tblHeader/>
        </w:trPr>
        <w:tc>
          <w:tcPr>
            <w:tcW w:w="3330" w:type="dxa"/>
            <w:vAlign w:val="bottom"/>
          </w:tcPr>
          <w:p w14:paraId="2FFA7B93" w14:textId="77777777" w:rsidR="00786EC9" w:rsidRPr="00DC50FE" w:rsidRDefault="00786EC9" w:rsidP="00786EC9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76379EA" w14:textId="58F269B8" w:rsidR="00786EC9" w:rsidRPr="00DC50FE" w:rsidRDefault="00557D41" w:rsidP="00557D41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left="-165" w:right="-7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C50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7E48D2BB" w14:textId="34DCED6D" w:rsidR="00786EC9" w:rsidRPr="00DC50FE" w:rsidRDefault="00786EC9" w:rsidP="00803485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  <w:r w:rsidR="004A394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ที่ยังไม่ได้จัดสรร</w:t>
            </w:r>
          </w:p>
        </w:tc>
        <w:tc>
          <w:tcPr>
            <w:tcW w:w="180" w:type="dxa"/>
            <w:vAlign w:val="bottom"/>
          </w:tcPr>
          <w:p w14:paraId="4AC95023" w14:textId="77777777" w:rsidR="00786EC9" w:rsidRPr="00DC50FE" w:rsidRDefault="00786EC9" w:rsidP="00786E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142077" w14:textId="77777777" w:rsidR="00786EC9" w:rsidRPr="00DC50FE" w:rsidRDefault="00786EC9" w:rsidP="00786EC9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272E2F3A" w14:textId="77777777" w:rsidR="00786EC9" w:rsidRPr="00DC50FE" w:rsidRDefault="00786EC9" w:rsidP="00786EC9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31D68E2D" w14:textId="77777777" w:rsidR="00786EC9" w:rsidRPr="00DC50FE" w:rsidRDefault="00786EC9" w:rsidP="00786EC9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0F19207A" w14:textId="77777777" w:rsidR="00786EC9" w:rsidRPr="00DC50FE" w:rsidRDefault="00786EC9" w:rsidP="00786E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FFB0C6" w14:textId="4A0CE24A" w:rsidR="00786EC9" w:rsidRPr="00DC50FE" w:rsidRDefault="00786EC9" w:rsidP="00786EC9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  <w:r w:rsidR="004A394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ที่ยังไม่ได้จัดสรร</w:t>
            </w:r>
          </w:p>
        </w:tc>
        <w:tc>
          <w:tcPr>
            <w:tcW w:w="180" w:type="dxa"/>
            <w:vAlign w:val="bottom"/>
          </w:tcPr>
          <w:p w14:paraId="592D8E92" w14:textId="77777777" w:rsidR="00786EC9" w:rsidRPr="00DC50FE" w:rsidRDefault="00786EC9" w:rsidP="00786EC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C34D6E" w14:textId="77777777" w:rsidR="00786EC9" w:rsidRPr="00DC50FE" w:rsidRDefault="00786EC9" w:rsidP="00786EC9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367E5F5C" w14:textId="77777777" w:rsidR="00786EC9" w:rsidRPr="00DC50FE" w:rsidRDefault="00786EC9" w:rsidP="00786EC9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291D2391" w14:textId="77777777" w:rsidR="00786EC9" w:rsidRPr="00DC50FE" w:rsidRDefault="00786EC9" w:rsidP="00786EC9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786EC9" w:rsidRPr="00DC50FE" w14:paraId="2B9A2C67" w14:textId="77777777" w:rsidTr="00557D41">
        <w:trPr>
          <w:cantSplit/>
          <w:trHeight w:val="20"/>
          <w:tblHeader/>
        </w:trPr>
        <w:tc>
          <w:tcPr>
            <w:tcW w:w="3330" w:type="dxa"/>
          </w:tcPr>
          <w:p w14:paraId="7C0D2A69" w14:textId="77777777" w:rsidR="00786EC9" w:rsidRPr="00DC50FE" w:rsidRDefault="00786EC9" w:rsidP="00786EC9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20210B9D" w14:textId="5303EEF1" w:rsidR="00786EC9" w:rsidRPr="00DC50FE" w:rsidRDefault="00786EC9" w:rsidP="00803485">
            <w:pPr>
              <w:pStyle w:val="acctfourfigures"/>
              <w:tabs>
                <w:tab w:val="clear" w:pos="765"/>
              </w:tabs>
              <w:spacing w:line="240" w:lineRule="auto"/>
              <w:ind w:right="-165" w:hanging="75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2EC7371D" w14:textId="3B31DCC6" w:rsidR="00786EC9" w:rsidRPr="00DC50FE" w:rsidRDefault="00786EC9" w:rsidP="00786EC9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C50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03485" w:rsidRPr="00DC50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C50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86EC9" w:rsidRPr="00DC50FE" w14:paraId="2B568222" w14:textId="77777777" w:rsidTr="00557D41">
        <w:trPr>
          <w:cantSplit/>
          <w:trHeight w:val="20"/>
        </w:trPr>
        <w:tc>
          <w:tcPr>
            <w:tcW w:w="3330" w:type="dxa"/>
          </w:tcPr>
          <w:p w14:paraId="54A62F3A" w14:textId="37EF6164" w:rsidR="00786EC9" w:rsidRPr="00DC50FE" w:rsidRDefault="00786EC9" w:rsidP="00786EC9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42740" w:rsidRPr="00A4274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03485" w:rsidRPr="00DC50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="00A42740" w:rsidRPr="00A4274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DC50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6749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5230A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DC50F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50FE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  <w:r w:rsidR="00067496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810" w:type="dxa"/>
            <w:vAlign w:val="bottom"/>
          </w:tcPr>
          <w:p w14:paraId="066EACAD" w14:textId="77777777" w:rsidR="00786EC9" w:rsidRPr="00DC50FE" w:rsidRDefault="00786EC9" w:rsidP="00786EC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E30BD6" w14:textId="1C487DA3" w:rsidR="00786EC9" w:rsidRPr="00DC50FE" w:rsidRDefault="00A42740" w:rsidP="008034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803485" w:rsidRPr="00DC50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822</w:t>
            </w:r>
            <w:r w:rsidR="00803485" w:rsidRPr="00DC50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180" w:type="dxa"/>
            <w:vAlign w:val="bottom"/>
          </w:tcPr>
          <w:p w14:paraId="474A0A47" w14:textId="77777777" w:rsidR="00786EC9" w:rsidRPr="00DC50FE" w:rsidRDefault="00786EC9" w:rsidP="00786E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791118" w14:textId="7005B520" w:rsidR="00786EC9" w:rsidRPr="00DC50FE" w:rsidRDefault="00803485" w:rsidP="0080348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</w:rPr>
              <w:t>23,195</w:t>
            </w:r>
          </w:p>
        </w:tc>
        <w:tc>
          <w:tcPr>
            <w:tcW w:w="180" w:type="dxa"/>
            <w:vAlign w:val="bottom"/>
          </w:tcPr>
          <w:p w14:paraId="0591B49E" w14:textId="77777777" w:rsidR="00786EC9" w:rsidRPr="00DC50FE" w:rsidRDefault="00786EC9" w:rsidP="00786E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CABE48" w14:textId="4E96CF26" w:rsidR="00786EC9" w:rsidRPr="00DC50FE" w:rsidRDefault="00803485" w:rsidP="008034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</w:rPr>
              <w:t>4,798,046</w:t>
            </w:r>
          </w:p>
        </w:tc>
        <w:tc>
          <w:tcPr>
            <w:tcW w:w="180" w:type="dxa"/>
            <w:vAlign w:val="bottom"/>
          </w:tcPr>
          <w:p w14:paraId="19F2A26E" w14:textId="77777777" w:rsidR="00786EC9" w:rsidRPr="00DC50FE" w:rsidRDefault="00786EC9" w:rsidP="00786E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C4E1A60" w14:textId="7EE6857B" w:rsidR="00786EC9" w:rsidRPr="00DC50FE" w:rsidRDefault="00803485" w:rsidP="0095616E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</w:rPr>
              <w:t>23,132</w:t>
            </w:r>
          </w:p>
        </w:tc>
      </w:tr>
      <w:tr w:rsidR="00786EC9" w:rsidRPr="00DC50FE" w14:paraId="576D8A65" w14:textId="77777777" w:rsidTr="00557D41">
        <w:trPr>
          <w:cantSplit/>
          <w:trHeight w:val="254"/>
        </w:trPr>
        <w:tc>
          <w:tcPr>
            <w:tcW w:w="3330" w:type="dxa"/>
          </w:tcPr>
          <w:p w14:paraId="30CB211A" w14:textId="77777777" w:rsidR="00786EC9" w:rsidRPr="00DC50FE" w:rsidRDefault="00786EC9" w:rsidP="00786EC9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810" w:type="dxa"/>
            <w:vAlign w:val="bottom"/>
          </w:tcPr>
          <w:p w14:paraId="7BC1B89C" w14:textId="77777777" w:rsidR="00786EC9" w:rsidRPr="00DC50FE" w:rsidRDefault="00786EC9" w:rsidP="00786EC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D43487" w14:textId="77777777" w:rsidR="00786EC9" w:rsidRPr="00DC50FE" w:rsidRDefault="00786EC9" w:rsidP="008034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4F0029F" w14:textId="77777777" w:rsidR="00786EC9" w:rsidRPr="00DC50FE" w:rsidRDefault="00786EC9" w:rsidP="008034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A176F7" w14:textId="77777777" w:rsidR="00786EC9" w:rsidRPr="00DC50FE" w:rsidRDefault="00786EC9" w:rsidP="0080348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B5D961B" w14:textId="77777777" w:rsidR="00786EC9" w:rsidRPr="00DC50FE" w:rsidRDefault="00786EC9" w:rsidP="0080348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54625F" w14:textId="77777777" w:rsidR="00786EC9" w:rsidRPr="00DC50FE" w:rsidRDefault="00786EC9" w:rsidP="008034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04ECB2D" w14:textId="77777777" w:rsidR="00786EC9" w:rsidRPr="00DC50FE" w:rsidRDefault="00786EC9" w:rsidP="0080348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9D55012" w14:textId="77777777" w:rsidR="00786EC9" w:rsidRPr="00DC50FE" w:rsidRDefault="00786EC9" w:rsidP="0095616E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EC9" w:rsidRPr="00DC50FE" w14:paraId="347D1026" w14:textId="77777777" w:rsidTr="00557D41">
        <w:trPr>
          <w:cantSplit/>
          <w:trHeight w:val="254"/>
        </w:trPr>
        <w:tc>
          <w:tcPr>
            <w:tcW w:w="3330" w:type="dxa"/>
          </w:tcPr>
          <w:p w14:paraId="206325F3" w14:textId="77777777" w:rsidR="00786EC9" w:rsidRPr="00DC50FE" w:rsidRDefault="00786EC9" w:rsidP="00786EC9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16B3AC47" w14:textId="77777777" w:rsidR="00786EC9" w:rsidRPr="00DC50FE" w:rsidRDefault="00786EC9" w:rsidP="00786EC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E4E0D6" w14:textId="77777777" w:rsidR="00786EC9" w:rsidRPr="00DC50FE" w:rsidRDefault="00786EC9" w:rsidP="008034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921855" w14:textId="77777777" w:rsidR="00786EC9" w:rsidRPr="00DC50FE" w:rsidRDefault="00786EC9" w:rsidP="008034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BC3D42" w14:textId="77777777" w:rsidR="00786EC9" w:rsidRPr="00DC50FE" w:rsidRDefault="00786EC9" w:rsidP="0080348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86F8A5" w14:textId="77777777" w:rsidR="00786EC9" w:rsidRPr="00DC50FE" w:rsidRDefault="00786EC9" w:rsidP="0080348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FDD2D2" w14:textId="77777777" w:rsidR="00786EC9" w:rsidRPr="00DC50FE" w:rsidRDefault="00786EC9" w:rsidP="008034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8D85F3" w14:textId="77777777" w:rsidR="00786EC9" w:rsidRPr="00DC50FE" w:rsidRDefault="00786EC9" w:rsidP="0080348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5895F0" w14:textId="77777777" w:rsidR="00786EC9" w:rsidRPr="00DC50FE" w:rsidRDefault="00786EC9" w:rsidP="0095616E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EC9" w:rsidRPr="00DC50FE" w14:paraId="6544C5A6" w14:textId="77777777" w:rsidTr="00557D41">
        <w:trPr>
          <w:cantSplit/>
          <w:trHeight w:val="20"/>
        </w:trPr>
        <w:tc>
          <w:tcPr>
            <w:tcW w:w="3330" w:type="dxa"/>
          </w:tcPr>
          <w:p w14:paraId="3CE1544D" w14:textId="77777777" w:rsidR="00786EC9" w:rsidRPr="00DC50FE" w:rsidRDefault="00786EC9" w:rsidP="00786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810" w:type="dxa"/>
            <w:vAlign w:val="bottom"/>
          </w:tcPr>
          <w:p w14:paraId="2B6BE74A" w14:textId="38C62B9F" w:rsidR="00786EC9" w:rsidRPr="00DC50FE" w:rsidRDefault="00803485" w:rsidP="00786EC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ก(</w:t>
            </w:r>
            <w:r w:rsidRPr="00DC50F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1)</w:t>
            </w:r>
          </w:p>
        </w:tc>
        <w:tc>
          <w:tcPr>
            <w:tcW w:w="990" w:type="dxa"/>
            <w:vAlign w:val="bottom"/>
          </w:tcPr>
          <w:p w14:paraId="6594C923" w14:textId="381370C4" w:rsidR="00786EC9" w:rsidRPr="00DC50FE" w:rsidRDefault="0076392C" w:rsidP="008034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</w:t>
            </w:r>
            <w:r w:rsidR="00C0601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180" w:type="dxa"/>
            <w:vAlign w:val="bottom"/>
          </w:tcPr>
          <w:p w14:paraId="17F539F4" w14:textId="77777777" w:rsidR="00786EC9" w:rsidRPr="00DC50FE" w:rsidRDefault="00786EC9" w:rsidP="0080348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BD113F" w14:textId="304C6B78" w:rsidR="00786EC9" w:rsidRPr="00DC50FE" w:rsidRDefault="00C06013" w:rsidP="0080348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76392C"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76392C"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536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14B5BEE" w14:textId="77777777" w:rsidR="00786EC9" w:rsidRPr="00DC50FE" w:rsidRDefault="00786EC9" w:rsidP="0080348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127C39" w14:textId="33360BC9" w:rsidR="00786EC9" w:rsidRPr="00DC50FE" w:rsidRDefault="0076392C" w:rsidP="008034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</w:t>
            </w:r>
            <w:r w:rsidR="00C0601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180" w:type="dxa"/>
            <w:vAlign w:val="bottom"/>
          </w:tcPr>
          <w:p w14:paraId="67346A7A" w14:textId="77777777" w:rsidR="00786EC9" w:rsidRPr="00DC50FE" w:rsidRDefault="00786EC9" w:rsidP="0080348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0E5A701" w14:textId="27DA6A9E" w:rsidR="00786EC9" w:rsidRPr="00DC50FE" w:rsidRDefault="00C06013" w:rsidP="0095616E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76392C"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76392C"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536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86EC9" w:rsidRPr="00DC50FE" w14:paraId="7F657605" w14:textId="77777777" w:rsidTr="00557D41">
        <w:trPr>
          <w:cantSplit/>
          <w:trHeight w:val="20"/>
        </w:trPr>
        <w:tc>
          <w:tcPr>
            <w:tcW w:w="3330" w:type="dxa"/>
          </w:tcPr>
          <w:p w14:paraId="727DBFD0" w14:textId="7C898717" w:rsidR="00786EC9" w:rsidRPr="00DC50FE" w:rsidRDefault="00786EC9" w:rsidP="00786EC9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42740"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03485" w:rsidRPr="00DC50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="00A42740"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DC50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DC50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810" w:type="dxa"/>
            <w:vAlign w:val="bottom"/>
          </w:tcPr>
          <w:p w14:paraId="5D347E94" w14:textId="77777777" w:rsidR="00786EC9" w:rsidRPr="00DC50FE" w:rsidRDefault="00786EC9" w:rsidP="00786EC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8E2E2" w14:textId="534E1755" w:rsidR="00786EC9" w:rsidRPr="00DC50FE" w:rsidRDefault="0076392C" w:rsidP="008034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</w:t>
            </w:r>
            <w:r w:rsidR="00C060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837</w:t>
            </w:r>
            <w:r w:rsidR="00C060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889</w:t>
            </w:r>
          </w:p>
        </w:tc>
        <w:tc>
          <w:tcPr>
            <w:tcW w:w="180" w:type="dxa"/>
            <w:vAlign w:val="bottom"/>
          </w:tcPr>
          <w:p w14:paraId="1E54E041" w14:textId="77777777" w:rsidR="00786EC9" w:rsidRPr="00DC50FE" w:rsidRDefault="00786EC9" w:rsidP="0080348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BE386" w14:textId="79F43B24" w:rsidR="00786EC9" w:rsidRPr="00DC50FE" w:rsidRDefault="0076392C" w:rsidP="0080348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="00C060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180" w:type="dxa"/>
            <w:vAlign w:val="bottom"/>
          </w:tcPr>
          <w:p w14:paraId="63C45136" w14:textId="77777777" w:rsidR="00786EC9" w:rsidRPr="00DC50FE" w:rsidRDefault="00786EC9" w:rsidP="00803485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6C7408" w14:textId="71EBB46B" w:rsidR="00786EC9" w:rsidRPr="00DC50FE" w:rsidRDefault="0076392C" w:rsidP="008034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</w:t>
            </w:r>
            <w:r w:rsidR="00C060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813</w:t>
            </w:r>
            <w:r w:rsidR="00C060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582</w:t>
            </w:r>
          </w:p>
        </w:tc>
        <w:tc>
          <w:tcPr>
            <w:tcW w:w="180" w:type="dxa"/>
            <w:vAlign w:val="bottom"/>
          </w:tcPr>
          <w:p w14:paraId="44AC5AEE" w14:textId="77777777" w:rsidR="00786EC9" w:rsidRPr="00DC50FE" w:rsidRDefault="00786EC9" w:rsidP="00803485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93866" w14:textId="3DABC738" w:rsidR="00786EC9" w:rsidRPr="00DC50FE" w:rsidRDefault="0076392C" w:rsidP="0095616E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="00C060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596</w:t>
            </w:r>
          </w:p>
        </w:tc>
      </w:tr>
    </w:tbl>
    <w:p w14:paraId="294A72D8" w14:textId="77777777" w:rsidR="003175C7" w:rsidRPr="003175C7" w:rsidRDefault="003175C7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Theme="majorBidi" w:hAnsiTheme="majorBidi"/>
          <w:sz w:val="24"/>
          <w:szCs w:val="24"/>
        </w:rPr>
      </w:pPr>
    </w:p>
    <w:p w14:paraId="3FC02897" w14:textId="143AA7F7" w:rsidR="000E4805" w:rsidRPr="000E4805" w:rsidRDefault="000E4805" w:rsidP="00B813A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E480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0E480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0E480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49E20A56" w14:textId="77777777" w:rsidR="000E4805" w:rsidRPr="000E4805" w:rsidRDefault="000E4805" w:rsidP="003175C7">
      <w:pPr>
        <w:pStyle w:val="BodyText2"/>
        <w:tabs>
          <w:tab w:val="left" w:pos="540"/>
        </w:tabs>
        <w:spacing w:line="180" w:lineRule="exac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FB36B24" w14:textId="38BF867B" w:rsidR="000E4805" w:rsidRPr="000E4805" w:rsidRDefault="000E4805" w:rsidP="00B813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Pr="000E4805">
        <w:rPr>
          <w:rFonts w:ascii="Angsana New" w:hAnsi="Angsana New"/>
          <w:sz w:val="30"/>
          <w:szCs w:val="30"/>
          <w:cs/>
        </w:rPr>
        <w:t>ได้</w:t>
      </w:r>
      <w:r w:rsidRPr="000E4805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="00A2643C">
        <w:rPr>
          <w:rFonts w:ascii="Angsana New" w:hAnsi="Angsana New" w:hint="cs"/>
          <w:sz w:val="30"/>
          <w:szCs w:val="30"/>
          <w:cs/>
        </w:rPr>
        <w:t>และองค์ประกอบอื่นของส่วนของผู้ถือหุ้น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E480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42740" w:rsidRPr="00A42740">
        <w:rPr>
          <w:rFonts w:ascii="Angsana New" w:hAnsi="Angsana New"/>
          <w:sz w:val="30"/>
          <w:szCs w:val="30"/>
        </w:rPr>
        <w:t>1</w:t>
      </w:r>
      <w:r w:rsidRPr="000E480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 w:rsidRPr="000E4805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/>
          <w:sz w:val="30"/>
          <w:szCs w:val="30"/>
        </w:rPr>
        <w:t>2563</w:t>
      </w:r>
      <w:r w:rsidRPr="000E4805">
        <w:rPr>
          <w:rFonts w:ascii="Angsana New" w:hAnsi="Angsana New"/>
          <w:sz w:val="30"/>
          <w:szCs w:val="30"/>
        </w:rPr>
        <w:t xml:space="preserve"> </w:t>
      </w:r>
      <w:r w:rsidRPr="000E4805">
        <w:rPr>
          <w:rFonts w:asciiTheme="majorBidi" w:hAnsiTheme="majorBidi" w:cstheme="majorBidi"/>
          <w:sz w:val="30"/>
          <w:szCs w:val="30"/>
          <w:cs/>
        </w:rPr>
        <w:t xml:space="preserve">ดังนั้น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="002D68AF">
        <w:rPr>
          <w:rFonts w:ascii="Angsana New" w:hAnsi="Angsana New"/>
          <w:sz w:val="30"/>
          <w:szCs w:val="30"/>
          <w:cs/>
        </w:rPr>
        <w:br/>
      </w:r>
      <w:r w:rsidRPr="000E4805">
        <w:rPr>
          <w:rFonts w:asciiTheme="majorBidi" w:hAnsiTheme="majorBidi" w:cstheme="majorBidi"/>
          <w:sz w:val="30"/>
          <w:szCs w:val="30"/>
          <w:cs/>
        </w:rPr>
        <w:t>จึงไม่ปรับปรุงข้อมูลที่นำเสนอใน</w:t>
      </w:r>
      <w:r w:rsidR="00594AA3">
        <w:rPr>
          <w:rFonts w:asciiTheme="majorBidi" w:hAnsiTheme="majorBidi" w:cstheme="majorBidi" w:hint="cs"/>
          <w:sz w:val="30"/>
          <w:szCs w:val="30"/>
          <w:cs/>
        </w:rPr>
        <w:t>งวดเปรีย</w:t>
      </w:r>
      <w:r w:rsidR="00557D41">
        <w:rPr>
          <w:rFonts w:asciiTheme="majorBidi" w:hAnsiTheme="majorBidi" w:cstheme="majorBidi" w:hint="cs"/>
          <w:sz w:val="30"/>
          <w:szCs w:val="30"/>
          <w:cs/>
        </w:rPr>
        <w:t>บ</w:t>
      </w:r>
      <w:r w:rsidR="00594AA3">
        <w:rPr>
          <w:rFonts w:asciiTheme="majorBidi" w:hAnsiTheme="majorBidi" w:cstheme="majorBidi" w:hint="cs"/>
          <w:sz w:val="30"/>
          <w:szCs w:val="30"/>
          <w:cs/>
        </w:rPr>
        <w:t>เทียบ</w:t>
      </w:r>
      <w:r w:rsidRPr="000E4805">
        <w:rPr>
          <w:rFonts w:ascii="Angsana New" w:hAnsi="Angsana New"/>
          <w:sz w:val="30"/>
          <w:szCs w:val="30"/>
        </w:rPr>
        <w:t xml:space="preserve"> </w:t>
      </w:r>
    </w:p>
    <w:p w14:paraId="2122457B" w14:textId="77777777" w:rsidR="000E4805" w:rsidRPr="000E4805" w:rsidRDefault="000E4805" w:rsidP="003175C7">
      <w:pPr>
        <w:pStyle w:val="BodyText2"/>
        <w:tabs>
          <w:tab w:val="left" w:pos="540"/>
        </w:tabs>
        <w:spacing w:line="180" w:lineRule="exact"/>
        <w:ind w:left="900" w:firstLine="0"/>
        <w:jc w:val="thaiDistribute"/>
        <w:rPr>
          <w:rFonts w:ascii="Angsana New" w:hAnsi="Angsana New"/>
          <w:sz w:val="30"/>
          <w:szCs w:val="30"/>
        </w:rPr>
      </w:pPr>
    </w:p>
    <w:p w14:paraId="353AEA28" w14:textId="5D724215" w:rsidR="00764AFA" w:rsidRDefault="000E4805" w:rsidP="00B81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E4805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มาตรฐานการรายงานทางการเงิน</w:t>
      </w:r>
      <w:r w:rsidRPr="000E4805">
        <w:rPr>
          <w:rFonts w:ascii="Angsana New" w:hAnsi="Angsana New" w:hint="cs"/>
          <w:sz w:val="30"/>
          <w:szCs w:val="30"/>
          <w:cs/>
        </w:rPr>
        <w:t>กลุ่ม</w:t>
      </w:r>
      <w:r w:rsidRPr="000E4805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0E4805">
        <w:rPr>
          <w:rFonts w:ascii="Angsana New" w:hAnsi="Angsana New"/>
          <w:sz w:val="30"/>
          <w:szCs w:val="30"/>
        </w:rPr>
        <w:t xml:space="preserve"> </w:t>
      </w:r>
      <w:r w:rsidRPr="000E4805">
        <w:rPr>
          <w:rFonts w:ascii="Angsana New" w:hAnsi="Angsana New"/>
          <w:sz w:val="30"/>
          <w:szCs w:val="30"/>
          <w:cs/>
        </w:rPr>
        <w:t>โดย</w:t>
      </w:r>
      <w:r>
        <w:rPr>
          <w:rFonts w:ascii="Angsana New" w:hAnsi="Angsana New" w:hint="cs"/>
          <w:sz w:val="30"/>
          <w:szCs w:val="30"/>
          <w:cs/>
        </w:rPr>
        <w:t>ผลกระทบ</w:t>
      </w:r>
      <w:r w:rsidRPr="000E4805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Pr="000E4805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0E4805">
        <w:rPr>
          <w:rFonts w:ascii="Angsana New" w:hAnsi="Angsana New" w:hint="cs"/>
          <w:sz w:val="30"/>
          <w:szCs w:val="30"/>
          <w:cs/>
        </w:rPr>
        <w:t>กลุ่ม</w:t>
      </w:r>
      <w:r w:rsidRPr="000E4805">
        <w:rPr>
          <w:rFonts w:ascii="Angsana New" w:hAnsi="Angsana New"/>
          <w:sz w:val="30"/>
          <w:szCs w:val="30"/>
          <w:cs/>
        </w:rPr>
        <w:t>เครื่องมือทางการเงิน มี</w:t>
      </w:r>
      <w:r>
        <w:rPr>
          <w:rFonts w:ascii="Angsana New" w:hAnsi="Angsana New" w:hint="cs"/>
          <w:sz w:val="30"/>
          <w:szCs w:val="30"/>
          <w:cs/>
        </w:rPr>
        <w:t>ดังนี้</w:t>
      </w:r>
    </w:p>
    <w:p w14:paraId="035DFC78" w14:textId="77777777" w:rsidR="00EF6B47" w:rsidRDefault="00EF6B47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035C970" w14:textId="77777777" w:rsidR="00764AFA" w:rsidRPr="00764AFA" w:rsidRDefault="00764AFA" w:rsidP="00B813A7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450"/>
        <w:jc w:val="thaiDistribute"/>
        <w:rPr>
          <w:rFonts w:ascii="Angsana New" w:hAnsi="Angsana New"/>
          <w:sz w:val="30"/>
          <w:szCs w:val="30"/>
        </w:rPr>
      </w:pPr>
      <w:r w:rsidRPr="00764AFA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1A7D9D6A" w14:textId="77777777" w:rsidR="00764AFA" w:rsidRPr="00557D41" w:rsidRDefault="00764AFA" w:rsidP="003175C7">
      <w:pPr>
        <w:pStyle w:val="BodyText2"/>
        <w:tabs>
          <w:tab w:val="left" w:pos="540"/>
        </w:tabs>
        <w:spacing w:line="180" w:lineRule="exac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600CA92C" w14:textId="443FDB41" w:rsidR="00764AFA" w:rsidRPr="00764AFA" w:rsidRDefault="00764AFA" w:rsidP="00B813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764AFA">
        <w:rPr>
          <w:rFonts w:ascii="Angsana New" w:hAnsi="Angsana New"/>
          <w:sz w:val="30"/>
          <w:szCs w:val="30"/>
        </w:rPr>
        <w:t xml:space="preserve">TFRS </w:t>
      </w:r>
      <w:r w:rsidR="00A42740" w:rsidRPr="00A42740">
        <w:rPr>
          <w:rFonts w:ascii="Angsana New" w:hAnsi="Angsana New"/>
          <w:sz w:val="30"/>
          <w:szCs w:val="30"/>
        </w:rPr>
        <w:t>9</w:t>
      </w:r>
      <w:r w:rsidRPr="00764AFA">
        <w:rPr>
          <w:rFonts w:ascii="Angsana New" w:hAnsi="Angsana New"/>
          <w:sz w:val="30"/>
          <w:szCs w:val="30"/>
        </w:rPr>
        <w:t xml:space="preserve"> </w:t>
      </w:r>
      <w:r w:rsidRPr="00764AFA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A42740" w:rsidRPr="00A42740">
        <w:rPr>
          <w:rFonts w:ascii="Angsana New" w:hAnsi="Angsana New"/>
          <w:sz w:val="30"/>
          <w:szCs w:val="30"/>
        </w:rPr>
        <w:t>3</w:t>
      </w:r>
      <w:r w:rsidRPr="00764AFA">
        <w:rPr>
          <w:rFonts w:ascii="Angsana New" w:hAnsi="Angsana New"/>
          <w:sz w:val="30"/>
          <w:szCs w:val="30"/>
        </w:rPr>
        <w:t xml:space="preserve"> </w:t>
      </w:r>
      <w:r w:rsidRPr="00764AFA">
        <w:rPr>
          <w:rFonts w:ascii="Angsana New" w:hAnsi="Angsana New"/>
          <w:sz w:val="30"/>
          <w:szCs w:val="30"/>
          <w:cs/>
        </w:rPr>
        <w:t>ประเภท ได้แก่</w:t>
      </w:r>
      <w:r w:rsidRPr="00764AFA">
        <w:rPr>
          <w:rFonts w:ascii="Angsana New" w:hAnsi="Angsana New"/>
          <w:sz w:val="30"/>
          <w:szCs w:val="30"/>
        </w:rPr>
        <w:t xml:space="preserve"> </w:t>
      </w:r>
      <w:r w:rsidRPr="00764AFA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764AFA">
        <w:rPr>
          <w:rFonts w:ascii="Angsana New" w:hAnsi="Angsana New" w:hint="cs"/>
          <w:sz w:val="30"/>
          <w:szCs w:val="30"/>
          <w:cs/>
        </w:rPr>
        <w:t xml:space="preserve"> </w:t>
      </w:r>
      <w:r w:rsidRPr="00764AFA">
        <w:rPr>
          <w:rFonts w:ascii="Angsana New" w:hAnsi="Angsana New"/>
          <w:sz w:val="30"/>
          <w:szCs w:val="30"/>
        </w:rPr>
        <w:t>(FVOCI)</w:t>
      </w:r>
      <w:r w:rsidRPr="00764AFA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764AFA">
        <w:rPr>
          <w:rFonts w:ascii="Angsana New" w:hAnsi="Angsana New"/>
          <w:sz w:val="30"/>
          <w:szCs w:val="30"/>
        </w:rPr>
        <w:t xml:space="preserve"> (FVTPL) </w:t>
      </w:r>
      <w:r w:rsidRPr="00764AFA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764AFA">
        <w:rPr>
          <w:rFonts w:ascii="Angsana New" w:hAnsi="Angsana New"/>
          <w:sz w:val="30"/>
          <w:szCs w:val="30"/>
        </w:rPr>
        <w:t xml:space="preserve">TFRS </w:t>
      </w:r>
      <w:r w:rsidR="00A42740" w:rsidRPr="00A42740">
        <w:rPr>
          <w:rFonts w:ascii="Angsana New" w:hAnsi="Angsana New"/>
          <w:sz w:val="30"/>
          <w:szCs w:val="30"/>
        </w:rPr>
        <w:t>9</w:t>
      </w:r>
      <w:r w:rsidRPr="00764AFA">
        <w:rPr>
          <w:rFonts w:ascii="Angsana New" w:hAnsi="Angsana New"/>
          <w:sz w:val="30"/>
          <w:szCs w:val="30"/>
        </w:rPr>
        <w:t xml:space="preserve"> </w:t>
      </w:r>
      <w:r w:rsidRPr="00764AFA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764AFA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764AFA">
        <w:rPr>
          <w:rFonts w:ascii="Angsana New" w:hAnsi="Angsana New"/>
          <w:sz w:val="30"/>
          <w:szCs w:val="30"/>
        </w:rPr>
        <w:t xml:space="preserve">TFRS </w:t>
      </w:r>
      <w:r w:rsidR="00A42740" w:rsidRPr="00A42740">
        <w:rPr>
          <w:rFonts w:ascii="Angsana New" w:hAnsi="Angsana New"/>
          <w:sz w:val="30"/>
          <w:szCs w:val="30"/>
        </w:rPr>
        <w:t>9</w:t>
      </w:r>
      <w:r w:rsidRPr="00764AFA">
        <w:rPr>
          <w:rFonts w:ascii="Angsana New" w:hAnsi="Angsana New"/>
          <w:sz w:val="30"/>
          <w:szCs w:val="30"/>
        </w:rPr>
        <w:t xml:space="preserve"> </w:t>
      </w:r>
      <w:r w:rsidRPr="00764AFA">
        <w:rPr>
          <w:rFonts w:ascii="Angsana New" w:hAnsi="Angsana New" w:hint="cs"/>
          <w:sz w:val="30"/>
          <w:szCs w:val="30"/>
          <w:cs/>
        </w:rPr>
        <w:t>ยกเลิกการจัดประเภทตราสารหนี้ที่จะถือ</w:t>
      </w:r>
      <w:r w:rsidR="00557D41">
        <w:rPr>
          <w:rFonts w:ascii="Angsana New" w:hAnsi="Angsana New"/>
          <w:sz w:val="30"/>
          <w:szCs w:val="30"/>
          <w:cs/>
        </w:rPr>
        <w:br/>
      </w:r>
      <w:r w:rsidRPr="00764AFA">
        <w:rPr>
          <w:rFonts w:ascii="Angsana New" w:hAnsi="Angsana New" w:hint="cs"/>
          <w:sz w:val="30"/>
          <w:szCs w:val="30"/>
          <w:cs/>
        </w:rPr>
        <w:t>จนครบกำหนด หลักทรัพย์เผื่อขาย หลักทรัพย์เพื่อค้า และเงินลงทุนทั่วไปตามที่กำหนดโดยมาตรฐาน</w:t>
      </w:r>
      <w:r w:rsidR="00557D41">
        <w:rPr>
          <w:rFonts w:ascii="Angsana New" w:hAnsi="Angsana New"/>
          <w:sz w:val="30"/>
          <w:szCs w:val="30"/>
          <w:cs/>
        </w:rPr>
        <w:br/>
      </w:r>
      <w:r w:rsidRPr="00764AFA">
        <w:rPr>
          <w:rFonts w:ascii="Angsana New" w:hAnsi="Angsana New" w:hint="cs"/>
          <w:sz w:val="30"/>
          <w:szCs w:val="30"/>
          <w:cs/>
        </w:rPr>
        <w:t xml:space="preserve">การบัญชีฉบับที่ </w:t>
      </w:r>
      <w:r w:rsidR="00A42740" w:rsidRPr="00A42740">
        <w:rPr>
          <w:rFonts w:ascii="Angsana New" w:hAnsi="Angsana New" w:hint="cs"/>
          <w:sz w:val="30"/>
          <w:szCs w:val="30"/>
        </w:rPr>
        <w:t>105</w:t>
      </w:r>
    </w:p>
    <w:p w14:paraId="60C2E9A1" w14:textId="20F4C2C9" w:rsidR="00EF6B47" w:rsidRDefault="00EF6B47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rPr>
          <w:rFonts w:ascii="Angsana New" w:hAnsi="Angsana New"/>
          <w:sz w:val="24"/>
          <w:szCs w:val="24"/>
        </w:rPr>
      </w:pPr>
    </w:p>
    <w:p w14:paraId="30AC219D" w14:textId="6D4E75D2" w:rsidR="00BB2041" w:rsidRPr="007A5570" w:rsidRDefault="0038251C" w:rsidP="00470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4"/>
        <w:jc w:val="thaiDistribute"/>
        <w:rPr>
          <w:rFonts w:ascii="Angsana New" w:hAnsi="Angsana New"/>
          <w:sz w:val="30"/>
          <w:szCs w:val="30"/>
        </w:rPr>
      </w:pPr>
      <w:r w:rsidRPr="007A5570">
        <w:rPr>
          <w:rFonts w:ascii="Angsana New" w:hAnsi="Angsana New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7A5570">
        <w:rPr>
          <w:rFonts w:ascii="Angsana New" w:hAnsi="Angsana New"/>
          <w:sz w:val="30"/>
          <w:szCs w:val="30"/>
        </w:rPr>
        <w:t xml:space="preserve">TFRS </w:t>
      </w:r>
      <w:r w:rsidR="00A42740" w:rsidRPr="007A5570">
        <w:rPr>
          <w:rFonts w:ascii="Angsana New" w:hAnsi="Angsana New"/>
          <w:sz w:val="30"/>
          <w:szCs w:val="30"/>
        </w:rPr>
        <w:t>9</w:t>
      </w:r>
      <w:r w:rsidRPr="007A5570">
        <w:rPr>
          <w:rFonts w:ascii="Angsana New" w:hAnsi="Angsana New"/>
          <w:sz w:val="30"/>
          <w:szCs w:val="30"/>
          <w:cs/>
        </w:rPr>
        <w:t xml:space="preserve"> รวมถึงการกระทบยอดมูลค่าตามบัญชีของสินทรัพย์ทางการเงินและหนี้สินทางการเงินแต่ละประเภทของบริษัท </w:t>
      </w:r>
      <w:r w:rsidR="007A5570">
        <w:rPr>
          <w:rFonts w:ascii="Angsana New" w:hAnsi="Angsana New"/>
          <w:sz w:val="30"/>
          <w:szCs w:val="30"/>
        </w:rPr>
        <w:br/>
      </w:r>
      <w:r w:rsidRPr="007A557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42740" w:rsidRPr="007A5570">
        <w:rPr>
          <w:rFonts w:ascii="Angsana New" w:hAnsi="Angsana New"/>
          <w:sz w:val="30"/>
          <w:szCs w:val="30"/>
        </w:rPr>
        <w:t>1</w:t>
      </w:r>
      <w:r w:rsidRPr="007A5570">
        <w:rPr>
          <w:rFonts w:ascii="Angsana New" w:hAnsi="Angsana New"/>
          <w:sz w:val="30"/>
          <w:szCs w:val="30"/>
          <w:cs/>
        </w:rPr>
        <w:t xml:space="preserve"> </w:t>
      </w:r>
      <w:r w:rsidRPr="007A5570">
        <w:rPr>
          <w:rFonts w:ascii="Angsana New" w:hAnsi="Angsana New" w:hint="cs"/>
          <w:sz w:val="30"/>
          <w:szCs w:val="30"/>
          <w:cs/>
        </w:rPr>
        <w:t>เมษายน</w:t>
      </w:r>
      <w:r w:rsidRPr="007A5570">
        <w:rPr>
          <w:rFonts w:ascii="Angsana New" w:hAnsi="Angsana New"/>
          <w:sz w:val="30"/>
          <w:szCs w:val="30"/>
          <w:cs/>
        </w:rPr>
        <w:t xml:space="preserve"> </w:t>
      </w:r>
      <w:r w:rsidR="00A42740" w:rsidRPr="007A5570">
        <w:rPr>
          <w:rFonts w:ascii="Angsana New" w:hAnsi="Angsana New"/>
          <w:sz w:val="30"/>
          <w:szCs w:val="30"/>
        </w:rPr>
        <w:t>2563</w:t>
      </w:r>
    </w:p>
    <w:p w14:paraId="43F7FC49" w14:textId="20AC37C6" w:rsidR="00BB2041" w:rsidRPr="00557D41" w:rsidRDefault="00BB2041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9455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5"/>
        <w:gridCol w:w="1435"/>
        <w:gridCol w:w="260"/>
        <w:gridCol w:w="1360"/>
        <w:gridCol w:w="240"/>
        <w:gridCol w:w="1377"/>
        <w:gridCol w:w="236"/>
        <w:gridCol w:w="1302"/>
      </w:tblGrid>
      <w:tr w:rsidR="00BB2041" w:rsidRPr="00AE507E" w14:paraId="34B5E1D1" w14:textId="77777777" w:rsidTr="00BC1FD6">
        <w:trPr>
          <w:tblHeader/>
        </w:trPr>
        <w:tc>
          <w:tcPr>
            <w:tcW w:w="9455" w:type="dxa"/>
            <w:gridSpan w:val="8"/>
            <w:vAlign w:val="bottom"/>
          </w:tcPr>
          <w:p w14:paraId="43C9EDD5" w14:textId="1C0A7184" w:rsidR="00BB2041" w:rsidRPr="00AE507E" w:rsidRDefault="00BB2041" w:rsidP="00BB20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E50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A2643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BB2041" w:rsidRPr="00AE507E" w14:paraId="365FA421" w14:textId="77777777" w:rsidTr="00424F3A">
        <w:trPr>
          <w:tblHeader/>
        </w:trPr>
        <w:tc>
          <w:tcPr>
            <w:tcW w:w="4680" w:type="dxa"/>
            <w:gridSpan w:val="2"/>
            <w:tcBorders>
              <w:bottom w:val="single" w:sz="4" w:space="0" w:color="auto"/>
            </w:tcBorders>
            <w:vAlign w:val="bottom"/>
          </w:tcPr>
          <w:p w14:paraId="40A4D5CF" w14:textId="7CBE3CBA" w:rsidR="00BB2041" w:rsidRPr="00AE507E" w:rsidRDefault="00BB2041" w:rsidP="00BC1F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A42740" w:rsidRPr="00A427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มีนาคม </w:t>
            </w:r>
            <w:r w:rsidR="00A42740" w:rsidRPr="00A427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60" w:type="dxa"/>
          </w:tcPr>
          <w:p w14:paraId="0EAB3999" w14:textId="77777777" w:rsidR="00BB2041" w:rsidRPr="00AE507E" w:rsidRDefault="00BB2041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15" w:type="dxa"/>
            <w:gridSpan w:val="5"/>
            <w:tcBorders>
              <w:bottom w:val="single" w:sz="4" w:space="0" w:color="auto"/>
            </w:tcBorders>
            <w:vAlign w:val="bottom"/>
          </w:tcPr>
          <w:p w14:paraId="59CD5C6D" w14:textId="60CAB58C" w:rsidR="00BB2041" w:rsidRPr="00AE507E" w:rsidRDefault="00BB2041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 w:rsidR="00A42740" w:rsidRPr="00A427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A42740" w:rsidRPr="00A427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เมษายน</w:t>
            </w: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A42740" w:rsidRPr="00A427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AE507E" w:rsidRPr="00AE507E" w14:paraId="1682FF52" w14:textId="77777777" w:rsidTr="00424F3A">
        <w:trPr>
          <w:tblHeader/>
        </w:trPr>
        <w:tc>
          <w:tcPr>
            <w:tcW w:w="3245" w:type="dxa"/>
            <w:tcBorders>
              <w:top w:val="single" w:sz="4" w:space="0" w:color="auto"/>
            </w:tcBorders>
            <w:vAlign w:val="bottom"/>
          </w:tcPr>
          <w:p w14:paraId="3D1F4321" w14:textId="77777777" w:rsidR="00AE507E" w:rsidRPr="00A2643C" w:rsidRDefault="00AE507E" w:rsidP="00BB20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735F1C4E" w14:textId="7777777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22CDDBF1" w14:textId="7777777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772418BF" w14:textId="75EC4E00" w:rsidR="00AE507E" w:rsidRPr="00AE507E" w:rsidRDefault="00AE507E" w:rsidP="00BB20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40" w:type="dxa"/>
            <w:vAlign w:val="bottom"/>
          </w:tcPr>
          <w:p w14:paraId="3ED65D49" w14:textId="7777777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40C583C6" w14:textId="7777777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332E22DA" w14:textId="057949D8" w:rsidR="00AE507E" w:rsidRPr="00AE507E" w:rsidRDefault="00AE507E" w:rsidP="00BB20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0BFBD24D" w14:textId="7777777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  <w:vAlign w:val="bottom"/>
          </w:tcPr>
          <w:p w14:paraId="56BF83ED" w14:textId="77777777" w:rsidR="00AE507E" w:rsidRPr="00AE507E" w:rsidRDefault="00AE507E" w:rsidP="00BB20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7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0C34FE88" w14:textId="77777777" w:rsidR="00AE507E" w:rsidRPr="00AE507E" w:rsidRDefault="00AE507E" w:rsidP="00BB20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7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68155C4E" w14:textId="77777777" w:rsidR="00AE507E" w:rsidRPr="00AE507E" w:rsidRDefault="00AE507E" w:rsidP="00BB20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7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BB2041" w:rsidRPr="00AE507E" w14:paraId="2C846B38" w14:textId="77777777" w:rsidTr="00BC1FD6">
        <w:trPr>
          <w:tblHeader/>
        </w:trPr>
        <w:tc>
          <w:tcPr>
            <w:tcW w:w="3245" w:type="dxa"/>
          </w:tcPr>
          <w:p w14:paraId="3A899E3E" w14:textId="77777777" w:rsidR="00BB2041" w:rsidRPr="00AE507E" w:rsidRDefault="00BB2041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0" w:type="dxa"/>
            <w:gridSpan w:val="7"/>
          </w:tcPr>
          <w:p w14:paraId="4C8885DE" w14:textId="5AA57137" w:rsidR="00BB2041" w:rsidRPr="00AE507E" w:rsidRDefault="00BB2041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AE507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395600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AE507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AE507E" w:rsidRPr="00AE507E" w14:paraId="4E76677D" w14:textId="77777777" w:rsidTr="00424F3A">
        <w:tc>
          <w:tcPr>
            <w:tcW w:w="3245" w:type="dxa"/>
          </w:tcPr>
          <w:p w14:paraId="79728445" w14:textId="1D5B6F3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E50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5" w:type="dxa"/>
            <w:vAlign w:val="bottom"/>
          </w:tcPr>
          <w:p w14:paraId="39494F2B" w14:textId="77777777" w:rsidR="00AE507E" w:rsidRPr="00AE507E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</w:tcPr>
          <w:p w14:paraId="4C6EECA0" w14:textId="7777777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3D73D3A6" w14:textId="7777777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1F8B4D5D" w14:textId="7777777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3E23BC41" w14:textId="7777777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BF9F0C9" w14:textId="7777777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  <w:vAlign w:val="bottom"/>
          </w:tcPr>
          <w:p w14:paraId="3E9753CB" w14:textId="7777777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925D46" w:rsidRPr="00925D46" w14:paraId="7E0EE01C" w14:textId="77777777" w:rsidTr="00424F3A">
        <w:tc>
          <w:tcPr>
            <w:tcW w:w="3245" w:type="dxa"/>
          </w:tcPr>
          <w:p w14:paraId="6F120773" w14:textId="77777777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35" w:type="dxa"/>
          </w:tcPr>
          <w:p w14:paraId="21B4CB41" w14:textId="53BDDB00" w:rsidR="00925D46" w:rsidRPr="00925D46" w:rsidRDefault="00A42740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25D46"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 w:rsidR="00925D46"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260" w:type="dxa"/>
          </w:tcPr>
          <w:p w14:paraId="2FE6357C" w14:textId="77777777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3FA9B2A6" w14:textId="69BC05DB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C37650A" w14:textId="77777777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42C2F90" w14:textId="750710C4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2975C3" w14:textId="77777777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27979A80" w14:textId="66F8FBBE" w:rsidR="00925D46" w:rsidRPr="00925D46" w:rsidRDefault="00A42740" w:rsidP="006A69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25D46"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 w:rsidR="00925D46"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</w:tr>
      <w:tr w:rsidR="00925D46" w:rsidRPr="00925D46" w14:paraId="282559F5" w14:textId="77777777" w:rsidTr="00424F3A">
        <w:tc>
          <w:tcPr>
            <w:tcW w:w="3245" w:type="dxa"/>
          </w:tcPr>
          <w:p w14:paraId="1BB89A8B" w14:textId="57C66353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35" w:type="dxa"/>
          </w:tcPr>
          <w:p w14:paraId="140D9074" w14:textId="39E6AC56" w:rsidR="00925D46" w:rsidRPr="00925D46" w:rsidRDefault="00A42740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25D46"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631</w:t>
            </w:r>
            <w:r w:rsidR="00925D46"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9E635F" w:rsidRPr="009E635F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60" w:type="dxa"/>
          </w:tcPr>
          <w:p w14:paraId="676B7054" w14:textId="77777777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438474AF" w14:textId="6D399952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B7D2475" w14:textId="77777777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1AEC6FE7" w14:textId="2B1B1E53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8DAAC2" w14:textId="77777777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04DCDD60" w14:textId="5DA1C003" w:rsidR="00925D46" w:rsidRPr="00925D46" w:rsidRDefault="00A42740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25D46"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631</w:t>
            </w:r>
            <w:r w:rsidR="00925D46"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9E635F" w:rsidRPr="009E635F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</w:tr>
      <w:tr w:rsidR="00925D46" w:rsidRPr="00925D46" w14:paraId="0C1B695F" w14:textId="77777777" w:rsidTr="00424F3A">
        <w:tc>
          <w:tcPr>
            <w:tcW w:w="3245" w:type="dxa"/>
          </w:tcPr>
          <w:p w14:paraId="114C88B3" w14:textId="120B5415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</w:t>
            </w:r>
            <w:r w:rsidR="00594AA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หมุนเวียน</w:t>
            </w: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435" w:type="dxa"/>
          </w:tcPr>
          <w:p w14:paraId="4024F88B" w14:textId="1B8D8447" w:rsidR="00925D46" w:rsidRPr="00925D46" w:rsidRDefault="00A42740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9E635F" w:rsidRPr="009E635F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925D46"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E635F" w:rsidRPr="009E635F">
              <w:rPr>
                <w:rFonts w:asciiTheme="majorBidi" w:hAnsiTheme="majorBidi" w:cstheme="majorBidi" w:hint="cs"/>
                <w:sz w:val="30"/>
                <w:szCs w:val="30"/>
              </w:rPr>
              <w:t>157</w:t>
            </w:r>
          </w:p>
        </w:tc>
        <w:tc>
          <w:tcPr>
            <w:tcW w:w="260" w:type="dxa"/>
          </w:tcPr>
          <w:p w14:paraId="655FCB34" w14:textId="77777777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7B41A875" w14:textId="55BBC331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0E883E5" w14:textId="77777777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1318B78B" w14:textId="4A671804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4610AF" w14:textId="77777777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38FAE477" w14:textId="018B0D90" w:rsidR="00925D46" w:rsidRPr="00925D46" w:rsidRDefault="00E07212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9E635F" w:rsidRPr="009E635F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E635F" w:rsidRPr="009E635F">
              <w:rPr>
                <w:rFonts w:asciiTheme="majorBidi" w:hAnsiTheme="majorBidi" w:cstheme="majorBidi" w:hint="cs"/>
                <w:sz w:val="30"/>
                <w:szCs w:val="30"/>
              </w:rPr>
              <w:t>157</w:t>
            </w:r>
          </w:p>
        </w:tc>
      </w:tr>
      <w:tr w:rsidR="00AE507E" w:rsidRPr="00925D46" w14:paraId="09F2AA48" w14:textId="77777777" w:rsidTr="00424F3A">
        <w:tc>
          <w:tcPr>
            <w:tcW w:w="3245" w:type="dxa"/>
          </w:tcPr>
          <w:p w14:paraId="777DA3C7" w14:textId="2A5E6BF5" w:rsidR="00AE507E" w:rsidRPr="00925D46" w:rsidRDefault="00594AA3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35" w:type="dxa"/>
          </w:tcPr>
          <w:p w14:paraId="2A00F6C4" w14:textId="1B38CFA4" w:rsidR="00AE507E" w:rsidRPr="00925D46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02077F38" w14:textId="77777777" w:rsidR="00AE507E" w:rsidRPr="00925D46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37993D57" w14:textId="1F40FD0E" w:rsidR="00AE507E" w:rsidRPr="00925D46" w:rsidRDefault="00AE507E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CD2FCB7" w14:textId="77777777" w:rsidR="00AE507E" w:rsidRPr="00925D46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15359E3F" w14:textId="7C4C896C" w:rsidR="00AE507E" w:rsidRPr="00925D46" w:rsidRDefault="00AE507E" w:rsidP="006A69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5049F58" w14:textId="77777777" w:rsidR="00AE507E" w:rsidRPr="00925D46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5D61BF3F" w14:textId="57A55220" w:rsidR="00AE507E" w:rsidRPr="00925D46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424F3A" w:rsidRPr="00925D46" w14:paraId="38FA6283" w14:textId="77777777" w:rsidTr="00424F3A">
        <w:tc>
          <w:tcPr>
            <w:tcW w:w="3245" w:type="dxa"/>
          </w:tcPr>
          <w:p w14:paraId="485379E8" w14:textId="7027D913" w:rsidR="00424F3A" w:rsidRPr="00925D46" w:rsidRDefault="00424F3A" w:rsidP="00B25E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435" w:type="dxa"/>
          </w:tcPr>
          <w:p w14:paraId="45789299" w14:textId="49E7C962" w:rsidR="00424F3A" w:rsidRPr="00925D46" w:rsidRDefault="00A42740" w:rsidP="00424F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</w:t>
            </w:r>
            <w:r w:rsidR="00424F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427</w:t>
            </w:r>
          </w:p>
        </w:tc>
        <w:tc>
          <w:tcPr>
            <w:tcW w:w="260" w:type="dxa"/>
          </w:tcPr>
          <w:p w14:paraId="3D9CCA4E" w14:textId="77777777" w:rsidR="00424F3A" w:rsidRPr="00925D46" w:rsidRDefault="00424F3A" w:rsidP="00424F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4309DA31" w14:textId="58B70583" w:rsidR="00424F3A" w:rsidRPr="00925D46" w:rsidRDefault="0065135F" w:rsidP="0065135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6C046B0E" w14:textId="77777777" w:rsidR="00424F3A" w:rsidRPr="00925D46" w:rsidRDefault="00424F3A" w:rsidP="00424F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08BEF73" w14:textId="543966FA" w:rsidR="00424F3A" w:rsidRPr="00925D46" w:rsidRDefault="0065135F" w:rsidP="00424F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427</w:t>
            </w:r>
          </w:p>
        </w:tc>
        <w:tc>
          <w:tcPr>
            <w:tcW w:w="236" w:type="dxa"/>
          </w:tcPr>
          <w:p w14:paraId="136DCFE5" w14:textId="77777777" w:rsidR="00424F3A" w:rsidRPr="00925D46" w:rsidRDefault="00424F3A" w:rsidP="00424F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76CD31BF" w14:textId="36098A26" w:rsidR="00424F3A" w:rsidRPr="00925D46" w:rsidRDefault="0065135F" w:rsidP="003B26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424F3A" w:rsidRPr="00925D46" w14:paraId="57D34401" w14:textId="77777777" w:rsidTr="00424F3A">
        <w:tc>
          <w:tcPr>
            <w:tcW w:w="3245" w:type="dxa"/>
          </w:tcPr>
          <w:p w14:paraId="5D137677" w14:textId="27768260" w:rsidR="00424F3A" w:rsidRPr="00925D46" w:rsidRDefault="00424F3A" w:rsidP="00B25E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35" w:type="dxa"/>
          </w:tcPr>
          <w:p w14:paraId="4EB49D07" w14:textId="3F418966" w:rsidR="00424F3A" w:rsidRPr="00925D46" w:rsidRDefault="00A42740" w:rsidP="00424F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75</w:t>
            </w:r>
            <w:r w:rsidR="00424F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447</w:t>
            </w:r>
          </w:p>
        </w:tc>
        <w:tc>
          <w:tcPr>
            <w:tcW w:w="260" w:type="dxa"/>
          </w:tcPr>
          <w:p w14:paraId="01F901AB" w14:textId="77777777" w:rsidR="00424F3A" w:rsidRPr="00925D46" w:rsidRDefault="00424F3A" w:rsidP="00424F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659100FD" w14:textId="4EC9CD41" w:rsidR="00424F3A" w:rsidRPr="00925D46" w:rsidRDefault="0076392C" w:rsidP="0065135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6392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15</w:t>
            </w:r>
            <w:r w:rsidR="0065135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,</w:t>
            </w:r>
            <w:r w:rsidRPr="0076392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390</w:t>
            </w:r>
          </w:p>
        </w:tc>
        <w:tc>
          <w:tcPr>
            <w:tcW w:w="240" w:type="dxa"/>
          </w:tcPr>
          <w:p w14:paraId="06DFEA0B" w14:textId="77777777" w:rsidR="00424F3A" w:rsidRPr="00925D46" w:rsidRDefault="00424F3A" w:rsidP="00424F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7224C56" w14:textId="75267080" w:rsidR="00424F3A" w:rsidRPr="00925D46" w:rsidRDefault="0076392C" w:rsidP="0065135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6392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60</w:t>
            </w:r>
            <w:r w:rsidR="003B262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,</w:t>
            </w:r>
            <w:r w:rsidRPr="0076392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057</w:t>
            </w:r>
          </w:p>
        </w:tc>
        <w:tc>
          <w:tcPr>
            <w:tcW w:w="236" w:type="dxa"/>
          </w:tcPr>
          <w:p w14:paraId="59D75CC0" w14:textId="77777777" w:rsidR="00424F3A" w:rsidRPr="00925D46" w:rsidRDefault="00424F3A" w:rsidP="00424F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360E25F7" w14:textId="27059DC3" w:rsidR="00424F3A" w:rsidRPr="00925D46" w:rsidRDefault="0065135F" w:rsidP="003B26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AE507E" w:rsidRPr="00925D46" w14:paraId="16387F61" w14:textId="77777777" w:rsidTr="00424F3A">
        <w:tc>
          <w:tcPr>
            <w:tcW w:w="3245" w:type="dxa"/>
          </w:tcPr>
          <w:p w14:paraId="24FF5266" w14:textId="77777777" w:rsidR="00AE507E" w:rsidRPr="00925D46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8E34D" w14:textId="43D03644" w:rsidR="00AE507E" w:rsidRPr="00925D46" w:rsidRDefault="009E635F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E63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3</w:t>
            </w:r>
            <w:r w:rsidR="00E0721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,</w:t>
            </w:r>
            <w:r w:rsidRPr="009E63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140</w:t>
            </w:r>
            <w:r w:rsidR="00E0721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,</w:t>
            </w:r>
            <w:r w:rsidRPr="009E63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159</w:t>
            </w:r>
          </w:p>
        </w:tc>
        <w:tc>
          <w:tcPr>
            <w:tcW w:w="260" w:type="dxa"/>
          </w:tcPr>
          <w:p w14:paraId="5A04EF6A" w14:textId="77777777" w:rsidR="00AE507E" w:rsidRPr="00925D46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EFD34" w14:textId="1BAFD67A" w:rsidR="00AE507E" w:rsidRPr="00925D46" w:rsidRDefault="0076392C" w:rsidP="0065135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6392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15</w:t>
            </w:r>
            <w:r w:rsidR="006513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,</w:t>
            </w:r>
            <w:r w:rsidRPr="0076392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390</w:t>
            </w:r>
          </w:p>
        </w:tc>
        <w:tc>
          <w:tcPr>
            <w:tcW w:w="240" w:type="dxa"/>
          </w:tcPr>
          <w:p w14:paraId="79B49D63" w14:textId="77777777" w:rsidR="00AE507E" w:rsidRPr="00925D46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6D594" w14:textId="03F7D9E6" w:rsidR="00AE507E" w:rsidRPr="00925D46" w:rsidRDefault="0076392C" w:rsidP="0065135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6392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102</w:t>
            </w:r>
            <w:r w:rsidR="006513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,</w:t>
            </w:r>
            <w:r w:rsidRPr="0076392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484</w:t>
            </w:r>
          </w:p>
        </w:tc>
        <w:tc>
          <w:tcPr>
            <w:tcW w:w="236" w:type="dxa"/>
          </w:tcPr>
          <w:p w14:paraId="1E3C56ED" w14:textId="77777777" w:rsidR="00AE507E" w:rsidRPr="00925D46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0BDF7281" w14:textId="1DE982D4" w:rsidR="00AE507E" w:rsidRPr="00925D46" w:rsidRDefault="009E635F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E63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3</w:t>
            </w:r>
            <w:r w:rsidR="00E0721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,</w:t>
            </w:r>
            <w:r w:rsidRPr="009E63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022</w:t>
            </w:r>
            <w:r w:rsidR="00E0721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,</w:t>
            </w:r>
            <w:r w:rsidRPr="009E63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285</w:t>
            </w:r>
          </w:p>
        </w:tc>
      </w:tr>
      <w:tr w:rsidR="00AE507E" w:rsidRPr="00925D46" w14:paraId="2325E449" w14:textId="77777777" w:rsidTr="00424F3A">
        <w:tc>
          <w:tcPr>
            <w:tcW w:w="3245" w:type="dxa"/>
          </w:tcPr>
          <w:p w14:paraId="107B6EC7" w14:textId="77777777" w:rsidR="00AE507E" w:rsidRPr="00925D46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5" w:type="dxa"/>
            <w:tcBorders>
              <w:top w:val="double" w:sz="4" w:space="0" w:color="auto"/>
            </w:tcBorders>
            <w:vAlign w:val="bottom"/>
          </w:tcPr>
          <w:p w14:paraId="6A558728" w14:textId="77777777" w:rsidR="00AE507E" w:rsidRPr="00925D46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6E2EF294" w14:textId="77777777" w:rsidR="00AE507E" w:rsidRPr="00925D46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  <w:vAlign w:val="bottom"/>
          </w:tcPr>
          <w:p w14:paraId="178D5D7E" w14:textId="77777777" w:rsidR="00AE507E" w:rsidRPr="00925D46" w:rsidRDefault="00AE507E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25485A0E" w14:textId="77777777" w:rsidR="00AE507E" w:rsidRPr="00925D46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63B3962A" w14:textId="77777777" w:rsidR="00AE507E" w:rsidRPr="00925D46" w:rsidRDefault="00AE507E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B94A33E" w14:textId="77777777" w:rsidR="00AE507E" w:rsidRPr="00925D46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14:paraId="10478780" w14:textId="77777777" w:rsidR="00AE507E" w:rsidRPr="00925D46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3175C7" w:rsidRPr="00925D46" w14:paraId="5BD1582A" w14:textId="77777777" w:rsidTr="00424F3A">
        <w:tc>
          <w:tcPr>
            <w:tcW w:w="3245" w:type="dxa"/>
          </w:tcPr>
          <w:p w14:paraId="669DEB64" w14:textId="77777777" w:rsidR="003175C7" w:rsidRPr="00925D46" w:rsidRDefault="003175C7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5" w:type="dxa"/>
          </w:tcPr>
          <w:p w14:paraId="535C36E4" w14:textId="77777777" w:rsidR="003175C7" w:rsidRPr="00A42740" w:rsidRDefault="003175C7" w:rsidP="006A69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13B2A152" w14:textId="77777777" w:rsidR="003175C7" w:rsidRPr="00925D46" w:rsidRDefault="003175C7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46E38E1F" w14:textId="77777777" w:rsidR="003175C7" w:rsidRPr="00925D46" w:rsidRDefault="003175C7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</w:tcPr>
          <w:p w14:paraId="22D0121B" w14:textId="77777777" w:rsidR="003175C7" w:rsidRPr="00925D46" w:rsidRDefault="003175C7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3535D4B" w14:textId="77777777" w:rsidR="003175C7" w:rsidRPr="00925D46" w:rsidRDefault="003175C7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2EC4A9" w14:textId="77777777" w:rsidR="003175C7" w:rsidRPr="00925D46" w:rsidRDefault="003175C7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2D3B6D00" w14:textId="77777777" w:rsidR="003175C7" w:rsidRPr="00A42740" w:rsidRDefault="003175C7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75C7" w:rsidRPr="00925D46" w14:paraId="4F71A904" w14:textId="77777777" w:rsidTr="00424F3A">
        <w:tc>
          <w:tcPr>
            <w:tcW w:w="3245" w:type="dxa"/>
          </w:tcPr>
          <w:p w14:paraId="1EE39A0A" w14:textId="78CA381C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lastRenderedPageBreak/>
              <w:t>หนี้สิน</w:t>
            </w:r>
            <w:r w:rsidRPr="00AE50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435" w:type="dxa"/>
          </w:tcPr>
          <w:p w14:paraId="1C993465" w14:textId="77777777" w:rsidR="003175C7" w:rsidRPr="00A42740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3C7BDA76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7678BD8D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</w:tcPr>
          <w:p w14:paraId="110CBE84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30F57DD5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E930D7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1103877E" w14:textId="77777777" w:rsidR="003175C7" w:rsidRPr="00A42740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75C7" w:rsidRPr="00925D46" w14:paraId="07EF8700" w14:textId="77777777" w:rsidTr="00424F3A">
        <w:tc>
          <w:tcPr>
            <w:tcW w:w="3245" w:type="dxa"/>
          </w:tcPr>
          <w:p w14:paraId="66A05F64" w14:textId="2D50868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35" w:type="dxa"/>
          </w:tcPr>
          <w:p w14:paraId="31787DCF" w14:textId="5BF46BCC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573</w:t>
            </w:r>
            <w:r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  <w:tc>
          <w:tcPr>
            <w:tcW w:w="260" w:type="dxa"/>
          </w:tcPr>
          <w:p w14:paraId="767F390D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5B968AFB" w14:textId="4915702B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95EB6D8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1995962" w14:textId="44E138ED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06C111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6529996B" w14:textId="169A33BB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573</w:t>
            </w:r>
            <w:r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</w:tr>
      <w:tr w:rsidR="003175C7" w:rsidRPr="00925D46" w14:paraId="14081841" w14:textId="77777777" w:rsidTr="00424F3A">
        <w:tc>
          <w:tcPr>
            <w:tcW w:w="3245" w:type="dxa"/>
          </w:tcPr>
          <w:p w14:paraId="375B10F7" w14:textId="477583A2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35" w:type="dxa"/>
          </w:tcPr>
          <w:p w14:paraId="3BA6A28E" w14:textId="50ED63EA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02B6FEBA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40222CA7" w14:textId="583E4A9A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7A17EA37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281413C" w14:textId="6386A4B4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3B05B03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0FA04F1F" w14:textId="1EB20924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9D3A08" w:rsidRPr="00925D46" w14:paraId="582B9AC1" w14:textId="77777777" w:rsidTr="00851639">
        <w:tc>
          <w:tcPr>
            <w:tcW w:w="3245" w:type="dxa"/>
          </w:tcPr>
          <w:p w14:paraId="66A3CF56" w14:textId="7C35ABA0" w:rsidR="009D3A08" w:rsidRDefault="009D3A08" w:rsidP="008516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hanging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25D4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435" w:type="dxa"/>
          </w:tcPr>
          <w:p w14:paraId="35560BBB" w14:textId="47ECC72F" w:rsidR="009D3A08" w:rsidRPr="009E635F" w:rsidRDefault="009D3A08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054</w:t>
            </w:r>
          </w:p>
        </w:tc>
        <w:tc>
          <w:tcPr>
            <w:tcW w:w="260" w:type="dxa"/>
          </w:tcPr>
          <w:p w14:paraId="410CD794" w14:textId="77777777" w:rsidR="009D3A08" w:rsidRPr="00925D46" w:rsidRDefault="009D3A08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24B73005" w14:textId="0CDEB4DA" w:rsidR="009D3A08" w:rsidRPr="00925D46" w:rsidRDefault="009D3A08" w:rsidP="009D3A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054</w:t>
            </w:r>
          </w:p>
        </w:tc>
        <w:tc>
          <w:tcPr>
            <w:tcW w:w="240" w:type="dxa"/>
          </w:tcPr>
          <w:p w14:paraId="22B9EED5" w14:textId="77777777" w:rsidR="009D3A08" w:rsidRPr="00925D46" w:rsidRDefault="009D3A08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20C3200" w14:textId="3F696EB9" w:rsidR="009D3A08" w:rsidRPr="00925D46" w:rsidRDefault="009D3A08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E714EC" w14:textId="77777777" w:rsidR="009D3A08" w:rsidRPr="00925D46" w:rsidRDefault="009D3A08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141A834B" w14:textId="42A1FBD2" w:rsidR="009D3A08" w:rsidRPr="009E635F" w:rsidRDefault="000A7FF2" w:rsidP="000A7F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64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3A08" w:rsidRPr="00925D46" w14:paraId="505B9C9E" w14:textId="77777777" w:rsidTr="00851639">
        <w:tc>
          <w:tcPr>
            <w:tcW w:w="3245" w:type="dxa"/>
          </w:tcPr>
          <w:p w14:paraId="2E7B4F86" w14:textId="58AFC949" w:rsidR="009D3A08" w:rsidRDefault="009D3A08" w:rsidP="008516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hanging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435" w:type="dxa"/>
          </w:tcPr>
          <w:p w14:paraId="4BA6948E" w14:textId="157A9FEC" w:rsidR="009D3A08" w:rsidRPr="009E635F" w:rsidRDefault="009D3A08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215,854</w:t>
            </w:r>
          </w:p>
        </w:tc>
        <w:tc>
          <w:tcPr>
            <w:tcW w:w="260" w:type="dxa"/>
          </w:tcPr>
          <w:p w14:paraId="509DF35C" w14:textId="77777777" w:rsidR="009D3A08" w:rsidRPr="00925D46" w:rsidRDefault="009D3A08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568E0037" w14:textId="55B8BCEA" w:rsidR="009D3A08" w:rsidRPr="00925D46" w:rsidRDefault="009D3A08" w:rsidP="000A7F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20AB181F" w14:textId="77777777" w:rsidR="009D3A08" w:rsidRPr="00925D46" w:rsidRDefault="009D3A08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EC92471" w14:textId="4D9E981C" w:rsidR="009D3A08" w:rsidRPr="00925D46" w:rsidRDefault="009D3A08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587F251" w14:textId="77777777" w:rsidR="009D3A08" w:rsidRPr="00925D46" w:rsidRDefault="009D3A08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2B680384" w14:textId="5B8BE962" w:rsidR="009D3A08" w:rsidRPr="009E635F" w:rsidRDefault="000A7FF2" w:rsidP="000A7F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215,854</w:t>
            </w:r>
          </w:p>
        </w:tc>
      </w:tr>
      <w:tr w:rsidR="003175C7" w:rsidRPr="00925D46" w14:paraId="035FEC68" w14:textId="77777777" w:rsidTr="00851639">
        <w:tc>
          <w:tcPr>
            <w:tcW w:w="3245" w:type="dxa"/>
          </w:tcPr>
          <w:p w14:paraId="154CCE4A" w14:textId="0C81DFC0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925D4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ที่ถึงกำหนดชำระภายในหนึ่งปี</w:t>
            </w:r>
          </w:p>
        </w:tc>
        <w:tc>
          <w:tcPr>
            <w:tcW w:w="1435" w:type="dxa"/>
            <w:vAlign w:val="bottom"/>
          </w:tcPr>
          <w:p w14:paraId="3E929C63" w14:textId="2CE7A624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984</w:t>
            </w:r>
            <w:r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260" w:type="dxa"/>
            <w:vAlign w:val="bottom"/>
          </w:tcPr>
          <w:p w14:paraId="198661F3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2EC1A740" w14:textId="41723FC5" w:rsidR="003175C7" w:rsidRPr="00925D46" w:rsidRDefault="003175C7" w:rsidP="009D3A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563A2022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EEFA90C" w14:textId="4A00296A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B34EC08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  <w:vAlign w:val="bottom"/>
          </w:tcPr>
          <w:p w14:paraId="584FAAFF" w14:textId="5386204D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984</w:t>
            </w:r>
            <w:r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</w:tr>
      <w:tr w:rsidR="009D3A08" w:rsidRPr="00925D46" w14:paraId="7D19F19F" w14:textId="77777777" w:rsidTr="00424F3A">
        <w:tc>
          <w:tcPr>
            <w:tcW w:w="3245" w:type="dxa"/>
          </w:tcPr>
          <w:p w14:paraId="29C184AA" w14:textId="77777777" w:rsidR="009D3A08" w:rsidRPr="00925D46" w:rsidRDefault="009D3A08" w:rsidP="009D3A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14:paraId="000B2429" w14:textId="667F88A2" w:rsidR="009D3A08" w:rsidRPr="00925D46" w:rsidRDefault="009D3A08" w:rsidP="009D3A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2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</w:t>
            </w:r>
            <w:r w:rsidRPr="0092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528</w:t>
            </w:r>
          </w:p>
        </w:tc>
        <w:tc>
          <w:tcPr>
            <w:tcW w:w="260" w:type="dxa"/>
          </w:tcPr>
          <w:p w14:paraId="4676E76D" w14:textId="77777777" w:rsidR="009D3A08" w:rsidRPr="00925D46" w:rsidRDefault="009D3A08" w:rsidP="009D3A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58C8A" w14:textId="448E8092" w:rsidR="009D3A08" w:rsidRPr="00925D46" w:rsidRDefault="009D3A08" w:rsidP="009D3A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</w:rPr>
              <w:t>104</w:t>
            </w:r>
            <w:r w:rsidRPr="00424F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</w:rPr>
              <w:t>054</w:t>
            </w:r>
          </w:p>
        </w:tc>
        <w:tc>
          <w:tcPr>
            <w:tcW w:w="240" w:type="dxa"/>
          </w:tcPr>
          <w:p w14:paraId="547D4301" w14:textId="77777777" w:rsidR="009D3A08" w:rsidRPr="00925D46" w:rsidRDefault="009D3A08" w:rsidP="009D3A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805208" w14:textId="08FCD7D1" w:rsidR="009D3A08" w:rsidRPr="00925D46" w:rsidRDefault="009D3A08" w:rsidP="009D3A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D7E07D" w14:textId="77777777" w:rsidR="009D3A08" w:rsidRPr="00925D46" w:rsidRDefault="009D3A08" w:rsidP="009D3A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59CBDE3F" w14:textId="6DA05674" w:rsidR="009D3A08" w:rsidRPr="00925D46" w:rsidRDefault="009D3A08" w:rsidP="009D3A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,</w:t>
            </w:r>
            <w:r w:rsidRPr="00A4274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774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,</w:t>
            </w:r>
            <w:r w:rsidRPr="00A4274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474</w:t>
            </w:r>
          </w:p>
        </w:tc>
      </w:tr>
    </w:tbl>
    <w:p w14:paraId="638DE86D" w14:textId="77777777" w:rsidR="00EF6B47" w:rsidRPr="00F27E0E" w:rsidRDefault="00EF6B47" w:rsidP="00851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CF69EE6" w14:textId="4A80CAB9" w:rsidR="00395600" w:rsidRDefault="00395600" w:rsidP="00B81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95600">
        <w:rPr>
          <w:rFonts w:ascii="Angsana New" w:hAnsi="Angsana New"/>
          <w:sz w:val="30"/>
          <w:szCs w:val="30"/>
          <w:cs/>
        </w:rPr>
        <w:t>บริษัทตั้งใจจะถือตราสารทุนที่ไม่อยู่ในความต้องการของ</w:t>
      </w:r>
      <w:r w:rsidRPr="0065135F">
        <w:rPr>
          <w:rFonts w:ascii="Angsana New" w:hAnsi="Angsana New"/>
          <w:sz w:val="30"/>
          <w:szCs w:val="30"/>
          <w:cs/>
        </w:rPr>
        <w:t xml:space="preserve">ตลาดจำนวน </w:t>
      </w:r>
      <w:r w:rsidR="0076392C" w:rsidRPr="0076392C">
        <w:rPr>
          <w:rFonts w:ascii="Angsana New" w:hAnsi="Angsana New" w:hint="cs"/>
          <w:sz w:val="30"/>
          <w:szCs w:val="30"/>
        </w:rPr>
        <w:t>60</w:t>
      </w:r>
      <w:r w:rsidR="0065135F">
        <w:rPr>
          <w:rFonts w:ascii="Angsana New" w:hAnsi="Angsana New" w:hint="cs"/>
          <w:sz w:val="30"/>
          <w:szCs w:val="30"/>
          <w:cs/>
        </w:rPr>
        <w:t>.</w:t>
      </w:r>
      <w:r w:rsidR="0076392C" w:rsidRPr="0076392C">
        <w:rPr>
          <w:rFonts w:ascii="Angsana New" w:hAnsi="Angsana New" w:hint="cs"/>
          <w:sz w:val="30"/>
          <w:szCs w:val="30"/>
        </w:rPr>
        <w:t>06</w:t>
      </w:r>
      <w:r w:rsidRPr="0065135F">
        <w:rPr>
          <w:rFonts w:ascii="Angsana New" w:hAnsi="Angsana New"/>
          <w:sz w:val="30"/>
          <w:szCs w:val="30"/>
        </w:rPr>
        <w:t xml:space="preserve"> </w:t>
      </w:r>
      <w:r w:rsidRPr="0065135F">
        <w:rPr>
          <w:rFonts w:ascii="Angsana New" w:hAnsi="Angsana New"/>
          <w:sz w:val="30"/>
          <w:szCs w:val="30"/>
          <w:cs/>
        </w:rPr>
        <w:t>ล้านบาท</w:t>
      </w:r>
      <w:r w:rsidRPr="00395600">
        <w:rPr>
          <w:rFonts w:ascii="Angsana New" w:hAnsi="Angsana New"/>
          <w:sz w:val="30"/>
          <w:szCs w:val="30"/>
          <w:cs/>
        </w:rPr>
        <w:t xml:space="preserve"> เพื่อวัตถุประสงค์</w:t>
      </w:r>
      <w:r w:rsidR="00F27E0E">
        <w:rPr>
          <w:rFonts w:ascii="Angsana New" w:hAnsi="Angsana New"/>
          <w:sz w:val="30"/>
          <w:szCs w:val="30"/>
        </w:rPr>
        <w:br/>
      </w:r>
      <w:r w:rsidRPr="00395600">
        <w:rPr>
          <w:rFonts w:ascii="Angsana New" w:hAnsi="Angsana New"/>
          <w:sz w:val="30"/>
          <w:szCs w:val="30"/>
          <w:cs/>
        </w:rPr>
        <w:t>ทางกลยุทธ์ในระยะยาว บริษัทเลือกกำหนดให้เงินลงทุนดังกล่าวเป็นเงินลงทุนที่วัดมูลค่าด้วยมูลค่ายุติธรรม</w:t>
      </w:r>
      <w:r w:rsidR="00F27E0E">
        <w:rPr>
          <w:rFonts w:ascii="Angsana New" w:hAnsi="Angsana New"/>
          <w:sz w:val="30"/>
          <w:szCs w:val="30"/>
        </w:rPr>
        <w:br/>
      </w:r>
      <w:r w:rsidRPr="00395600">
        <w:rPr>
          <w:rFonts w:ascii="Angsana New" w:hAnsi="Angsana New"/>
          <w:sz w:val="30"/>
          <w:szCs w:val="30"/>
          <w:cs/>
        </w:rPr>
        <w:t>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</w:t>
      </w:r>
      <w:r w:rsidR="00F9454B">
        <w:rPr>
          <w:rFonts w:ascii="Angsana New" w:hAnsi="Angsana New"/>
          <w:sz w:val="30"/>
          <w:szCs w:val="30"/>
        </w:rPr>
        <w:br/>
      </w:r>
      <w:r w:rsidRPr="00395600">
        <w:rPr>
          <w:rFonts w:ascii="Angsana New" w:hAnsi="Angsana New"/>
          <w:sz w:val="30"/>
          <w:szCs w:val="30"/>
          <w:cs/>
        </w:rPr>
        <w:t>จะไม่ถูกจัดประเภทไปยังกำไรหรือขาดทุนในภายหลัง</w:t>
      </w:r>
    </w:p>
    <w:p w14:paraId="13F283B1" w14:textId="00D7837C" w:rsidR="00EF6B47" w:rsidRPr="00F27E0E" w:rsidRDefault="00EF6B47" w:rsidP="00851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3087C7C" w14:textId="5FD8859C" w:rsidR="00395600" w:rsidRPr="005968AF" w:rsidRDefault="00395600" w:rsidP="00B813A7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450"/>
        <w:jc w:val="thaiDistribute"/>
        <w:rPr>
          <w:rFonts w:ascii="Angsana New" w:hAnsi="Angsana New"/>
          <w:sz w:val="30"/>
          <w:szCs w:val="30"/>
        </w:rPr>
      </w:pPr>
      <w:r w:rsidRPr="005968AF">
        <w:rPr>
          <w:rFonts w:ascii="Angsana New" w:hAnsi="Angsana New"/>
          <w:sz w:val="30"/>
          <w:szCs w:val="30"/>
          <w:cs/>
        </w:rPr>
        <w:t>การด้อยค่าของสินทรัพย์ทางการเงิน</w:t>
      </w:r>
    </w:p>
    <w:p w14:paraId="579C8526" w14:textId="77777777" w:rsidR="00395600" w:rsidRPr="00F27E0E" w:rsidRDefault="00395600" w:rsidP="00851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7ADCE25" w14:textId="64E8A289" w:rsidR="005968AF" w:rsidRDefault="00395600" w:rsidP="00B81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395600">
        <w:rPr>
          <w:rFonts w:ascii="Angsana New" w:hAnsi="Angsana New"/>
          <w:sz w:val="30"/>
          <w:szCs w:val="30"/>
        </w:rPr>
        <w:t xml:space="preserve">TFRS </w:t>
      </w:r>
      <w:r w:rsidR="00A42740" w:rsidRPr="00A42740">
        <w:rPr>
          <w:rFonts w:ascii="Angsana New" w:hAnsi="Angsana New"/>
          <w:sz w:val="30"/>
          <w:szCs w:val="30"/>
        </w:rPr>
        <w:t>9</w:t>
      </w:r>
      <w:r w:rsidRPr="00395600">
        <w:rPr>
          <w:rFonts w:ascii="Angsana New" w:hAnsi="Angsana New"/>
          <w:sz w:val="30"/>
          <w:szCs w:val="30"/>
          <w:cs/>
        </w:rPr>
        <w:t xml:space="preserve"> แนะนำวิธีการพิจารณาผลขาดทุนด้านเครดิตที่คาดว่าจะเกิดขึ้นตลอดอายุของเครื่องมือ</w:t>
      </w:r>
      <w:r w:rsidR="00BC1F1A">
        <w:rPr>
          <w:rFonts w:ascii="Angsana New" w:hAnsi="Angsana New"/>
          <w:sz w:val="30"/>
          <w:szCs w:val="30"/>
          <w:cs/>
        </w:rPr>
        <w:br/>
      </w:r>
      <w:r w:rsidRPr="00395600">
        <w:rPr>
          <w:rFonts w:ascii="Angsana New" w:hAnsi="Angsana New"/>
          <w:sz w:val="30"/>
          <w:szCs w:val="30"/>
          <w:cs/>
        </w:rPr>
        <w:t xml:space="preserve">ทางการเงิน ในขณะที่เดิมบริษัทประมาณการค่าเผื่อหนี้สงสัยจะสูญโดยการวิเคราะห์ประวัติการชำระหนี้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395600">
        <w:rPr>
          <w:rFonts w:ascii="Angsana New" w:hAnsi="Angsana New"/>
          <w:sz w:val="30"/>
          <w:szCs w:val="30"/>
        </w:rPr>
        <w:t xml:space="preserve">TFRS </w:t>
      </w:r>
      <w:r w:rsidR="00A42740" w:rsidRPr="00A42740">
        <w:rPr>
          <w:rFonts w:ascii="Angsana New" w:hAnsi="Angsana New"/>
          <w:sz w:val="30"/>
          <w:szCs w:val="30"/>
        </w:rPr>
        <w:t>9</w:t>
      </w:r>
      <w:r w:rsidRPr="00395600">
        <w:rPr>
          <w:rFonts w:ascii="Angsana New" w:hAnsi="Angsana New"/>
          <w:sz w:val="30"/>
          <w:szCs w:val="30"/>
          <w:cs/>
        </w:rPr>
        <w:t xml:space="preserve"> กำหนดให้ใช้วิจารณญาณ</w:t>
      </w:r>
      <w:r w:rsidR="00BC1F1A">
        <w:rPr>
          <w:rFonts w:ascii="Angsana New" w:hAnsi="Angsana New"/>
          <w:sz w:val="30"/>
          <w:szCs w:val="30"/>
          <w:cs/>
        </w:rPr>
        <w:br/>
      </w:r>
      <w:r w:rsidRPr="00395600">
        <w:rPr>
          <w:rFonts w:ascii="Angsana New" w:hAnsi="Angsana New"/>
          <w:sz w:val="30"/>
          <w:szCs w:val="30"/>
          <w:cs/>
        </w:rPr>
        <w:t>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</w:t>
      </w:r>
      <w:r w:rsidR="00557D41">
        <w:rPr>
          <w:rFonts w:ascii="Angsana New" w:hAnsi="Angsana New" w:hint="cs"/>
          <w:sz w:val="30"/>
          <w:szCs w:val="30"/>
          <w:cs/>
        </w:rPr>
        <w:t>การ</w:t>
      </w:r>
      <w:r w:rsidRPr="00395600">
        <w:rPr>
          <w:rFonts w:ascii="Angsana New" w:hAnsi="Angsana New"/>
          <w:sz w:val="30"/>
          <w:szCs w:val="30"/>
          <w:cs/>
        </w:rPr>
        <w:t>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="00557D41">
        <w:rPr>
          <w:rFonts w:ascii="Angsana New" w:hAnsi="Angsana New" w:hint="cs"/>
          <w:sz w:val="30"/>
          <w:szCs w:val="30"/>
          <w:cs/>
        </w:rPr>
        <w:t>ซึ่งไม่รวมเงินลงทุนในตราสาร</w:t>
      </w:r>
      <w:r w:rsidR="0065135F">
        <w:rPr>
          <w:rFonts w:ascii="Angsana New" w:hAnsi="Angsana New" w:hint="cs"/>
          <w:sz w:val="30"/>
          <w:szCs w:val="30"/>
          <w:cs/>
        </w:rPr>
        <w:t>ทุน</w:t>
      </w:r>
    </w:p>
    <w:p w14:paraId="4BB06040" w14:textId="4869421A" w:rsidR="00D33BE8" w:rsidRDefault="00D33BE8" w:rsidP="00851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2A038A98" w14:textId="6FBC235B" w:rsidR="00D33BE8" w:rsidRDefault="00D33BE8" w:rsidP="00D33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="Angsana New" w:hAnsi="Angsana New"/>
          <w:sz w:val="22"/>
          <w:szCs w:val="22"/>
        </w:rPr>
      </w:pPr>
      <w:r>
        <w:rPr>
          <w:rFonts w:ascii="Angsana New" w:hAnsi="Angsana New" w:hint="cs"/>
          <w:sz w:val="30"/>
          <w:szCs w:val="30"/>
          <w:cs/>
        </w:rPr>
        <w:t>บริษัทได้ประเมินแล้วว่าไม่มีผลกระทบที่มีสาระสำคัญจากการประมาณการการด้อยค่าของสินทรัพย์</w:t>
      </w:r>
      <w:r w:rsidR="001A5263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ทางการเงินตาม </w:t>
      </w:r>
      <w:r>
        <w:rPr>
          <w:rFonts w:ascii="Angsana New" w:hAnsi="Angsana New"/>
          <w:sz w:val="30"/>
          <w:szCs w:val="30"/>
        </w:rPr>
        <w:t>TFRS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D3E20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CD3E20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CD3E20">
        <w:rPr>
          <w:rFonts w:ascii="Angsana New" w:hAnsi="Angsana New"/>
          <w:sz w:val="30"/>
          <w:szCs w:val="30"/>
        </w:rPr>
        <w:t>2563</w:t>
      </w:r>
    </w:p>
    <w:p w14:paraId="01742B69" w14:textId="6DE5F561" w:rsidR="003175C7" w:rsidRDefault="003175C7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p w14:paraId="60B1FCB6" w14:textId="7F441E6C" w:rsidR="00A71ED5" w:rsidRPr="00A71ED5" w:rsidRDefault="00A71ED5" w:rsidP="00A71ED5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A71ED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TFRS </w:t>
      </w:r>
      <w:r w:rsidR="00A42740" w:rsidRPr="00A42740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A71ED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A71ED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2738BA58" w14:textId="77777777" w:rsidR="00A71ED5" w:rsidRPr="00867630" w:rsidRDefault="00A71ED5" w:rsidP="008676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399A875" w14:textId="469DA4D9" w:rsidR="00A71ED5" w:rsidRDefault="00A71ED5" w:rsidP="00B813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ตั้งแต่วันที่ </w:t>
      </w:r>
      <w:r w:rsidR="00A42740" w:rsidRPr="00A42740">
        <w:rPr>
          <w:rFonts w:asciiTheme="majorBidi" w:hAnsiTheme="majorBidi" w:cstheme="majorBidi" w:hint="cs"/>
          <w:sz w:val="30"/>
          <w:szCs w:val="30"/>
        </w:rPr>
        <w:t>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="00A42740" w:rsidRPr="00A42740">
        <w:rPr>
          <w:rFonts w:asciiTheme="majorBidi" w:hAnsiTheme="majorBidi" w:cstheme="majorBidi" w:hint="cs"/>
          <w:sz w:val="30"/>
          <w:szCs w:val="30"/>
        </w:rPr>
        <w:t>2563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</w:t>
      </w:r>
      <w:r w:rsidRPr="00A71ED5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 </w:t>
      </w:r>
      <w:r w:rsidRPr="00A71ED5">
        <w:rPr>
          <w:rFonts w:asciiTheme="majorBidi" w:hAnsiTheme="majorBidi" w:cstheme="majorBidi"/>
          <w:sz w:val="30"/>
          <w:szCs w:val="30"/>
        </w:rPr>
        <w:t xml:space="preserve">TFRS </w:t>
      </w:r>
      <w:r w:rsidR="00A42740" w:rsidRPr="00A42740">
        <w:rPr>
          <w:rFonts w:asciiTheme="majorBidi" w:hAnsiTheme="majorBidi" w:cstheme="majorBidi"/>
          <w:sz w:val="30"/>
          <w:szCs w:val="30"/>
        </w:rPr>
        <w:t>16</w:t>
      </w:r>
      <w:r w:rsidRPr="00A71ED5">
        <w:rPr>
          <w:rFonts w:asciiTheme="majorBidi" w:hAnsiTheme="majorBidi" w:cstheme="majorBidi"/>
          <w:sz w:val="30"/>
          <w:szCs w:val="30"/>
        </w:rPr>
        <w:t xml:space="preserve"> </w:t>
      </w:r>
      <w:r w:rsidRPr="00A71ED5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A71ED5">
        <w:rPr>
          <w:rFonts w:asciiTheme="majorBidi" w:hAnsiTheme="majorBidi" w:cstheme="majorBidi" w:hint="cs"/>
          <w:sz w:val="30"/>
          <w:szCs w:val="30"/>
          <w:cs/>
        </w:rPr>
        <w:t>กับสัญญาที่เคยระบุว่าเป็นสัญญาเช่า</w:t>
      </w:r>
      <w:r w:rsidR="00BC1F1A">
        <w:rPr>
          <w:rFonts w:asciiTheme="majorBidi" w:hAnsiTheme="majorBidi" w:cstheme="majorBidi"/>
          <w:sz w:val="30"/>
          <w:szCs w:val="30"/>
          <w:cs/>
        </w:rPr>
        <w:br/>
      </w:r>
      <w:r w:rsidRPr="00A71ED5">
        <w:rPr>
          <w:rFonts w:asciiTheme="majorBidi" w:hAnsiTheme="majorBidi" w:cstheme="majorBidi" w:hint="cs"/>
          <w:sz w:val="30"/>
          <w:szCs w:val="30"/>
          <w:cs/>
        </w:rPr>
        <w:t xml:space="preserve">ตามมาตรฐานการบัญชีฉบับที่ </w:t>
      </w:r>
      <w:r w:rsidR="00A42740" w:rsidRPr="00A42740">
        <w:rPr>
          <w:rFonts w:asciiTheme="majorBidi" w:hAnsiTheme="majorBidi" w:cstheme="majorBidi"/>
          <w:sz w:val="30"/>
          <w:szCs w:val="30"/>
        </w:rPr>
        <w:t>17</w:t>
      </w:r>
      <w:r w:rsidRPr="00A71ED5">
        <w:rPr>
          <w:rFonts w:asciiTheme="majorBidi" w:hAnsiTheme="majorBidi" w:cstheme="majorBidi"/>
          <w:sz w:val="30"/>
          <w:szCs w:val="30"/>
        </w:rPr>
        <w:t xml:space="preserve"> </w:t>
      </w:r>
      <w:r w:rsidRPr="00A71ED5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A71ED5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A71ED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71ED5">
        <w:rPr>
          <w:rFonts w:asciiTheme="majorBidi" w:hAnsiTheme="majorBidi" w:cstheme="majorBidi"/>
          <w:sz w:val="30"/>
          <w:szCs w:val="30"/>
        </w:rPr>
        <w:t xml:space="preserve">(TAS </w:t>
      </w:r>
      <w:r w:rsidR="00A42740" w:rsidRPr="00A42740">
        <w:rPr>
          <w:rFonts w:asciiTheme="majorBidi" w:hAnsiTheme="majorBidi" w:cstheme="majorBidi"/>
          <w:sz w:val="30"/>
          <w:szCs w:val="30"/>
        </w:rPr>
        <w:t>17</w:t>
      </w:r>
      <w:r w:rsidRPr="00A71ED5">
        <w:rPr>
          <w:rFonts w:asciiTheme="majorBidi" w:hAnsiTheme="majorBidi" w:cstheme="majorBidi"/>
          <w:sz w:val="30"/>
          <w:szCs w:val="30"/>
        </w:rPr>
        <w:t xml:space="preserve">) </w:t>
      </w:r>
      <w:r w:rsidRPr="00A71ED5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</w:t>
      </w:r>
      <w:r w:rsidR="00BC1F1A">
        <w:rPr>
          <w:rFonts w:asciiTheme="majorBidi" w:hAnsiTheme="majorBidi" w:cstheme="majorBidi"/>
          <w:sz w:val="30"/>
          <w:szCs w:val="30"/>
          <w:cs/>
        </w:rPr>
        <w:br/>
      </w:r>
      <w:r w:rsidRPr="00A71ED5">
        <w:rPr>
          <w:rFonts w:asciiTheme="majorBidi" w:hAnsiTheme="majorBidi" w:cstheme="majorBidi" w:hint="cs"/>
          <w:sz w:val="30"/>
          <w:szCs w:val="30"/>
          <w:cs/>
        </w:rPr>
        <w:t xml:space="preserve">ฉบับที่ </w:t>
      </w:r>
      <w:r w:rsidR="00A42740" w:rsidRPr="00A42740">
        <w:rPr>
          <w:rFonts w:asciiTheme="majorBidi" w:hAnsiTheme="majorBidi" w:cstheme="majorBidi"/>
          <w:sz w:val="30"/>
          <w:szCs w:val="30"/>
        </w:rPr>
        <w:t>4</w:t>
      </w:r>
      <w:r w:rsidRPr="00A71ED5">
        <w:rPr>
          <w:rFonts w:asciiTheme="majorBidi" w:hAnsiTheme="majorBidi" w:cstheme="majorBidi"/>
          <w:sz w:val="30"/>
          <w:szCs w:val="30"/>
        </w:rPr>
        <w:t xml:space="preserve"> </w:t>
      </w:r>
      <w:r w:rsidRPr="00A71ED5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A71ED5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A71ED5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A71ED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71ED5">
        <w:rPr>
          <w:rFonts w:asciiTheme="majorBidi" w:hAnsiTheme="majorBidi" w:cstheme="majorBidi"/>
          <w:sz w:val="30"/>
          <w:szCs w:val="30"/>
        </w:rPr>
        <w:t xml:space="preserve">(TFRIC </w:t>
      </w:r>
      <w:r w:rsidR="00A42740" w:rsidRPr="00A42740">
        <w:rPr>
          <w:rFonts w:asciiTheme="majorBidi" w:hAnsiTheme="majorBidi" w:cstheme="majorBidi"/>
          <w:sz w:val="30"/>
          <w:szCs w:val="30"/>
        </w:rPr>
        <w:t>4</w:t>
      </w:r>
      <w:r w:rsidRPr="00A71ED5">
        <w:rPr>
          <w:rFonts w:asciiTheme="majorBidi" w:hAnsiTheme="majorBidi" w:cstheme="majorBidi"/>
          <w:sz w:val="30"/>
          <w:szCs w:val="30"/>
        </w:rPr>
        <w:t xml:space="preserve">) </w:t>
      </w:r>
      <w:r w:rsidRPr="00A71ED5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A71ED5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</w:t>
      </w:r>
      <w:r w:rsidR="00BC1F1A">
        <w:rPr>
          <w:rFonts w:asciiTheme="majorBidi" w:hAnsiTheme="majorBidi" w:cstheme="majorBidi"/>
          <w:sz w:val="30"/>
          <w:szCs w:val="30"/>
          <w:cs/>
        </w:rPr>
        <w:br/>
      </w:r>
      <w:r w:rsidRPr="00A71ED5">
        <w:rPr>
          <w:rFonts w:asciiTheme="majorBidi" w:hAnsiTheme="majorBidi" w:cstheme="majorBidi"/>
          <w:sz w:val="30"/>
          <w:szCs w:val="30"/>
          <w:cs/>
        </w:rPr>
        <w:t>โดยรับรู้ผลกระทบสะสม</w:t>
      </w:r>
      <w:r w:rsidRPr="00A71ED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71ED5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A71ED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89C035D" w14:textId="77777777" w:rsidR="00A71ED5" w:rsidRPr="00867630" w:rsidRDefault="00A71ED5" w:rsidP="008676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525BA96" w14:textId="13DE20A7" w:rsidR="00A71ED5" w:rsidRDefault="00A71ED5" w:rsidP="00A71E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71ED5">
        <w:rPr>
          <w:rFonts w:asciiTheme="majorBidi" w:eastAsia="Calibri" w:hAnsiTheme="majorBidi" w:cstheme="majorBidi"/>
          <w:sz w:val="30"/>
          <w:szCs w:val="30"/>
          <w:cs/>
        </w:rPr>
        <w:t>เดิ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มบริษัท</w:t>
      </w:r>
      <w:r w:rsidRPr="00A71ED5">
        <w:rPr>
          <w:rFonts w:asciiTheme="majorBidi" w:eastAsia="Calibri" w:hAnsiTheme="majorBidi" w:cstheme="majorBidi"/>
          <w:sz w:val="30"/>
          <w:szCs w:val="30"/>
          <w:cs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A71ED5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A71ED5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A42740" w:rsidRPr="00A42740">
        <w:rPr>
          <w:rFonts w:asciiTheme="majorBidi" w:eastAsia="Calibri" w:hAnsiTheme="majorBidi" w:cstheme="majorBidi"/>
          <w:sz w:val="30"/>
          <w:szCs w:val="30"/>
        </w:rPr>
        <w:t>16</w:t>
      </w:r>
      <w:r w:rsidRPr="00A71ED5">
        <w:rPr>
          <w:rFonts w:asciiTheme="majorBidi" w:eastAsia="Calibri" w:hAnsiTheme="majorBidi" w:cstheme="majorBidi"/>
          <w:sz w:val="30"/>
          <w:szCs w:val="30"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บริษัท</w:t>
      </w:r>
      <w:r w:rsidRPr="00A71ED5">
        <w:rPr>
          <w:rFonts w:asciiTheme="majorBidi" w:eastAsia="Calibri" w:hAnsiTheme="majorBidi" w:cstheme="majorBidi"/>
          <w:sz w:val="30"/>
          <w:szCs w:val="30"/>
          <w:cs/>
        </w:rPr>
        <w:t xml:space="preserve">ได้ประเมินว่าสัญญาเป็นสัญญาเช่าหรือประกอบด้วยสัญญาเช่าหรือไม่ </w:t>
      </w:r>
      <w:r w:rsidR="00BC1F1A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A71ED5">
        <w:rPr>
          <w:rFonts w:asciiTheme="majorBidi" w:eastAsia="Calibri" w:hAnsiTheme="majorBidi" w:cstheme="majorBidi"/>
          <w:sz w:val="30"/>
          <w:szCs w:val="30"/>
          <w:cs/>
        </w:rPr>
        <w:t>หากสัญญาประกอบด้วยส่วนที่เป็นการเช่าและส่วนที่ไม่เป็นการเช่า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 บริษัท</w:t>
      </w:r>
      <w:r w:rsidRPr="00A71ED5">
        <w:rPr>
          <w:rFonts w:asciiTheme="majorBidi" w:eastAsia="Calibri" w:hAnsiTheme="majorBidi" w:cstheme="majorBidi"/>
          <w:sz w:val="30"/>
          <w:szCs w:val="30"/>
          <w:cs/>
        </w:rPr>
        <w:t>จะปันส่วนสิ่งตอบแทนที่ต้องจ่าย</w:t>
      </w:r>
      <w:r w:rsidR="00BC1F1A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A71ED5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ตามราคาขายที่เป็นเอกเทศ </w:t>
      </w:r>
      <w:r w:rsidRPr="00A71ED5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A71ED5">
        <w:rPr>
          <w:rFonts w:asciiTheme="majorBidi" w:eastAsia="Calibri" w:hAnsiTheme="majorBidi" w:cstheme="majorBidi" w:hint="cs"/>
          <w:sz w:val="30"/>
          <w:szCs w:val="30"/>
          <w:cs/>
        </w:rPr>
        <w:t xml:space="preserve">ณ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วันที่ </w:t>
      </w:r>
      <w:r w:rsidR="00A42740" w:rsidRPr="00A42740">
        <w:rPr>
          <w:rFonts w:asciiTheme="majorBidi" w:eastAsia="Calibri" w:hAnsiTheme="majorBidi" w:cstheme="majorBidi" w:hint="cs"/>
          <w:sz w:val="30"/>
          <w:szCs w:val="30"/>
        </w:rPr>
        <w:t>1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 เมษายน </w:t>
      </w:r>
      <w:r w:rsidR="00A42740" w:rsidRPr="00A42740">
        <w:rPr>
          <w:rFonts w:asciiTheme="majorBidi" w:eastAsia="Calibri" w:hAnsiTheme="majorBidi" w:cstheme="majorBidi" w:hint="cs"/>
          <w:sz w:val="30"/>
          <w:szCs w:val="30"/>
        </w:rPr>
        <w:t>2563</w:t>
      </w:r>
      <w:r w:rsidRPr="00A71ED5">
        <w:rPr>
          <w:rFonts w:asciiTheme="majorBidi" w:eastAsia="Calibri" w:hAnsiTheme="majorBidi" w:cstheme="majorBidi"/>
          <w:sz w:val="30"/>
          <w:szCs w:val="30"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บริษัท</w:t>
      </w:r>
      <w:r w:rsidRPr="00A71ED5">
        <w:rPr>
          <w:rFonts w:asciiTheme="majorBidi" w:eastAsia="Calibri" w:hAnsiTheme="majorBidi" w:cstheme="majorBidi"/>
          <w:sz w:val="30"/>
          <w:szCs w:val="30"/>
          <w:cs/>
        </w:rPr>
        <w:t>รับรู้สินทรัพย์สิทธิการใช้</w:t>
      </w:r>
      <w:r w:rsidR="00BC1F1A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A71ED5">
        <w:rPr>
          <w:rFonts w:asciiTheme="majorBidi" w:eastAsia="Calibri" w:hAnsiTheme="majorBidi" w:cstheme="majorBidi"/>
          <w:sz w:val="30"/>
          <w:szCs w:val="30"/>
          <w:cs/>
        </w:rPr>
        <w:t>และหนี้สินตามสัญญาเช่า</w:t>
      </w:r>
      <w:r w:rsidRPr="00A71ED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71ED5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</w:t>
      </w:r>
      <w:r w:rsidR="00BC1F1A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A71ED5">
        <w:rPr>
          <w:rFonts w:asciiTheme="majorBidi" w:eastAsia="Calibri" w:hAnsiTheme="majorBidi" w:cstheme="majorBidi"/>
          <w:sz w:val="30"/>
          <w:szCs w:val="30"/>
          <w:cs/>
        </w:rPr>
        <w:t>โดย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บริษั</w:t>
      </w:r>
      <w:r w:rsidR="00BC1F1A">
        <w:rPr>
          <w:rFonts w:asciiTheme="majorBidi" w:eastAsia="Calibri" w:hAnsiTheme="majorBidi" w:cstheme="majorBidi" w:hint="cs"/>
          <w:sz w:val="30"/>
          <w:szCs w:val="30"/>
          <w:cs/>
        </w:rPr>
        <w:t>ท</w:t>
      </w:r>
      <w:r w:rsidRPr="00A71ED5">
        <w:rPr>
          <w:rFonts w:asciiTheme="majorBidi" w:eastAsia="Calibri" w:hAnsiTheme="majorBidi" w:cstheme="majorBidi"/>
          <w:sz w:val="30"/>
          <w:szCs w:val="30"/>
          <w:cs/>
        </w:rPr>
        <w:t>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05669B5D" w14:textId="77777777" w:rsidR="00A71ED5" w:rsidRPr="00867630" w:rsidRDefault="00A71ED5" w:rsidP="008676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</w:p>
    <w:p w14:paraId="214F6C60" w14:textId="1A6C6AE4" w:rsidR="00A71ED5" w:rsidRDefault="00A71ED5" w:rsidP="00A71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71ED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A71ED5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</w:p>
    <w:p w14:paraId="546D1C9F" w14:textId="5BF39A90" w:rsidR="00A71ED5" w:rsidRPr="00867630" w:rsidRDefault="00A71ED5" w:rsidP="00867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EBAC26E" w14:textId="6BCA4843" w:rsidR="000C43E0" w:rsidRPr="00AC60CA" w:rsidRDefault="000C43E0" w:rsidP="00DE503E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8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spacing w:val="-8"/>
          <w:sz w:val="30"/>
          <w:szCs w:val="30"/>
        </w:rPr>
      </w:pPr>
      <w:r w:rsidRPr="00AC60CA">
        <w:rPr>
          <w:rFonts w:asciiTheme="majorBidi" w:hAnsiTheme="majorBidi"/>
          <w:b/>
          <w:spacing w:val="-8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Pr="00AC60CA">
        <w:rPr>
          <w:rFonts w:asciiTheme="majorBidi" w:hAnsiTheme="majorBidi"/>
          <w:bCs/>
          <w:spacing w:val="-8"/>
          <w:sz w:val="30"/>
          <w:szCs w:val="30"/>
          <w:cs/>
        </w:rPr>
        <w:t xml:space="preserve"> </w:t>
      </w:r>
      <w:r w:rsidR="00A42740" w:rsidRPr="00AC60CA">
        <w:rPr>
          <w:rFonts w:asciiTheme="majorBidi" w:hAnsiTheme="majorBidi" w:cstheme="majorBidi"/>
          <w:bCs/>
          <w:spacing w:val="-8"/>
          <w:sz w:val="30"/>
          <w:szCs w:val="30"/>
        </w:rPr>
        <w:t>12</w:t>
      </w:r>
      <w:r w:rsidRPr="00AC60CA">
        <w:rPr>
          <w:rFonts w:asciiTheme="majorBidi" w:hAnsiTheme="majorBidi"/>
          <w:b/>
          <w:spacing w:val="-8"/>
          <w:sz w:val="30"/>
          <w:szCs w:val="30"/>
          <w:cs/>
        </w:rPr>
        <w:t xml:space="preserve"> เดือน</w:t>
      </w:r>
      <w:r w:rsidR="00AC60CA" w:rsidRPr="00AC60CA">
        <w:rPr>
          <w:rFonts w:asciiTheme="majorBidi" w:hAnsiTheme="majorBidi" w:hint="cs"/>
          <w:b/>
          <w:spacing w:val="-8"/>
          <w:sz w:val="30"/>
          <w:szCs w:val="30"/>
          <w:cs/>
        </w:rPr>
        <w:t xml:space="preserve"> และ</w:t>
      </w:r>
    </w:p>
    <w:p w14:paraId="3732F202" w14:textId="77777777" w:rsidR="000C43E0" w:rsidRPr="000C43E0" w:rsidRDefault="000C43E0" w:rsidP="00DE503E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8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C43E0">
        <w:rPr>
          <w:rFonts w:asciiTheme="majorBidi" w:hAnsiTheme="majorBidi"/>
          <w:b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77BEFC37" w14:textId="77777777" w:rsidR="003175C7" w:rsidRPr="00867630" w:rsidRDefault="003175C7" w:rsidP="008676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/>
          <w:b/>
          <w:sz w:val="30"/>
          <w:szCs w:val="30"/>
        </w:rPr>
      </w:pPr>
    </w:p>
    <w:tbl>
      <w:tblPr>
        <w:tblW w:w="9270" w:type="dxa"/>
        <w:tblInd w:w="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2970"/>
      </w:tblGrid>
      <w:tr w:rsidR="00A7608C" w:rsidRPr="00C94D6C" w14:paraId="22BA1C2F" w14:textId="77777777" w:rsidTr="00557D41">
        <w:trPr>
          <w:cantSplit/>
          <w:trHeight w:val="20"/>
          <w:tblHeader/>
        </w:trPr>
        <w:tc>
          <w:tcPr>
            <w:tcW w:w="6300" w:type="dxa"/>
            <w:shd w:val="clear" w:color="auto" w:fill="auto"/>
            <w:vAlign w:val="bottom"/>
          </w:tcPr>
          <w:p w14:paraId="3A705F67" w14:textId="3A5F77E6" w:rsidR="00A7608C" w:rsidRPr="00C94D6C" w:rsidRDefault="00A7608C" w:rsidP="00557D41">
            <w:pPr>
              <w:pStyle w:val="acctfourfigures"/>
              <w:tabs>
                <w:tab w:val="clear" w:pos="765"/>
                <w:tab w:val="left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C94D6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C94D6C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C94D6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C94D6C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C94D6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94D6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</w:p>
        </w:tc>
        <w:tc>
          <w:tcPr>
            <w:tcW w:w="2970" w:type="dxa"/>
            <w:vAlign w:val="bottom"/>
          </w:tcPr>
          <w:p w14:paraId="0408D315" w14:textId="094572D3" w:rsidR="00A7608C" w:rsidRPr="00C94D6C" w:rsidRDefault="00A7608C" w:rsidP="00A7608C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94D6C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/</w:t>
            </w:r>
            <w:r w:rsidRPr="00C94D6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C43E0" w:rsidRPr="00C94D6C" w14:paraId="56AA9C74" w14:textId="77777777" w:rsidTr="00557D41">
        <w:trPr>
          <w:cantSplit/>
          <w:trHeight w:val="20"/>
          <w:tblHeader/>
        </w:trPr>
        <w:tc>
          <w:tcPr>
            <w:tcW w:w="6300" w:type="dxa"/>
          </w:tcPr>
          <w:p w14:paraId="58D8060C" w14:textId="77777777" w:rsidR="000C43E0" w:rsidRPr="00C94D6C" w:rsidRDefault="000C43E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</w:tcPr>
          <w:p w14:paraId="726CE56E" w14:textId="77777777" w:rsidR="000C43E0" w:rsidRPr="00C94D6C" w:rsidRDefault="000C43E0" w:rsidP="00DE50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94D6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94D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94D6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7608C" w:rsidRPr="00C94D6C" w14:paraId="30EF9034" w14:textId="77777777" w:rsidTr="00557D41">
        <w:trPr>
          <w:cantSplit/>
          <w:trHeight w:val="20"/>
        </w:trPr>
        <w:tc>
          <w:tcPr>
            <w:tcW w:w="6300" w:type="dxa"/>
          </w:tcPr>
          <w:p w14:paraId="6A40F2C4" w14:textId="1D492F99" w:rsidR="00A7608C" w:rsidRPr="00C94D6C" w:rsidRDefault="00A7608C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94D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42740" w:rsidRPr="00A427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C94D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57D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เมษายน</w:t>
            </w:r>
            <w:r w:rsidRPr="00C94D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42740" w:rsidRPr="00A427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970" w:type="dxa"/>
          </w:tcPr>
          <w:p w14:paraId="58AE473B" w14:textId="77777777" w:rsidR="00A7608C" w:rsidRPr="00C94D6C" w:rsidRDefault="00A7608C" w:rsidP="00DE50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7495C" w:rsidRPr="00C94D6C" w14:paraId="7E42BA7E" w14:textId="77777777" w:rsidTr="00557D41">
        <w:trPr>
          <w:cantSplit/>
          <w:trHeight w:val="20"/>
        </w:trPr>
        <w:tc>
          <w:tcPr>
            <w:tcW w:w="6300" w:type="dxa"/>
          </w:tcPr>
          <w:p w14:paraId="0FF20616" w14:textId="1BB3CA2A" w:rsidR="00E7495C" w:rsidRPr="00E7495C" w:rsidRDefault="00E7495C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2970" w:type="dxa"/>
          </w:tcPr>
          <w:p w14:paraId="52E03449" w14:textId="49FD3347" w:rsidR="00E7495C" w:rsidRPr="00E7495C" w:rsidRDefault="00A42740" w:rsidP="00A82034">
            <w:pPr>
              <w:pStyle w:val="acctfourfigures"/>
              <w:tabs>
                <w:tab w:val="clear" w:pos="765"/>
                <w:tab w:val="decimal" w:pos="23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274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="0076392C"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48</w:t>
            </w:r>
            <w:r w:rsidR="00E7495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A4274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="0076392C"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</w:t>
            </w:r>
            <w:r w:rsidRPr="00A4274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</w:p>
        </w:tc>
      </w:tr>
      <w:tr w:rsidR="00A7608C" w:rsidRPr="00C94D6C" w14:paraId="707158D0" w14:textId="77777777" w:rsidTr="00A82034">
        <w:trPr>
          <w:cantSplit/>
          <w:trHeight w:val="20"/>
        </w:trPr>
        <w:tc>
          <w:tcPr>
            <w:tcW w:w="6300" w:type="dxa"/>
            <w:vAlign w:val="bottom"/>
          </w:tcPr>
          <w:p w14:paraId="717BF8B3" w14:textId="04E58EE3" w:rsidR="00A7608C" w:rsidRPr="00C94D6C" w:rsidRDefault="00A7608C" w:rsidP="00DE50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4D6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 และอุปกรณ์</w:t>
            </w:r>
            <w:r w:rsidR="00E7495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970" w:type="dxa"/>
            <w:vAlign w:val="bottom"/>
          </w:tcPr>
          <w:p w14:paraId="3C00D4C0" w14:textId="593CDC72" w:rsidR="00A7608C" w:rsidRPr="00C94D6C" w:rsidRDefault="00E7495C" w:rsidP="00A82034">
            <w:pPr>
              <w:pStyle w:val="acctfourfigures"/>
              <w:tabs>
                <w:tab w:val="clear" w:pos="765"/>
                <w:tab w:val="decimal" w:pos="233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A42740" w:rsidRPr="00A4274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315</w:t>
            </w:r>
            <w:r w:rsidR="00A7608C" w:rsidRPr="00C94D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42740" w:rsidRPr="00A4274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208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82034" w:rsidRPr="00C94D6C" w14:paraId="215A0B28" w14:textId="77777777" w:rsidTr="00557D41">
        <w:trPr>
          <w:cantSplit/>
          <w:trHeight w:val="20"/>
        </w:trPr>
        <w:tc>
          <w:tcPr>
            <w:tcW w:w="6300" w:type="dxa"/>
            <w:vAlign w:val="bottom"/>
          </w:tcPr>
          <w:p w14:paraId="051B2829" w14:textId="28C9EB68" w:rsidR="00A82034" w:rsidRPr="00C94D6C" w:rsidRDefault="00A82034" w:rsidP="00DE50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สิทธิการเช่าลดลง (บันทึกไว้ในบัญชี “ลูกหนี้หมุนเวียนอื่น” และ </w:t>
            </w:r>
            <w:r w:rsidR="00766FA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“สินทรัพย์ไม่หมุนเวียนอื่น”)</w:t>
            </w:r>
          </w:p>
        </w:tc>
        <w:tc>
          <w:tcPr>
            <w:tcW w:w="2970" w:type="dxa"/>
            <w:vAlign w:val="bottom"/>
          </w:tcPr>
          <w:p w14:paraId="7DE04F95" w14:textId="249358A1" w:rsidR="00A82034" w:rsidRDefault="00A82034" w:rsidP="00A82034">
            <w:pPr>
              <w:pStyle w:val="acctfourfigures"/>
              <w:tabs>
                <w:tab w:val="clear" w:pos="765"/>
                <w:tab w:val="decimal" w:pos="233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3134A1" w:rsidRPr="003134A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3134A1" w:rsidRPr="003134A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060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7608C" w:rsidRPr="00C94D6C" w14:paraId="362548AA" w14:textId="77777777" w:rsidTr="00557D41">
        <w:trPr>
          <w:cantSplit/>
          <w:trHeight w:val="20"/>
        </w:trPr>
        <w:tc>
          <w:tcPr>
            <w:tcW w:w="6300" w:type="dxa"/>
          </w:tcPr>
          <w:p w14:paraId="230B54A8" w14:textId="77777777" w:rsidR="00A7608C" w:rsidRPr="00C94D6C" w:rsidRDefault="00A7608C" w:rsidP="00DE50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C94D6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C94D6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970" w:type="dxa"/>
            <w:vAlign w:val="bottom"/>
          </w:tcPr>
          <w:p w14:paraId="04BB72BF" w14:textId="587321D5" w:rsidR="00A7608C" w:rsidRPr="00C94D6C" w:rsidRDefault="00557D41" w:rsidP="00A82034">
            <w:pPr>
              <w:pStyle w:val="acctfourfigures"/>
              <w:tabs>
                <w:tab w:val="clear" w:pos="765"/>
                <w:tab w:val="decimal" w:pos="2355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A7608C" w:rsidRPr="00C94D6C">
              <w:rPr>
                <w:rFonts w:asciiTheme="majorBidi" w:hAnsiTheme="majorBidi" w:cstheme="majorBidi"/>
                <w:sz w:val="30"/>
                <w:szCs w:val="30"/>
              </w:rPr>
              <w:t>21,828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7608C" w:rsidRPr="00C94D6C" w14:paraId="035138E0" w14:textId="77777777" w:rsidTr="00557D41">
        <w:trPr>
          <w:cantSplit/>
          <w:trHeight w:val="20"/>
        </w:trPr>
        <w:tc>
          <w:tcPr>
            <w:tcW w:w="6300" w:type="dxa"/>
          </w:tcPr>
          <w:p w14:paraId="6C37939B" w14:textId="77777777" w:rsidR="00A7608C" w:rsidRPr="00C94D6C" w:rsidRDefault="00A7608C" w:rsidP="00DE50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vAlign w:val="bottom"/>
          </w:tcPr>
          <w:p w14:paraId="2B269C91" w14:textId="77777777" w:rsidR="00A7608C" w:rsidRPr="00C94D6C" w:rsidRDefault="00A7608C" w:rsidP="00A82034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decimal" w:pos="2337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7630" w:rsidRPr="00C94D6C" w14:paraId="6575DC5C" w14:textId="77777777" w:rsidTr="00557D41">
        <w:trPr>
          <w:cantSplit/>
          <w:trHeight w:val="20"/>
        </w:trPr>
        <w:tc>
          <w:tcPr>
            <w:tcW w:w="6300" w:type="dxa"/>
          </w:tcPr>
          <w:p w14:paraId="0CB7F04D" w14:textId="77777777" w:rsidR="00867630" w:rsidRPr="00C94D6C" w:rsidRDefault="00867630" w:rsidP="00DE50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vAlign w:val="bottom"/>
          </w:tcPr>
          <w:p w14:paraId="078A734C" w14:textId="77777777" w:rsidR="00867630" w:rsidRPr="00C94D6C" w:rsidRDefault="00867630" w:rsidP="00A82034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decimal" w:pos="2337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7630" w:rsidRPr="00C94D6C" w14:paraId="120B25C9" w14:textId="77777777" w:rsidTr="00557D41">
        <w:trPr>
          <w:cantSplit/>
          <w:trHeight w:val="20"/>
        </w:trPr>
        <w:tc>
          <w:tcPr>
            <w:tcW w:w="6300" w:type="dxa"/>
          </w:tcPr>
          <w:p w14:paraId="7D623120" w14:textId="77777777" w:rsidR="00867630" w:rsidRPr="00C94D6C" w:rsidRDefault="00867630" w:rsidP="00DE50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vAlign w:val="bottom"/>
          </w:tcPr>
          <w:p w14:paraId="3B038B7E" w14:textId="77777777" w:rsidR="00867630" w:rsidRPr="00C94D6C" w:rsidRDefault="00867630" w:rsidP="00A82034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decimal" w:pos="2337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7630" w:rsidRPr="00C94D6C" w14:paraId="37F841F3" w14:textId="77777777" w:rsidTr="00557D41">
        <w:trPr>
          <w:cantSplit/>
          <w:trHeight w:val="20"/>
        </w:trPr>
        <w:tc>
          <w:tcPr>
            <w:tcW w:w="6300" w:type="dxa"/>
          </w:tcPr>
          <w:p w14:paraId="0966A027" w14:textId="77777777" w:rsidR="00867630" w:rsidRPr="00C94D6C" w:rsidRDefault="00867630" w:rsidP="00DE50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vAlign w:val="bottom"/>
          </w:tcPr>
          <w:p w14:paraId="411AB0AA" w14:textId="77777777" w:rsidR="00867630" w:rsidRPr="00C94D6C" w:rsidRDefault="00867630" w:rsidP="00A82034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decimal" w:pos="2337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608C" w:rsidRPr="00C94D6C" w14:paraId="79B69B2E" w14:textId="77777777" w:rsidTr="00A82034">
        <w:trPr>
          <w:cantSplit/>
          <w:trHeight w:val="20"/>
        </w:trPr>
        <w:tc>
          <w:tcPr>
            <w:tcW w:w="6300" w:type="dxa"/>
          </w:tcPr>
          <w:p w14:paraId="02791758" w14:textId="5B286EE8" w:rsidR="00A7608C" w:rsidRPr="00C94D6C" w:rsidRDefault="00A7608C" w:rsidP="00DE50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4D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การวัดมูลค่าหนี้สินตามสัญญาเช่า</w:t>
            </w:r>
          </w:p>
        </w:tc>
        <w:tc>
          <w:tcPr>
            <w:tcW w:w="2970" w:type="dxa"/>
            <w:vAlign w:val="bottom"/>
          </w:tcPr>
          <w:p w14:paraId="7A813E24" w14:textId="77777777" w:rsidR="00A7608C" w:rsidRPr="00C94D6C" w:rsidRDefault="00A7608C" w:rsidP="00A82034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decimal" w:pos="2337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608C" w:rsidRPr="00C94D6C" w14:paraId="02710A91" w14:textId="77777777" w:rsidTr="00A82034">
        <w:trPr>
          <w:cantSplit/>
          <w:trHeight w:val="20"/>
        </w:trPr>
        <w:tc>
          <w:tcPr>
            <w:tcW w:w="6300" w:type="dxa"/>
            <w:vAlign w:val="bottom"/>
          </w:tcPr>
          <w:p w14:paraId="5A6A821A" w14:textId="1347040E" w:rsidR="00A7608C" w:rsidRPr="00C94D6C" w:rsidRDefault="00A7608C" w:rsidP="005A656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4D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A42740" w:rsidRPr="00A4274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94D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4D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="00A42740" w:rsidRPr="00A42740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2970" w:type="dxa"/>
            <w:vAlign w:val="bottom"/>
          </w:tcPr>
          <w:p w14:paraId="430E025A" w14:textId="097D4CAC" w:rsidR="00A7608C" w:rsidRPr="00C94D6C" w:rsidRDefault="00A7608C" w:rsidP="00A82034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decimal" w:pos="2337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4D6C">
              <w:rPr>
                <w:rFonts w:asciiTheme="majorBidi" w:hAnsiTheme="majorBidi" w:cstheme="majorBidi"/>
                <w:sz w:val="30"/>
                <w:szCs w:val="30"/>
              </w:rPr>
              <w:t>22,665</w:t>
            </w:r>
          </w:p>
        </w:tc>
      </w:tr>
      <w:tr w:rsidR="00A7608C" w:rsidRPr="00C94D6C" w14:paraId="27E4BD4F" w14:textId="77777777" w:rsidTr="00A82034">
        <w:trPr>
          <w:cantSplit/>
          <w:trHeight w:val="20"/>
        </w:trPr>
        <w:tc>
          <w:tcPr>
            <w:tcW w:w="6300" w:type="dxa"/>
          </w:tcPr>
          <w:p w14:paraId="45AEFDF2" w14:textId="31EA7EAC" w:rsidR="00A7608C" w:rsidRPr="00C94D6C" w:rsidRDefault="00A7608C" w:rsidP="005A6560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94D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="00A42740"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94D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4D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A42740" w:rsidRPr="00A42740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  <w:r w:rsidRPr="00C94D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vAlign w:val="bottom"/>
          </w:tcPr>
          <w:p w14:paraId="6550F944" w14:textId="67086547" w:rsidR="00A7608C" w:rsidRPr="00C94D6C" w:rsidRDefault="00A7608C" w:rsidP="00A82034">
            <w:pPr>
              <w:pStyle w:val="acctfourfigures"/>
              <w:tabs>
                <w:tab w:val="clear" w:pos="765"/>
                <w:tab w:val="decimal" w:pos="2337"/>
              </w:tabs>
              <w:spacing w:line="240" w:lineRule="auto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C94D6C">
              <w:rPr>
                <w:rFonts w:asciiTheme="majorBidi" w:hAnsiTheme="majorBidi" w:cstheme="majorBidi"/>
                <w:sz w:val="30"/>
                <w:szCs w:val="30"/>
              </w:rPr>
              <w:t>(837)</w:t>
            </w:r>
          </w:p>
        </w:tc>
      </w:tr>
      <w:tr w:rsidR="00A82034" w:rsidRPr="00C94D6C" w14:paraId="5CCB246D" w14:textId="77777777" w:rsidTr="00A82034">
        <w:trPr>
          <w:cantSplit/>
          <w:trHeight w:val="20"/>
        </w:trPr>
        <w:tc>
          <w:tcPr>
            <w:tcW w:w="6300" w:type="dxa"/>
          </w:tcPr>
          <w:p w14:paraId="002373B1" w14:textId="17C8C62E" w:rsidR="00A82034" w:rsidRPr="00C94D6C" w:rsidRDefault="00A82034" w:rsidP="005A6560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มูลค่าปัจจุบันของค่าเช่าที่คิดลดโดยใช้อัตราดอกเบี้ยเงินกู้ยืมส่วนเพิ่ม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="003134A1" w:rsidRPr="003134A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="003134A1" w:rsidRPr="003134A1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2970" w:type="dxa"/>
            <w:tcBorders>
              <w:top w:val="single" w:sz="4" w:space="0" w:color="auto"/>
            </w:tcBorders>
            <w:vAlign w:val="bottom"/>
          </w:tcPr>
          <w:p w14:paraId="6B19EDF8" w14:textId="1D566682" w:rsidR="00A82034" w:rsidRPr="00C94D6C" w:rsidRDefault="003134A1" w:rsidP="00A82034">
            <w:pPr>
              <w:pStyle w:val="acctfourfigures"/>
              <w:tabs>
                <w:tab w:val="clear" w:pos="765"/>
                <w:tab w:val="decimal" w:pos="2337"/>
              </w:tabs>
              <w:spacing w:line="240" w:lineRule="auto"/>
              <w:ind w:right="-16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34A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21</w:t>
            </w:r>
            <w:r w:rsidR="00A820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3134A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828</w:t>
            </w:r>
          </w:p>
        </w:tc>
      </w:tr>
      <w:tr w:rsidR="00A7608C" w:rsidRPr="00C94D6C" w14:paraId="24E77EF5" w14:textId="77777777" w:rsidTr="00A82034">
        <w:trPr>
          <w:cantSplit/>
          <w:trHeight w:val="20"/>
        </w:trPr>
        <w:tc>
          <w:tcPr>
            <w:tcW w:w="6300" w:type="dxa"/>
          </w:tcPr>
          <w:p w14:paraId="0D3F392C" w14:textId="022D3C0F" w:rsidR="00A7608C" w:rsidRPr="00C94D6C" w:rsidRDefault="00A7608C" w:rsidP="005A656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94D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A42740" w:rsidRPr="00A4274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94D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4D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="00A42740" w:rsidRPr="00A42740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2970" w:type="dxa"/>
          </w:tcPr>
          <w:p w14:paraId="4D810CAC" w14:textId="5FFB537A" w:rsidR="00A7608C" w:rsidRPr="00C94D6C" w:rsidRDefault="00A7608C" w:rsidP="00A82034">
            <w:pPr>
              <w:pStyle w:val="acctfourfigures"/>
              <w:tabs>
                <w:tab w:val="clear" w:pos="765"/>
                <w:tab w:val="decimal" w:pos="2355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4D6C">
              <w:rPr>
                <w:rFonts w:asciiTheme="majorBidi" w:hAnsiTheme="majorBidi" w:cstheme="majorBidi"/>
                <w:sz w:val="30"/>
                <w:szCs w:val="30"/>
              </w:rPr>
              <w:t>344,765</w:t>
            </w:r>
          </w:p>
        </w:tc>
      </w:tr>
      <w:tr w:rsidR="00A7608C" w:rsidRPr="00C94D6C" w14:paraId="26B8C832" w14:textId="77777777" w:rsidTr="00557D41">
        <w:trPr>
          <w:cantSplit/>
          <w:trHeight w:val="20"/>
        </w:trPr>
        <w:tc>
          <w:tcPr>
            <w:tcW w:w="6300" w:type="dxa"/>
            <w:vAlign w:val="bottom"/>
          </w:tcPr>
          <w:p w14:paraId="4338B92B" w14:textId="00D10351" w:rsidR="00A7608C" w:rsidRPr="00C94D6C" w:rsidRDefault="00A7608C" w:rsidP="005A6560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4D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A42740"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94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8203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เมษายน</w:t>
            </w:r>
            <w:r w:rsidRPr="00C94D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A42740"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48447" w14:textId="05584B47" w:rsidR="00A7608C" w:rsidRPr="00C94D6C" w:rsidRDefault="00A42740" w:rsidP="00A82034">
            <w:pPr>
              <w:pStyle w:val="acctfourfigures"/>
              <w:tabs>
                <w:tab w:val="clear" w:pos="765"/>
                <w:tab w:val="decimal" w:pos="2355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366</w:t>
            </w:r>
            <w:r w:rsidR="00A7608C" w:rsidRPr="00C94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593</w:t>
            </w:r>
          </w:p>
        </w:tc>
      </w:tr>
      <w:tr w:rsidR="00A7608C" w:rsidRPr="00C94D6C" w14:paraId="146BA921" w14:textId="77777777" w:rsidTr="00557D41">
        <w:trPr>
          <w:cantSplit/>
          <w:trHeight w:val="20"/>
        </w:trPr>
        <w:tc>
          <w:tcPr>
            <w:tcW w:w="6300" w:type="dxa"/>
            <w:vAlign w:val="bottom"/>
          </w:tcPr>
          <w:p w14:paraId="19E4DA9E" w14:textId="2A0A08F5" w:rsidR="00A7608C" w:rsidRPr="00C94D6C" w:rsidRDefault="00A7608C" w:rsidP="00DE503E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4D6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C94D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4D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C94D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9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39891" w14:textId="45C3A4E4" w:rsidR="00A7608C" w:rsidRPr="00F9454B" w:rsidRDefault="00A42740" w:rsidP="00A82034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decimal" w:pos="2337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45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3C2360" w:rsidRPr="00F945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F945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</w:tbl>
    <w:p w14:paraId="01441B67" w14:textId="77777777" w:rsidR="000C43E0" w:rsidRPr="009E5DF2" w:rsidRDefault="000C43E0" w:rsidP="000C4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1742EBFB" w14:textId="2E042C9F" w:rsidR="005A6560" w:rsidRPr="00DC50FE" w:rsidRDefault="000C43E0" w:rsidP="00763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8"/>
        <w:jc w:val="thaiDistribute"/>
        <w:rPr>
          <w:rFonts w:ascii="Angsana New" w:hAnsi="Angsana New"/>
          <w:sz w:val="30"/>
          <w:szCs w:val="30"/>
        </w:rPr>
      </w:pPr>
      <w:r w:rsidRPr="00DC50FE">
        <w:rPr>
          <w:rFonts w:ascii="Angsana New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DC50FE">
        <w:rPr>
          <w:rFonts w:ascii="Angsana New" w:hAnsi="Angsana New" w:hint="cs"/>
          <w:sz w:val="30"/>
          <w:szCs w:val="30"/>
          <w:cs/>
        </w:rPr>
        <w:t>แสดง</w:t>
      </w:r>
      <w:r w:rsidRPr="00DC50FE">
        <w:rPr>
          <w:rFonts w:ascii="Angsana New" w:hAnsi="Angsana New"/>
          <w:sz w:val="30"/>
          <w:szCs w:val="30"/>
          <w:cs/>
        </w:rPr>
        <w:t>เป็นส่วนหนึ่งของส่วนงาน</w:t>
      </w:r>
      <w:r w:rsidR="008D4791" w:rsidRPr="00DC50FE">
        <w:rPr>
          <w:rFonts w:ascii="Angsana New" w:hAnsi="Angsana New" w:hint="cs"/>
          <w:sz w:val="30"/>
          <w:szCs w:val="30"/>
          <w:cs/>
        </w:rPr>
        <w:t>สิ่งทอ</w:t>
      </w:r>
      <w:r w:rsidRPr="00DC50FE">
        <w:rPr>
          <w:rFonts w:ascii="Angsana New" w:hAnsi="Angsana New"/>
          <w:sz w:val="30"/>
          <w:szCs w:val="30"/>
        </w:rPr>
        <w:t xml:space="preserve"> </w:t>
      </w:r>
      <w:r w:rsidRPr="00DC50FE">
        <w:rPr>
          <w:rFonts w:ascii="Angsana New" w:hAnsi="Angsana New"/>
          <w:sz w:val="30"/>
          <w:szCs w:val="30"/>
          <w:cs/>
        </w:rPr>
        <w:t>และส่วนงาน</w:t>
      </w:r>
      <w:r w:rsidR="008D4791" w:rsidRPr="00DC50FE">
        <w:rPr>
          <w:rFonts w:ascii="Angsana New" w:hAnsi="Angsana New"/>
          <w:sz w:val="30"/>
          <w:szCs w:val="30"/>
          <w:cs/>
        </w:rPr>
        <w:t>ผลิตภัณฑ์สิ่งทอเพื่ออุตสาหกรรมการผลิต</w:t>
      </w:r>
    </w:p>
    <w:p w14:paraId="2ADE7C2E" w14:textId="2A7C76BD" w:rsidR="000C43E0" w:rsidRPr="009E5DF2" w:rsidRDefault="000C43E0" w:rsidP="000C4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E03B7DB" w14:textId="1B43ABF8" w:rsidR="005A6560" w:rsidRDefault="00A42740" w:rsidP="008D47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A42740">
        <w:rPr>
          <w:rFonts w:ascii="Angsana New" w:hAnsi="Angsana New" w:hint="cs"/>
          <w:b/>
          <w:bCs/>
          <w:sz w:val="30"/>
          <w:szCs w:val="30"/>
        </w:rPr>
        <w:t>4</w:t>
      </w:r>
      <w:r w:rsidR="005A6560" w:rsidRPr="00C52C41">
        <w:rPr>
          <w:rFonts w:ascii="Angsana New" w:hAnsi="Angsana New"/>
          <w:b/>
          <w:bCs/>
          <w:sz w:val="30"/>
          <w:szCs w:val="30"/>
        </w:rPr>
        <w:tab/>
      </w:r>
      <w:r w:rsidR="005A6560" w:rsidRPr="005A6560">
        <w:rPr>
          <w:rFonts w:ascii="Angsana New" w:hAnsi="Angsana New"/>
          <w:b/>
          <w:bCs/>
          <w:sz w:val="30"/>
          <w:szCs w:val="30"/>
          <w:cs/>
          <w:lang w:val="th-TH"/>
        </w:rPr>
        <w:t>ผลกระทบจากการแพร่ระบาดของโรคติด</w:t>
      </w:r>
      <w:r w:rsidR="005A6560" w:rsidRPr="00C76D37">
        <w:rPr>
          <w:rFonts w:ascii="Angsana New" w:hAnsi="Angsana New"/>
          <w:b/>
          <w:bCs/>
          <w:sz w:val="30"/>
          <w:szCs w:val="30"/>
          <w:cs/>
          <w:lang w:val="th-TH"/>
        </w:rPr>
        <w:t>เชื้อ</w:t>
      </w:r>
      <w:r w:rsidR="002D68AF">
        <w:rPr>
          <w:rFonts w:ascii="Angsana New" w:hAnsi="Angsana New" w:hint="cs"/>
          <w:b/>
          <w:bCs/>
          <w:sz w:val="30"/>
          <w:szCs w:val="30"/>
          <w:cs/>
          <w:lang w:val="th-TH"/>
        </w:rPr>
        <w:t>ไวรัส</w:t>
      </w:r>
      <w:r w:rsidR="005A6560" w:rsidRPr="00C76D37">
        <w:rPr>
          <w:rFonts w:ascii="Angsana New" w:hAnsi="Angsana New"/>
          <w:b/>
          <w:bCs/>
          <w:sz w:val="30"/>
          <w:szCs w:val="30"/>
          <w:cs/>
          <w:lang w:val="th-TH"/>
        </w:rPr>
        <w:t>โคโร</w:t>
      </w:r>
      <w:r w:rsidR="005A6560" w:rsidRPr="005A6560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นา </w:t>
      </w:r>
      <w:r w:rsidRPr="00A42740">
        <w:rPr>
          <w:rFonts w:ascii="Angsana New" w:hAnsi="Angsana New"/>
          <w:b/>
          <w:bCs/>
          <w:sz w:val="30"/>
          <w:szCs w:val="30"/>
        </w:rPr>
        <w:t>2019</w:t>
      </w:r>
      <w:r w:rsidR="005A6560" w:rsidRPr="005A6560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(</w:t>
      </w:r>
      <w:r w:rsidR="00A86E6C" w:rsidRPr="00A86E6C">
        <w:rPr>
          <w:rFonts w:ascii="Angsana New" w:hAnsi="Angsana New"/>
          <w:b/>
          <w:bCs/>
          <w:sz w:val="30"/>
          <w:szCs w:val="30"/>
          <w:lang w:val="th-TH"/>
        </w:rPr>
        <w:t>COVID-</w:t>
      </w:r>
      <w:r w:rsidRPr="00A42740">
        <w:rPr>
          <w:rFonts w:ascii="Angsana New" w:hAnsi="Angsana New"/>
          <w:b/>
          <w:bCs/>
          <w:sz w:val="30"/>
          <w:szCs w:val="30"/>
        </w:rPr>
        <w:t>19</w:t>
      </w:r>
      <w:r w:rsidR="005A6560" w:rsidRPr="005A6560">
        <w:rPr>
          <w:rFonts w:ascii="Angsana New" w:hAnsi="Angsana New"/>
          <w:b/>
          <w:bCs/>
          <w:sz w:val="30"/>
          <w:szCs w:val="30"/>
          <w:cs/>
          <w:lang w:val="th-TH"/>
        </w:rPr>
        <w:t>)</w:t>
      </w:r>
    </w:p>
    <w:p w14:paraId="1781E20D" w14:textId="77777777" w:rsidR="005A6560" w:rsidRPr="009E5DF2" w:rsidRDefault="005A6560" w:rsidP="005A6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4AF19519" w14:textId="49EDEAB5" w:rsidR="005A6560" w:rsidRDefault="005A6560" w:rsidP="00C94D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80"/>
        </w:tabs>
        <w:autoSpaceDE w:val="0"/>
        <w:autoSpaceDN w:val="0"/>
        <w:adjustRightInd w:val="0"/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5A6560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ใน</w:t>
      </w:r>
      <w:r w:rsidRPr="005A6560">
        <w:rPr>
          <w:rFonts w:ascii="Angsana New" w:hAnsi="Angsana New" w:hint="cs"/>
          <w:sz w:val="30"/>
          <w:szCs w:val="30"/>
          <w:cs/>
        </w:rPr>
        <w:t xml:space="preserve">ช่วงต้นปี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  <w:r w:rsidRPr="005A6560">
        <w:rPr>
          <w:rFonts w:ascii="Angsana New" w:hAnsi="Angsana New" w:hint="cs"/>
          <w:sz w:val="30"/>
          <w:szCs w:val="30"/>
          <w:cs/>
        </w:rPr>
        <w:t xml:space="preserve"> เกิดการแพร่ระบาดของ</w:t>
      </w:r>
      <w:bookmarkStart w:id="3" w:name="_Hlk37010652"/>
      <w:r w:rsidRPr="005A6560">
        <w:rPr>
          <w:rFonts w:ascii="Angsana New" w:hAnsi="Angsana New" w:hint="cs"/>
          <w:sz w:val="30"/>
          <w:szCs w:val="30"/>
          <w:cs/>
        </w:rPr>
        <w:t xml:space="preserve">โรคติดเชื้อไวรัสโคโรนา </w:t>
      </w:r>
      <w:r w:rsidR="00A42740" w:rsidRPr="00A42740">
        <w:rPr>
          <w:rFonts w:ascii="Angsana New" w:hAnsi="Angsana New" w:hint="cs"/>
          <w:sz w:val="30"/>
          <w:szCs w:val="30"/>
        </w:rPr>
        <w:t>2019</w:t>
      </w:r>
      <w:r w:rsidRPr="005A6560">
        <w:rPr>
          <w:rFonts w:ascii="Angsana New" w:hAnsi="Angsana New" w:hint="cs"/>
          <w:sz w:val="30"/>
          <w:szCs w:val="30"/>
          <w:cs/>
        </w:rPr>
        <w:t xml:space="preserve"> </w:t>
      </w:r>
      <w:r w:rsidRPr="005A6560">
        <w:rPr>
          <w:rFonts w:ascii="Angsana New" w:hAnsi="Angsana New" w:hint="cs"/>
          <w:sz w:val="30"/>
          <w:szCs w:val="30"/>
        </w:rPr>
        <w:t>(</w:t>
      </w:r>
      <w:r w:rsidR="00A86E6C" w:rsidRPr="00A86E6C">
        <w:rPr>
          <w:rFonts w:ascii="Angsana New" w:hAnsi="Angsana New"/>
          <w:sz w:val="30"/>
          <w:szCs w:val="30"/>
        </w:rPr>
        <w:t>COVID-</w:t>
      </w:r>
      <w:r w:rsidR="00A42740" w:rsidRPr="00A42740">
        <w:rPr>
          <w:rFonts w:ascii="Angsana New" w:hAnsi="Angsana New"/>
          <w:sz w:val="30"/>
          <w:szCs w:val="30"/>
        </w:rPr>
        <w:t>19</w:t>
      </w:r>
      <w:r w:rsidRPr="005A6560">
        <w:rPr>
          <w:rFonts w:ascii="Angsana New" w:hAnsi="Angsana New" w:hint="cs"/>
          <w:sz w:val="30"/>
          <w:szCs w:val="30"/>
        </w:rPr>
        <w:t>)</w:t>
      </w:r>
      <w:bookmarkEnd w:id="3"/>
      <w:r w:rsidRPr="005A6560">
        <w:rPr>
          <w:rFonts w:ascii="Angsana New" w:hAnsi="Angsana New" w:hint="cs"/>
          <w:sz w:val="30"/>
          <w:szCs w:val="30"/>
        </w:rPr>
        <w:t xml:space="preserve"> </w:t>
      </w:r>
      <w:r w:rsidRPr="005A6560">
        <w:rPr>
          <w:rFonts w:ascii="Angsana New" w:hAnsi="Angsana New" w:hint="cs"/>
          <w:sz w:val="30"/>
          <w:szCs w:val="30"/>
          <w:cs/>
        </w:rPr>
        <w:t>ทำให้ประเทศไทยและ</w:t>
      </w:r>
      <w:r>
        <w:rPr>
          <w:rFonts w:ascii="Angsana New" w:hAnsi="Angsana New"/>
          <w:sz w:val="30"/>
          <w:szCs w:val="30"/>
          <w:cs/>
        </w:rPr>
        <w:br/>
      </w:r>
      <w:r w:rsidRPr="005A6560">
        <w:rPr>
          <w:rFonts w:ascii="Angsana New" w:hAnsi="Angsana New" w:hint="cs"/>
          <w:sz w:val="30"/>
          <w:szCs w:val="30"/>
          <w:cs/>
        </w:rPr>
        <w:t xml:space="preserve">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</w:t>
      </w:r>
      <w:r>
        <w:rPr>
          <w:rFonts w:ascii="Angsana New" w:hAnsi="Angsana New"/>
          <w:sz w:val="30"/>
          <w:szCs w:val="30"/>
          <w:cs/>
        </w:rPr>
        <w:br/>
      </w:r>
      <w:r w:rsidRPr="005A6560">
        <w:rPr>
          <w:rFonts w:ascii="Angsana New" w:hAnsi="Angsana New" w:hint="cs"/>
          <w:sz w:val="30"/>
          <w:szCs w:val="30"/>
          <w:cs/>
        </w:rPr>
        <w:t>ซึ่งส่งผลกระทบอย่างมากต่อระบบเศรษฐกิจโลก การผลิต การกระจายสินค้าตลอดจนผลการดำเนินงานของ</w:t>
      </w:r>
      <w:r w:rsidR="00F9454B">
        <w:rPr>
          <w:rFonts w:ascii="Angsana New" w:hAnsi="Angsana New"/>
          <w:sz w:val="30"/>
          <w:szCs w:val="30"/>
        </w:rPr>
        <w:br/>
      </w:r>
      <w:r w:rsidRPr="005A6560">
        <w:rPr>
          <w:rFonts w:ascii="Angsana New" w:hAnsi="Angsana New" w:hint="cs"/>
          <w:sz w:val="30"/>
          <w:szCs w:val="30"/>
          <w:cs/>
        </w:rPr>
        <w:t>หลายกิจการในวงกว้าง ทั้งนี้ ผู้บริหารมีการติดตามสถานการณ์ดังกล่าวอย่างใกล้ชิดเพื่อให้มั่นใจว่าพนักงานของบริษัทปลอดภัย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14:paraId="71F8EF46" w14:textId="0A663B73" w:rsidR="009E5DF2" w:rsidRDefault="009E5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EC09BC3" w14:textId="77777777" w:rsidR="009E635F" w:rsidRDefault="009E6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03CF3EA" w14:textId="02EED07A" w:rsidR="00A86E6C" w:rsidRPr="006D49CC" w:rsidRDefault="00A86E6C" w:rsidP="000C43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D49CC">
        <w:rPr>
          <w:rFonts w:ascii="Angsana New" w:hAnsi="Angsana New"/>
          <w:sz w:val="30"/>
          <w:szCs w:val="30"/>
          <w:cs/>
        </w:rPr>
        <w:lastRenderedPageBreak/>
        <w:t xml:space="preserve">ทั้งนี้ ณ วันที่ </w:t>
      </w:r>
      <w:r w:rsidR="00A42740" w:rsidRPr="00A42740">
        <w:rPr>
          <w:rFonts w:ascii="Angsana New" w:hAnsi="Angsana New" w:hint="cs"/>
          <w:sz w:val="30"/>
          <w:szCs w:val="30"/>
        </w:rPr>
        <w:t>30</w:t>
      </w:r>
      <w:r w:rsidRPr="006D49CC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6D49CC">
        <w:rPr>
          <w:rFonts w:ascii="Angsana New" w:hAnsi="Angsana New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/>
          <w:sz w:val="30"/>
          <w:szCs w:val="30"/>
        </w:rPr>
        <w:t>2563</w:t>
      </w:r>
      <w:r w:rsidRPr="006D49CC">
        <w:rPr>
          <w:rFonts w:ascii="Angsana New" w:hAnsi="Angsana New"/>
          <w:sz w:val="30"/>
          <w:szCs w:val="30"/>
          <w:cs/>
        </w:rPr>
        <w:t xml:space="preserve"> สถานการณ์ของการแพร่ระบาดดังกล่าวยังไม่สิ้นสุด ทำให้เกิดความไม่แน่นอน</w:t>
      </w:r>
      <w:r w:rsidRPr="006D49CC">
        <w:rPr>
          <w:rFonts w:ascii="Angsana New" w:hAnsi="Angsana New"/>
          <w:sz w:val="30"/>
          <w:szCs w:val="30"/>
          <w:cs/>
        </w:rPr>
        <w:br/>
        <w:t>ในการประมาณการผลกระทบที่คาดว่าจะเกิดขึ้น 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</w:t>
      </w:r>
      <w:r w:rsidRPr="006D49CC">
        <w:rPr>
          <w:rFonts w:ascii="Angsana New" w:hAnsi="Angsana New"/>
          <w:sz w:val="30"/>
          <w:szCs w:val="30"/>
          <w:cs/>
        </w:rPr>
        <w:br/>
        <w:t xml:space="preserve">โรคติดเชื้อไวรัสโคโรนา </w:t>
      </w:r>
      <w:r w:rsidR="00A42740" w:rsidRPr="00A42740">
        <w:rPr>
          <w:rFonts w:ascii="Angsana New" w:hAnsi="Angsana New"/>
          <w:sz w:val="30"/>
          <w:szCs w:val="30"/>
        </w:rPr>
        <w:t>2019</w:t>
      </w:r>
      <w:r w:rsidRPr="006D49CC">
        <w:rPr>
          <w:rFonts w:ascii="Angsana New" w:hAnsi="Angsana New"/>
          <w:sz w:val="30"/>
          <w:szCs w:val="30"/>
          <w:cs/>
        </w:rPr>
        <w:t xml:space="preserve"> (</w:t>
      </w:r>
      <w:r w:rsidRPr="006D49CC">
        <w:rPr>
          <w:rFonts w:ascii="Angsana New" w:hAnsi="Angsana New"/>
          <w:sz w:val="30"/>
          <w:szCs w:val="30"/>
        </w:rPr>
        <w:t>COVID-</w:t>
      </w:r>
      <w:r w:rsidR="00A42740" w:rsidRPr="00A42740">
        <w:rPr>
          <w:rFonts w:ascii="Angsana New" w:hAnsi="Angsana New"/>
          <w:sz w:val="30"/>
          <w:szCs w:val="30"/>
        </w:rPr>
        <w:t>19</w:t>
      </w:r>
      <w:r w:rsidRPr="006D49CC">
        <w:rPr>
          <w:rFonts w:ascii="Angsana New" w:hAnsi="Angsana New"/>
          <w:sz w:val="30"/>
          <w:szCs w:val="30"/>
          <w:cs/>
        </w:rPr>
        <w:t>) ในเรื่องดังต่อไปนี้</w:t>
      </w:r>
    </w:p>
    <w:p w14:paraId="751CA547" w14:textId="024DEFA2" w:rsidR="009F540B" w:rsidRDefault="009F5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785B099" w14:textId="77777777" w:rsidR="00AC7A6A" w:rsidRPr="003C2360" w:rsidRDefault="00AC7A6A" w:rsidP="00AC7A6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3C2360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1ED4A42B" w14:textId="77777777" w:rsidR="00AC7A6A" w:rsidRPr="003C2360" w:rsidRDefault="00AC7A6A" w:rsidP="00AC7A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EAABD24" w14:textId="796FBDED" w:rsidR="00AC7A6A" w:rsidRPr="003C2360" w:rsidRDefault="00AC7A6A" w:rsidP="00AC7A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C2360">
        <w:rPr>
          <w:rFonts w:ascii="Angsana New" w:hAnsi="Angsana New" w:hint="cs"/>
          <w:color w:val="000000"/>
          <w:sz w:val="30"/>
          <w:szCs w:val="30"/>
          <w:cs/>
        </w:rPr>
        <w:t>บริษัทพิจารณาการด้อยค่าของลูกหนี้การค้าตามวิธีการอย่างง่าย (</w:t>
      </w:r>
      <w:r w:rsidRPr="003C2360">
        <w:rPr>
          <w:rFonts w:ascii="Angsana New" w:hAnsi="Angsana New" w:hint="cs"/>
          <w:color w:val="000000"/>
          <w:sz w:val="30"/>
          <w:szCs w:val="30"/>
        </w:rPr>
        <w:t>Simplified approach)</w:t>
      </w:r>
      <w:r w:rsidRPr="003C2360">
        <w:rPr>
          <w:rFonts w:ascii="Angsana New" w:hAnsi="Angsana New" w:hint="cs"/>
          <w:color w:val="000000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 (</w:t>
      </w:r>
      <w:r w:rsidRPr="003C2360">
        <w:rPr>
          <w:rFonts w:ascii="Angsana New" w:hAnsi="Angsana New" w:hint="cs"/>
          <w:color w:val="000000"/>
          <w:sz w:val="30"/>
          <w:szCs w:val="30"/>
        </w:rPr>
        <w:t>loss rate)</w:t>
      </w:r>
      <w:r w:rsidRPr="003C2360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3C2360">
        <w:rPr>
          <w:rFonts w:ascii="Angsana New" w:hAnsi="Angsana New" w:hint="cs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3C2360">
        <w:rPr>
          <w:rFonts w:ascii="Angsana New" w:hAnsi="Angsana New" w:hint="cs"/>
          <w:sz w:val="30"/>
          <w:szCs w:val="30"/>
        </w:rPr>
        <w:t xml:space="preserve">(Forward-looking information) </w:t>
      </w:r>
      <w:r w:rsidR="000F4C40">
        <w:rPr>
          <w:rFonts w:ascii="Angsana New" w:hAnsi="Angsana New" w:hint="cs"/>
          <w:sz w:val="30"/>
          <w:szCs w:val="30"/>
          <w:cs/>
        </w:rPr>
        <w:t xml:space="preserve">เกี่ยวกับสถานการณ์ </w:t>
      </w:r>
      <w:r w:rsidR="000F4C40">
        <w:rPr>
          <w:rFonts w:ascii="Angsana New" w:hAnsi="Angsana New"/>
          <w:sz w:val="30"/>
          <w:szCs w:val="30"/>
        </w:rPr>
        <w:t xml:space="preserve">COVID-19 </w:t>
      </w:r>
      <w:r w:rsidR="000F4C40">
        <w:rPr>
          <w:rFonts w:ascii="Angsana New" w:hAnsi="Angsana New" w:hint="cs"/>
          <w:sz w:val="30"/>
          <w:szCs w:val="30"/>
          <w:cs/>
        </w:rPr>
        <w:t>ที่ยังมีความไม่แน่นอน</w:t>
      </w:r>
      <w:r w:rsidR="00766FA9">
        <w:rPr>
          <w:rFonts w:ascii="Angsana New" w:hAnsi="Angsana New" w:hint="cs"/>
          <w:sz w:val="30"/>
          <w:szCs w:val="30"/>
          <w:cs/>
        </w:rPr>
        <w:t>สูง</w:t>
      </w:r>
      <w:r w:rsidRPr="003C2360">
        <w:rPr>
          <w:rFonts w:ascii="Angsana New" w:hAnsi="Angsana New" w:hint="cs"/>
          <w:sz w:val="30"/>
          <w:szCs w:val="30"/>
          <w:cs/>
        </w:rPr>
        <w:t>มาพิจารณา</w:t>
      </w:r>
    </w:p>
    <w:p w14:paraId="5726FEC5" w14:textId="77777777" w:rsidR="00AC7A6A" w:rsidRPr="003C2360" w:rsidRDefault="00AC7A6A" w:rsidP="00AC7A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E08AC9A" w14:textId="6365A34B" w:rsidR="00AC7A6A" w:rsidRPr="003C2360" w:rsidRDefault="00AC7A6A" w:rsidP="00AC7A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C2360">
        <w:rPr>
          <w:rFonts w:ascii="Angsana New" w:hAnsi="Angsana New" w:hint="cs"/>
          <w:sz w:val="30"/>
          <w:szCs w:val="30"/>
          <w:cs/>
        </w:rPr>
        <w:t xml:space="preserve">บริษัทเลือกไม่นำสถานการณ์ </w:t>
      </w:r>
      <w:r w:rsidRPr="003C2360">
        <w:rPr>
          <w:rFonts w:ascii="Angsana New" w:hAnsi="Angsana New" w:hint="cs"/>
          <w:sz w:val="30"/>
          <w:szCs w:val="30"/>
        </w:rPr>
        <w:t>COVID-</w:t>
      </w:r>
      <w:r w:rsidR="00A42740" w:rsidRPr="00A42740">
        <w:rPr>
          <w:rFonts w:ascii="Angsana New" w:hAnsi="Angsana New" w:hint="cs"/>
          <w:sz w:val="30"/>
          <w:szCs w:val="30"/>
        </w:rPr>
        <w:t>19</w:t>
      </w:r>
      <w:r w:rsidRPr="003C2360">
        <w:rPr>
          <w:rFonts w:ascii="Angsana New" w:hAnsi="Angsana New" w:hint="cs"/>
          <w:sz w:val="30"/>
          <w:szCs w:val="30"/>
        </w:rPr>
        <w:t xml:space="preserve"> </w:t>
      </w:r>
      <w:r w:rsidRPr="003C2360">
        <w:rPr>
          <w:rFonts w:ascii="Angsana New" w:hAnsi="Angsana New" w:hint="cs"/>
          <w:sz w:val="30"/>
          <w:szCs w:val="30"/>
          <w:cs/>
        </w:rPr>
        <w:t>มาถือเป็นข้อบ่งชี้การด้อยค่าของที่ดิน อาคารและอุปกรณ์</w:t>
      </w:r>
      <w:r w:rsidR="006110B7" w:rsidRPr="003C2360">
        <w:rPr>
          <w:rFonts w:ascii="Angsana New" w:hAnsi="Angsana New"/>
          <w:sz w:val="30"/>
          <w:szCs w:val="30"/>
        </w:rPr>
        <w:t xml:space="preserve"> </w:t>
      </w:r>
      <w:r w:rsidRPr="003C2360">
        <w:rPr>
          <w:rFonts w:hint="cs"/>
          <w:sz w:val="30"/>
          <w:szCs w:val="30"/>
          <w:cs/>
        </w:rPr>
        <w:t>อสังหาริมทรัพย์เพื่อการลงทุน</w:t>
      </w:r>
      <w:r w:rsidR="006110B7" w:rsidRPr="003C2360">
        <w:rPr>
          <w:sz w:val="30"/>
          <w:szCs w:val="30"/>
        </w:rPr>
        <w:t xml:space="preserve"> </w:t>
      </w:r>
      <w:r w:rsidR="006110B7" w:rsidRPr="003C2360">
        <w:rPr>
          <w:rFonts w:hint="cs"/>
          <w:sz w:val="30"/>
          <w:szCs w:val="30"/>
          <w:cs/>
        </w:rPr>
        <w:t>และสินทรัพย์ไม่มีตัวตน</w:t>
      </w:r>
    </w:p>
    <w:p w14:paraId="7A57E15D" w14:textId="5245DC79" w:rsidR="007948AD" w:rsidRPr="003C2360" w:rsidRDefault="00794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</w:p>
    <w:p w14:paraId="7DD24C09" w14:textId="77777777" w:rsidR="00AC7A6A" w:rsidRPr="003C2360" w:rsidRDefault="00AC7A6A" w:rsidP="00AC7A6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3C2360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การวัดมูลค่ายุติธรรม</w:t>
      </w:r>
    </w:p>
    <w:p w14:paraId="07BBE90A" w14:textId="77777777" w:rsidR="00AC7A6A" w:rsidRPr="003C2360" w:rsidRDefault="00AC7A6A" w:rsidP="00AC7A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EE7CA2C" w14:textId="271A2BC5" w:rsidR="00AC7A6A" w:rsidRDefault="00AC7A6A" w:rsidP="00AC7A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C2360">
        <w:rPr>
          <w:rFonts w:ascii="Angsana New" w:hAnsi="Angsana New" w:hint="cs"/>
          <w:sz w:val="30"/>
          <w:szCs w:val="30"/>
          <w:cs/>
        </w:rPr>
        <w:t xml:space="preserve">บริษัทเลือกวัดมูลค่ายุติธรรมของเงินลงทุนในตราสารทุนที่ไม่อยู่ในความต้องการของตลาด ณ วันที่ </w:t>
      </w:r>
      <w:r w:rsidR="00A42740" w:rsidRPr="00A42740">
        <w:rPr>
          <w:rFonts w:ascii="Angsana New" w:hAnsi="Angsana New" w:hint="cs"/>
          <w:sz w:val="30"/>
          <w:szCs w:val="30"/>
        </w:rPr>
        <w:t>30</w:t>
      </w:r>
      <w:r w:rsidRPr="003C2360">
        <w:rPr>
          <w:rFonts w:ascii="Angsana New" w:hAnsi="Angsana New" w:hint="cs"/>
          <w:sz w:val="30"/>
          <w:szCs w:val="30"/>
        </w:rPr>
        <w:t xml:space="preserve"> </w:t>
      </w:r>
      <w:r w:rsidRPr="003C236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  <w:r w:rsidRPr="003C2360">
        <w:rPr>
          <w:rFonts w:ascii="Angsana New" w:hAnsi="Angsana New" w:hint="cs"/>
          <w:sz w:val="30"/>
          <w:szCs w:val="30"/>
        </w:rPr>
        <w:t xml:space="preserve"> </w:t>
      </w:r>
      <w:r w:rsidRPr="003C2360">
        <w:rPr>
          <w:rFonts w:ascii="Angsana New" w:hAnsi="Angsana New" w:hint="cs"/>
          <w:sz w:val="30"/>
          <w:szCs w:val="30"/>
          <w:cs/>
        </w:rPr>
        <w:t xml:space="preserve">ด้วยมูลค่ายุติธรรม ณ วันที่ </w:t>
      </w:r>
      <w:r w:rsidR="00A42740" w:rsidRPr="00A42740">
        <w:rPr>
          <w:rFonts w:ascii="Angsana New" w:hAnsi="Angsana New" w:hint="cs"/>
          <w:sz w:val="30"/>
          <w:szCs w:val="30"/>
        </w:rPr>
        <w:t>1</w:t>
      </w:r>
      <w:r w:rsidRPr="003C2360">
        <w:rPr>
          <w:rFonts w:ascii="Angsana New" w:hAnsi="Angsana New" w:hint="cs"/>
          <w:sz w:val="30"/>
          <w:szCs w:val="30"/>
          <w:cs/>
        </w:rPr>
        <w:t xml:space="preserve"> เมษาย</w:t>
      </w:r>
      <w:r w:rsidR="004031B6" w:rsidRPr="003C2360">
        <w:rPr>
          <w:rFonts w:ascii="Angsana New" w:hAnsi="Angsana New" w:hint="cs"/>
          <w:sz w:val="30"/>
          <w:szCs w:val="30"/>
          <w:cs/>
        </w:rPr>
        <w:t>น</w:t>
      </w:r>
      <w:r w:rsidRPr="003C2360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</w:p>
    <w:p w14:paraId="6723589E" w14:textId="77777777" w:rsidR="00BC1F1A" w:rsidRPr="006D49CC" w:rsidRDefault="00BC1F1A" w:rsidP="00AC7A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B2C0E70" w14:textId="77777777" w:rsidR="00AC7A6A" w:rsidRPr="006D49CC" w:rsidRDefault="00AC7A6A" w:rsidP="00AC7A6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  <w:cs/>
        </w:rPr>
      </w:pPr>
      <w:r w:rsidRPr="006D49CC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343286ED" w14:textId="77777777" w:rsidR="00AC7A6A" w:rsidRPr="006D49CC" w:rsidRDefault="00AC7A6A" w:rsidP="00AC7A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116EFA55" w14:textId="4DE68E03" w:rsidR="00AC7A6A" w:rsidRPr="006D49CC" w:rsidRDefault="007948AD" w:rsidP="00AC7A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D49CC">
        <w:rPr>
          <w:rFonts w:ascii="Angsana New" w:hAnsi="Angsana New" w:hint="cs"/>
          <w:sz w:val="30"/>
          <w:szCs w:val="30"/>
          <w:cs/>
        </w:rPr>
        <w:t>บริษัท</w:t>
      </w:r>
      <w:r w:rsidR="00AC7A6A" w:rsidRPr="006D49CC">
        <w:rPr>
          <w:rFonts w:ascii="Angsana New" w:hAnsi="Angsana New" w:hint="cs"/>
          <w:sz w:val="30"/>
          <w:szCs w:val="30"/>
          <w:cs/>
        </w:rPr>
        <w:t xml:space="preserve">เลือกไม่นำข้อมูลสถานการณ์ </w:t>
      </w:r>
      <w:r w:rsidR="00AC7A6A" w:rsidRPr="006D49CC">
        <w:rPr>
          <w:rFonts w:ascii="Angsana New" w:hAnsi="Angsana New" w:hint="cs"/>
          <w:sz w:val="30"/>
          <w:szCs w:val="30"/>
        </w:rPr>
        <w:t>COVID-</w:t>
      </w:r>
      <w:r w:rsidR="00A42740" w:rsidRPr="00A42740">
        <w:rPr>
          <w:rFonts w:ascii="Angsana New" w:hAnsi="Angsana New" w:hint="cs"/>
          <w:sz w:val="30"/>
          <w:szCs w:val="30"/>
        </w:rPr>
        <w:t>19</w:t>
      </w:r>
      <w:r w:rsidR="00AC7A6A" w:rsidRPr="006D49CC">
        <w:rPr>
          <w:rFonts w:ascii="Angsana New" w:hAnsi="Angsana New" w:hint="cs"/>
          <w:sz w:val="30"/>
          <w:szCs w:val="30"/>
        </w:rPr>
        <w:t xml:space="preserve"> </w:t>
      </w:r>
      <w:r w:rsidR="00AC7A6A" w:rsidRPr="006D49CC">
        <w:rPr>
          <w:rFonts w:ascii="Angsana New" w:hAnsi="Angsana New" w:hint="cs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="00A42740" w:rsidRPr="00A42740">
        <w:rPr>
          <w:rFonts w:ascii="Angsana New" w:hAnsi="Angsana New" w:hint="cs"/>
          <w:sz w:val="30"/>
          <w:szCs w:val="30"/>
        </w:rPr>
        <w:t>30</w:t>
      </w:r>
      <w:r w:rsidR="00AC7A6A" w:rsidRPr="006D49CC">
        <w:rPr>
          <w:rFonts w:ascii="Angsana New" w:hAnsi="Angsana New" w:hint="cs"/>
          <w:sz w:val="30"/>
          <w:szCs w:val="30"/>
        </w:rPr>
        <w:t xml:space="preserve"> </w:t>
      </w:r>
      <w:r w:rsidR="00AC7A6A" w:rsidRPr="006D49C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</w:p>
    <w:p w14:paraId="4F280B28" w14:textId="77777777" w:rsidR="005A6560" w:rsidRPr="006D49CC" w:rsidRDefault="005A6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6D49CC">
        <w:rPr>
          <w:rFonts w:ascii="Angsana New" w:hAnsi="Angsana New"/>
          <w:sz w:val="30"/>
          <w:szCs w:val="30"/>
          <w:cs/>
        </w:rPr>
        <w:br w:type="page"/>
      </w:r>
    </w:p>
    <w:p w14:paraId="4086906A" w14:textId="45773E33" w:rsidR="009B3614" w:rsidRPr="00C52C41" w:rsidRDefault="00A42740" w:rsidP="006D4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42740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9B3614" w:rsidRPr="00C52C41">
        <w:rPr>
          <w:rFonts w:ascii="Angsana New" w:hAnsi="Angsana New"/>
          <w:b/>
          <w:bCs/>
          <w:sz w:val="30"/>
          <w:szCs w:val="30"/>
        </w:rPr>
        <w:tab/>
      </w:r>
      <w:r w:rsidR="009B3614" w:rsidRPr="00C52C41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5EFAD1" w14:textId="77777777" w:rsidR="00917F8F" w:rsidRPr="000F4C40" w:rsidRDefault="00917F8F" w:rsidP="000F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jc w:val="thaiDistribute"/>
        <w:rPr>
          <w:rFonts w:ascii="Angsana New" w:hAnsi="Angsana New"/>
          <w:sz w:val="20"/>
          <w:szCs w:val="20"/>
        </w:rPr>
      </w:pPr>
    </w:p>
    <w:p w14:paraId="7D690EEF" w14:textId="3BD852C6" w:rsidR="002D5F2C" w:rsidRDefault="009109E2" w:rsidP="00910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9109E2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</w:t>
      </w:r>
      <w:r w:rsidR="003C2360">
        <w:rPr>
          <w:rFonts w:ascii="Angsana New" w:hAnsi="Angsana New" w:hint="cs"/>
          <w:b/>
          <w:sz w:val="30"/>
          <w:szCs w:val="30"/>
          <w:cs/>
        </w:rPr>
        <w:t>ร่วม</w:t>
      </w:r>
      <w:r w:rsidRPr="009109E2">
        <w:rPr>
          <w:rFonts w:ascii="Angsana New" w:hAnsi="Angsana New"/>
          <w:b/>
          <w:sz w:val="30"/>
          <w:szCs w:val="30"/>
          <w:cs/>
        </w:rPr>
        <w:t>ได้เปิดเผยใน</w:t>
      </w:r>
      <w:r w:rsidRPr="003C2360">
        <w:rPr>
          <w:rFonts w:ascii="Angsana New" w:hAnsi="Angsana New"/>
          <w:b/>
          <w:sz w:val="30"/>
          <w:szCs w:val="30"/>
          <w:cs/>
        </w:rPr>
        <w:t xml:space="preserve">หมายเหตุข้อ </w:t>
      </w:r>
      <w:r w:rsidR="00A42740" w:rsidRPr="000F4C40">
        <w:rPr>
          <w:rFonts w:ascii="Angsana New" w:hAnsi="Angsana New"/>
          <w:bCs/>
          <w:sz w:val="30"/>
          <w:szCs w:val="30"/>
        </w:rPr>
        <w:t>6</w:t>
      </w:r>
      <w:r w:rsidRPr="003C2360">
        <w:rPr>
          <w:rFonts w:ascii="Angsana New" w:hAnsi="Angsana New"/>
          <w:b/>
          <w:sz w:val="30"/>
          <w:szCs w:val="30"/>
          <w:cs/>
        </w:rPr>
        <w:t xml:space="preserve"> สำหรับความสัมพันธ์</w:t>
      </w:r>
      <w:r w:rsidRPr="009109E2">
        <w:rPr>
          <w:rFonts w:ascii="Angsana New" w:hAnsi="Angsana New"/>
          <w:b/>
          <w:sz w:val="30"/>
          <w:szCs w:val="30"/>
          <w:cs/>
        </w:rPr>
        <w:t xml:space="preserve">กับบุคคลหรือกิจการที่เกี่ยวข้องกันอื่นและนโยบายการกำหนดราคาไม่มีการเปลี่ยนแปลงอย่างมีสาระสำคัญในระหว่างงวดสามเดือนสิ้นสุดวันที่ </w:t>
      </w:r>
      <w:r>
        <w:rPr>
          <w:rFonts w:ascii="Angsana New" w:hAnsi="Angsana New"/>
          <w:b/>
          <w:sz w:val="30"/>
          <w:szCs w:val="30"/>
        </w:rPr>
        <w:br/>
      </w:r>
      <w:r w:rsidR="00A42740" w:rsidRPr="000F4C40">
        <w:rPr>
          <w:rFonts w:ascii="Angsana New" w:hAnsi="Angsana New" w:hint="cs"/>
          <w:bCs/>
          <w:sz w:val="30"/>
          <w:szCs w:val="30"/>
        </w:rPr>
        <w:t>30</w:t>
      </w:r>
      <w:r w:rsidRPr="000F4C40">
        <w:rPr>
          <w:rFonts w:ascii="Angsana New" w:hAnsi="Angsana New" w:hint="cs"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Pr="009109E2">
        <w:rPr>
          <w:rFonts w:ascii="Angsana New" w:hAnsi="Angsana New"/>
          <w:b/>
          <w:sz w:val="30"/>
          <w:szCs w:val="30"/>
          <w:cs/>
        </w:rPr>
        <w:t xml:space="preserve"> </w:t>
      </w:r>
      <w:r w:rsidR="00A42740" w:rsidRPr="000F4C40">
        <w:rPr>
          <w:rFonts w:ascii="Angsana New" w:hAnsi="Angsana New"/>
          <w:bCs/>
          <w:sz w:val="30"/>
          <w:szCs w:val="30"/>
        </w:rPr>
        <w:t>2563</w:t>
      </w:r>
    </w:p>
    <w:p w14:paraId="62EB15E6" w14:textId="77777777" w:rsidR="00FC790E" w:rsidRPr="000F4C40" w:rsidRDefault="00FC790E" w:rsidP="000F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14:paraId="1CAEC81A" w14:textId="41D25F3E" w:rsidR="00F06935" w:rsidRDefault="00F06935" w:rsidP="009B7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F7775">
        <w:rPr>
          <w:rFonts w:ascii="Angsana New" w:hAnsi="Angsana New"/>
          <w:sz w:val="30"/>
          <w:szCs w:val="30"/>
          <w:cs/>
          <w:lang w:val="th-TH"/>
        </w:rPr>
        <w:t>รายการที่สำคัญกับ</w:t>
      </w:r>
      <w:r w:rsidR="000F4C40">
        <w:rPr>
          <w:rFonts w:ascii="Angsana New" w:hAnsi="Angsana New" w:hint="cs"/>
          <w:sz w:val="30"/>
          <w:szCs w:val="30"/>
          <w:cs/>
          <w:lang w:val="th-TH"/>
        </w:rPr>
        <w:t>บุคคลหรือ</w:t>
      </w:r>
      <w:r w:rsidRPr="008F7775">
        <w:rPr>
          <w:rFonts w:ascii="Angsana New" w:hAnsi="Angsana New"/>
          <w:sz w:val="30"/>
          <w:szCs w:val="30"/>
          <w:cs/>
          <w:lang w:val="th-TH"/>
        </w:rPr>
        <w:t>กิจการที่เกี่ยวข้องกัน</w:t>
      </w:r>
      <w:r w:rsidRPr="008F7775">
        <w:rPr>
          <w:rFonts w:ascii="Angsana New" w:hAnsi="Angsana New"/>
          <w:sz w:val="30"/>
          <w:szCs w:val="30"/>
          <w:cs/>
        </w:rPr>
        <w:t>สำหรับ</w:t>
      </w:r>
      <w:r w:rsidRPr="008F7775">
        <w:rPr>
          <w:rFonts w:ascii="Angsana New" w:hAnsi="Angsana New"/>
          <w:sz w:val="30"/>
          <w:szCs w:val="30"/>
          <w:cs/>
          <w:lang w:val="th-TH"/>
        </w:rPr>
        <w:t>งวด</w:t>
      </w:r>
      <w:r w:rsidRPr="008F7775">
        <w:rPr>
          <w:rFonts w:ascii="Angsana New" w:hAnsi="Angsana New"/>
          <w:sz w:val="30"/>
          <w:szCs w:val="30"/>
          <w:cs/>
        </w:rPr>
        <w:t>สาม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="007B2CC3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D22117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30</w:t>
      </w:r>
      <w:r w:rsidR="00D22117">
        <w:rPr>
          <w:rFonts w:ascii="Angsana New" w:hAnsi="Angsana New" w:hint="cs"/>
          <w:sz w:val="30"/>
          <w:szCs w:val="30"/>
          <w:cs/>
        </w:rPr>
        <w:t xml:space="preserve"> </w:t>
      </w:r>
      <w:r w:rsidR="007B2CC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  <w:r w:rsidR="007B2CC3">
        <w:rPr>
          <w:rFonts w:ascii="Angsana New" w:hAnsi="Angsana New" w:hint="cs"/>
          <w:sz w:val="30"/>
          <w:szCs w:val="30"/>
          <w:cs/>
        </w:rPr>
        <w:t xml:space="preserve"> </w:t>
      </w:r>
      <w:r w:rsidR="00491B22">
        <w:rPr>
          <w:rFonts w:ascii="Angsana New" w:hAnsi="Angsana New" w:hint="cs"/>
          <w:sz w:val="30"/>
          <w:szCs w:val="30"/>
          <w:cs/>
        </w:rPr>
        <w:t xml:space="preserve">และ </w:t>
      </w:r>
      <w:r w:rsidR="00A42740" w:rsidRPr="00A42740">
        <w:rPr>
          <w:rFonts w:ascii="Angsana New" w:hAnsi="Angsana New" w:hint="cs"/>
          <w:sz w:val="30"/>
          <w:szCs w:val="30"/>
        </w:rPr>
        <w:t>2562</w:t>
      </w:r>
      <w:r w:rsidR="000F4C40">
        <w:rPr>
          <w:rFonts w:ascii="Angsana New" w:hAnsi="Angsana New"/>
          <w:sz w:val="30"/>
          <w:szCs w:val="30"/>
          <w:cs/>
        </w:rPr>
        <w:br/>
      </w:r>
      <w:r w:rsidR="007B2CC3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783F4FC1" w14:textId="77777777" w:rsidR="00F06935" w:rsidRPr="000F4C40" w:rsidRDefault="00F06935" w:rsidP="000F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firstLine="540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254"/>
        <w:gridCol w:w="6"/>
        <w:gridCol w:w="264"/>
        <w:gridCol w:w="6"/>
        <w:gridCol w:w="2598"/>
        <w:gridCol w:w="6"/>
        <w:gridCol w:w="6"/>
      </w:tblGrid>
      <w:tr w:rsidR="002D5F2C" w:rsidRPr="00AB351F" w14:paraId="3C5D34A2" w14:textId="77777777" w:rsidTr="007A2539">
        <w:trPr>
          <w:gridAfter w:val="1"/>
          <w:wAfter w:w="6" w:type="dxa"/>
          <w:tblHeader/>
        </w:trPr>
        <w:tc>
          <w:tcPr>
            <w:tcW w:w="3690" w:type="dxa"/>
          </w:tcPr>
          <w:p w14:paraId="112057E7" w14:textId="77777777" w:rsidR="002D5F2C" w:rsidRPr="00AB351F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4" w:type="dxa"/>
            <w:gridSpan w:val="3"/>
          </w:tcPr>
          <w:p w14:paraId="20D8F370" w14:textId="191A0951" w:rsidR="002D5F2C" w:rsidRPr="00AB351F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  <w:gridSpan w:val="2"/>
          </w:tcPr>
          <w:p w14:paraId="3DFFE435" w14:textId="77777777" w:rsidR="002D5F2C" w:rsidRPr="00AB351F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CE29AE6" w14:textId="267B6527" w:rsidR="002D5F2C" w:rsidRPr="004B57EF" w:rsidRDefault="002D5F2C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763B" w:rsidRPr="00AB351F" w14:paraId="2E9B9C5C" w14:textId="77777777" w:rsidTr="007A2539">
        <w:trPr>
          <w:gridAfter w:val="1"/>
          <w:wAfter w:w="6" w:type="dxa"/>
          <w:tblHeader/>
        </w:trPr>
        <w:tc>
          <w:tcPr>
            <w:tcW w:w="3690" w:type="dxa"/>
          </w:tcPr>
          <w:p w14:paraId="2F55C722" w14:textId="77777777" w:rsidR="0048763B" w:rsidRPr="00AB351F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4" w:type="dxa"/>
            <w:gridSpan w:val="3"/>
          </w:tcPr>
          <w:p w14:paraId="08C52225" w14:textId="16E42E69" w:rsidR="0048763B" w:rsidRPr="008F7775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  <w:gridSpan w:val="2"/>
          </w:tcPr>
          <w:p w14:paraId="0DBBA12A" w14:textId="77777777" w:rsidR="0048763B" w:rsidRPr="00AB351F" w:rsidRDefault="0048763B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22272D0" w14:textId="763B3C25" w:rsidR="0048763B" w:rsidRPr="00A1010E" w:rsidRDefault="0095678E" w:rsidP="00487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678E" w:rsidRPr="00A1010E" w14:paraId="1FC012BD" w14:textId="77777777" w:rsidTr="007A2539">
        <w:trPr>
          <w:gridAfter w:val="1"/>
          <w:wAfter w:w="6" w:type="dxa"/>
          <w:tblHeader/>
        </w:trPr>
        <w:tc>
          <w:tcPr>
            <w:tcW w:w="3690" w:type="dxa"/>
          </w:tcPr>
          <w:p w14:paraId="681695AA" w14:textId="77777777" w:rsidR="0095678E" w:rsidRPr="00AB351F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4" w:type="dxa"/>
            <w:gridSpan w:val="3"/>
          </w:tcPr>
          <w:p w14:paraId="4578836F" w14:textId="2E1C1BB0" w:rsidR="0095678E" w:rsidRPr="008F7775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สาม</w:t>
            </w: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70" w:type="dxa"/>
            <w:gridSpan w:val="2"/>
          </w:tcPr>
          <w:p w14:paraId="3B5709A6" w14:textId="77777777" w:rsidR="0095678E" w:rsidRPr="00AB351F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519F45B" w14:textId="28AF20AF" w:rsidR="0095678E" w:rsidRPr="00A1010E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สาม</w:t>
            </w: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</w:p>
        </w:tc>
      </w:tr>
      <w:tr w:rsidR="0095678E" w:rsidRPr="00A1010E" w14:paraId="2937EC9E" w14:textId="77777777" w:rsidTr="007A2539">
        <w:trPr>
          <w:gridAfter w:val="1"/>
          <w:wAfter w:w="6" w:type="dxa"/>
          <w:tblHeader/>
        </w:trPr>
        <w:tc>
          <w:tcPr>
            <w:tcW w:w="3690" w:type="dxa"/>
          </w:tcPr>
          <w:p w14:paraId="269BA1AC" w14:textId="77777777" w:rsidR="0095678E" w:rsidRPr="007A2539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4" w:type="dxa"/>
            <w:gridSpan w:val="3"/>
          </w:tcPr>
          <w:p w14:paraId="3B960220" w14:textId="11936E67" w:rsidR="0095678E" w:rsidRPr="00A1010E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274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95678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gridSpan w:val="2"/>
          </w:tcPr>
          <w:p w14:paraId="04DC59C6" w14:textId="77777777" w:rsidR="0095678E" w:rsidRPr="00AB351F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46CB3BC" w14:textId="595F2FDF" w:rsidR="0095678E" w:rsidRPr="00A1010E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95678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95678E" w:rsidRPr="00194080" w14:paraId="7383E5A6" w14:textId="77777777" w:rsidTr="007A2539">
        <w:trPr>
          <w:tblHeader/>
        </w:trPr>
        <w:tc>
          <w:tcPr>
            <w:tcW w:w="3690" w:type="dxa"/>
          </w:tcPr>
          <w:p w14:paraId="617D4183" w14:textId="77777777" w:rsidR="0095678E" w:rsidRPr="00AB351F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472FCF" w14:textId="219E6FF7" w:rsidR="0095678E" w:rsidRPr="00194080" w:rsidRDefault="00A42740" w:rsidP="0095678E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F01DD48" w14:textId="77777777" w:rsidR="0095678E" w:rsidRPr="00194080" w:rsidRDefault="0095678E" w:rsidP="0095678E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592FF21" w14:textId="0D1094A2" w:rsidR="0095678E" w:rsidRPr="00194080" w:rsidRDefault="00A42740" w:rsidP="0095678E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14:paraId="43526503" w14:textId="77777777" w:rsidR="0095678E" w:rsidRPr="00194080" w:rsidRDefault="0095678E" w:rsidP="0095678E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 xml:space="preserve">      </w:t>
            </w:r>
          </w:p>
        </w:tc>
        <w:tc>
          <w:tcPr>
            <w:tcW w:w="2610" w:type="dxa"/>
            <w:gridSpan w:val="3"/>
          </w:tcPr>
          <w:p w14:paraId="4AF9FDA1" w14:textId="6287502F" w:rsidR="0095678E" w:rsidRPr="00194080" w:rsidRDefault="00A42740" w:rsidP="0095678E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95678E" w:rsidRPr="00AB351F" w14:paraId="35005F95" w14:textId="77777777" w:rsidTr="007A2539">
        <w:trPr>
          <w:gridAfter w:val="2"/>
          <w:wAfter w:w="12" w:type="dxa"/>
          <w:tblHeader/>
        </w:trPr>
        <w:tc>
          <w:tcPr>
            <w:tcW w:w="3690" w:type="dxa"/>
          </w:tcPr>
          <w:p w14:paraId="3DF40F26" w14:textId="77777777" w:rsidR="0095678E" w:rsidRPr="00095930" w:rsidRDefault="0095678E" w:rsidP="0095678E">
            <w:pPr>
              <w:pStyle w:val="Heading5"/>
              <w:tabs>
                <w:tab w:val="clear" w:pos="540"/>
              </w:tabs>
              <w:spacing w:line="220" w:lineRule="exact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5568" w:type="dxa"/>
            <w:gridSpan w:val="7"/>
          </w:tcPr>
          <w:p w14:paraId="56F5F68D" w14:textId="77777777" w:rsidR="0095678E" w:rsidRPr="00AB351F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678E" w:rsidRPr="00095930" w14:paraId="75E13953" w14:textId="77777777" w:rsidTr="007A2539">
        <w:tc>
          <w:tcPr>
            <w:tcW w:w="3690" w:type="dxa"/>
          </w:tcPr>
          <w:p w14:paraId="6A5FA13B" w14:textId="77777777" w:rsidR="0095678E" w:rsidRPr="00AB351F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71B946EC" w14:textId="2EE31739" w:rsidR="0095678E" w:rsidRPr="00095930" w:rsidRDefault="0095678E" w:rsidP="0095678E">
            <w:pPr>
              <w:spacing w:line="220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BE2BA8D" w14:textId="77777777" w:rsidR="0095678E" w:rsidRPr="00095930" w:rsidRDefault="0095678E" w:rsidP="0095678E">
            <w:pPr>
              <w:spacing w:line="220" w:lineRule="exact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gridSpan w:val="2"/>
          </w:tcPr>
          <w:p w14:paraId="741BA5EF" w14:textId="77777777" w:rsidR="0095678E" w:rsidRPr="00095930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75"/>
              </w:tabs>
              <w:spacing w:line="220" w:lineRule="exact"/>
              <w:ind w:right="-10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3B9C59F" w14:textId="77777777" w:rsidR="0095678E" w:rsidRPr="00095930" w:rsidRDefault="0095678E" w:rsidP="0095678E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34BDF15C" w14:textId="77777777" w:rsidR="0095678E" w:rsidRPr="00095930" w:rsidRDefault="0095678E" w:rsidP="0095678E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5678E" w:rsidRPr="00445D4E" w14:paraId="6051419C" w14:textId="77777777" w:rsidTr="007A2539">
        <w:tc>
          <w:tcPr>
            <w:tcW w:w="3690" w:type="dxa"/>
          </w:tcPr>
          <w:p w14:paraId="2339A6DC" w14:textId="5A26A86F" w:rsidR="0095678E" w:rsidRPr="00445D4E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75C311E5" w14:textId="0CAD3B5F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270" w:type="dxa"/>
          </w:tcPr>
          <w:p w14:paraId="57928570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B15EE48" w14:textId="7F2D632B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270" w:type="dxa"/>
            <w:gridSpan w:val="2"/>
          </w:tcPr>
          <w:p w14:paraId="03631CC6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EA08D16" w14:textId="6485FCA9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</w:tr>
      <w:tr w:rsidR="0095678E" w:rsidRPr="00445D4E" w14:paraId="7AD6DE38" w14:textId="77777777" w:rsidTr="007A2539">
        <w:tc>
          <w:tcPr>
            <w:tcW w:w="3690" w:type="dxa"/>
          </w:tcPr>
          <w:p w14:paraId="33EEC12B" w14:textId="73ABCEF1" w:rsidR="0095678E" w:rsidRPr="00445D4E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และรายได้รอตัดบัญชี</w:t>
            </w:r>
          </w:p>
        </w:tc>
        <w:tc>
          <w:tcPr>
            <w:tcW w:w="1170" w:type="dxa"/>
          </w:tcPr>
          <w:p w14:paraId="69755EDE" w14:textId="0B66534D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  <w:tc>
          <w:tcPr>
            <w:tcW w:w="270" w:type="dxa"/>
          </w:tcPr>
          <w:p w14:paraId="56C55917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BF7BD84" w14:textId="44BE4097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884</w:t>
            </w:r>
          </w:p>
        </w:tc>
        <w:tc>
          <w:tcPr>
            <w:tcW w:w="270" w:type="dxa"/>
            <w:gridSpan w:val="2"/>
          </w:tcPr>
          <w:p w14:paraId="1A2E5BF4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F8A61CC" w14:textId="7A8C5F6F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</w:tr>
      <w:tr w:rsidR="0095678E" w:rsidRPr="00445D4E" w14:paraId="188262FE" w14:textId="77777777" w:rsidTr="007A2539">
        <w:tc>
          <w:tcPr>
            <w:tcW w:w="3690" w:type="dxa"/>
          </w:tcPr>
          <w:p w14:paraId="00D8083E" w14:textId="2EC47CED" w:rsidR="0095678E" w:rsidRPr="00445D4E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7AC0D091" w14:textId="1096A836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36A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0E44A9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86CE1B0" w14:textId="57F14248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  <w:tc>
          <w:tcPr>
            <w:tcW w:w="270" w:type="dxa"/>
            <w:gridSpan w:val="2"/>
          </w:tcPr>
          <w:p w14:paraId="541ACBB1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3052C54" w14:textId="3CBEA8A5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36A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678E" w:rsidRPr="00445D4E" w14:paraId="16021F16" w14:textId="77777777" w:rsidTr="007A2539">
        <w:tc>
          <w:tcPr>
            <w:tcW w:w="3690" w:type="dxa"/>
          </w:tcPr>
          <w:p w14:paraId="284ED57D" w14:textId="77777777" w:rsidR="0095678E" w:rsidRPr="00445D4E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70" w:type="dxa"/>
          </w:tcPr>
          <w:p w14:paraId="7360F1C0" w14:textId="5F107B10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270" w:type="dxa"/>
          </w:tcPr>
          <w:p w14:paraId="69274EAE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40253D6" w14:textId="14C94F1F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  <w:tc>
          <w:tcPr>
            <w:tcW w:w="270" w:type="dxa"/>
            <w:gridSpan w:val="2"/>
          </w:tcPr>
          <w:p w14:paraId="0856FE6E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C03B9F7" w14:textId="0FE471FD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</w:tr>
      <w:tr w:rsidR="0095678E" w:rsidRPr="00445D4E" w14:paraId="1B810DFD" w14:textId="77777777" w:rsidTr="007A2539">
        <w:tc>
          <w:tcPr>
            <w:tcW w:w="3690" w:type="dxa"/>
          </w:tcPr>
          <w:p w14:paraId="34F46BED" w14:textId="4774A472" w:rsidR="0095678E" w:rsidRPr="00445D4E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1FDD35E5" w14:textId="35E6499E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  <w:tc>
          <w:tcPr>
            <w:tcW w:w="270" w:type="dxa"/>
          </w:tcPr>
          <w:p w14:paraId="04696105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9BBB396" w14:textId="53F186CD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  <w:tc>
          <w:tcPr>
            <w:tcW w:w="270" w:type="dxa"/>
            <w:gridSpan w:val="2"/>
          </w:tcPr>
          <w:p w14:paraId="10E5793B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E6889F3" w14:textId="2382563D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</w:tr>
      <w:tr w:rsidR="0095678E" w:rsidRPr="000F4C40" w14:paraId="3B08A8C5" w14:textId="77777777" w:rsidTr="002B772E">
        <w:trPr>
          <w:trHeight w:hRule="exact" w:val="144"/>
        </w:trPr>
        <w:tc>
          <w:tcPr>
            <w:tcW w:w="3690" w:type="dxa"/>
            <w:vAlign w:val="bottom"/>
          </w:tcPr>
          <w:p w14:paraId="0BAAB485" w14:textId="6570DA6E" w:rsidR="0095678E" w:rsidRPr="000F4C40" w:rsidRDefault="0095678E" w:rsidP="000F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EDC038C" w14:textId="77777777" w:rsidR="0095678E" w:rsidRPr="000F4C40" w:rsidRDefault="0095678E" w:rsidP="000F4C40">
            <w:pPr>
              <w:tabs>
                <w:tab w:val="decimal" w:pos="864"/>
                <w:tab w:val="decimal" w:pos="960"/>
              </w:tabs>
              <w:spacing w:line="22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980D24C" w14:textId="77777777" w:rsidR="0095678E" w:rsidRPr="000F4C40" w:rsidRDefault="0095678E" w:rsidP="000F4C40">
            <w:pPr>
              <w:spacing w:line="22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E108F8A" w14:textId="57A35244" w:rsidR="0095678E" w:rsidRPr="000F4C40" w:rsidRDefault="0095678E" w:rsidP="000F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right="-10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C5F8A7C" w14:textId="77777777" w:rsidR="0095678E" w:rsidRPr="000F4C40" w:rsidRDefault="0095678E" w:rsidP="000F4C40">
            <w:pPr>
              <w:tabs>
                <w:tab w:val="left" w:pos="1050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A99D838" w14:textId="703B0302" w:rsidR="0095678E" w:rsidRPr="000F4C40" w:rsidRDefault="0095678E" w:rsidP="000F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2055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5678E" w:rsidRPr="00445D4E" w14:paraId="505B0215" w14:textId="77777777" w:rsidTr="007A2539">
        <w:tc>
          <w:tcPr>
            <w:tcW w:w="3690" w:type="dxa"/>
          </w:tcPr>
          <w:p w14:paraId="268B8E14" w14:textId="4710AAAF" w:rsidR="0095678E" w:rsidRPr="008F7775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52D66CB5" w14:textId="1739A0F5" w:rsidR="0095678E" w:rsidRPr="00C36A98" w:rsidRDefault="0095678E" w:rsidP="0095678E">
            <w:pPr>
              <w:tabs>
                <w:tab w:val="decimal" w:pos="864"/>
                <w:tab w:val="decimal" w:pos="960"/>
              </w:tabs>
              <w:spacing w:line="220" w:lineRule="exac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5349F" w14:textId="77777777" w:rsidR="0095678E" w:rsidRPr="00C36A98" w:rsidRDefault="0095678E" w:rsidP="0095678E">
            <w:pPr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gridSpan w:val="2"/>
          </w:tcPr>
          <w:p w14:paraId="53907B92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E178A3" w14:textId="77777777" w:rsidR="0095678E" w:rsidRPr="00C36A98" w:rsidRDefault="0095678E" w:rsidP="0095678E">
            <w:pPr>
              <w:tabs>
                <w:tab w:val="left" w:pos="1050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778CCF0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2055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678E" w:rsidRPr="00445D4E" w14:paraId="0C6C88BC" w14:textId="77777777" w:rsidTr="007A2539">
        <w:tc>
          <w:tcPr>
            <w:tcW w:w="3690" w:type="dxa"/>
          </w:tcPr>
          <w:p w14:paraId="563F71E5" w14:textId="05953980" w:rsidR="0095678E" w:rsidRPr="00445D4E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B014059" w14:textId="6FEE4922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5A0E6E39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6A75D04" w14:textId="1F854409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70" w:type="dxa"/>
            <w:gridSpan w:val="2"/>
          </w:tcPr>
          <w:p w14:paraId="0DA85A44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4E5BC10" w14:textId="62AC0013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95678E" w:rsidRPr="00445D4E" w14:paraId="00BD7EBF" w14:textId="77777777" w:rsidTr="007A2539">
        <w:tc>
          <w:tcPr>
            <w:tcW w:w="3690" w:type="dxa"/>
          </w:tcPr>
          <w:p w14:paraId="4AD3071C" w14:textId="0B38E90D" w:rsidR="0095678E" w:rsidRPr="00445D4E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1CC4ACAB" w14:textId="7613D166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270" w:type="dxa"/>
          </w:tcPr>
          <w:p w14:paraId="4020DA63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766DFA1" w14:textId="2E0BD6FB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70" w:type="dxa"/>
            <w:gridSpan w:val="2"/>
          </w:tcPr>
          <w:p w14:paraId="509E1142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B08EEC9" w14:textId="6CD01691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</w:tr>
      <w:tr w:rsidR="0095678E" w:rsidRPr="00445D4E" w14:paraId="2997D4B1" w14:textId="77777777" w:rsidTr="007A2539">
        <w:tc>
          <w:tcPr>
            <w:tcW w:w="3690" w:type="dxa"/>
          </w:tcPr>
          <w:p w14:paraId="6093B485" w14:textId="7E8466D1" w:rsidR="0095678E" w:rsidRPr="00445D4E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1D813899" w14:textId="155B4044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336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017</w:t>
            </w:r>
          </w:p>
        </w:tc>
        <w:tc>
          <w:tcPr>
            <w:tcW w:w="270" w:type="dxa"/>
          </w:tcPr>
          <w:p w14:paraId="0164F6BD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95A6A22" w14:textId="2E19AB01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612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270" w:type="dxa"/>
            <w:gridSpan w:val="2"/>
          </w:tcPr>
          <w:p w14:paraId="3CA65A0B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4D9261C" w14:textId="3F5D79A1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336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017</w:t>
            </w:r>
          </w:p>
        </w:tc>
      </w:tr>
      <w:tr w:rsidR="000F4C40" w:rsidRPr="000F4C40" w14:paraId="5FB7E182" w14:textId="77777777" w:rsidTr="002B772E">
        <w:trPr>
          <w:trHeight w:hRule="exact" w:val="144"/>
        </w:trPr>
        <w:tc>
          <w:tcPr>
            <w:tcW w:w="3690" w:type="dxa"/>
          </w:tcPr>
          <w:p w14:paraId="212C8C71" w14:textId="77777777" w:rsidR="000F4C40" w:rsidRPr="000F4C40" w:rsidRDefault="000F4C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5148B0A" w14:textId="77777777" w:rsidR="000F4C40" w:rsidRPr="000F4C40" w:rsidRDefault="000F4C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026DD1E" w14:textId="77777777" w:rsidR="000F4C40" w:rsidRPr="000F4C40" w:rsidRDefault="000F4C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gridSpan w:val="2"/>
          </w:tcPr>
          <w:p w14:paraId="2DFDA39D" w14:textId="77777777" w:rsidR="000F4C40" w:rsidRPr="000F4C40" w:rsidRDefault="000F4C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right="-10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767A7E19" w14:textId="77777777" w:rsidR="000F4C40" w:rsidRPr="000F4C40" w:rsidRDefault="000F4C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10" w:type="dxa"/>
            <w:gridSpan w:val="3"/>
          </w:tcPr>
          <w:p w14:paraId="54446A89" w14:textId="77777777" w:rsidR="000F4C40" w:rsidRPr="000F4C40" w:rsidRDefault="000F4C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5678E" w:rsidRPr="00445D4E" w14:paraId="7FDAD4D2" w14:textId="77777777" w:rsidTr="007A2539">
        <w:tc>
          <w:tcPr>
            <w:tcW w:w="3690" w:type="dxa"/>
          </w:tcPr>
          <w:p w14:paraId="3F53FD73" w14:textId="5E386482" w:rsidR="0095678E" w:rsidRPr="00AB351F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142EF088" w14:textId="77777777" w:rsidR="0095678E" w:rsidRPr="004B0E97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CE5D62" w14:textId="77777777" w:rsidR="0095678E" w:rsidRPr="00445D4E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2E1597B" w14:textId="77777777" w:rsidR="0095678E" w:rsidRPr="00445D4E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A32BE91" w14:textId="77777777" w:rsidR="0095678E" w:rsidRPr="00445D4E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02328A4" w14:textId="77777777" w:rsidR="0095678E" w:rsidRPr="004B0E97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678E" w:rsidRPr="00445D4E" w14:paraId="57725615" w14:textId="77777777" w:rsidTr="007A2539">
        <w:tc>
          <w:tcPr>
            <w:tcW w:w="3690" w:type="dxa"/>
          </w:tcPr>
          <w:p w14:paraId="092373CE" w14:textId="7E525722" w:rsidR="0095678E" w:rsidRPr="00445D4E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301E4E86" w14:textId="6929BDD3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369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270" w:type="dxa"/>
          </w:tcPr>
          <w:p w14:paraId="15B7365C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0AD2C6F" w14:textId="2ACA8B58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451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70" w:type="dxa"/>
            <w:gridSpan w:val="2"/>
          </w:tcPr>
          <w:p w14:paraId="7E8E5CF6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2418AAF" w14:textId="7E33F917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369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95678E" w:rsidRPr="00445D4E" w14:paraId="505C7E82" w14:textId="77777777" w:rsidTr="007A2539">
        <w:tc>
          <w:tcPr>
            <w:tcW w:w="3690" w:type="dxa"/>
          </w:tcPr>
          <w:p w14:paraId="585D3CDE" w14:textId="7B1C6DB3" w:rsidR="0095678E" w:rsidRPr="00445D4E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0BF4F74E" w14:textId="6B22E0AF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085</w:t>
            </w:r>
          </w:p>
        </w:tc>
        <w:tc>
          <w:tcPr>
            <w:tcW w:w="270" w:type="dxa"/>
          </w:tcPr>
          <w:p w14:paraId="4FC018F7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78AAD53" w14:textId="1DBC7576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029</w:t>
            </w:r>
          </w:p>
        </w:tc>
        <w:tc>
          <w:tcPr>
            <w:tcW w:w="270" w:type="dxa"/>
            <w:gridSpan w:val="2"/>
          </w:tcPr>
          <w:p w14:paraId="3E280AB7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B10D8DD" w14:textId="4893D9C3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085</w:t>
            </w:r>
          </w:p>
        </w:tc>
      </w:tr>
      <w:tr w:rsidR="0095678E" w:rsidRPr="00445D4E" w14:paraId="57BC6565" w14:textId="77777777" w:rsidTr="007A2539">
        <w:tc>
          <w:tcPr>
            <w:tcW w:w="3690" w:type="dxa"/>
          </w:tcPr>
          <w:p w14:paraId="076E348C" w14:textId="5462CAC7" w:rsidR="0095678E" w:rsidRPr="00445D4E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29E280E1" w14:textId="4C145006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289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270" w:type="dxa"/>
          </w:tcPr>
          <w:p w14:paraId="7176FD0B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CD68FDF" w14:textId="24058A77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473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270" w:type="dxa"/>
            <w:gridSpan w:val="2"/>
          </w:tcPr>
          <w:p w14:paraId="4E5A4809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0EAB8B2" w14:textId="5FA23B04" w:rsidR="0095678E" w:rsidRPr="00C36A98" w:rsidRDefault="00A42740" w:rsidP="000F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289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</w:tr>
      <w:tr w:rsidR="0095678E" w:rsidRPr="00445D4E" w14:paraId="2CF89077" w14:textId="77777777" w:rsidTr="007A2539">
        <w:tc>
          <w:tcPr>
            <w:tcW w:w="3690" w:type="dxa"/>
          </w:tcPr>
          <w:p w14:paraId="718AC0A2" w14:textId="252006A9" w:rsidR="0095678E" w:rsidRPr="00AB351F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730D0B19" w14:textId="508AD1AB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before="100" w:beforeAutospacing="1" w:line="220" w:lineRule="exact"/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C36A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6FAED9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593A2E9" w14:textId="2192A3B4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70" w:type="dxa"/>
            <w:gridSpan w:val="2"/>
          </w:tcPr>
          <w:p w14:paraId="5BDD8395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581BB3B" w14:textId="4457399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36A9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678E" w:rsidRPr="00445D4E" w14:paraId="62069E8B" w14:textId="77777777" w:rsidTr="007A2539">
        <w:tc>
          <w:tcPr>
            <w:tcW w:w="3690" w:type="dxa"/>
          </w:tcPr>
          <w:p w14:paraId="56CAEA63" w14:textId="0F0BDADE" w:rsidR="0095678E" w:rsidRPr="00AB351F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70" w:type="dxa"/>
          </w:tcPr>
          <w:p w14:paraId="418ECAE8" w14:textId="1920307D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270" w:type="dxa"/>
          </w:tcPr>
          <w:p w14:paraId="1E0AF230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4F9CEFD" w14:textId="6E641378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  <w:tc>
          <w:tcPr>
            <w:tcW w:w="270" w:type="dxa"/>
            <w:gridSpan w:val="2"/>
          </w:tcPr>
          <w:p w14:paraId="1E86988D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B67391C" w14:textId="491502B2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</w:tr>
      <w:tr w:rsidR="0095678E" w:rsidRPr="00445D4E" w14:paraId="45B85A58" w14:textId="77777777" w:rsidTr="007A2539">
        <w:tc>
          <w:tcPr>
            <w:tcW w:w="3690" w:type="dxa"/>
          </w:tcPr>
          <w:p w14:paraId="32FD1D41" w14:textId="1C9D1F0C" w:rsidR="0095678E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170" w:type="dxa"/>
          </w:tcPr>
          <w:p w14:paraId="33580986" w14:textId="4F6F23BF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270" w:type="dxa"/>
          </w:tcPr>
          <w:p w14:paraId="53723B63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05D1968" w14:textId="277586EB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270" w:type="dxa"/>
            <w:gridSpan w:val="2"/>
          </w:tcPr>
          <w:p w14:paraId="6EA49FD1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745A42D" w14:textId="55D55CD7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</w:tr>
      <w:tr w:rsidR="0095678E" w:rsidRPr="00445D4E" w14:paraId="2E9952C4" w14:textId="77777777" w:rsidTr="007A2539">
        <w:tc>
          <w:tcPr>
            <w:tcW w:w="3690" w:type="dxa"/>
          </w:tcPr>
          <w:p w14:paraId="4C6EAF85" w14:textId="7F0A4AF7" w:rsidR="0095678E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4D505B14" w14:textId="3CC60DB4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270" w:type="dxa"/>
          </w:tcPr>
          <w:p w14:paraId="1EC2FF56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9CA3D64" w14:textId="6059CDF3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684</w:t>
            </w:r>
          </w:p>
        </w:tc>
        <w:tc>
          <w:tcPr>
            <w:tcW w:w="270" w:type="dxa"/>
            <w:gridSpan w:val="2"/>
          </w:tcPr>
          <w:p w14:paraId="1EA1F32E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36FAEFF" w14:textId="006C2DFA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5678E" w:rsidRPr="00C36A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</w:tr>
      <w:tr w:rsidR="0095678E" w:rsidRPr="00445D4E" w14:paraId="7FA23760" w14:textId="77777777" w:rsidTr="007A2539">
        <w:tc>
          <w:tcPr>
            <w:tcW w:w="3690" w:type="dxa"/>
          </w:tcPr>
          <w:p w14:paraId="22BC0609" w14:textId="2610597E" w:rsidR="0095678E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ค่าตอบแทนกรรมการตรวจสอบ</w:t>
            </w:r>
          </w:p>
        </w:tc>
        <w:tc>
          <w:tcPr>
            <w:tcW w:w="1170" w:type="dxa"/>
          </w:tcPr>
          <w:p w14:paraId="224048D5" w14:textId="3ACDEA37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1736EAC0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0D87349" w14:textId="335410AE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270" w:type="dxa"/>
            <w:gridSpan w:val="2"/>
          </w:tcPr>
          <w:p w14:paraId="7ACB7F73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04EF1E1" w14:textId="5797E286" w:rsidR="0095678E" w:rsidRPr="00C36A98" w:rsidRDefault="00A42740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95678E" w:rsidRPr="00445D4E" w14:paraId="1E0C313A" w14:textId="77777777" w:rsidTr="007A2539">
        <w:tc>
          <w:tcPr>
            <w:tcW w:w="3690" w:type="dxa"/>
          </w:tcPr>
          <w:p w14:paraId="0D335AA2" w14:textId="45443D15" w:rsidR="0095678E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28BCF7" w14:textId="49EE0498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E6077A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AB9B28F" w14:textId="14B068ED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103C642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572BEBE" w14:textId="4EB60BB6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  <w:tab w:val="decimal" w:pos="205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678E" w:rsidRPr="00445D4E" w14:paraId="41F66918" w14:textId="77777777" w:rsidTr="007A2539">
        <w:tc>
          <w:tcPr>
            <w:tcW w:w="3690" w:type="dxa"/>
          </w:tcPr>
          <w:p w14:paraId="54C94C5F" w14:textId="38EC2720" w:rsidR="0095678E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4983AB3B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4CE4A7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FECBBED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7F24419" w14:textId="77777777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EA7445D" w14:textId="24D5A9A2" w:rsidR="0095678E" w:rsidRPr="00C36A98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  <w:tab w:val="decimal" w:pos="205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678E" w:rsidRPr="00445D4E" w14:paraId="19C2C13F" w14:textId="77777777" w:rsidTr="002B772E">
        <w:tc>
          <w:tcPr>
            <w:tcW w:w="3690" w:type="dxa"/>
            <w:shd w:val="clear" w:color="auto" w:fill="auto"/>
          </w:tcPr>
          <w:p w14:paraId="252A983C" w14:textId="5266647C" w:rsidR="0095678E" w:rsidRPr="00292C8B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C8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6E1EF974" w14:textId="7FFD7496" w:rsidR="0095678E" w:rsidRPr="00292C8B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54D82B" w14:textId="77777777" w:rsidR="0095678E" w:rsidRPr="00292C8B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2F5BB5F" w14:textId="5E445F00" w:rsidR="0095678E" w:rsidRPr="00292C8B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821E581" w14:textId="77777777" w:rsidR="0095678E" w:rsidRPr="00292C8B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6A85600D" w14:textId="19EAC2EB" w:rsidR="0095678E" w:rsidRPr="00292C8B" w:rsidRDefault="0095678E" w:rsidP="00956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C8B" w:rsidRPr="00445D4E" w14:paraId="388CDDDB" w14:textId="77777777" w:rsidTr="002B772E">
        <w:tc>
          <w:tcPr>
            <w:tcW w:w="3690" w:type="dxa"/>
            <w:shd w:val="clear" w:color="auto" w:fill="auto"/>
          </w:tcPr>
          <w:p w14:paraId="06DA9143" w14:textId="6EF82F7A" w:rsidR="00292C8B" w:rsidRPr="00292C8B" w:rsidRDefault="00292C8B" w:rsidP="00292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0A0358E9" w14:textId="66C8F45B" w:rsidR="00292C8B" w:rsidRPr="00292C8B" w:rsidRDefault="003134A1" w:rsidP="00292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A1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  <w:r w:rsidR="002B772E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3134A1">
              <w:rPr>
                <w:rFonts w:asciiTheme="majorBidi" w:hAnsiTheme="majorBidi" w:cstheme="majorBidi" w:hint="cs"/>
                <w:sz w:val="30"/>
                <w:szCs w:val="30"/>
              </w:rPr>
              <w:t>960</w:t>
            </w:r>
          </w:p>
        </w:tc>
        <w:tc>
          <w:tcPr>
            <w:tcW w:w="270" w:type="dxa"/>
            <w:shd w:val="clear" w:color="auto" w:fill="auto"/>
          </w:tcPr>
          <w:p w14:paraId="3D76A482" w14:textId="77777777" w:rsidR="00292C8B" w:rsidRPr="00292C8B" w:rsidRDefault="00292C8B" w:rsidP="00292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B91DC1B" w14:textId="7ED14156" w:rsidR="00292C8B" w:rsidRPr="00292C8B" w:rsidRDefault="003134A1" w:rsidP="00292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A1">
              <w:rPr>
                <w:rFonts w:asciiTheme="majorBidi" w:hAnsiTheme="majorBidi" w:cstheme="majorBidi" w:hint="cs"/>
                <w:sz w:val="30"/>
                <w:szCs w:val="30"/>
              </w:rPr>
              <w:t>21</w:t>
            </w:r>
            <w:r w:rsidR="002B772E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3134A1">
              <w:rPr>
                <w:rFonts w:asciiTheme="majorBidi" w:hAnsiTheme="majorBidi" w:cstheme="majorBidi" w:hint="cs"/>
                <w:sz w:val="30"/>
                <w:szCs w:val="30"/>
              </w:rPr>
              <w:t>916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B5B938" w14:textId="77777777" w:rsidR="00292C8B" w:rsidRPr="00292C8B" w:rsidRDefault="00292C8B" w:rsidP="00292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78F8923" w14:textId="5641AC9C" w:rsidR="00292C8B" w:rsidRPr="00292C8B" w:rsidRDefault="003134A1" w:rsidP="00292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A1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  <w:r w:rsidR="002B772E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3134A1">
              <w:rPr>
                <w:rFonts w:asciiTheme="majorBidi" w:hAnsiTheme="majorBidi" w:cstheme="majorBidi" w:hint="cs"/>
                <w:sz w:val="30"/>
                <w:szCs w:val="30"/>
              </w:rPr>
              <w:t>960</w:t>
            </w:r>
          </w:p>
        </w:tc>
      </w:tr>
      <w:tr w:rsidR="00292C8B" w:rsidRPr="00445D4E" w14:paraId="2CB75340" w14:textId="77777777" w:rsidTr="002B772E">
        <w:tc>
          <w:tcPr>
            <w:tcW w:w="3690" w:type="dxa"/>
            <w:shd w:val="clear" w:color="auto" w:fill="auto"/>
          </w:tcPr>
          <w:p w14:paraId="654DEB9E" w14:textId="024BA8A5" w:rsidR="00292C8B" w:rsidRPr="00292C8B" w:rsidRDefault="00292C8B" w:rsidP="00292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54E689" w14:textId="6A117E61" w:rsidR="00292C8B" w:rsidRPr="00292C8B" w:rsidRDefault="003134A1" w:rsidP="00292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A1">
              <w:rPr>
                <w:rFonts w:asciiTheme="majorBidi" w:hAnsiTheme="majorBidi" w:cstheme="majorBidi" w:hint="cs"/>
                <w:sz w:val="30"/>
                <w:szCs w:val="30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491D0351" w14:textId="77777777" w:rsidR="00292C8B" w:rsidRPr="00292C8B" w:rsidRDefault="00292C8B" w:rsidP="00292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15037A" w14:textId="2D068691" w:rsidR="00292C8B" w:rsidRPr="00292C8B" w:rsidRDefault="003134A1" w:rsidP="00292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A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2B772E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3134A1">
              <w:rPr>
                <w:rFonts w:asciiTheme="majorBidi" w:hAnsiTheme="majorBidi" w:cstheme="majorBidi" w:hint="cs"/>
                <w:sz w:val="30"/>
                <w:szCs w:val="30"/>
              </w:rPr>
              <w:t>582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6336358" w14:textId="77777777" w:rsidR="00292C8B" w:rsidRPr="00292C8B" w:rsidRDefault="00292C8B" w:rsidP="00292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7702E7" w14:textId="6D6043BC" w:rsidR="00292C8B" w:rsidRPr="00292C8B" w:rsidRDefault="003134A1" w:rsidP="00292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A1">
              <w:rPr>
                <w:rFonts w:asciiTheme="majorBidi" w:hAnsiTheme="majorBidi" w:cstheme="majorBidi" w:hint="cs"/>
                <w:sz w:val="30"/>
                <w:szCs w:val="30"/>
              </w:rPr>
              <w:t>66</w:t>
            </w:r>
          </w:p>
        </w:tc>
      </w:tr>
      <w:tr w:rsidR="00292C8B" w:rsidRPr="00445D4E" w14:paraId="3F39202F" w14:textId="77777777" w:rsidTr="002B772E">
        <w:tc>
          <w:tcPr>
            <w:tcW w:w="3690" w:type="dxa"/>
            <w:shd w:val="clear" w:color="auto" w:fill="auto"/>
          </w:tcPr>
          <w:p w14:paraId="4D254E5A" w14:textId="2B916A41" w:rsidR="00292C8B" w:rsidRDefault="00292C8B" w:rsidP="00292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BAD0F" w14:textId="03528691" w:rsidR="00292C8B" w:rsidRPr="00292C8B" w:rsidRDefault="003134A1" w:rsidP="00292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3134A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12</w:t>
            </w:r>
            <w:r w:rsidR="002B77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3134A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026</w:t>
            </w:r>
          </w:p>
        </w:tc>
        <w:tc>
          <w:tcPr>
            <w:tcW w:w="270" w:type="dxa"/>
            <w:shd w:val="clear" w:color="auto" w:fill="auto"/>
          </w:tcPr>
          <w:p w14:paraId="2B6AF48A" w14:textId="77777777" w:rsidR="00292C8B" w:rsidRPr="00292C8B" w:rsidRDefault="00292C8B" w:rsidP="00292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40EAD" w14:textId="63B91702" w:rsidR="00292C8B" w:rsidRPr="00292C8B" w:rsidRDefault="003134A1" w:rsidP="00292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3134A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23</w:t>
            </w:r>
            <w:r w:rsidR="002B77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3134A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498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23D3B3" w14:textId="77777777" w:rsidR="00292C8B" w:rsidRPr="00292C8B" w:rsidRDefault="00292C8B" w:rsidP="00292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7D2D21" w14:textId="145184FA" w:rsidR="00292C8B" w:rsidRPr="00292C8B" w:rsidRDefault="003134A1" w:rsidP="00292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3134A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12</w:t>
            </w:r>
            <w:r w:rsidR="002B77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3134A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026</w:t>
            </w:r>
          </w:p>
        </w:tc>
      </w:tr>
    </w:tbl>
    <w:p w14:paraId="6083B713" w14:textId="77777777" w:rsidR="00750E07" w:rsidRPr="001739B4" w:rsidRDefault="00750E07">
      <w:pPr>
        <w:rPr>
          <w:rFonts w:asciiTheme="majorBidi" w:hAnsiTheme="majorBidi" w:cstheme="majorBidi"/>
          <w:sz w:val="20"/>
          <w:szCs w:val="20"/>
        </w:rPr>
      </w:pPr>
    </w:p>
    <w:p w14:paraId="67391ADE" w14:textId="43688B1A" w:rsidR="00CC066B" w:rsidRPr="00E808C1" w:rsidRDefault="00E808C1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 xml:space="preserve">ยอดคงเหลือกับกิจการที่เกี่ยวข้องกัน ณ วันที่ </w:t>
      </w:r>
      <w:r w:rsidR="00A42740" w:rsidRPr="00A42740">
        <w:rPr>
          <w:rFonts w:ascii="Angsana New" w:hAnsi="Angsana New" w:hint="cs"/>
          <w:sz w:val="30"/>
          <w:szCs w:val="30"/>
        </w:rPr>
        <w:t>30</w:t>
      </w:r>
      <w:r w:rsidR="00C621D0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  <w:r w:rsidR="00C621D0">
        <w:rPr>
          <w:rFonts w:ascii="Angsana New" w:hAnsi="Angsana New" w:hint="cs"/>
          <w:sz w:val="30"/>
          <w:szCs w:val="30"/>
          <w:cs/>
        </w:rPr>
        <w:t xml:space="preserve"> และ</w:t>
      </w:r>
      <w:r w:rsidR="0095678E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31</w:t>
      </w:r>
      <w:r w:rsidR="00C621D0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6B352FB" w14:textId="77777777" w:rsidR="008D3612" w:rsidRPr="001739B4" w:rsidRDefault="008D3612" w:rsidP="008D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0"/>
          <w:szCs w:val="20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850"/>
        <w:gridCol w:w="1530"/>
        <w:gridCol w:w="261"/>
        <w:gridCol w:w="1629"/>
      </w:tblGrid>
      <w:tr w:rsidR="001739B4" w:rsidRPr="00B0181B" w14:paraId="1DE1624E" w14:textId="5DD5EFFB" w:rsidTr="002D7731">
        <w:trPr>
          <w:trHeight w:val="829"/>
          <w:tblHeader/>
        </w:trPr>
        <w:tc>
          <w:tcPr>
            <w:tcW w:w="5859" w:type="dxa"/>
            <w:gridSpan w:val="2"/>
          </w:tcPr>
          <w:p w14:paraId="78831E2E" w14:textId="77777777" w:rsidR="001739B4" w:rsidRPr="00B0181B" w:rsidRDefault="001739B4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2F77B181" w14:textId="1C32891E" w:rsidR="001739B4" w:rsidRPr="00B0181B" w:rsidRDefault="001739B4" w:rsidP="00EC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2D7731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  <w:r w:rsidR="00EC70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1739B4" w:rsidRPr="00B0181B" w14:paraId="06E1115E" w14:textId="691C9DFD" w:rsidTr="002D7731">
        <w:trPr>
          <w:trHeight w:val="414"/>
          <w:tblHeader/>
        </w:trPr>
        <w:tc>
          <w:tcPr>
            <w:tcW w:w="5859" w:type="dxa"/>
            <w:gridSpan w:val="2"/>
          </w:tcPr>
          <w:p w14:paraId="6A8505E7" w14:textId="77777777" w:rsidR="001739B4" w:rsidRPr="00B0181B" w:rsidRDefault="001739B4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C405845" w14:textId="2DB1998C" w:rsidR="001739B4" w:rsidRPr="00284595" w:rsidRDefault="00A42740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3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0</w:t>
            </w:r>
            <w:r w:rsidR="001739B4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1" w:type="dxa"/>
          </w:tcPr>
          <w:p w14:paraId="1B871161" w14:textId="77777777" w:rsidR="001739B4" w:rsidRPr="00B0181B" w:rsidRDefault="001739B4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9" w:type="dxa"/>
          </w:tcPr>
          <w:p w14:paraId="27B28690" w14:textId="203056A2" w:rsidR="001739B4" w:rsidRPr="00284595" w:rsidRDefault="00A42740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31</w:t>
            </w:r>
            <w:r w:rsidR="001739B4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1739B4" w:rsidRPr="00B0181B" w14:paraId="5C6C0695" w14:textId="526516F8" w:rsidTr="002D7731">
        <w:trPr>
          <w:trHeight w:val="414"/>
          <w:tblHeader/>
        </w:trPr>
        <w:tc>
          <w:tcPr>
            <w:tcW w:w="5859" w:type="dxa"/>
            <w:gridSpan w:val="2"/>
          </w:tcPr>
          <w:p w14:paraId="0363E877" w14:textId="77777777" w:rsidR="001739B4" w:rsidRPr="00B0181B" w:rsidRDefault="001739B4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AD9E23E" w14:textId="3EED6BAB" w:rsidR="001739B4" w:rsidRPr="00B0181B" w:rsidRDefault="00A42740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61" w:type="dxa"/>
          </w:tcPr>
          <w:p w14:paraId="03C9232B" w14:textId="77777777" w:rsidR="001739B4" w:rsidRPr="00B0181B" w:rsidRDefault="001739B4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9" w:type="dxa"/>
          </w:tcPr>
          <w:p w14:paraId="5656D667" w14:textId="30D7C614" w:rsidR="001739B4" w:rsidRPr="00B0181B" w:rsidRDefault="00A42740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6E55A0" w:rsidRPr="00B0181B" w14:paraId="7FAC1E10" w14:textId="277527F6" w:rsidTr="002D7731">
        <w:trPr>
          <w:trHeight w:val="414"/>
          <w:tblHeader/>
        </w:trPr>
        <w:tc>
          <w:tcPr>
            <w:tcW w:w="5859" w:type="dxa"/>
            <w:gridSpan w:val="2"/>
          </w:tcPr>
          <w:p w14:paraId="374561D0" w14:textId="77777777" w:rsidR="006E55A0" w:rsidRPr="00B0181B" w:rsidRDefault="006E55A0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548ACCA0" w14:textId="20AB5C60" w:rsidR="006E55A0" w:rsidRPr="00B0181B" w:rsidRDefault="006E55A0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39B4" w:rsidRPr="00B0181B" w14:paraId="701DE60F" w14:textId="6BD9022B" w:rsidTr="002D7731">
        <w:trPr>
          <w:trHeight w:val="432"/>
        </w:trPr>
        <w:tc>
          <w:tcPr>
            <w:tcW w:w="5859" w:type="dxa"/>
            <w:gridSpan w:val="2"/>
          </w:tcPr>
          <w:p w14:paraId="090A3757" w14:textId="77777777" w:rsidR="001739B4" w:rsidRPr="00B0181B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6F6F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3420" w:type="dxa"/>
            <w:gridSpan w:val="3"/>
          </w:tcPr>
          <w:p w14:paraId="67F9AAE4" w14:textId="77777777" w:rsidR="001739B4" w:rsidRPr="00B0181B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739B4" w:rsidRPr="00B0181B" w14:paraId="5F5C8EA8" w14:textId="3571D451" w:rsidTr="002D7731">
        <w:trPr>
          <w:trHeight w:val="115"/>
        </w:trPr>
        <w:tc>
          <w:tcPr>
            <w:tcW w:w="5859" w:type="dxa"/>
            <w:gridSpan w:val="2"/>
          </w:tcPr>
          <w:p w14:paraId="449796E7" w14:textId="35B50441" w:rsidR="001739B4" w:rsidRPr="00C1540E" w:rsidRDefault="001739B4" w:rsidP="001739B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530" w:type="dxa"/>
          </w:tcPr>
          <w:p w14:paraId="0684F22A" w14:textId="44D79760" w:rsidR="001739B4" w:rsidRPr="001739B4" w:rsidRDefault="00A42740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739B4" w:rsidRPr="001739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261" w:type="dxa"/>
          </w:tcPr>
          <w:p w14:paraId="354AEB5B" w14:textId="77777777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</w:tcPr>
          <w:p w14:paraId="1633E172" w14:textId="00717650" w:rsidR="001739B4" w:rsidRPr="001739B4" w:rsidRDefault="00A42740" w:rsidP="0002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739B4" w:rsidRPr="001739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</w:tr>
      <w:tr w:rsidR="001739B4" w:rsidRPr="00B0181B" w14:paraId="626716C3" w14:textId="77777777" w:rsidTr="002D7731">
        <w:trPr>
          <w:trHeight w:val="115"/>
        </w:trPr>
        <w:tc>
          <w:tcPr>
            <w:tcW w:w="5859" w:type="dxa"/>
            <w:gridSpan w:val="2"/>
          </w:tcPr>
          <w:p w14:paraId="66D6D4A3" w14:textId="1D2B12DB" w:rsidR="001739B4" w:rsidRDefault="001739B4" w:rsidP="001739B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5AA85851" w14:textId="4ECFD99B" w:rsidR="001739B4" w:rsidRPr="001739B4" w:rsidRDefault="001739B4" w:rsidP="0002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739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750F2DF" w14:textId="77777777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</w:tcPr>
          <w:p w14:paraId="47820783" w14:textId="294DF7BE" w:rsidR="001739B4" w:rsidRPr="001739B4" w:rsidRDefault="00A42740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</w:tr>
      <w:tr w:rsidR="001739B4" w:rsidRPr="00B0181B" w14:paraId="3F38C219" w14:textId="505250C7" w:rsidTr="002D7731">
        <w:trPr>
          <w:trHeight w:val="115"/>
        </w:trPr>
        <w:tc>
          <w:tcPr>
            <w:tcW w:w="5859" w:type="dxa"/>
            <w:gridSpan w:val="2"/>
          </w:tcPr>
          <w:p w14:paraId="54A14931" w14:textId="662847A6" w:rsidR="001739B4" w:rsidRPr="00062DCB" w:rsidRDefault="001739B4" w:rsidP="001739B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A81D031" w14:textId="4EC5E910" w:rsidR="001739B4" w:rsidRPr="001739B4" w:rsidRDefault="00A42740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="001739B4" w:rsidRPr="001739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61" w:type="dxa"/>
          </w:tcPr>
          <w:p w14:paraId="711CB726" w14:textId="77777777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75AB145A" w14:textId="77C01778" w:rsidR="001739B4" w:rsidRPr="001739B4" w:rsidRDefault="00A42740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452</w:t>
            </w:r>
            <w:r w:rsidR="001739B4" w:rsidRPr="001739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</w:tr>
      <w:tr w:rsidR="001739B4" w:rsidRPr="001739B4" w14:paraId="124350DF" w14:textId="54EDB478" w:rsidTr="002D7731">
        <w:trPr>
          <w:trHeight w:val="115"/>
        </w:trPr>
        <w:tc>
          <w:tcPr>
            <w:tcW w:w="5859" w:type="dxa"/>
            <w:gridSpan w:val="2"/>
          </w:tcPr>
          <w:p w14:paraId="4F8026D0" w14:textId="33C8440D" w:rsidR="001739B4" w:rsidRPr="001739B4" w:rsidRDefault="001739B4" w:rsidP="001739B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39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5DCF6F" w14:textId="0EB23F7A" w:rsidR="001739B4" w:rsidRPr="001739B4" w:rsidRDefault="00A42740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</w:t>
            </w:r>
            <w:r w:rsidR="001739B4" w:rsidRPr="001739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</w:t>
            </w:r>
          </w:p>
        </w:tc>
        <w:tc>
          <w:tcPr>
            <w:tcW w:w="261" w:type="dxa"/>
          </w:tcPr>
          <w:p w14:paraId="63EB8EF1" w14:textId="77777777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14:paraId="5ED7A78A" w14:textId="0B66AFE2" w:rsidR="001739B4" w:rsidRPr="001739B4" w:rsidRDefault="00A42740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458</w:t>
            </w:r>
            <w:r w:rsidR="001739B4" w:rsidRPr="001739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553</w:t>
            </w:r>
          </w:p>
        </w:tc>
      </w:tr>
      <w:tr w:rsidR="00794690" w:rsidRPr="008C3CB6" w14:paraId="2CE06537" w14:textId="77777777" w:rsidTr="002D7731">
        <w:trPr>
          <w:trHeight w:val="115"/>
        </w:trPr>
        <w:tc>
          <w:tcPr>
            <w:tcW w:w="5859" w:type="dxa"/>
            <w:gridSpan w:val="2"/>
          </w:tcPr>
          <w:p w14:paraId="351BFBC2" w14:textId="77777777" w:rsidR="00794690" w:rsidRPr="008C3CB6" w:rsidRDefault="00794690" w:rsidP="001739B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D960118" w14:textId="77777777" w:rsidR="00794690" w:rsidRPr="008C3CB6" w:rsidRDefault="00794690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1" w:type="dxa"/>
          </w:tcPr>
          <w:p w14:paraId="4EB4B15C" w14:textId="77777777" w:rsidR="00794690" w:rsidRPr="008C3CB6" w:rsidRDefault="00794690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050506BE" w14:textId="77777777" w:rsidR="00794690" w:rsidRPr="008C3CB6" w:rsidRDefault="00794690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1739B4" w:rsidRPr="00B0181B" w14:paraId="3A50FD74" w14:textId="114C84A2" w:rsidTr="002D7731">
        <w:trPr>
          <w:trHeight w:hRule="exact" w:val="427"/>
        </w:trPr>
        <w:tc>
          <w:tcPr>
            <w:tcW w:w="5859" w:type="dxa"/>
            <w:gridSpan w:val="2"/>
          </w:tcPr>
          <w:p w14:paraId="01677F03" w14:textId="3B459368" w:rsidR="001739B4" w:rsidRPr="00B0181B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="007946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หมุนเวียน</w:t>
            </w:r>
            <w:r w:rsidRPr="003002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530" w:type="dxa"/>
          </w:tcPr>
          <w:p w14:paraId="7A803CF9" w14:textId="77777777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24B02714" w14:textId="77777777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</w:tcPr>
          <w:p w14:paraId="14D7EAA2" w14:textId="77777777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39B4" w:rsidRPr="00B0181B" w14:paraId="515A482B" w14:textId="04AFECBB" w:rsidTr="002D7731">
        <w:trPr>
          <w:trHeight w:val="396"/>
        </w:trPr>
        <w:tc>
          <w:tcPr>
            <w:tcW w:w="5859" w:type="dxa"/>
            <w:gridSpan w:val="2"/>
          </w:tcPr>
          <w:p w14:paraId="7A7D55AB" w14:textId="0A51C0A6" w:rsidR="001739B4" w:rsidRPr="00B0181B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4" w:name="_Hlk31287039"/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530" w:type="dxa"/>
            <w:shd w:val="clear" w:color="auto" w:fill="auto"/>
          </w:tcPr>
          <w:p w14:paraId="354C82D3" w14:textId="6140C1DB" w:rsidR="001739B4" w:rsidRPr="001739B4" w:rsidRDefault="00A42740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739B4" w:rsidRPr="001739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975</w:t>
            </w:r>
          </w:p>
        </w:tc>
        <w:tc>
          <w:tcPr>
            <w:tcW w:w="261" w:type="dxa"/>
          </w:tcPr>
          <w:p w14:paraId="53439C50" w14:textId="77777777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</w:tcPr>
          <w:p w14:paraId="63D083B9" w14:textId="36946864" w:rsidR="001739B4" w:rsidRPr="001739B4" w:rsidRDefault="00A42740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</w:tr>
      <w:tr w:rsidR="001739B4" w:rsidRPr="00B0181B" w14:paraId="7E11D1A4" w14:textId="2A85CE9E" w:rsidTr="002D7731">
        <w:trPr>
          <w:trHeight w:val="414"/>
        </w:trPr>
        <w:tc>
          <w:tcPr>
            <w:tcW w:w="5859" w:type="dxa"/>
            <w:gridSpan w:val="2"/>
          </w:tcPr>
          <w:p w14:paraId="39051013" w14:textId="46B8DEF7" w:rsidR="001739B4" w:rsidRPr="00B0181B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  <w:shd w:val="clear" w:color="auto" w:fill="auto"/>
          </w:tcPr>
          <w:p w14:paraId="12468BBC" w14:textId="0EA1460B" w:rsidR="001739B4" w:rsidRPr="001739B4" w:rsidRDefault="00A42740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739B4" w:rsidRPr="001739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261" w:type="dxa"/>
          </w:tcPr>
          <w:p w14:paraId="376B752D" w14:textId="77777777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</w:tcPr>
          <w:p w14:paraId="307B1CEF" w14:textId="6C3B9949" w:rsidR="001739B4" w:rsidRPr="001739B4" w:rsidRDefault="00A42740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739B4" w:rsidRPr="001739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</w:tr>
      <w:tr w:rsidR="001739B4" w:rsidRPr="00B0181B" w14:paraId="504B3533" w14:textId="77777777" w:rsidTr="002D7731">
        <w:trPr>
          <w:trHeight w:val="396"/>
        </w:trPr>
        <w:tc>
          <w:tcPr>
            <w:tcW w:w="5859" w:type="dxa"/>
            <w:gridSpan w:val="2"/>
          </w:tcPr>
          <w:p w14:paraId="08D1F83F" w14:textId="4ADED81A" w:rsid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7A2D2C53" w14:textId="0F3BC479" w:rsidR="001739B4" w:rsidRPr="001739B4" w:rsidRDefault="00A42740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739B4" w:rsidRPr="001739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261" w:type="dxa"/>
          </w:tcPr>
          <w:p w14:paraId="320A6922" w14:textId="77777777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</w:tcPr>
          <w:p w14:paraId="5470164A" w14:textId="1D52B48C" w:rsidR="001739B4" w:rsidRPr="001739B4" w:rsidRDefault="00A42740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739B4" w:rsidRPr="001739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</w:tr>
      <w:tr w:rsidR="001739B4" w:rsidRPr="001739B4" w14:paraId="274FFF1C" w14:textId="3D2E7103" w:rsidTr="002D7731">
        <w:trPr>
          <w:trHeight w:val="396"/>
        </w:trPr>
        <w:tc>
          <w:tcPr>
            <w:tcW w:w="5859" w:type="dxa"/>
            <w:gridSpan w:val="2"/>
          </w:tcPr>
          <w:p w14:paraId="0BC5A691" w14:textId="291E487A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39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3AFDD" w14:textId="5718BDCD" w:rsidR="001739B4" w:rsidRPr="001739B4" w:rsidRDefault="00A42740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1739B4" w:rsidRPr="001739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</w:t>
            </w:r>
          </w:p>
        </w:tc>
        <w:tc>
          <w:tcPr>
            <w:tcW w:w="261" w:type="dxa"/>
          </w:tcPr>
          <w:p w14:paraId="14CE8B0D" w14:textId="77777777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2B93C6D" w14:textId="1C31EADB" w:rsidR="001739B4" w:rsidRPr="001739B4" w:rsidRDefault="00A42740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1739B4" w:rsidRPr="001739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</w:t>
            </w:r>
          </w:p>
        </w:tc>
      </w:tr>
      <w:bookmarkEnd w:id="4"/>
      <w:tr w:rsidR="001739B4" w:rsidRPr="00C52C41" w14:paraId="067F3CFA" w14:textId="5BE92B00" w:rsidTr="002D7731">
        <w:trPr>
          <w:trHeight w:hRule="exact" w:val="427"/>
        </w:trPr>
        <w:tc>
          <w:tcPr>
            <w:tcW w:w="5859" w:type="dxa"/>
            <w:gridSpan w:val="2"/>
          </w:tcPr>
          <w:p w14:paraId="15B7B38E" w14:textId="7EB82744" w:rsidR="001739B4" w:rsidRPr="00C52C41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978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เจ้าหนี้การค้า</w:t>
            </w:r>
          </w:p>
        </w:tc>
        <w:tc>
          <w:tcPr>
            <w:tcW w:w="1530" w:type="dxa"/>
          </w:tcPr>
          <w:p w14:paraId="436FF8D8" w14:textId="4A4AA0FD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39AA6164" w14:textId="77777777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9" w:type="dxa"/>
          </w:tcPr>
          <w:p w14:paraId="58671AE2" w14:textId="5A24A13E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739B4" w:rsidRPr="00C52C41" w14:paraId="4CD8AEFC" w14:textId="77777777" w:rsidTr="002D7731">
        <w:trPr>
          <w:trHeight w:val="414"/>
        </w:trPr>
        <w:tc>
          <w:tcPr>
            <w:tcW w:w="5859" w:type="dxa"/>
            <w:gridSpan w:val="2"/>
          </w:tcPr>
          <w:p w14:paraId="7002CAD9" w14:textId="06A96C13" w:rsid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362CCDA2" w14:textId="7C57E9A0" w:rsidR="001739B4" w:rsidRPr="001739B4" w:rsidRDefault="00A42740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1739B4" w:rsidRPr="001739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261" w:type="dxa"/>
          </w:tcPr>
          <w:p w14:paraId="6FD9A1C8" w14:textId="77777777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9" w:type="dxa"/>
          </w:tcPr>
          <w:p w14:paraId="0B205F02" w14:textId="5CD1C668" w:rsidR="001739B4" w:rsidRPr="001739B4" w:rsidRDefault="00A42740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170</w:t>
            </w:r>
            <w:r w:rsidR="001739B4" w:rsidRPr="001739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</w:tr>
      <w:tr w:rsidR="001739B4" w:rsidRPr="00C52C41" w14:paraId="4B631B96" w14:textId="77777777" w:rsidTr="002D7731">
        <w:trPr>
          <w:trHeight w:val="396"/>
        </w:trPr>
        <w:tc>
          <w:tcPr>
            <w:tcW w:w="5859" w:type="dxa"/>
            <w:gridSpan w:val="2"/>
          </w:tcPr>
          <w:p w14:paraId="1E5A4E00" w14:textId="2FF47285" w:rsid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</w:tcPr>
          <w:p w14:paraId="096F104C" w14:textId="28A159BE" w:rsidR="001739B4" w:rsidRPr="001739B4" w:rsidRDefault="00A42740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 w:rsidR="001739B4" w:rsidRPr="001739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047</w:t>
            </w:r>
          </w:p>
        </w:tc>
        <w:tc>
          <w:tcPr>
            <w:tcW w:w="261" w:type="dxa"/>
          </w:tcPr>
          <w:p w14:paraId="04D0F33A" w14:textId="77777777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9" w:type="dxa"/>
            <w:shd w:val="clear" w:color="auto" w:fill="FFFFFF"/>
          </w:tcPr>
          <w:p w14:paraId="5F0FB3B6" w14:textId="648BD1DF" w:rsidR="001739B4" w:rsidRPr="001739B4" w:rsidRDefault="00A42740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179</w:t>
            </w:r>
            <w:r w:rsidR="001739B4" w:rsidRPr="001739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092</w:t>
            </w:r>
          </w:p>
        </w:tc>
      </w:tr>
      <w:tr w:rsidR="001739B4" w:rsidRPr="001739B4" w14:paraId="4C27276E" w14:textId="3D5DC511" w:rsidTr="002D7731">
        <w:trPr>
          <w:trHeight w:val="396"/>
        </w:trPr>
        <w:tc>
          <w:tcPr>
            <w:tcW w:w="5859" w:type="dxa"/>
            <w:gridSpan w:val="2"/>
          </w:tcPr>
          <w:p w14:paraId="5A52F35F" w14:textId="629BC624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39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B4F7853" w14:textId="050A1E00" w:rsidR="001739B4" w:rsidRPr="001739B4" w:rsidRDefault="00A42740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</w:t>
            </w:r>
            <w:r w:rsidR="001739B4" w:rsidRPr="001739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</w:t>
            </w:r>
          </w:p>
        </w:tc>
        <w:tc>
          <w:tcPr>
            <w:tcW w:w="261" w:type="dxa"/>
          </w:tcPr>
          <w:p w14:paraId="72C7E8CF" w14:textId="77777777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A3B332C" w14:textId="75FCA946" w:rsidR="001739B4" w:rsidRPr="001739B4" w:rsidRDefault="00A42740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</w:t>
            </w:r>
            <w:r w:rsidR="001739B4" w:rsidRPr="001739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</w:t>
            </w:r>
          </w:p>
        </w:tc>
      </w:tr>
      <w:tr w:rsidR="001739B4" w:rsidRPr="00C52C41" w14:paraId="1DACAB86" w14:textId="1DA91CD1" w:rsidTr="002D7731">
        <w:trPr>
          <w:trHeight w:val="414"/>
        </w:trPr>
        <w:tc>
          <w:tcPr>
            <w:tcW w:w="5859" w:type="dxa"/>
            <w:gridSpan w:val="2"/>
          </w:tcPr>
          <w:p w14:paraId="152077F6" w14:textId="54B1E6A0" w:rsidR="001739B4" w:rsidRPr="00C52C41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9A6D968" w14:textId="47E95DFE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30EF37BC" w14:textId="77777777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</w:tcPr>
          <w:p w14:paraId="6439EFAD" w14:textId="5EC7B941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39B4" w:rsidRPr="00C52C41" w14:paraId="1B12ED89" w14:textId="484E0F03" w:rsidTr="002D7731">
        <w:trPr>
          <w:gridBefore w:val="1"/>
          <w:wBefore w:w="9" w:type="dxa"/>
          <w:trHeight w:hRule="exact" w:val="427"/>
        </w:trPr>
        <w:tc>
          <w:tcPr>
            <w:tcW w:w="5850" w:type="dxa"/>
          </w:tcPr>
          <w:p w14:paraId="0B8DF8C4" w14:textId="0C7C8182" w:rsidR="001739B4" w:rsidRPr="00C52C41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7946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530" w:type="dxa"/>
          </w:tcPr>
          <w:p w14:paraId="608D237C" w14:textId="57A4AA2C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2197334D" w14:textId="77777777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9" w:type="dxa"/>
          </w:tcPr>
          <w:p w14:paraId="4097CFFD" w14:textId="5A7DCF6C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0048" w:rsidRPr="00C52C41" w14:paraId="3EDF43E6" w14:textId="77777777" w:rsidTr="002D7731">
        <w:trPr>
          <w:gridBefore w:val="1"/>
          <w:wBefore w:w="9" w:type="dxa"/>
          <w:trHeight w:val="414"/>
        </w:trPr>
        <w:tc>
          <w:tcPr>
            <w:tcW w:w="5850" w:type="dxa"/>
          </w:tcPr>
          <w:p w14:paraId="640496B2" w14:textId="241330A2" w:rsidR="00940048" w:rsidRPr="00C52C41" w:rsidRDefault="00940048" w:rsidP="00940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530" w:type="dxa"/>
          </w:tcPr>
          <w:p w14:paraId="1F16282C" w14:textId="54641575" w:rsidR="00940048" w:rsidRPr="00940048" w:rsidRDefault="00A42740" w:rsidP="00940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940048" w:rsidRPr="009400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261" w:type="dxa"/>
          </w:tcPr>
          <w:p w14:paraId="300FDCFA" w14:textId="77777777" w:rsidR="00940048" w:rsidRPr="00940048" w:rsidRDefault="00940048" w:rsidP="00940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9" w:type="dxa"/>
          </w:tcPr>
          <w:p w14:paraId="6B9D371D" w14:textId="31E87808" w:rsidR="00940048" w:rsidRPr="00940048" w:rsidRDefault="00A42740" w:rsidP="00940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940048" w:rsidRPr="009400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</w:tr>
      <w:tr w:rsidR="00940048" w:rsidRPr="00C52C41" w14:paraId="26FA59D9" w14:textId="77777777" w:rsidTr="002D7731">
        <w:trPr>
          <w:gridBefore w:val="1"/>
          <w:wBefore w:w="9" w:type="dxa"/>
          <w:trHeight w:val="396"/>
        </w:trPr>
        <w:tc>
          <w:tcPr>
            <w:tcW w:w="5850" w:type="dxa"/>
          </w:tcPr>
          <w:p w14:paraId="6D76FD24" w14:textId="016080E6" w:rsidR="00940048" w:rsidRDefault="00940048" w:rsidP="00940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08DA45BE" w14:textId="1B557C66" w:rsidR="00940048" w:rsidRPr="00940048" w:rsidRDefault="00940048" w:rsidP="00D4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400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38B240A6" w14:textId="77777777" w:rsidR="00940048" w:rsidRPr="00940048" w:rsidRDefault="00940048" w:rsidP="00940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9" w:type="dxa"/>
          </w:tcPr>
          <w:p w14:paraId="2966E3BE" w14:textId="5B585A02" w:rsidR="00940048" w:rsidRPr="00940048" w:rsidRDefault="00A42740" w:rsidP="00940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  <w:tr w:rsidR="00940048" w:rsidRPr="00C52C41" w14:paraId="5210B2E5" w14:textId="0286DE29" w:rsidTr="002D7731">
        <w:trPr>
          <w:gridBefore w:val="1"/>
          <w:wBefore w:w="9" w:type="dxa"/>
          <w:trHeight w:val="396"/>
        </w:trPr>
        <w:tc>
          <w:tcPr>
            <w:tcW w:w="5850" w:type="dxa"/>
          </w:tcPr>
          <w:p w14:paraId="45DDD5BD" w14:textId="59C0DC7B" w:rsidR="00940048" w:rsidRDefault="00940048" w:rsidP="00940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</w:tcPr>
          <w:p w14:paraId="6A5D7D2A" w14:textId="4A20E8FE" w:rsidR="00940048" w:rsidRPr="00940048" w:rsidRDefault="00A42740" w:rsidP="00940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40048" w:rsidRPr="009400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875</w:t>
            </w:r>
          </w:p>
        </w:tc>
        <w:tc>
          <w:tcPr>
            <w:tcW w:w="261" w:type="dxa"/>
          </w:tcPr>
          <w:p w14:paraId="1F97955E" w14:textId="77777777" w:rsidR="00940048" w:rsidRPr="00940048" w:rsidRDefault="00940048" w:rsidP="00940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9" w:type="dxa"/>
            <w:shd w:val="clear" w:color="auto" w:fill="FFFFFF"/>
          </w:tcPr>
          <w:p w14:paraId="1549FA36" w14:textId="42969412" w:rsidR="00940048" w:rsidRPr="00940048" w:rsidRDefault="00A42740" w:rsidP="00940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40048" w:rsidRPr="009400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</w:tr>
      <w:tr w:rsidR="001739B4" w:rsidRPr="00940048" w14:paraId="2777BEA3" w14:textId="6A7DAED3" w:rsidTr="002D7731">
        <w:trPr>
          <w:gridBefore w:val="1"/>
          <w:wBefore w:w="9" w:type="dxa"/>
          <w:trHeight w:val="396"/>
        </w:trPr>
        <w:tc>
          <w:tcPr>
            <w:tcW w:w="5850" w:type="dxa"/>
          </w:tcPr>
          <w:p w14:paraId="363A17C2" w14:textId="380C53F3" w:rsidR="001739B4" w:rsidRPr="00940048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0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DAE4FB5" w14:textId="0948DA62" w:rsidR="001739B4" w:rsidRPr="00940048" w:rsidRDefault="00A42740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940048" w:rsidRPr="00940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</w:t>
            </w:r>
          </w:p>
        </w:tc>
        <w:tc>
          <w:tcPr>
            <w:tcW w:w="261" w:type="dxa"/>
          </w:tcPr>
          <w:p w14:paraId="5334B19D" w14:textId="77777777" w:rsidR="001739B4" w:rsidRPr="00940048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78EAC61" w14:textId="225BF4DB" w:rsidR="001739B4" w:rsidRPr="00940048" w:rsidRDefault="00A42740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="00940048" w:rsidRPr="00940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</w:tr>
      <w:tr w:rsidR="001739B4" w:rsidRPr="00C52C41" w14:paraId="28A3A166" w14:textId="77777777" w:rsidTr="002D7731">
        <w:trPr>
          <w:gridBefore w:val="1"/>
          <w:wBefore w:w="9" w:type="dxa"/>
          <w:trHeight w:val="396"/>
        </w:trPr>
        <w:tc>
          <w:tcPr>
            <w:tcW w:w="5850" w:type="dxa"/>
          </w:tcPr>
          <w:p w14:paraId="40B35899" w14:textId="77777777" w:rsidR="001739B4" w:rsidRPr="00C52C41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B5ACF3B" w14:textId="77777777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25CCE89F" w14:textId="77777777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FFFFFF"/>
          </w:tcPr>
          <w:p w14:paraId="4104DB9A" w14:textId="77777777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39B4" w:rsidRPr="00C52C41" w14:paraId="59B309AA" w14:textId="7DAB2964" w:rsidTr="002D7731">
        <w:trPr>
          <w:gridBefore w:val="1"/>
          <w:wBefore w:w="9" w:type="dxa"/>
          <w:trHeight w:val="414"/>
        </w:trPr>
        <w:tc>
          <w:tcPr>
            <w:tcW w:w="5850" w:type="dxa"/>
          </w:tcPr>
          <w:p w14:paraId="5A6AD79B" w14:textId="44396F0D" w:rsidR="001739B4" w:rsidRPr="00C52C41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1E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1530" w:type="dxa"/>
          </w:tcPr>
          <w:p w14:paraId="4FDE4D91" w14:textId="77777777" w:rsid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1E52A1F9" w14:textId="77777777" w:rsidR="001739B4" w:rsidRPr="00C52C41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9" w:type="dxa"/>
          </w:tcPr>
          <w:p w14:paraId="631C8F51" w14:textId="77777777" w:rsid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739B4" w:rsidRPr="00C52C41" w14:paraId="70E908D5" w14:textId="77777777" w:rsidTr="002D7731">
        <w:trPr>
          <w:gridBefore w:val="1"/>
          <w:wBefore w:w="9" w:type="dxa"/>
          <w:trHeight w:val="414"/>
        </w:trPr>
        <w:tc>
          <w:tcPr>
            <w:tcW w:w="5850" w:type="dxa"/>
          </w:tcPr>
          <w:p w14:paraId="0F4EF9EE" w14:textId="404578D6" w:rsidR="001739B4" w:rsidRPr="00E61E87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4AF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530" w:type="dxa"/>
          </w:tcPr>
          <w:p w14:paraId="63D6CF1D" w14:textId="77777777" w:rsid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42D47975" w14:textId="77777777" w:rsidR="001739B4" w:rsidRPr="00C52C41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9" w:type="dxa"/>
          </w:tcPr>
          <w:p w14:paraId="6C4442E3" w14:textId="77777777" w:rsid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55636" w:rsidRPr="00C52C41" w14:paraId="6CD04D99" w14:textId="38F4CBD4" w:rsidTr="002D7731">
        <w:trPr>
          <w:gridBefore w:val="1"/>
          <w:wBefore w:w="9" w:type="dxa"/>
          <w:trHeight w:val="110"/>
        </w:trPr>
        <w:tc>
          <w:tcPr>
            <w:tcW w:w="5850" w:type="dxa"/>
          </w:tcPr>
          <w:p w14:paraId="79D7A74D" w14:textId="6CF4234E" w:rsidR="00155636" w:rsidRPr="00C52C41" w:rsidRDefault="00155636" w:rsidP="00BC5550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  <w:r w:rsidRPr="00EA586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บันทึกไว้ในบัญชี </w:t>
            </w:r>
            <w:r w:rsidRPr="00EA5861">
              <w:rPr>
                <w:rFonts w:ascii="Angsana New" w:hAnsi="Angsana New"/>
                <w:sz w:val="30"/>
                <w:szCs w:val="30"/>
              </w:rPr>
              <w:t>“</w:t>
            </w: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794690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A5861"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530" w:type="dxa"/>
            <w:vAlign w:val="bottom"/>
          </w:tcPr>
          <w:p w14:paraId="613A25BD" w14:textId="7D9CEA7B" w:rsidR="00155636" w:rsidRPr="00155636" w:rsidRDefault="00A42740" w:rsidP="0015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55636" w:rsidRPr="001556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934</w:t>
            </w:r>
          </w:p>
        </w:tc>
        <w:tc>
          <w:tcPr>
            <w:tcW w:w="261" w:type="dxa"/>
            <w:vAlign w:val="bottom"/>
          </w:tcPr>
          <w:p w14:paraId="0EC6ABBD" w14:textId="77777777" w:rsidR="00155636" w:rsidRPr="00155636" w:rsidRDefault="00155636" w:rsidP="0015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14:paraId="76B73099" w14:textId="2C096710" w:rsidR="00155636" w:rsidRPr="00155636" w:rsidRDefault="00A42740" w:rsidP="0015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55636" w:rsidRPr="001556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934</w:t>
            </w:r>
          </w:p>
        </w:tc>
      </w:tr>
      <w:tr w:rsidR="00155636" w:rsidRPr="00C52C41" w14:paraId="0AA12E0D" w14:textId="01D241C2" w:rsidTr="002D7731">
        <w:trPr>
          <w:gridBefore w:val="1"/>
          <w:wBefore w:w="9" w:type="dxa"/>
          <w:trHeight w:val="396"/>
        </w:trPr>
        <w:tc>
          <w:tcPr>
            <w:tcW w:w="5850" w:type="dxa"/>
          </w:tcPr>
          <w:p w14:paraId="61918412" w14:textId="7DC87C97" w:rsidR="00155636" w:rsidRPr="00076138" w:rsidRDefault="00155636" w:rsidP="00155636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76138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6848F5E" w14:textId="13234487" w:rsidR="00155636" w:rsidRPr="00155636" w:rsidRDefault="00A42740" w:rsidP="0015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55636" w:rsidRPr="001556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  <w:tc>
          <w:tcPr>
            <w:tcW w:w="261" w:type="dxa"/>
          </w:tcPr>
          <w:p w14:paraId="467CC10B" w14:textId="77777777" w:rsidR="00155636" w:rsidRPr="00155636" w:rsidRDefault="00155636" w:rsidP="0015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3B06B02B" w14:textId="44D6E254" w:rsidR="00155636" w:rsidRPr="00155636" w:rsidRDefault="00A42740" w:rsidP="0015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55636" w:rsidRPr="001556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9E635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739B4" w:rsidRPr="00155636" w14:paraId="0B73F7E2" w14:textId="5554894E" w:rsidTr="002D7731">
        <w:trPr>
          <w:gridBefore w:val="1"/>
          <w:wBefore w:w="9" w:type="dxa"/>
          <w:trHeight w:val="414"/>
        </w:trPr>
        <w:tc>
          <w:tcPr>
            <w:tcW w:w="5850" w:type="dxa"/>
          </w:tcPr>
          <w:p w14:paraId="14AE0BD4" w14:textId="20246A97" w:rsidR="001739B4" w:rsidRPr="00155636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56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4087431" w14:textId="0725A787" w:rsidR="001739B4" w:rsidRPr="00155636" w:rsidRDefault="00A42740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155636" w:rsidRPr="001556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658</w:t>
            </w:r>
          </w:p>
        </w:tc>
        <w:tc>
          <w:tcPr>
            <w:tcW w:w="261" w:type="dxa"/>
          </w:tcPr>
          <w:p w14:paraId="035E7424" w14:textId="77777777" w:rsidR="001739B4" w:rsidRPr="00155636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</w:tcPr>
          <w:p w14:paraId="599A31C3" w14:textId="688DF506" w:rsidR="001739B4" w:rsidRPr="00155636" w:rsidRDefault="00A42740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155636" w:rsidRPr="001556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="009E6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6DA83E26" w14:textId="77777777" w:rsidR="003D49FB" w:rsidRDefault="003D49FB" w:rsidP="00722F52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</w:p>
    <w:p w14:paraId="53F540C6" w14:textId="6A66203C" w:rsidR="00722F52" w:rsidRPr="002B1BE4" w:rsidRDefault="00722F52" w:rsidP="00722F52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2B1BE4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02C2DE59" w14:textId="77777777" w:rsidR="00722F52" w:rsidRPr="004C0263" w:rsidRDefault="00722F52" w:rsidP="00722F52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lang w:val="en-US"/>
        </w:rPr>
      </w:pPr>
    </w:p>
    <w:p w14:paraId="1831029B" w14:textId="59C49061" w:rsidR="006E55A0" w:rsidRPr="00B31F2A" w:rsidRDefault="00794690" w:rsidP="00722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  <w:r w:rsidRPr="00B31F2A">
        <w:rPr>
          <w:rFonts w:ascii="Angsana New" w:hAnsi="Angsana New"/>
          <w:spacing w:val="-2"/>
          <w:sz w:val="30"/>
          <w:szCs w:val="30"/>
          <w:cs/>
        </w:rPr>
        <w:t xml:space="preserve">สัญญาสำคัญที่ทำกับกิจการที่เกี่ยวข้องกันไม่มีการเปลี่ยนแปลงในระหว่างงวดสามเดือนสิ้นสุดวันที่ </w:t>
      </w:r>
      <w:r w:rsidR="00A42740" w:rsidRPr="00B31F2A">
        <w:rPr>
          <w:rFonts w:ascii="Angsana New" w:hAnsi="Angsana New"/>
          <w:spacing w:val="-2"/>
          <w:sz w:val="30"/>
          <w:szCs w:val="30"/>
        </w:rPr>
        <w:t>3</w:t>
      </w:r>
      <w:r w:rsidR="00A42740" w:rsidRPr="00B31F2A">
        <w:rPr>
          <w:rFonts w:ascii="Angsana New" w:hAnsi="Angsana New" w:hint="cs"/>
          <w:spacing w:val="-2"/>
          <w:sz w:val="30"/>
          <w:szCs w:val="30"/>
        </w:rPr>
        <w:t>0</w:t>
      </w:r>
      <w:r w:rsidRPr="00B31F2A">
        <w:rPr>
          <w:rFonts w:ascii="Angsana New" w:hAnsi="Angsana New" w:hint="cs"/>
          <w:spacing w:val="-2"/>
          <w:sz w:val="30"/>
          <w:szCs w:val="30"/>
          <w:cs/>
        </w:rPr>
        <w:t xml:space="preserve"> มิถุนายน</w:t>
      </w:r>
      <w:r w:rsidRPr="00B31F2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42740" w:rsidRPr="00B31F2A">
        <w:rPr>
          <w:rFonts w:ascii="Angsana New" w:hAnsi="Angsana New"/>
          <w:spacing w:val="-2"/>
          <w:sz w:val="30"/>
          <w:szCs w:val="30"/>
        </w:rPr>
        <w:t>2563</w:t>
      </w:r>
    </w:p>
    <w:p w14:paraId="3529A1C7" w14:textId="77777777" w:rsidR="00794690" w:rsidRDefault="0079469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04CDAD2" w14:textId="77777777" w:rsidR="007220B8" w:rsidRDefault="00722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68BA500" w14:textId="5F30056C" w:rsidR="006E55A0" w:rsidRPr="008C3CB6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C3CB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ภาระผูกพัน</w:t>
      </w:r>
    </w:p>
    <w:p w14:paraId="6645E68F" w14:textId="77777777" w:rsidR="006E55A0" w:rsidRPr="007220B8" w:rsidRDefault="006E55A0" w:rsidP="00722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hanging="7"/>
        <w:jc w:val="thaiDistribute"/>
        <w:rPr>
          <w:rFonts w:ascii="Angsana New" w:hAnsi="Angsana New"/>
          <w:sz w:val="22"/>
          <w:szCs w:val="22"/>
        </w:rPr>
      </w:pPr>
    </w:p>
    <w:p w14:paraId="22AAFC01" w14:textId="7AFA7B2D" w:rsidR="006E55A0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0568D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42740" w:rsidRPr="00A42740">
        <w:rPr>
          <w:rFonts w:ascii="Angsana New" w:hAnsi="Angsana New"/>
          <w:sz w:val="30"/>
          <w:szCs w:val="30"/>
        </w:rPr>
        <w:t>30</w:t>
      </w:r>
      <w:r w:rsidR="002A5D68">
        <w:rPr>
          <w:rFonts w:ascii="Angsana New" w:hAnsi="Angsana New"/>
          <w:sz w:val="30"/>
          <w:szCs w:val="30"/>
        </w:rPr>
        <w:t xml:space="preserve"> </w:t>
      </w:r>
      <w:r w:rsidR="002A5D6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  <w:r w:rsidR="002A5D68">
        <w:rPr>
          <w:rFonts w:ascii="Angsana New" w:hAnsi="Angsana New" w:hint="cs"/>
          <w:sz w:val="30"/>
          <w:szCs w:val="30"/>
          <w:cs/>
        </w:rPr>
        <w:t xml:space="preserve"> </w:t>
      </w:r>
      <w:r w:rsidRPr="000568D6">
        <w:rPr>
          <w:rFonts w:ascii="Angsana New" w:hAnsi="Angsana New" w:hint="cs"/>
          <w:sz w:val="30"/>
          <w:szCs w:val="30"/>
          <w:cs/>
        </w:rPr>
        <w:t xml:space="preserve">และ </w:t>
      </w:r>
      <w:r w:rsidR="00A42740" w:rsidRPr="00A42740">
        <w:rPr>
          <w:rFonts w:ascii="Angsana New" w:hAnsi="Angsana New"/>
          <w:sz w:val="30"/>
          <w:szCs w:val="30"/>
        </w:rPr>
        <w:t>31</w:t>
      </w:r>
      <w:r w:rsidRPr="000568D6">
        <w:rPr>
          <w:rFonts w:ascii="Angsana New" w:hAnsi="Angsana New"/>
          <w:sz w:val="30"/>
          <w:szCs w:val="30"/>
          <w:cs/>
        </w:rPr>
        <w:t xml:space="preserve"> มีนาคม</w:t>
      </w:r>
      <w:r w:rsidRPr="000568D6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  <w:r w:rsidRPr="000568D6">
        <w:rPr>
          <w:rFonts w:ascii="Angsana New" w:hAnsi="Angsana New"/>
          <w:sz w:val="30"/>
          <w:szCs w:val="30"/>
          <w:cs/>
        </w:rPr>
        <w:t xml:space="preserve"> บริษัทมีภาระผูกพันกับกิจการที่เกี่ยวข้องกันดังนี้</w:t>
      </w:r>
    </w:p>
    <w:p w14:paraId="1492761A" w14:textId="2F739B48" w:rsidR="008C3CB6" w:rsidRPr="007220B8" w:rsidRDefault="008C3CB6" w:rsidP="00722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rPr>
          <w:rFonts w:ascii="Angsana New" w:hAnsi="Angsana New"/>
          <w:sz w:val="22"/>
          <w:szCs w:val="22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270"/>
        <w:gridCol w:w="1710"/>
      </w:tblGrid>
      <w:tr w:rsidR="002A5D68" w:rsidRPr="003D047D" w14:paraId="2B22B8B2" w14:textId="77777777" w:rsidTr="002A5D68">
        <w:trPr>
          <w:tblHeader/>
        </w:trPr>
        <w:tc>
          <w:tcPr>
            <w:tcW w:w="5670" w:type="dxa"/>
          </w:tcPr>
          <w:p w14:paraId="65330FA0" w14:textId="77777777" w:rsidR="002A5D68" w:rsidRPr="003D047D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690" w:type="dxa"/>
            <w:gridSpan w:val="3"/>
            <w:vMerge w:val="restart"/>
          </w:tcPr>
          <w:p w14:paraId="0658D5AD" w14:textId="117A5F22" w:rsidR="002A5D68" w:rsidRPr="00B0181B" w:rsidRDefault="002A5D68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70B6578B" w14:textId="085D26AC" w:rsidR="002A5D68" w:rsidRPr="000568D6" w:rsidRDefault="002A5D68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2A5D68" w:rsidRPr="003D047D" w14:paraId="1B18DD9E" w14:textId="77777777" w:rsidTr="002A5D68">
        <w:trPr>
          <w:tblHeader/>
        </w:trPr>
        <w:tc>
          <w:tcPr>
            <w:tcW w:w="5670" w:type="dxa"/>
          </w:tcPr>
          <w:p w14:paraId="51F96559" w14:textId="77777777" w:rsidR="002A5D68" w:rsidRPr="003D047D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690" w:type="dxa"/>
            <w:gridSpan w:val="3"/>
            <w:vMerge/>
          </w:tcPr>
          <w:p w14:paraId="1ADCCB1C" w14:textId="77777777" w:rsidR="002A5D68" w:rsidRPr="000568D6" w:rsidRDefault="002A5D68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5D68" w:rsidRPr="003D047D" w14:paraId="3229755B" w14:textId="66610935" w:rsidTr="002A5D68">
        <w:trPr>
          <w:tblHeader/>
        </w:trPr>
        <w:tc>
          <w:tcPr>
            <w:tcW w:w="5670" w:type="dxa"/>
          </w:tcPr>
          <w:p w14:paraId="6C7E2CCC" w14:textId="77777777" w:rsidR="002A5D68" w:rsidRPr="003D047D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10" w:type="dxa"/>
          </w:tcPr>
          <w:p w14:paraId="3F89834C" w14:textId="48E7F3F8" w:rsidR="002A5D68" w:rsidRPr="000568D6" w:rsidRDefault="00A42740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274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2A5D68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197ED7BF" w14:textId="77777777" w:rsidR="002A5D68" w:rsidRPr="000568D6" w:rsidRDefault="002A5D68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2278BC3" w14:textId="307B19B5" w:rsidR="002A5D68" w:rsidRPr="000568D6" w:rsidRDefault="00A42740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2740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A5D68" w:rsidRPr="000568D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2A5D68" w:rsidRPr="003D047D" w14:paraId="0E5F3A5A" w14:textId="492FC55E" w:rsidTr="002A5D68">
        <w:trPr>
          <w:tblHeader/>
        </w:trPr>
        <w:tc>
          <w:tcPr>
            <w:tcW w:w="5670" w:type="dxa"/>
          </w:tcPr>
          <w:p w14:paraId="7B8802C4" w14:textId="77777777" w:rsidR="002A5D68" w:rsidRPr="003D047D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10" w:type="dxa"/>
          </w:tcPr>
          <w:p w14:paraId="2BDF09D2" w14:textId="1F3DD482" w:rsidR="002A5D68" w:rsidRPr="000568D6" w:rsidRDefault="00A42740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688976E" w14:textId="77777777" w:rsidR="002A5D68" w:rsidRPr="000568D6" w:rsidRDefault="002A5D68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1261E24" w14:textId="173D23BC" w:rsidR="002A5D68" w:rsidRPr="000568D6" w:rsidRDefault="00A42740" w:rsidP="00A162E4">
            <w:pPr>
              <w:tabs>
                <w:tab w:val="clear" w:pos="1644"/>
                <w:tab w:val="left" w:pos="1155"/>
              </w:tabs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A162E4" w:rsidRPr="003D047D" w14:paraId="13D32642" w14:textId="2917BF34" w:rsidTr="002A5D68">
        <w:trPr>
          <w:tblHeader/>
        </w:trPr>
        <w:tc>
          <w:tcPr>
            <w:tcW w:w="5670" w:type="dxa"/>
          </w:tcPr>
          <w:p w14:paraId="764E380E" w14:textId="77777777" w:rsidR="00A162E4" w:rsidRPr="003D047D" w:rsidRDefault="00A162E4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690" w:type="dxa"/>
            <w:gridSpan w:val="3"/>
          </w:tcPr>
          <w:p w14:paraId="0F0F0795" w14:textId="2840F721" w:rsidR="00A162E4" w:rsidRPr="000568D6" w:rsidRDefault="00A162E4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568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568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568D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A5D68" w:rsidRPr="003D047D" w14:paraId="503CB21A" w14:textId="77777777" w:rsidTr="002A5D68">
        <w:tc>
          <w:tcPr>
            <w:tcW w:w="5670" w:type="dxa"/>
          </w:tcPr>
          <w:p w14:paraId="3FB09D38" w14:textId="590222C4" w:rsidR="002A5D68" w:rsidRDefault="002A5D68" w:rsidP="001000B3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</w:rPr>
            </w:pPr>
            <w:r w:rsidRPr="001000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710" w:type="dxa"/>
            <w:vAlign w:val="bottom"/>
          </w:tcPr>
          <w:p w14:paraId="758C5617" w14:textId="77777777" w:rsidR="002A5D68" w:rsidRPr="00DE444C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CFAE03" w14:textId="77777777" w:rsidR="002A5D68" w:rsidRPr="00DE444C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71537417" w14:textId="77777777" w:rsidR="002A5D68" w:rsidRPr="00DE444C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5D68" w:rsidRPr="003D047D" w14:paraId="1125FAC3" w14:textId="7C0AD9D8" w:rsidTr="002A5D68">
        <w:tc>
          <w:tcPr>
            <w:tcW w:w="5670" w:type="dxa"/>
          </w:tcPr>
          <w:p w14:paraId="547B138B" w14:textId="29D7954B" w:rsidR="002A5D68" w:rsidRPr="000568D6" w:rsidRDefault="002A5D68" w:rsidP="00A44F35">
            <w:pPr>
              <w:tabs>
                <w:tab w:val="clear" w:pos="2580"/>
                <w:tab w:val="left" w:pos="540"/>
              </w:tabs>
              <w:spacing w:line="240" w:lineRule="auto"/>
              <w:ind w:left="246" w:hanging="2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ภาระผูกพันเกี่ยวกับการซื้อวัตถุดิบ</w:t>
            </w:r>
            <w:r w:rsidRPr="000568D6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วัสดุสิ้นเปลืองโรงงาน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0A99CE8" w14:textId="572F11EB" w:rsidR="002A5D68" w:rsidRPr="001000B3" w:rsidRDefault="00A42740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/>
                <w:b/>
                <w:bCs/>
                <w:sz w:val="30"/>
                <w:szCs w:val="30"/>
              </w:rPr>
              <w:t>38</w:t>
            </w:r>
            <w:r w:rsidR="002A5D68" w:rsidRPr="002A5D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/>
                <w:b/>
                <w:bCs/>
                <w:sz w:val="30"/>
                <w:szCs w:val="30"/>
              </w:rPr>
              <w:t>095</w:t>
            </w:r>
          </w:p>
        </w:tc>
        <w:tc>
          <w:tcPr>
            <w:tcW w:w="270" w:type="dxa"/>
          </w:tcPr>
          <w:p w14:paraId="55F528DA" w14:textId="77777777" w:rsidR="002A5D68" w:rsidRPr="001000B3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92D125B" w14:textId="0B9D5E6F" w:rsidR="002A5D68" w:rsidRPr="001000B3" w:rsidRDefault="00A42740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/>
                <w:b/>
                <w:bCs/>
                <w:sz w:val="30"/>
                <w:szCs w:val="30"/>
              </w:rPr>
              <w:t>43</w:t>
            </w:r>
            <w:r w:rsidR="002A5D68" w:rsidRPr="002A5D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/>
                <w:b/>
                <w:bCs/>
                <w:sz w:val="30"/>
                <w:szCs w:val="30"/>
              </w:rPr>
              <w:t>148</w:t>
            </w:r>
          </w:p>
        </w:tc>
      </w:tr>
    </w:tbl>
    <w:p w14:paraId="3BCD4BE3" w14:textId="77777777" w:rsidR="006E55A0" w:rsidRPr="007220B8" w:rsidRDefault="006E55A0" w:rsidP="00722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rPr>
          <w:rFonts w:ascii="Angsana New" w:hAnsi="Angsana New"/>
          <w:spacing w:val="-6"/>
          <w:sz w:val="22"/>
          <w:szCs w:val="22"/>
        </w:rPr>
      </w:pPr>
    </w:p>
    <w:p w14:paraId="4DE52219" w14:textId="054369BE" w:rsidR="006E55A0" w:rsidRPr="008C1619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</w:rPr>
        <w:t>ค่านายหน้าในการขาย</w:t>
      </w:r>
    </w:p>
    <w:p w14:paraId="6A5A02BB" w14:textId="77777777" w:rsidR="006E55A0" w:rsidRPr="007220B8" w:rsidRDefault="006E55A0" w:rsidP="00722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rPr>
          <w:rFonts w:ascii="Angsana New" w:hAnsi="Angsana New"/>
          <w:spacing w:val="-6"/>
          <w:sz w:val="22"/>
          <w:szCs w:val="22"/>
        </w:rPr>
      </w:pPr>
    </w:p>
    <w:p w14:paraId="1A279E1F" w14:textId="77777777" w:rsidR="006E55A0" w:rsidRPr="00EB1D51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EB1D51">
        <w:rPr>
          <w:rFonts w:ascii="Angsana New" w:hAnsi="Angsana New"/>
          <w:sz w:val="30"/>
          <w:szCs w:val="30"/>
          <w:cs/>
          <w:lang w:val="th-TH"/>
        </w:rPr>
        <w:t>บริษัทมีภาระผูกพันที่ต้องจ่ายค่านายหน้าในการขายตามจำนวนเงินที่ระบุไว้ ซึ่งคำนวณตามปริมาณการขาย หรือตามอัตราที่ระบุไว้บนใบแจ้งหนี้ค่าสินค้าตามคำสั่งซื้อของคนกลางที่ได้รับจากลูกค้าในพื้นที่ต่างๆ ให้กับ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lang w:val="th-TH"/>
        </w:rPr>
        <w:t>Toray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lang w:val="th-TH"/>
        </w:rPr>
        <w:t>Industries,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lang w:val="th-TH"/>
        </w:rPr>
        <w:t>Inc.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ซึ่งเป็น</w:t>
      </w:r>
      <w:r w:rsidRPr="00EB1D51">
        <w:rPr>
          <w:rFonts w:ascii="Angsana New" w:hAnsi="Angsana New"/>
          <w:sz w:val="30"/>
          <w:szCs w:val="30"/>
          <w:cs/>
          <w:lang w:val="th-TH"/>
        </w:rPr>
        <w:t>บริษัทใหญ่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ลำดับสูงสุด 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และบริษัทที่เกี่ยวข้องกันบางแห่ง </w:t>
      </w:r>
    </w:p>
    <w:p w14:paraId="6CCF4C96" w14:textId="77777777" w:rsidR="005C4786" w:rsidRPr="007220B8" w:rsidRDefault="005C4786" w:rsidP="007220B8">
      <w:pPr>
        <w:pStyle w:val="a"/>
        <w:tabs>
          <w:tab w:val="clear" w:pos="1080"/>
        </w:tabs>
        <w:spacing w:line="200" w:lineRule="exact"/>
        <w:ind w:left="547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14:paraId="5025B275" w14:textId="0C5ED44A" w:rsidR="00FA25C1" w:rsidRPr="002B1BE4" w:rsidRDefault="00A42740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A42740">
        <w:rPr>
          <w:rFonts w:ascii="Angsana New" w:hAnsi="Angsana New" w:hint="cs"/>
          <w:b/>
          <w:bCs/>
          <w:sz w:val="30"/>
          <w:szCs w:val="30"/>
        </w:rPr>
        <w:t>6</w:t>
      </w:r>
      <w:r w:rsidR="00FA25C1" w:rsidRPr="002B1BE4">
        <w:rPr>
          <w:rFonts w:ascii="Angsana New" w:hAnsi="Angsana New"/>
          <w:b/>
          <w:bCs/>
          <w:sz w:val="30"/>
          <w:szCs w:val="30"/>
        </w:rPr>
        <w:tab/>
      </w:r>
      <w:r w:rsidR="00FA25C1" w:rsidRPr="002B1BE4">
        <w:rPr>
          <w:rFonts w:ascii="Angsana New" w:hAnsi="Angsana New"/>
          <w:b/>
          <w:bCs/>
          <w:sz w:val="30"/>
          <w:szCs w:val="30"/>
          <w:cs/>
        </w:rPr>
        <w:t xml:space="preserve">เงินลงทุนในบริษัทร่วม </w:t>
      </w:r>
    </w:p>
    <w:p w14:paraId="6EA59DD4" w14:textId="7D587DA6" w:rsidR="00722F52" w:rsidRPr="007220B8" w:rsidRDefault="00722F52" w:rsidP="007220B8">
      <w:pPr>
        <w:pStyle w:val="block"/>
        <w:spacing w:after="0" w:line="200" w:lineRule="exact"/>
        <w:ind w:left="540" w:right="-45"/>
        <w:jc w:val="thaiDistribute"/>
        <w:rPr>
          <w:rFonts w:ascii="Angsana New" w:hAnsi="Angsana New" w:cs="Angsana New"/>
          <w:szCs w:val="22"/>
          <w:lang w:bidi="th-TH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620"/>
        <w:gridCol w:w="270"/>
        <w:gridCol w:w="1530"/>
        <w:gridCol w:w="270"/>
        <w:gridCol w:w="2610"/>
      </w:tblGrid>
      <w:tr w:rsidR="00784472" w:rsidRPr="00AB351F" w14:paraId="30FA4979" w14:textId="77777777" w:rsidTr="008C3CB6">
        <w:trPr>
          <w:trHeight w:val="236"/>
        </w:trPr>
        <w:tc>
          <w:tcPr>
            <w:tcW w:w="3150" w:type="dxa"/>
          </w:tcPr>
          <w:p w14:paraId="167BCDB5" w14:textId="77777777" w:rsidR="00784472" w:rsidRPr="00C37EF4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268F4F74" w14:textId="00AE3DB7" w:rsidR="00784472" w:rsidRPr="00AB351F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62E7DF8B" w14:textId="77777777" w:rsidR="00784472" w:rsidRPr="00AB351F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</w:tcPr>
          <w:p w14:paraId="7477BF7E" w14:textId="131F2B5B" w:rsidR="00784472" w:rsidRPr="00C37EF4" w:rsidRDefault="00784472" w:rsidP="0078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</w:tr>
      <w:tr w:rsidR="002A5D68" w:rsidRPr="00AB351F" w14:paraId="5A39EE34" w14:textId="77777777" w:rsidTr="008C3CB6">
        <w:trPr>
          <w:trHeight w:val="236"/>
        </w:trPr>
        <w:tc>
          <w:tcPr>
            <w:tcW w:w="3150" w:type="dxa"/>
          </w:tcPr>
          <w:p w14:paraId="0CE174D0" w14:textId="77777777" w:rsidR="002A5D68" w:rsidRPr="00C37EF4" w:rsidRDefault="002A5D68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404AF879" w14:textId="37824AC1" w:rsidR="002A5D68" w:rsidRPr="00AB351F" w:rsidRDefault="002A5D68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172B1A8B" w14:textId="77777777" w:rsidR="002A5D68" w:rsidRPr="00AB351F" w:rsidRDefault="002A5D68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</w:tcPr>
          <w:p w14:paraId="6BA5FF24" w14:textId="0F26CD71" w:rsidR="002A5D68" w:rsidRPr="000F6BDD" w:rsidRDefault="002C07CD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5D68" w:rsidRPr="00A1010E" w14:paraId="6445375E" w14:textId="77777777" w:rsidTr="008C3CB6">
        <w:trPr>
          <w:trHeight w:val="236"/>
        </w:trPr>
        <w:tc>
          <w:tcPr>
            <w:tcW w:w="3150" w:type="dxa"/>
          </w:tcPr>
          <w:p w14:paraId="7B7430E8" w14:textId="77777777" w:rsidR="002A5D68" w:rsidRPr="00C37EF4" w:rsidRDefault="002A5D68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33852353" w14:textId="3CB15D0A" w:rsidR="002A5D68" w:rsidRPr="008F7775" w:rsidRDefault="002A5D68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6BDD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สาม</w:t>
            </w:r>
            <w:r w:rsidRPr="000F6BDD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70" w:type="dxa"/>
          </w:tcPr>
          <w:p w14:paraId="15A9087D" w14:textId="77777777" w:rsidR="002A5D68" w:rsidRPr="00AB351F" w:rsidRDefault="002A5D68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</w:tcPr>
          <w:p w14:paraId="10B75504" w14:textId="38D17A25" w:rsidR="002A5D68" w:rsidRPr="00C37EF4" w:rsidRDefault="002C07CD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สาม</w:t>
            </w: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="008C3CB6" w:rsidRPr="00A1010E">
              <w:rPr>
                <w:rFonts w:ascii="Angsana New" w:hAnsi="Angsana New" w:hint="cs"/>
                <w:sz w:val="30"/>
                <w:szCs w:val="30"/>
                <w:cs/>
              </w:rPr>
              <w:t>สิ้นสุดวันที่</w:t>
            </w:r>
          </w:p>
        </w:tc>
      </w:tr>
      <w:tr w:rsidR="002A5D68" w:rsidRPr="00A1010E" w14:paraId="473B30A0" w14:textId="77777777" w:rsidTr="008C3CB6">
        <w:trPr>
          <w:trHeight w:val="236"/>
        </w:trPr>
        <w:tc>
          <w:tcPr>
            <w:tcW w:w="3150" w:type="dxa"/>
          </w:tcPr>
          <w:p w14:paraId="4E6A04D6" w14:textId="77777777" w:rsidR="002A5D68" w:rsidRPr="00C37EF4" w:rsidRDefault="002A5D68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544870F7" w14:textId="2B1599D9" w:rsidR="002A5D68" w:rsidRPr="000F6BDD" w:rsidRDefault="002A5D68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7EF4">
              <w:rPr>
                <w:rFonts w:ascii="Angsana New" w:hAnsi="Angsana New"/>
                <w:sz w:val="30"/>
                <w:szCs w:val="30"/>
                <w:lang w:val="th-TH"/>
              </w:rPr>
              <w:t>3</w:t>
            </w:r>
            <w:r w:rsidR="00A42740" w:rsidRPr="00A42740"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มิถุนายน</w:t>
            </w:r>
          </w:p>
        </w:tc>
        <w:tc>
          <w:tcPr>
            <w:tcW w:w="270" w:type="dxa"/>
          </w:tcPr>
          <w:p w14:paraId="7A228ACB" w14:textId="77777777" w:rsidR="002A5D68" w:rsidRPr="00AB351F" w:rsidRDefault="002A5D68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</w:tcPr>
          <w:p w14:paraId="1A339080" w14:textId="6E5E7593" w:rsidR="002A5D68" w:rsidRPr="00C37EF4" w:rsidRDefault="00A42740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4274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C05B1C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0F6BDD" w:rsidRPr="00194080" w14:paraId="0CE2F821" w14:textId="77777777" w:rsidTr="008C3CB6">
        <w:trPr>
          <w:tblHeader/>
        </w:trPr>
        <w:tc>
          <w:tcPr>
            <w:tcW w:w="3150" w:type="dxa"/>
          </w:tcPr>
          <w:p w14:paraId="40A286E1" w14:textId="77777777" w:rsidR="000F6BDD" w:rsidRPr="00AB351F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1D444C" w14:textId="619C1B1B" w:rsidR="000F6BDD" w:rsidRPr="00194080" w:rsidRDefault="00A42740" w:rsidP="000F6BDD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BD1FA4B" w14:textId="77777777" w:rsidR="000F6BDD" w:rsidRPr="00194080" w:rsidRDefault="000F6BDD" w:rsidP="000F6BDD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7BCB30" w14:textId="7EF465DD" w:rsidR="000F6BDD" w:rsidRPr="00194080" w:rsidRDefault="00A42740" w:rsidP="000F6BDD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652ED643" w14:textId="77777777" w:rsidR="000F6BDD" w:rsidRPr="00194080" w:rsidRDefault="000F6BDD" w:rsidP="000F6BDD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 xml:space="preserve">      </w:t>
            </w:r>
          </w:p>
        </w:tc>
        <w:tc>
          <w:tcPr>
            <w:tcW w:w="2610" w:type="dxa"/>
          </w:tcPr>
          <w:p w14:paraId="50DEC2C6" w14:textId="4AF0FE59" w:rsidR="000F6BDD" w:rsidRPr="00194080" w:rsidRDefault="00A42740" w:rsidP="000F6BDD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0F6BDD" w:rsidRPr="008F7775" w14:paraId="6B654BC1" w14:textId="77777777" w:rsidTr="008C3CB6">
        <w:trPr>
          <w:trHeight w:val="380"/>
        </w:trPr>
        <w:tc>
          <w:tcPr>
            <w:tcW w:w="3150" w:type="dxa"/>
          </w:tcPr>
          <w:p w14:paraId="56EC852B" w14:textId="77777777"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5"/>
          </w:tcPr>
          <w:p w14:paraId="4ABDB8BF" w14:textId="77777777" w:rsidR="000F6BDD" w:rsidRPr="008F7775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5D68" w:rsidRPr="008F7775" w14:paraId="1978361C" w14:textId="77777777" w:rsidTr="008C3CB6">
        <w:tc>
          <w:tcPr>
            <w:tcW w:w="3150" w:type="dxa"/>
          </w:tcPr>
          <w:p w14:paraId="2818192F" w14:textId="3FB185C5" w:rsidR="002A5D68" w:rsidRPr="008F7775" w:rsidRDefault="002A5D68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620" w:type="dxa"/>
          </w:tcPr>
          <w:p w14:paraId="3F8AF378" w14:textId="408E2050" w:rsidR="002A5D68" w:rsidRPr="002A5D68" w:rsidRDefault="00A42740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A5D68" w:rsidRPr="002A5D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528</w:t>
            </w:r>
            <w:r w:rsidR="002A5D68" w:rsidRPr="002A5D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14:paraId="50AB22CD" w14:textId="77777777" w:rsidR="002A5D68" w:rsidRPr="002A5D68" w:rsidRDefault="002A5D68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062F501" w14:textId="01E87FE7" w:rsidR="002A5D68" w:rsidRPr="002A5D68" w:rsidRDefault="00A42740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A5D68" w:rsidRPr="002A5D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456</w:t>
            </w:r>
            <w:r w:rsidR="002A5D68" w:rsidRPr="002A5D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7F5DFBBB" w14:textId="77777777" w:rsidR="002A5D68" w:rsidRPr="002A5D68" w:rsidRDefault="002A5D68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</w:tcPr>
          <w:p w14:paraId="410FE2AF" w14:textId="7F97C728" w:rsidR="002A5D68" w:rsidRPr="002A5D68" w:rsidRDefault="00A42740" w:rsidP="008C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503</w:t>
            </w:r>
            <w:r w:rsidR="002A5D68" w:rsidRPr="002A5D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990</w:t>
            </w:r>
          </w:p>
        </w:tc>
      </w:tr>
      <w:tr w:rsidR="002A5D68" w:rsidRPr="008F7775" w14:paraId="4D890F54" w14:textId="77777777" w:rsidTr="008C3CB6">
        <w:tc>
          <w:tcPr>
            <w:tcW w:w="3150" w:type="dxa"/>
          </w:tcPr>
          <w:p w14:paraId="623DDE07" w14:textId="21F7EB01" w:rsidR="002A5D68" w:rsidRPr="008F7775" w:rsidRDefault="002A5D68" w:rsidP="008C3CB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แบ่งกำไรจากเงินลงทุน</w:t>
            </w:r>
            <w:r w:rsidR="008C3CB6"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620" w:type="dxa"/>
            <w:vAlign w:val="bottom"/>
          </w:tcPr>
          <w:p w14:paraId="7A7B9179" w14:textId="2246F58A" w:rsidR="002A5D68" w:rsidRPr="002A5D68" w:rsidRDefault="00A42740" w:rsidP="008C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="00BC55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270" w:type="dxa"/>
            <w:vAlign w:val="bottom"/>
          </w:tcPr>
          <w:p w14:paraId="7188D47A" w14:textId="77777777" w:rsidR="002A5D68" w:rsidRPr="002A5D68" w:rsidRDefault="002A5D68" w:rsidP="008C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94C4089" w14:textId="024D4BD5" w:rsidR="002A5D68" w:rsidRPr="002A5D68" w:rsidRDefault="00A42740" w:rsidP="008C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A5D68" w:rsidRPr="002A5D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270" w:type="dxa"/>
            <w:vAlign w:val="bottom"/>
          </w:tcPr>
          <w:p w14:paraId="6D54971E" w14:textId="77777777" w:rsidR="002A5D68" w:rsidRPr="002A5D68" w:rsidRDefault="002A5D68" w:rsidP="008C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vAlign w:val="bottom"/>
          </w:tcPr>
          <w:p w14:paraId="4CF42700" w14:textId="1D82B01E" w:rsidR="002A5D68" w:rsidRPr="002A5D68" w:rsidRDefault="002A5D68" w:rsidP="008C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5D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5D68" w:rsidRPr="008F7775" w14:paraId="1942F9DF" w14:textId="77777777" w:rsidTr="008C3CB6">
        <w:tc>
          <w:tcPr>
            <w:tcW w:w="3150" w:type="dxa"/>
          </w:tcPr>
          <w:p w14:paraId="2FDE02C0" w14:textId="757B3D95" w:rsidR="002A5D68" w:rsidRPr="008F7775" w:rsidRDefault="002A5D68" w:rsidP="002A5D6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5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</w:t>
            </w:r>
            <w:r w:rsidR="008C3CB6"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การแปลงค่าหน่วยงานต่างประเทศ</w:t>
            </w:r>
          </w:p>
        </w:tc>
        <w:tc>
          <w:tcPr>
            <w:tcW w:w="1620" w:type="dxa"/>
            <w:vAlign w:val="bottom"/>
          </w:tcPr>
          <w:p w14:paraId="731C4847" w14:textId="77F08202" w:rsidR="002A5D68" w:rsidRPr="002A5D68" w:rsidRDefault="002A5D68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5D6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A42740" w:rsidRPr="00A42740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Pr="002A5D6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F0DC567" w14:textId="77777777" w:rsidR="002A5D68" w:rsidRPr="002A5D68" w:rsidRDefault="002A5D68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E5AD2C3" w14:textId="6103537F" w:rsidR="002A5D68" w:rsidRPr="002A5D68" w:rsidRDefault="002A5D68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5D6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A42740" w:rsidRPr="00A42740">
              <w:rPr>
                <w:rFonts w:asciiTheme="majorBidi" w:hAnsiTheme="majorBidi" w:cstheme="majorBidi"/>
                <w:sz w:val="30"/>
                <w:szCs w:val="30"/>
              </w:rPr>
              <w:t>158</w:t>
            </w:r>
            <w:r w:rsidRPr="002A5D6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D547495" w14:textId="77777777" w:rsidR="002A5D68" w:rsidRPr="002A5D68" w:rsidRDefault="002A5D68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vAlign w:val="bottom"/>
          </w:tcPr>
          <w:p w14:paraId="2549BF77" w14:textId="4FB60653" w:rsidR="002A5D68" w:rsidRPr="002A5D68" w:rsidRDefault="002A5D68" w:rsidP="008C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5D6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0F6BDD" w:rsidRPr="002A5D68" w14:paraId="4C2EAD37" w14:textId="77777777" w:rsidTr="008C3CB6">
        <w:trPr>
          <w:trHeight w:val="352"/>
        </w:trPr>
        <w:tc>
          <w:tcPr>
            <w:tcW w:w="3150" w:type="dxa"/>
          </w:tcPr>
          <w:p w14:paraId="3A2B08E1" w14:textId="5BCC1DEE" w:rsidR="000F6BDD" w:rsidRPr="002A5D68" w:rsidRDefault="000F6BDD" w:rsidP="000F6BD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5D6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ยอดยกไป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00083D8" w14:textId="1E2957BC" w:rsidR="000F6BDD" w:rsidRPr="002A5D68" w:rsidRDefault="00A42740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A5D68" w:rsidRPr="002A5D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536</w:t>
            </w:r>
            <w:r w:rsidR="002A5D68" w:rsidRPr="002A5D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793</w:t>
            </w:r>
          </w:p>
        </w:tc>
        <w:tc>
          <w:tcPr>
            <w:tcW w:w="270" w:type="dxa"/>
          </w:tcPr>
          <w:p w14:paraId="4ECEC2B8" w14:textId="77777777" w:rsidR="000F6BDD" w:rsidRPr="002A5D68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D10F118" w14:textId="331037C4" w:rsidR="000F6BDD" w:rsidRPr="002A5D68" w:rsidRDefault="00A42740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A5D68" w:rsidRPr="002A5D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487</w:t>
            </w:r>
            <w:r w:rsidR="002A5D68" w:rsidRPr="002A5D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820</w:t>
            </w:r>
          </w:p>
        </w:tc>
        <w:tc>
          <w:tcPr>
            <w:tcW w:w="270" w:type="dxa"/>
          </w:tcPr>
          <w:p w14:paraId="3DFE2745" w14:textId="77777777" w:rsidR="000F6BDD" w:rsidRPr="002A5D68" w:rsidRDefault="000F6BDD" w:rsidP="000F6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double" w:sz="4" w:space="0" w:color="auto"/>
            </w:tcBorders>
          </w:tcPr>
          <w:p w14:paraId="14EC66C1" w14:textId="09107FA5" w:rsidR="000F6BDD" w:rsidRPr="002A5D68" w:rsidRDefault="00A42740" w:rsidP="008C3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503</w:t>
            </w:r>
            <w:r w:rsidR="002A5D68" w:rsidRPr="002A5D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990</w:t>
            </w:r>
          </w:p>
        </w:tc>
      </w:tr>
    </w:tbl>
    <w:p w14:paraId="3E02CE98" w14:textId="77777777" w:rsidR="00F06935" w:rsidRPr="008C3CB6" w:rsidRDefault="00F06935" w:rsidP="008C3CB6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61393C3" w14:textId="5F0BEA02" w:rsidR="007F0404" w:rsidRDefault="006C6F12" w:rsidP="005E24B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ไม่มี</w:t>
      </w:r>
      <w:r w:rsidRPr="00D70DFE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>ซื้อและจำหน่ายเงินลงทุน</w:t>
      </w:r>
      <w:r w:rsidRPr="009A57B8">
        <w:rPr>
          <w:rFonts w:ascii="Angsana New" w:hAnsi="Angsana New" w:cs="Angsana New" w:hint="cs"/>
          <w:sz w:val="30"/>
          <w:szCs w:val="30"/>
          <w:cs/>
          <w:lang w:val="en-US" w:bidi="th-TH"/>
        </w:rPr>
        <w:t>ใน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บริษัทร่วม</w:t>
      </w:r>
      <w:r w:rsidRPr="009A57B8">
        <w:rPr>
          <w:rFonts w:ascii="Angsana New" w:hAnsi="Angsana New" w:cs="Angsana New"/>
          <w:sz w:val="30"/>
          <w:szCs w:val="30"/>
          <w:cs/>
          <w:lang w:val="en-US" w:bidi="th-TH"/>
        </w:rPr>
        <w:t>ในระหว่าง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>งวด</w:t>
      </w:r>
      <w:r w:rsidR="00607393">
        <w:rPr>
          <w:rFonts w:ascii="Angsana New" w:hAnsi="Angsana New" w:cs="Angsana New" w:hint="cs"/>
          <w:sz w:val="30"/>
          <w:szCs w:val="30"/>
          <w:cs/>
          <w:lang w:val="en-US" w:bidi="th-TH"/>
        </w:rPr>
        <w:t>สาม</w:t>
      </w:r>
      <w:r w:rsidR="000F6BDD">
        <w:rPr>
          <w:rFonts w:ascii="Angsana New" w:hAnsi="Angsana New" w:cs="Angsana New" w:hint="cs"/>
          <w:sz w:val="30"/>
          <w:szCs w:val="30"/>
          <w:cs/>
          <w:lang w:val="en-US" w:bidi="th-TH"/>
        </w:rPr>
        <w:t>เดือน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สิ้นสุดวันที่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A42740" w:rsidRPr="00A42740">
        <w:rPr>
          <w:rFonts w:ascii="Angsana New" w:hAnsi="Angsana New" w:cs="Angsana New" w:hint="cs"/>
          <w:sz w:val="30"/>
          <w:szCs w:val="30"/>
          <w:lang w:val="en-US" w:bidi="th-TH"/>
        </w:rPr>
        <w:t>30</w:t>
      </w:r>
      <w:r w:rsidR="0060739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มิถุนายน </w:t>
      </w:r>
      <w:r w:rsidR="00A42740" w:rsidRPr="00A42740">
        <w:rPr>
          <w:rFonts w:ascii="Angsana New" w:hAnsi="Angsana New" w:cs="Angsana New" w:hint="cs"/>
          <w:sz w:val="30"/>
          <w:szCs w:val="30"/>
          <w:lang w:val="en-US" w:bidi="th-TH"/>
        </w:rPr>
        <w:t>2563</w:t>
      </w:r>
      <w:r w:rsidR="005E24BA" w:rsidRPr="000568D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A42740" w:rsidRPr="00A42740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A42740" w:rsidRPr="00A42740">
        <w:rPr>
          <w:rFonts w:ascii="Angsana New" w:hAnsi="Angsana New" w:cs="Angsana New" w:hint="cs"/>
          <w:sz w:val="30"/>
          <w:szCs w:val="30"/>
          <w:lang w:val="en-US" w:bidi="th-TH"/>
        </w:rPr>
        <w:t>62</w:t>
      </w:r>
    </w:p>
    <w:p w14:paraId="47A72D2B" w14:textId="77777777" w:rsidR="008C3CB6" w:rsidRDefault="008C3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392B210" w14:textId="125E531D" w:rsidR="006C6F12" w:rsidRDefault="006C6F12" w:rsidP="006C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DF4AA9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เงินลงทุนในบริษัทร่วม</w:t>
      </w:r>
      <w:r w:rsidRPr="00DF4AA9"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DF4AA9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42740" w:rsidRPr="00A42740">
        <w:rPr>
          <w:rFonts w:ascii="Angsana New" w:hAnsi="Angsana New"/>
          <w:sz w:val="30"/>
          <w:szCs w:val="30"/>
        </w:rPr>
        <w:t>3</w:t>
      </w:r>
      <w:r w:rsidR="00A42740" w:rsidRPr="00A42740">
        <w:rPr>
          <w:rFonts w:ascii="Angsana New" w:hAnsi="Angsana New" w:hint="cs"/>
          <w:sz w:val="30"/>
          <w:szCs w:val="30"/>
        </w:rPr>
        <w:t>0</w:t>
      </w:r>
      <w:r w:rsidR="00607393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  <w:r w:rsidR="005E24BA" w:rsidRPr="005E24BA">
        <w:rPr>
          <w:rFonts w:ascii="Angsana New" w:hAnsi="Angsana New" w:hint="cs"/>
          <w:sz w:val="30"/>
          <w:szCs w:val="30"/>
          <w:cs/>
        </w:rPr>
        <w:t xml:space="preserve"> </w:t>
      </w:r>
      <w:r w:rsidRPr="00DF4AA9">
        <w:rPr>
          <w:rFonts w:ascii="Angsana New" w:hAnsi="Angsana New" w:hint="cs"/>
          <w:sz w:val="30"/>
          <w:szCs w:val="30"/>
          <w:cs/>
        </w:rPr>
        <w:t>และ</w:t>
      </w:r>
      <w:r w:rsidRPr="00DF4AA9">
        <w:rPr>
          <w:rFonts w:ascii="Angsana New" w:hAnsi="Angsana New"/>
          <w:sz w:val="30"/>
          <w:szCs w:val="30"/>
        </w:rPr>
        <w:t xml:space="preserve"> </w:t>
      </w:r>
      <w:r w:rsidR="00A42740" w:rsidRPr="00A42740">
        <w:rPr>
          <w:rFonts w:ascii="Angsana New" w:hAnsi="Angsana New"/>
          <w:sz w:val="30"/>
          <w:szCs w:val="30"/>
        </w:rPr>
        <w:t>31</w:t>
      </w:r>
      <w:r w:rsidRPr="00DF4AA9">
        <w:rPr>
          <w:rFonts w:ascii="Angsana New" w:hAnsi="Angsana New"/>
          <w:sz w:val="30"/>
          <w:szCs w:val="30"/>
        </w:rPr>
        <w:t xml:space="preserve"> </w:t>
      </w:r>
      <w:r w:rsidR="00D7080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42740" w:rsidRPr="00A42740">
        <w:rPr>
          <w:rFonts w:ascii="Angsana New" w:hAnsi="Angsana New"/>
          <w:sz w:val="30"/>
          <w:szCs w:val="30"/>
        </w:rPr>
        <w:t>256</w:t>
      </w:r>
      <w:r w:rsidR="00A42740" w:rsidRPr="00A42740">
        <w:rPr>
          <w:rFonts w:ascii="Angsana New" w:hAnsi="Angsana New" w:hint="cs"/>
          <w:sz w:val="30"/>
          <w:szCs w:val="30"/>
        </w:rPr>
        <w:t>3</w:t>
      </w:r>
      <w:r w:rsidRPr="00DF4AA9">
        <w:rPr>
          <w:rFonts w:ascii="Angsana New" w:hAnsi="Angsana New" w:hint="cs"/>
          <w:sz w:val="30"/>
          <w:szCs w:val="30"/>
          <w:cs/>
        </w:rPr>
        <w:t xml:space="preserve"> </w:t>
      </w:r>
      <w:r w:rsidRPr="00DF4AA9">
        <w:rPr>
          <w:rFonts w:ascii="Angsana New" w:hAnsi="Angsana New"/>
          <w:sz w:val="30"/>
          <w:szCs w:val="30"/>
          <w:cs/>
        </w:rPr>
        <w:t>มีดังนี้</w:t>
      </w:r>
    </w:p>
    <w:p w14:paraId="75A827FB" w14:textId="77777777" w:rsidR="006C6F12" w:rsidRPr="002D7731" w:rsidRDefault="006C6F12" w:rsidP="00C56364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70"/>
        <w:gridCol w:w="1170"/>
        <w:gridCol w:w="900"/>
        <w:gridCol w:w="270"/>
        <w:gridCol w:w="1080"/>
        <w:gridCol w:w="270"/>
        <w:gridCol w:w="900"/>
        <w:gridCol w:w="270"/>
        <w:gridCol w:w="990"/>
      </w:tblGrid>
      <w:tr w:rsidR="006C6F12" w:rsidRPr="00343FE6" w14:paraId="4D00D6B3" w14:textId="77777777" w:rsidTr="006C6F12">
        <w:tc>
          <w:tcPr>
            <w:tcW w:w="2340" w:type="dxa"/>
          </w:tcPr>
          <w:p w14:paraId="5FE9B995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816CA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431651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45FFB57D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7DE25499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6ED469C4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5EA6B8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6D2C067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6C6F12" w:rsidRPr="00343FE6" w14:paraId="7E8B6EFE" w14:textId="77777777" w:rsidTr="00786FF0">
        <w:tc>
          <w:tcPr>
            <w:tcW w:w="2340" w:type="dxa"/>
          </w:tcPr>
          <w:p w14:paraId="3439785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CB010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</w:t>
            </w:r>
          </w:p>
        </w:tc>
        <w:tc>
          <w:tcPr>
            <w:tcW w:w="1170" w:type="dxa"/>
          </w:tcPr>
          <w:p w14:paraId="55F3CF7F" w14:textId="53A37F99" w:rsidR="006C6F12" w:rsidRPr="00343FE6" w:rsidRDefault="00E12C72" w:rsidP="00E1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ประเทศ</w:t>
            </w:r>
          </w:p>
        </w:tc>
        <w:tc>
          <w:tcPr>
            <w:tcW w:w="900" w:type="dxa"/>
          </w:tcPr>
          <w:p w14:paraId="056C2670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</w:p>
        </w:tc>
        <w:tc>
          <w:tcPr>
            <w:tcW w:w="270" w:type="dxa"/>
          </w:tcPr>
          <w:p w14:paraId="210B4E5D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49C9F7B0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42FF3BA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A609C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D1DDA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3118A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</w:p>
        </w:tc>
      </w:tr>
      <w:tr w:rsidR="006C6F12" w:rsidRPr="00343FE6" w14:paraId="4FBEAE1C" w14:textId="77777777" w:rsidTr="00786FF0">
        <w:tc>
          <w:tcPr>
            <w:tcW w:w="2340" w:type="dxa"/>
          </w:tcPr>
          <w:p w14:paraId="462E0C8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A41D84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170" w:type="dxa"/>
          </w:tcPr>
          <w:p w14:paraId="060D35CF" w14:textId="4262FB48" w:rsidR="006C6F12" w:rsidRPr="00343FE6" w:rsidRDefault="00E12C7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ที่จัดตั้ง</w:t>
            </w:r>
          </w:p>
        </w:tc>
        <w:tc>
          <w:tcPr>
            <w:tcW w:w="900" w:type="dxa"/>
          </w:tcPr>
          <w:p w14:paraId="43D60C8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  <w:tc>
          <w:tcPr>
            <w:tcW w:w="270" w:type="dxa"/>
          </w:tcPr>
          <w:p w14:paraId="05AC92E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488D8B2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ทุนชำระแล้ว</w:t>
            </w:r>
          </w:p>
        </w:tc>
        <w:tc>
          <w:tcPr>
            <w:tcW w:w="270" w:type="dxa"/>
          </w:tcPr>
          <w:p w14:paraId="7920371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63EDC0EC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ราคาทุน</w:t>
            </w:r>
          </w:p>
        </w:tc>
        <w:tc>
          <w:tcPr>
            <w:tcW w:w="270" w:type="dxa"/>
          </w:tcPr>
          <w:p w14:paraId="330F02AA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61E600E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</w:tr>
      <w:tr w:rsidR="006C6F12" w:rsidRPr="00343FE6" w14:paraId="470FB5D0" w14:textId="77777777" w:rsidTr="006C6F12">
        <w:tc>
          <w:tcPr>
            <w:tcW w:w="2340" w:type="dxa"/>
          </w:tcPr>
          <w:p w14:paraId="612A477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05155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40FCA40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3CCEBC7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70" w:type="dxa"/>
          </w:tcPr>
          <w:p w14:paraId="6220D215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10" w:type="dxa"/>
            <w:gridSpan w:val="5"/>
          </w:tcPr>
          <w:p w14:paraId="202859F4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6F12" w:rsidRPr="00343FE6" w14:paraId="7DF097B3" w14:textId="77777777" w:rsidTr="00786FF0">
        <w:tc>
          <w:tcPr>
            <w:tcW w:w="2340" w:type="dxa"/>
          </w:tcPr>
          <w:p w14:paraId="40BED40A" w14:textId="77777777" w:rsidR="006C6F1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ไทยโทเรซินเทติคส์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73D9578D" w14:textId="0BC923D4" w:rsidR="006C6F12" w:rsidRPr="00343FE6" w:rsidRDefault="006C6F12" w:rsidP="00C9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right="-288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7400A6D8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70" w:type="dxa"/>
          </w:tcPr>
          <w:p w14:paraId="580D9897" w14:textId="1656AD56" w:rsidR="006C6F12" w:rsidRPr="00343FE6" w:rsidRDefault="00E12C7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900" w:type="dxa"/>
          </w:tcPr>
          <w:p w14:paraId="1CA3B6E5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4FAC2118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197E6E8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262546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314DECA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157DBE8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14042448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5A314C" w:rsidRPr="00343FE6" w14:paraId="598F8CF0" w14:textId="77777777" w:rsidTr="00786FF0">
        <w:tc>
          <w:tcPr>
            <w:tcW w:w="2340" w:type="dxa"/>
          </w:tcPr>
          <w:p w14:paraId="11F89B0D" w14:textId="62B7F384" w:rsidR="005A314C" w:rsidRPr="00D06E71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="00A42740" w:rsidRPr="00A42740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="00CE3A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="00A42740" w:rsidRPr="00A42740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0961004B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54E40F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8BDF0BB" w14:textId="153DAC27" w:rsidR="005A314C" w:rsidRPr="00343FE6" w:rsidRDefault="00A42740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5A314C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70" w:type="dxa"/>
          </w:tcPr>
          <w:p w14:paraId="29C93B9B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0084F3" w14:textId="55B5ECBD" w:rsidR="005A314C" w:rsidRPr="00343FE6" w:rsidRDefault="00A42740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A31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078</w:t>
            </w:r>
            <w:r w:rsidR="005A31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</w:p>
        </w:tc>
        <w:tc>
          <w:tcPr>
            <w:tcW w:w="270" w:type="dxa"/>
          </w:tcPr>
          <w:p w14:paraId="36F91760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D028117" w14:textId="3FC586F3" w:rsidR="005A314C" w:rsidRPr="00343FE6" w:rsidRDefault="00A42740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503</w:t>
            </w:r>
            <w:r w:rsidR="005A31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990</w:t>
            </w:r>
          </w:p>
        </w:tc>
        <w:tc>
          <w:tcPr>
            <w:tcW w:w="270" w:type="dxa"/>
          </w:tcPr>
          <w:p w14:paraId="341F0036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457DB94" w14:textId="297E1851" w:rsidR="005A314C" w:rsidRPr="00343FE6" w:rsidRDefault="00A42740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C5550" w:rsidRPr="00BC55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536</w:t>
            </w:r>
            <w:r w:rsidR="00BC5550" w:rsidRPr="00BC55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793</w:t>
            </w:r>
          </w:p>
        </w:tc>
      </w:tr>
      <w:tr w:rsidR="005A314C" w:rsidRPr="00343FE6" w14:paraId="21854AA5" w14:textId="77777777" w:rsidTr="00CC4FFC">
        <w:tc>
          <w:tcPr>
            <w:tcW w:w="2340" w:type="dxa"/>
          </w:tcPr>
          <w:p w14:paraId="731EBAA9" w14:textId="0157F65E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="00A42740" w:rsidRPr="00A4274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A42740" w:rsidRPr="00A42740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7CEBDFAD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F0DA78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5FA19B7" w14:textId="3AB1578D" w:rsidR="005A314C" w:rsidRPr="00343FE6" w:rsidRDefault="00A42740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5A314C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70" w:type="dxa"/>
          </w:tcPr>
          <w:p w14:paraId="76B95F83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0922338" w14:textId="45A67D0D" w:rsidR="005A314C" w:rsidRPr="00343FE6" w:rsidRDefault="00A42740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A31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078</w:t>
            </w:r>
            <w:r w:rsidR="005A31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</w:p>
        </w:tc>
        <w:tc>
          <w:tcPr>
            <w:tcW w:w="270" w:type="dxa"/>
          </w:tcPr>
          <w:p w14:paraId="415DF449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4C715F4C" w14:textId="1033EFA2" w:rsidR="005A314C" w:rsidRPr="00343FE6" w:rsidRDefault="00A42740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503</w:t>
            </w:r>
            <w:r w:rsidR="005A31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990</w:t>
            </w:r>
          </w:p>
        </w:tc>
        <w:tc>
          <w:tcPr>
            <w:tcW w:w="270" w:type="dxa"/>
          </w:tcPr>
          <w:p w14:paraId="3461CB17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6B8FB16" w14:textId="7D5BB789" w:rsidR="005A314C" w:rsidRPr="00343FE6" w:rsidRDefault="00A42740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E3A5A" w:rsidRPr="00CE3A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528</w:t>
            </w:r>
            <w:r w:rsidR="00CE3A5A" w:rsidRPr="00CE3A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360</w:t>
            </w:r>
          </w:p>
        </w:tc>
      </w:tr>
    </w:tbl>
    <w:p w14:paraId="25E116D2" w14:textId="77777777" w:rsidR="00B47D4C" w:rsidRPr="002D7731" w:rsidRDefault="00B47D4C" w:rsidP="00C56364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7FB36096" w14:textId="3FC45D0B" w:rsidR="006E7EB4" w:rsidRPr="00F06935" w:rsidRDefault="00FF78A5" w:rsidP="002B602A">
      <w:pPr>
        <w:pStyle w:val="BodyText2"/>
        <w:ind w:left="547" w:firstLine="0"/>
        <w:jc w:val="thaiDistribute"/>
        <w:rPr>
          <w:rFonts w:ascii="Angsana New" w:hAnsi="Angsana New"/>
          <w:sz w:val="16"/>
          <w:szCs w:val="16"/>
        </w:rPr>
      </w:pPr>
      <w:r w:rsidRPr="00E10D1D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786538F8" w14:textId="3497A721" w:rsidR="00C56364" w:rsidRPr="002D7731" w:rsidRDefault="00C56364" w:rsidP="00C20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50266A51" w14:textId="39A839BA" w:rsidR="00C20B0C" w:rsidRPr="002B1BE4" w:rsidRDefault="00A42740" w:rsidP="00C20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42740">
        <w:rPr>
          <w:rFonts w:ascii="Angsana New" w:hAnsi="Angsana New" w:hint="cs"/>
          <w:b/>
          <w:bCs/>
          <w:sz w:val="30"/>
          <w:szCs w:val="30"/>
        </w:rPr>
        <w:t>7</w:t>
      </w:r>
      <w:r w:rsidR="00C20B0C" w:rsidRPr="002B1BE4">
        <w:rPr>
          <w:rFonts w:ascii="Angsana New" w:hAnsi="Angsana New"/>
          <w:b/>
          <w:bCs/>
          <w:sz w:val="30"/>
          <w:szCs w:val="30"/>
        </w:rPr>
        <w:tab/>
      </w:r>
      <w:r w:rsidR="00C20B0C" w:rsidRPr="002B1BE4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  <w:r w:rsidR="008B56D7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8B56D7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สินทรัพย์สิทธิการใช้</w:t>
      </w:r>
    </w:p>
    <w:p w14:paraId="5A8A42A2" w14:textId="77777777" w:rsidR="00527BEF" w:rsidRPr="002D7731" w:rsidRDefault="00527BEF" w:rsidP="00794690">
      <w:pPr>
        <w:pStyle w:val="block"/>
        <w:spacing w:after="0"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120FE245" w14:textId="2F7CA82D" w:rsidR="00794690" w:rsidRPr="00794690" w:rsidRDefault="00794690" w:rsidP="00F06935">
      <w:pPr>
        <w:pStyle w:val="BodyText2"/>
        <w:ind w:left="5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ที่ดิน อาคารและอุปกรณ์</w:t>
      </w:r>
    </w:p>
    <w:p w14:paraId="671D59D6" w14:textId="77777777" w:rsidR="00794690" w:rsidRPr="002D7731" w:rsidRDefault="00794690" w:rsidP="00794690">
      <w:pPr>
        <w:pStyle w:val="BodyText2"/>
        <w:ind w:left="547" w:firstLine="0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37233118" w14:textId="321D4D74" w:rsidR="00F06935" w:rsidRPr="004A465A" w:rsidRDefault="00F06935" w:rsidP="00F06935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A465A">
        <w:rPr>
          <w:rFonts w:ascii="Angsana New" w:hAnsi="Angsana New" w:hint="cs"/>
          <w:sz w:val="30"/>
          <w:szCs w:val="30"/>
          <w:cs/>
        </w:rPr>
        <w:t>การซื้อ การจำหน่าย และการโอนที่ดิน อาคารและอุปกรณ์ในระหว่างงวด</w:t>
      </w:r>
      <w:r w:rsidR="001F417A">
        <w:rPr>
          <w:rFonts w:ascii="Angsana New" w:hAnsi="Angsana New" w:hint="cs"/>
          <w:sz w:val="30"/>
          <w:szCs w:val="30"/>
          <w:cs/>
          <w:lang w:val="th-TH"/>
        </w:rPr>
        <w:t>สาม</w:t>
      </w:r>
      <w:r w:rsidRPr="004A465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A42740" w:rsidRPr="00A42740">
        <w:rPr>
          <w:rFonts w:ascii="Angsana New" w:hAnsi="Angsana New" w:hint="cs"/>
          <w:sz w:val="30"/>
          <w:szCs w:val="30"/>
        </w:rPr>
        <w:t>30</w:t>
      </w:r>
      <w:r w:rsidR="001F417A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794690">
        <w:rPr>
          <w:rFonts w:ascii="Angsana New" w:hAnsi="Angsana New" w:hint="cs"/>
          <w:sz w:val="30"/>
          <w:szCs w:val="30"/>
          <w:cs/>
        </w:rPr>
        <w:t xml:space="preserve"> </w:t>
      </w:r>
      <w:r w:rsidR="007A5570" w:rsidRPr="007A5570">
        <w:rPr>
          <w:rFonts w:ascii="Angsana New" w:hAnsi="Angsana New" w:hint="cs"/>
          <w:sz w:val="30"/>
          <w:szCs w:val="30"/>
        </w:rPr>
        <w:t>2563</w:t>
      </w:r>
      <w:r w:rsidR="002D773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A5570" w:rsidRPr="007A5570">
        <w:rPr>
          <w:rFonts w:ascii="Angsana New" w:hAnsi="Angsana New" w:hint="cs"/>
          <w:sz w:val="30"/>
          <w:szCs w:val="30"/>
        </w:rPr>
        <w:t>2562</w:t>
      </w:r>
      <w:r w:rsidR="002D7731">
        <w:rPr>
          <w:rFonts w:ascii="Angsana New" w:hAnsi="Angsana New" w:hint="cs"/>
          <w:sz w:val="30"/>
          <w:szCs w:val="30"/>
          <w:cs/>
        </w:rPr>
        <w:t xml:space="preserve"> </w:t>
      </w:r>
      <w:r w:rsidRPr="004A465A">
        <w:rPr>
          <w:rFonts w:ascii="Angsana New" w:hAnsi="Angsana New" w:hint="cs"/>
          <w:sz w:val="30"/>
          <w:szCs w:val="30"/>
          <w:cs/>
        </w:rPr>
        <w:t>มี</w:t>
      </w:r>
      <w:r w:rsidRPr="004A465A">
        <w:rPr>
          <w:rFonts w:ascii="Angsana New" w:hAnsi="Angsana New"/>
          <w:sz w:val="30"/>
          <w:szCs w:val="30"/>
          <w:cs/>
          <w:lang w:val="th-TH"/>
        </w:rPr>
        <w:t>ดังนี้</w:t>
      </w:r>
    </w:p>
    <w:p w14:paraId="5C1F313F" w14:textId="77777777" w:rsidR="00F06935" w:rsidRPr="002D7731" w:rsidRDefault="00F06935" w:rsidP="00794690">
      <w:pPr>
        <w:pStyle w:val="block"/>
        <w:spacing w:after="0"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93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7"/>
        <w:gridCol w:w="603"/>
        <w:gridCol w:w="567"/>
        <w:gridCol w:w="252"/>
        <w:gridCol w:w="1278"/>
        <w:gridCol w:w="243"/>
        <w:gridCol w:w="27"/>
        <w:gridCol w:w="243"/>
        <w:gridCol w:w="927"/>
        <w:gridCol w:w="270"/>
        <w:gridCol w:w="1233"/>
        <w:gridCol w:w="45"/>
      </w:tblGrid>
      <w:tr w:rsidR="00F06935" w:rsidRPr="008F7775" w14:paraId="2D5E5AAB" w14:textId="77777777" w:rsidTr="00182AD0">
        <w:tc>
          <w:tcPr>
            <w:tcW w:w="3627" w:type="dxa"/>
          </w:tcPr>
          <w:p w14:paraId="33B11B53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8" w:type="dxa"/>
            <w:gridSpan w:val="11"/>
          </w:tcPr>
          <w:p w14:paraId="2C720609" w14:textId="70149B30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AC5880"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F06935" w:rsidRPr="008F7775" w14:paraId="0FDF244B" w14:textId="77777777" w:rsidTr="00182AD0">
        <w:tc>
          <w:tcPr>
            <w:tcW w:w="3627" w:type="dxa"/>
          </w:tcPr>
          <w:p w14:paraId="3AEB80D3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4"/>
          </w:tcPr>
          <w:p w14:paraId="77B9F1F8" w14:textId="514C0142" w:rsidR="00F06935" w:rsidRPr="009B6A75" w:rsidRDefault="00A42740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B6A75">
              <w:rPr>
                <w:rFonts w:ascii="Angsana New" w:hAnsi="Angsana New" w:hint="cs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3384B6B3" w14:textId="77777777" w:rsidR="00F06935" w:rsidRPr="009B6A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18" w:type="dxa"/>
            <w:gridSpan w:val="5"/>
          </w:tcPr>
          <w:p w14:paraId="0561B165" w14:textId="05143C83" w:rsidR="00F06935" w:rsidRPr="009B6A75" w:rsidRDefault="00A42740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B6A75">
              <w:rPr>
                <w:rFonts w:ascii="Angsana New" w:hAnsi="Angsana New" w:hint="cs"/>
                <w:bCs/>
                <w:sz w:val="30"/>
                <w:szCs w:val="30"/>
              </w:rPr>
              <w:t>2562</w:t>
            </w:r>
          </w:p>
        </w:tc>
      </w:tr>
      <w:tr w:rsidR="00F06935" w:rsidRPr="008F7775" w14:paraId="7AEE03CD" w14:textId="77777777" w:rsidTr="00182AD0">
        <w:tc>
          <w:tcPr>
            <w:tcW w:w="3627" w:type="dxa"/>
          </w:tcPr>
          <w:p w14:paraId="7E801859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13331D00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" w:type="dxa"/>
          </w:tcPr>
          <w:p w14:paraId="2AEC367C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42F2F057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  <w:gridSpan w:val="2"/>
          </w:tcPr>
          <w:p w14:paraId="7CFB0368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4BEA9C3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376C7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0B70A170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</w:tr>
      <w:tr w:rsidR="00F06935" w:rsidRPr="008F7775" w14:paraId="6347DF81" w14:textId="77777777" w:rsidTr="00182AD0">
        <w:tc>
          <w:tcPr>
            <w:tcW w:w="3627" w:type="dxa"/>
          </w:tcPr>
          <w:p w14:paraId="1814BF91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6F05ED52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52" w:type="dxa"/>
          </w:tcPr>
          <w:p w14:paraId="516E6636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1354168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  <w:gridSpan w:val="2"/>
          </w:tcPr>
          <w:p w14:paraId="1BF15559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463E710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57A41F56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4E530DD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</w:tr>
      <w:tr w:rsidR="00F06935" w:rsidRPr="008F7775" w14:paraId="02223B95" w14:textId="77777777" w:rsidTr="00182AD0">
        <w:tc>
          <w:tcPr>
            <w:tcW w:w="3627" w:type="dxa"/>
          </w:tcPr>
          <w:p w14:paraId="57563A3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22054952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52" w:type="dxa"/>
          </w:tcPr>
          <w:p w14:paraId="3FDA9EBD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41088B3B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  <w:gridSpan w:val="2"/>
          </w:tcPr>
          <w:p w14:paraId="7FD236B6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E89F3FB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70" w:type="dxa"/>
          </w:tcPr>
          <w:p w14:paraId="4D61B46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853CE68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</w:tr>
      <w:tr w:rsidR="00F06935" w:rsidRPr="008F7775" w14:paraId="031B2308" w14:textId="77777777" w:rsidTr="00182AD0">
        <w:tc>
          <w:tcPr>
            <w:tcW w:w="3627" w:type="dxa"/>
          </w:tcPr>
          <w:p w14:paraId="765487C3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23E92C5F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52" w:type="dxa"/>
          </w:tcPr>
          <w:p w14:paraId="4357EB8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1EF3DB5C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0C33242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0FF9E54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14:paraId="0969B70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79FA8C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F06935" w:rsidRPr="008F7775" w14:paraId="63A3135C" w14:textId="77777777" w:rsidTr="00182AD0">
        <w:tc>
          <w:tcPr>
            <w:tcW w:w="3627" w:type="dxa"/>
          </w:tcPr>
          <w:p w14:paraId="431B8E9F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8" w:type="dxa"/>
            <w:gridSpan w:val="11"/>
          </w:tcPr>
          <w:p w14:paraId="133B43C2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3A5A" w:rsidRPr="008F7775" w14:paraId="5C2C573D" w14:textId="77777777" w:rsidTr="00182AD0">
        <w:tc>
          <w:tcPr>
            <w:tcW w:w="3627" w:type="dxa"/>
          </w:tcPr>
          <w:p w14:paraId="022A9EDF" w14:textId="72D504F6" w:rsidR="00CE3A5A" w:rsidRPr="008F7775" w:rsidRDefault="00CE3A5A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170" w:type="dxa"/>
            <w:gridSpan w:val="2"/>
          </w:tcPr>
          <w:p w14:paraId="381D7A73" w14:textId="7475D104" w:rsidR="00CE3A5A" w:rsidRPr="001F417A" w:rsidRDefault="00A42740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52" w:type="dxa"/>
          </w:tcPr>
          <w:p w14:paraId="5DEF526A" w14:textId="77777777" w:rsidR="00CE3A5A" w:rsidRPr="001F417A" w:rsidRDefault="00CE3A5A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13985AC" w14:textId="03AFC4BD" w:rsidR="00CE3A5A" w:rsidRPr="001F417A" w:rsidRDefault="00CE3A5A" w:rsidP="004A6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41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6C9F72B" w14:textId="77777777" w:rsidR="00CE3A5A" w:rsidRPr="009E29D1" w:rsidRDefault="00CE3A5A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D1C04BD" w14:textId="1B06AD89" w:rsidR="00CE3A5A" w:rsidRPr="009E29D1" w:rsidRDefault="00A42740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 w:hint="cs"/>
                <w:sz w:val="30"/>
                <w:szCs w:val="30"/>
              </w:rPr>
              <w:t>348</w:t>
            </w:r>
          </w:p>
        </w:tc>
        <w:tc>
          <w:tcPr>
            <w:tcW w:w="270" w:type="dxa"/>
          </w:tcPr>
          <w:p w14:paraId="56EE9183" w14:textId="77777777" w:rsidR="00CE3A5A" w:rsidRPr="009E29D1" w:rsidRDefault="00CE3A5A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19513A0A" w14:textId="60EE29BE" w:rsidR="00CE3A5A" w:rsidRPr="009E29D1" w:rsidRDefault="001F417A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3A5A" w:rsidRPr="008F7775" w14:paraId="67BFFE65" w14:textId="77777777" w:rsidTr="00182AD0">
        <w:tc>
          <w:tcPr>
            <w:tcW w:w="3627" w:type="dxa"/>
          </w:tcPr>
          <w:p w14:paraId="2C1BB58C" w14:textId="77777777" w:rsidR="00CE3A5A" w:rsidRPr="008F7775" w:rsidRDefault="00CE3A5A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gridSpan w:val="2"/>
          </w:tcPr>
          <w:p w14:paraId="3E109566" w14:textId="546B11DF" w:rsidR="00CE3A5A" w:rsidRPr="001F417A" w:rsidRDefault="00A42740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CE3A5A" w:rsidRPr="001F41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  <w:tc>
          <w:tcPr>
            <w:tcW w:w="252" w:type="dxa"/>
          </w:tcPr>
          <w:p w14:paraId="1D404638" w14:textId="77777777" w:rsidR="00CE3A5A" w:rsidRPr="001F417A" w:rsidRDefault="00CE3A5A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5D295DB" w14:textId="043C702A" w:rsidR="00CE3A5A" w:rsidRPr="001F417A" w:rsidRDefault="00A42740" w:rsidP="004A6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E3A5A" w:rsidRPr="001F41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270" w:type="dxa"/>
            <w:gridSpan w:val="2"/>
          </w:tcPr>
          <w:p w14:paraId="3ACBBF49" w14:textId="77777777" w:rsidR="00CE3A5A" w:rsidRPr="009E29D1" w:rsidRDefault="00CE3A5A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5762D5C" w14:textId="164004D8" w:rsidR="00CE3A5A" w:rsidRPr="009E29D1" w:rsidRDefault="00A42740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  <w:r w:rsidR="00CE3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  <w:tc>
          <w:tcPr>
            <w:tcW w:w="270" w:type="dxa"/>
          </w:tcPr>
          <w:p w14:paraId="11B6F419" w14:textId="77777777" w:rsidR="00CE3A5A" w:rsidRPr="009E29D1" w:rsidRDefault="00CE3A5A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2BF161C" w14:textId="2BC44F2B" w:rsidR="00CE3A5A" w:rsidRPr="009E29D1" w:rsidRDefault="001F417A" w:rsidP="001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3A5A" w:rsidRPr="008F7775" w14:paraId="42213274" w14:textId="77777777" w:rsidTr="00182AD0">
        <w:tc>
          <w:tcPr>
            <w:tcW w:w="3627" w:type="dxa"/>
          </w:tcPr>
          <w:p w14:paraId="4B8F5ACF" w14:textId="77777777" w:rsidR="00CE3A5A" w:rsidRPr="008F7775" w:rsidRDefault="00CE3A5A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  <w:gridSpan w:val="2"/>
          </w:tcPr>
          <w:p w14:paraId="559B832D" w14:textId="020C01FF" w:rsidR="00CE3A5A" w:rsidRPr="001F417A" w:rsidRDefault="00A42740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F41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252" w:type="dxa"/>
          </w:tcPr>
          <w:p w14:paraId="4A04363B" w14:textId="77777777" w:rsidR="00CE3A5A" w:rsidRPr="001F417A" w:rsidRDefault="00CE3A5A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EA149F4" w14:textId="7F86B791" w:rsidR="00CE3A5A" w:rsidRPr="001F417A" w:rsidRDefault="00CE3A5A" w:rsidP="004A6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41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C9EEB49" w14:textId="77777777" w:rsidR="00CE3A5A" w:rsidRPr="009E29D1" w:rsidRDefault="00CE3A5A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7B51A98" w14:textId="4FC5D623" w:rsidR="00CE3A5A" w:rsidRPr="009E29D1" w:rsidRDefault="00A42740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E3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70" w:type="dxa"/>
          </w:tcPr>
          <w:p w14:paraId="29CA3993" w14:textId="77777777" w:rsidR="00CE3A5A" w:rsidRPr="009E29D1" w:rsidRDefault="00CE3A5A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4E0F75A6" w14:textId="251DE2BD" w:rsidR="00CE3A5A" w:rsidRPr="009E29D1" w:rsidRDefault="001F417A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3A5A" w:rsidRPr="008F7775" w14:paraId="17348699" w14:textId="77777777" w:rsidTr="00182AD0">
        <w:tc>
          <w:tcPr>
            <w:tcW w:w="3627" w:type="dxa"/>
          </w:tcPr>
          <w:p w14:paraId="0E995B1E" w14:textId="77777777" w:rsidR="00CE3A5A" w:rsidRPr="008F7775" w:rsidRDefault="00CE3A5A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170" w:type="dxa"/>
            <w:gridSpan w:val="2"/>
          </w:tcPr>
          <w:p w14:paraId="2C49529C" w14:textId="21204130" w:rsidR="00CE3A5A" w:rsidRPr="001F417A" w:rsidRDefault="00A42740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E3A5A" w:rsidRPr="001F41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252" w:type="dxa"/>
          </w:tcPr>
          <w:p w14:paraId="13F2F3CE" w14:textId="77777777" w:rsidR="00CE3A5A" w:rsidRPr="001F417A" w:rsidRDefault="00CE3A5A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A7FE419" w14:textId="363E636E" w:rsidR="00CE3A5A" w:rsidRPr="001F417A" w:rsidRDefault="00A42740" w:rsidP="004A6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CE3A5A" w:rsidRPr="001F41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807</w:t>
            </w:r>
          </w:p>
        </w:tc>
        <w:tc>
          <w:tcPr>
            <w:tcW w:w="270" w:type="dxa"/>
            <w:gridSpan w:val="2"/>
          </w:tcPr>
          <w:p w14:paraId="475E911C" w14:textId="77777777" w:rsidR="00CE3A5A" w:rsidRPr="009E29D1" w:rsidRDefault="00CE3A5A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1F1CCF2" w14:textId="531F5F29" w:rsidR="00CE3A5A" w:rsidRPr="009E29D1" w:rsidRDefault="00A42740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CE3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  <w:tc>
          <w:tcPr>
            <w:tcW w:w="270" w:type="dxa"/>
          </w:tcPr>
          <w:p w14:paraId="0450175D" w14:textId="77777777" w:rsidR="00CE3A5A" w:rsidRPr="009E29D1" w:rsidRDefault="00CE3A5A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0F9D0E26" w14:textId="61A3CE37" w:rsidR="00CE3A5A" w:rsidRPr="009E29D1" w:rsidRDefault="00A42740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CE3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</w:tr>
      <w:tr w:rsidR="00CE3A5A" w:rsidRPr="008F7775" w14:paraId="1CAEE29F" w14:textId="77777777" w:rsidTr="00182AD0">
        <w:tc>
          <w:tcPr>
            <w:tcW w:w="3627" w:type="dxa"/>
          </w:tcPr>
          <w:p w14:paraId="551C574D" w14:textId="77777777" w:rsidR="00CE3A5A" w:rsidRPr="008F7775" w:rsidRDefault="00CE3A5A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เครื่องจักรและอุปกรณ์ระหว่างทาง</w:t>
            </w:r>
          </w:p>
        </w:tc>
        <w:tc>
          <w:tcPr>
            <w:tcW w:w="1170" w:type="dxa"/>
            <w:gridSpan w:val="2"/>
          </w:tcPr>
          <w:p w14:paraId="3B4DF5E5" w14:textId="6401327A" w:rsidR="00CE3A5A" w:rsidRPr="001F417A" w:rsidRDefault="00A42740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551</w:t>
            </w:r>
          </w:p>
        </w:tc>
        <w:tc>
          <w:tcPr>
            <w:tcW w:w="252" w:type="dxa"/>
          </w:tcPr>
          <w:p w14:paraId="38DF32A0" w14:textId="77777777" w:rsidR="00CE3A5A" w:rsidRPr="001F417A" w:rsidRDefault="00CE3A5A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5A5F532" w14:textId="5FD26D5D" w:rsidR="00CE3A5A" w:rsidRPr="001F417A" w:rsidRDefault="00A42740" w:rsidP="004A6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E3A5A" w:rsidRPr="001F41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270" w:type="dxa"/>
            <w:gridSpan w:val="2"/>
          </w:tcPr>
          <w:p w14:paraId="2ABC6D89" w14:textId="77777777" w:rsidR="00CE3A5A" w:rsidRPr="009E29D1" w:rsidRDefault="00CE3A5A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9C2E99A" w14:textId="18BC0418" w:rsidR="00CE3A5A" w:rsidRPr="009E29D1" w:rsidRDefault="00A42740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E3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  <w:tc>
          <w:tcPr>
            <w:tcW w:w="270" w:type="dxa"/>
          </w:tcPr>
          <w:p w14:paraId="658881B3" w14:textId="77777777" w:rsidR="00CE3A5A" w:rsidRPr="009E29D1" w:rsidRDefault="00CE3A5A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40E4982E" w14:textId="7D9A601B" w:rsidR="00CE3A5A" w:rsidRPr="009E29D1" w:rsidRDefault="00A42740" w:rsidP="00CE3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E3A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022</w:t>
            </w:r>
          </w:p>
        </w:tc>
      </w:tr>
      <w:tr w:rsidR="009E29D1" w:rsidRPr="008F7775" w14:paraId="361EBF09" w14:textId="77777777" w:rsidTr="00182AD0">
        <w:tc>
          <w:tcPr>
            <w:tcW w:w="3627" w:type="dxa"/>
          </w:tcPr>
          <w:p w14:paraId="0A4658EC" w14:textId="77777777" w:rsidR="009E29D1" w:rsidRPr="008F7775" w:rsidRDefault="009E29D1" w:rsidP="009E2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CE06F6" w14:textId="11FC777B" w:rsidR="009E29D1" w:rsidRPr="00F25C89" w:rsidRDefault="00A42740" w:rsidP="009E2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42740">
              <w:rPr>
                <w:rFonts w:asciiTheme="majorBidi" w:hAnsiTheme="majorBidi" w:hint="cs"/>
                <w:b/>
                <w:bCs/>
                <w:sz w:val="30"/>
                <w:szCs w:val="30"/>
              </w:rPr>
              <w:t>21</w:t>
            </w:r>
            <w:r w:rsidR="00FA0127" w:rsidRPr="00FA0127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/>
                <w:b/>
                <w:bCs/>
                <w:sz w:val="30"/>
                <w:szCs w:val="30"/>
              </w:rPr>
              <w:t>038</w:t>
            </w:r>
          </w:p>
        </w:tc>
        <w:tc>
          <w:tcPr>
            <w:tcW w:w="252" w:type="dxa"/>
          </w:tcPr>
          <w:p w14:paraId="45EDF22B" w14:textId="77777777" w:rsidR="009E29D1" w:rsidRPr="009E29D1" w:rsidRDefault="009E29D1" w:rsidP="009E2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4703D8D" w14:textId="63EFB2BE" w:rsidR="009E29D1" w:rsidRPr="009E29D1" w:rsidRDefault="00A42740" w:rsidP="004A6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/>
                <w:b/>
                <w:bCs/>
                <w:sz w:val="30"/>
                <w:szCs w:val="30"/>
              </w:rPr>
              <w:t>23</w:t>
            </w:r>
            <w:r w:rsidR="00CE3A5A" w:rsidRPr="00CE3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/>
                <w:b/>
                <w:bCs/>
                <w:sz w:val="30"/>
                <w:szCs w:val="30"/>
              </w:rPr>
              <w:t>52</w:t>
            </w:r>
            <w:r w:rsidRPr="00A42740">
              <w:rPr>
                <w:rFonts w:asciiTheme="majorBidi" w:hAnsiTheme="majorBidi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70F63392" w14:textId="77777777" w:rsidR="009E29D1" w:rsidRPr="009E29D1" w:rsidRDefault="009E29D1" w:rsidP="009E2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2550B7" w14:textId="75F89C90" w:rsidR="009E29D1" w:rsidRPr="009E29D1" w:rsidRDefault="00A42740" w:rsidP="009E2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CE3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22964CE1" w14:textId="77777777" w:rsidR="009E29D1" w:rsidRPr="009E29D1" w:rsidRDefault="009E29D1" w:rsidP="009E2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1029C1" w14:textId="23E24C14" w:rsidR="009E29D1" w:rsidRPr="009E29D1" w:rsidRDefault="00A42740" w:rsidP="009E2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CE3A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</w:t>
            </w:r>
          </w:p>
        </w:tc>
      </w:tr>
      <w:tr w:rsidR="00FA7496" w:rsidRPr="008F7775" w14:paraId="54B9A365" w14:textId="77777777" w:rsidTr="00182AD0">
        <w:trPr>
          <w:gridAfter w:val="1"/>
          <w:wAfter w:w="45" w:type="dxa"/>
        </w:trPr>
        <w:tc>
          <w:tcPr>
            <w:tcW w:w="4230" w:type="dxa"/>
            <w:gridSpan w:val="2"/>
          </w:tcPr>
          <w:p w14:paraId="066E3A93" w14:textId="77777777" w:rsidR="00FA7496" w:rsidRPr="008F7775" w:rsidRDefault="00FA7496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9"/>
          </w:tcPr>
          <w:p w14:paraId="4DC9E095" w14:textId="5A8A8C10" w:rsidR="00FA7496" w:rsidRPr="008F7775" w:rsidRDefault="00FA7496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4690" w:rsidRPr="008F7775" w14:paraId="6785CFD2" w14:textId="77777777" w:rsidTr="00182AD0">
        <w:trPr>
          <w:gridAfter w:val="1"/>
          <w:wAfter w:w="45" w:type="dxa"/>
        </w:trPr>
        <w:tc>
          <w:tcPr>
            <w:tcW w:w="4230" w:type="dxa"/>
            <w:gridSpan w:val="2"/>
          </w:tcPr>
          <w:p w14:paraId="479228A1" w14:textId="77777777" w:rsidR="00794690" w:rsidRPr="008F7775" w:rsidRDefault="0079469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9"/>
          </w:tcPr>
          <w:p w14:paraId="4D2D8CF7" w14:textId="263DCE31" w:rsidR="00794690" w:rsidRPr="00794690" w:rsidRDefault="00A4274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274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FA7496" w:rsidRPr="008F7775" w14:paraId="3B2027A4" w14:textId="77777777" w:rsidTr="00182AD0">
        <w:trPr>
          <w:gridAfter w:val="1"/>
          <w:wAfter w:w="45" w:type="dxa"/>
        </w:trPr>
        <w:tc>
          <w:tcPr>
            <w:tcW w:w="4230" w:type="dxa"/>
            <w:gridSpan w:val="2"/>
          </w:tcPr>
          <w:p w14:paraId="723B98E3" w14:textId="77777777" w:rsidR="00FA7496" w:rsidRPr="008F7775" w:rsidRDefault="00FA7496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4"/>
          </w:tcPr>
          <w:p w14:paraId="73652450" w14:textId="35DE804E" w:rsidR="00FA7496" w:rsidRPr="008F7775" w:rsidRDefault="00FA7496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  <w:gridSpan w:val="2"/>
          </w:tcPr>
          <w:p w14:paraId="0A2F07FA" w14:textId="77777777" w:rsidR="00FA7496" w:rsidRPr="008F7775" w:rsidRDefault="00FA7496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951BF7C" w14:textId="307067B4" w:rsidR="00FA7496" w:rsidRPr="008F7775" w:rsidRDefault="00FA7496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การจำหน่ายและการโอนออก</w:t>
            </w:r>
          </w:p>
        </w:tc>
      </w:tr>
      <w:tr w:rsidR="00FA7496" w:rsidRPr="008F7775" w14:paraId="664C1DE9" w14:textId="77777777" w:rsidTr="00182AD0">
        <w:trPr>
          <w:gridAfter w:val="1"/>
          <w:wAfter w:w="45" w:type="dxa"/>
        </w:trPr>
        <w:tc>
          <w:tcPr>
            <w:tcW w:w="4230" w:type="dxa"/>
            <w:gridSpan w:val="2"/>
          </w:tcPr>
          <w:p w14:paraId="5B9D91AC" w14:textId="77777777" w:rsidR="00FA7496" w:rsidRPr="008F7775" w:rsidRDefault="00FA7496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4"/>
          </w:tcPr>
          <w:p w14:paraId="46EA5E2F" w14:textId="2783F3D5" w:rsidR="00FA7496" w:rsidRPr="008F7775" w:rsidRDefault="00FA7496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  <w:gridSpan w:val="2"/>
          </w:tcPr>
          <w:p w14:paraId="282BFDBA" w14:textId="77777777" w:rsidR="00FA7496" w:rsidRPr="008F7775" w:rsidRDefault="00FA7496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AB19B71" w14:textId="6526E32B" w:rsidR="00FA7496" w:rsidRPr="008F7775" w:rsidRDefault="00FA7496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FA7496" w:rsidRPr="008F7775" w14:paraId="7AD26F26" w14:textId="77777777" w:rsidTr="00182AD0">
        <w:trPr>
          <w:gridAfter w:val="1"/>
          <w:wAfter w:w="45" w:type="dxa"/>
          <w:trHeight w:val="92"/>
        </w:trPr>
        <w:tc>
          <w:tcPr>
            <w:tcW w:w="4230" w:type="dxa"/>
            <w:gridSpan w:val="2"/>
          </w:tcPr>
          <w:p w14:paraId="11246637" w14:textId="77777777" w:rsidR="00FA7496" w:rsidRPr="008F7775" w:rsidRDefault="00FA7496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9"/>
          </w:tcPr>
          <w:p w14:paraId="3C71F50B" w14:textId="77777777" w:rsidR="00FA7496" w:rsidRPr="008F7775" w:rsidRDefault="00FA7496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5C89" w:rsidRPr="008F7775" w14:paraId="78F8373F" w14:textId="77777777" w:rsidTr="00182AD0">
        <w:trPr>
          <w:gridAfter w:val="1"/>
          <w:wAfter w:w="45" w:type="dxa"/>
        </w:trPr>
        <w:tc>
          <w:tcPr>
            <w:tcW w:w="4230" w:type="dxa"/>
            <w:gridSpan w:val="2"/>
          </w:tcPr>
          <w:p w14:paraId="75FF01EF" w14:textId="2A3BD5A6" w:rsidR="00F25C89" w:rsidRPr="008F7775" w:rsidRDefault="00F25C89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340" w:type="dxa"/>
            <w:gridSpan w:val="4"/>
          </w:tcPr>
          <w:p w14:paraId="52FA14DA" w14:textId="4502CDF0" w:rsidR="00F25C89" w:rsidRPr="00F25C89" w:rsidRDefault="00A4274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  <w:gridSpan w:val="2"/>
          </w:tcPr>
          <w:p w14:paraId="5EFEBFBE" w14:textId="77777777" w:rsidR="00F25C89" w:rsidRPr="009B7580" w:rsidRDefault="00F25C89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E0EBFFA" w14:textId="526B70CC" w:rsidR="00F25C89" w:rsidRPr="009B7580" w:rsidRDefault="00F25C89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41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5C89" w:rsidRPr="008F7775" w14:paraId="163A5CE7" w14:textId="77777777" w:rsidTr="00182AD0">
        <w:trPr>
          <w:gridAfter w:val="1"/>
          <w:wAfter w:w="45" w:type="dxa"/>
        </w:trPr>
        <w:tc>
          <w:tcPr>
            <w:tcW w:w="4230" w:type="dxa"/>
            <w:gridSpan w:val="2"/>
          </w:tcPr>
          <w:p w14:paraId="656C66EB" w14:textId="77777777" w:rsidR="00F25C89" w:rsidRPr="008F7775" w:rsidRDefault="00F25C89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340" w:type="dxa"/>
            <w:gridSpan w:val="4"/>
          </w:tcPr>
          <w:p w14:paraId="0AB5291B" w14:textId="57AE4290" w:rsidR="00F25C89" w:rsidRPr="00F25C89" w:rsidRDefault="00A4274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F25C89" w:rsidRPr="00F25C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  <w:tc>
          <w:tcPr>
            <w:tcW w:w="270" w:type="dxa"/>
            <w:gridSpan w:val="2"/>
          </w:tcPr>
          <w:p w14:paraId="62F69B37" w14:textId="77777777" w:rsidR="00F25C89" w:rsidRPr="009B7580" w:rsidRDefault="00F25C89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9AD85D7" w14:textId="12370BB3" w:rsidR="00F25C89" w:rsidRPr="009B7580" w:rsidRDefault="00A4274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25C89" w:rsidRPr="001F41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</w:tr>
      <w:tr w:rsidR="00F25C89" w:rsidRPr="008F7775" w14:paraId="2771E228" w14:textId="77777777" w:rsidTr="00182AD0">
        <w:trPr>
          <w:gridAfter w:val="1"/>
          <w:wAfter w:w="45" w:type="dxa"/>
        </w:trPr>
        <w:tc>
          <w:tcPr>
            <w:tcW w:w="4230" w:type="dxa"/>
            <w:gridSpan w:val="2"/>
          </w:tcPr>
          <w:p w14:paraId="580ABBF8" w14:textId="77777777" w:rsidR="00F25C89" w:rsidRPr="008F7775" w:rsidRDefault="00F25C89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340" w:type="dxa"/>
            <w:gridSpan w:val="4"/>
          </w:tcPr>
          <w:p w14:paraId="2ED9FFD2" w14:textId="7EE6D2CE" w:rsidR="00F25C89" w:rsidRPr="00F25C89" w:rsidRDefault="00A4274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25C89" w:rsidRPr="00F25C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270" w:type="dxa"/>
            <w:gridSpan w:val="2"/>
          </w:tcPr>
          <w:p w14:paraId="7C37F640" w14:textId="77777777" w:rsidR="00F25C89" w:rsidRPr="009B7580" w:rsidRDefault="00F25C89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9EEE2B9" w14:textId="06B2AA9F" w:rsidR="00F25C89" w:rsidRPr="009B7580" w:rsidRDefault="00F25C89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41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5C89" w:rsidRPr="008F7775" w14:paraId="5C21BA31" w14:textId="77777777" w:rsidTr="00182AD0">
        <w:trPr>
          <w:gridAfter w:val="1"/>
          <w:wAfter w:w="45" w:type="dxa"/>
        </w:trPr>
        <w:tc>
          <w:tcPr>
            <w:tcW w:w="4230" w:type="dxa"/>
            <w:gridSpan w:val="2"/>
          </w:tcPr>
          <w:p w14:paraId="56FDDCDD" w14:textId="30AFC0AE" w:rsidR="00F25C89" w:rsidRPr="008F7775" w:rsidRDefault="00F25C89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2340" w:type="dxa"/>
            <w:gridSpan w:val="4"/>
          </w:tcPr>
          <w:p w14:paraId="640EFD4C" w14:textId="63FDD779" w:rsidR="00F25C89" w:rsidRPr="00F25C89" w:rsidRDefault="00A4274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25C89" w:rsidRPr="00F25C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270" w:type="dxa"/>
            <w:gridSpan w:val="2"/>
          </w:tcPr>
          <w:p w14:paraId="2E1845D8" w14:textId="77777777" w:rsidR="00F25C89" w:rsidRPr="009B7580" w:rsidRDefault="00F25C89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43C4542" w14:textId="65AB3442" w:rsidR="00F25C89" w:rsidRPr="009B7580" w:rsidRDefault="00A4274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F25C89" w:rsidRPr="001F41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807</w:t>
            </w:r>
          </w:p>
        </w:tc>
      </w:tr>
      <w:tr w:rsidR="00F25C89" w:rsidRPr="008F7775" w14:paraId="7AD432C0" w14:textId="77777777" w:rsidTr="00182AD0">
        <w:trPr>
          <w:gridAfter w:val="1"/>
          <w:wAfter w:w="45" w:type="dxa"/>
        </w:trPr>
        <w:tc>
          <w:tcPr>
            <w:tcW w:w="4230" w:type="dxa"/>
            <w:gridSpan w:val="2"/>
          </w:tcPr>
          <w:p w14:paraId="14F0D89F" w14:textId="77777777" w:rsidR="00F25C89" w:rsidRPr="008F7775" w:rsidRDefault="00F25C89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เครื่องจักรและอุปกรณ์ระหว่างทาง</w:t>
            </w:r>
          </w:p>
        </w:tc>
        <w:tc>
          <w:tcPr>
            <w:tcW w:w="2340" w:type="dxa"/>
            <w:gridSpan w:val="4"/>
          </w:tcPr>
          <w:p w14:paraId="76B31809" w14:textId="3282A2BB" w:rsidR="00F25C89" w:rsidRPr="00F25C89" w:rsidRDefault="00A4274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551</w:t>
            </w:r>
          </w:p>
        </w:tc>
        <w:tc>
          <w:tcPr>
            <w:tcW w:w="270" w:type="dxa"/>
            <w:gridSpan w:val="2"/>
          </w:tcPr>
          <w:p w14:paraId="4FAE0E06" w14:textId="77777777" w:rsidR="00F25C89" w:rsidRPr="009B7580" w:rsidRDefault="00F25C89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35CE6A7" w14:textId="5131FDCB" w:rsidR="00F25C89" w:rsidRPr="009B7580" w:rsidRDefault="00A4274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F25C89" w:rsidRPr="001F41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</w:tr>
      <w:tr w:rsidR="009B7580" w:rsidRPr="008F7775" w14:paraId="5BA1CF70" w14:textId="77777777" w:rsidTr="00182AD0">
        <w:trPr>
          <w:gridAfter w:val="1"/>
          <w:wAfter w:w="45" w:type="dxa"/>
        </w:trPr>
        <w:tc>
          <w:tcPr>
            <w:tcW w:w="4230" w:type="dxa"/>
            <w:gridSpan w:val="2"/>
          </w:tcPr>
          <w:p w14:paraId="39ABF13A" w14:textId="77777777" w:rsidR="009B7580" w:rsidRPr="00FA0127" w:rsidRDefault="009B758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01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1452131E" w14:textId="6CB2DEEE" w:rsidR="009B7580" w:rsidRPr="00FA0127" w:rsidRDefault="00A4274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hint="cs"/>
                <w:b/>
                <w:bCs/>
                <w:sz w:val="30"/>
                <w:szCs w:val="30"/>
              </w:rPr>
              <w:t>21</w:t>
            </w:r>
            <w:r w:rsidR="00FA0127" w:rsidRPr="00FA0127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/>
                <w:b/>
                <w:bCs/>
                <w:sz w:val="30"/>
                <w:szCs w:val="30"/>
              </w:rPr>
              <w:t>038</w:t>
            </w:r>
          </w:p>
        </w:tc>
        <w:tc>
          <w:tcPr>
            <w:tcW w:w="270" w:type="dxa"/>
            <w:gridSpan w:val="2"/>
          </w:tcPr>
          <w:p w14:paraId="2BB41F98" w14:textId="77777777" w:rsidR="009B7580" w:rsidRPr="00FA0127" w:rsidRDefault="009B758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82CDED0" w14:textId="7EDED9EA" w:rsidR="009B7580" w:rsidRPr="009B7580" w:rsidRDefault="00A4274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/>
                <w:b/>
                <w:bCs/>
                <w:sz w:val="30"/>
                <w:szCs w:val="30"/>
              </w:rPr>
              <w:t>23</w:t>
            </w:r>
            <w:r w:rsidR="00F25C89" w:rsidRPr="00FA01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/>
                <w:b/>
                <w:bCs/>
                <w:sz w:val="30"/>
                <w:szCs w:val="30"/>
              </w:rPr>
              <w:t>52</w:t>
            </w:r>
            <w:r w:rsidRPr="00A42740">
              <w:rPr>
                <w:rFonts w:asciiTheme="majorBidi" w:hAnsiTheme="majorBidi" w:hint="cs"/>
                <w:b/>
                <w:bCs/>
                <w:sz w:val="30"/>
                <w:szCs w:val="30"/>
              </w:rPr>
              <w:t>2</w:t>
            </w:r>
          </w:p>
        </w:tc>
      </w:tr>
    </w:tbl>
    <w:p w14:paraId="41D15C23" w14:textId="17C8702D" w:rsidR="00C632D3" w:rsidRPr="00133C7D" w:rsidRDefault="00C632D3" w:rsidP="00C9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ABBCB4A" w14:textId="359A8620" w:rsidR="00794690" w:rsidRPr="00794690" w:rsidRDefault="00794690" w:rsidP="00C9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สินทรัพย์สิทธิ</w:t>
      </w:r>
      <w:r w:rsidR="00AC2222">
        <w:rPr>
          <w:rFonts w:ascii="Angsana New" w:hAnsi="Angsana New" w:hint="cs"/>
          <w:i/>
          <w:iCs/>
          <w:sz w:val="30"/>
          <w:szCs w:val="30"/>
          <w:cs/>
        </w:rPr>
        <w:t>การใช้</w:t>
      </w:r>
    </w:p>
    <w:p w14:paraId="3761C2AA" w14:textId="77777777" w:rsidR="00794690" w:rsidRPr="00133C7D" w:rsidRDefault="00794690" w:rsidP="00C9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F84306E" w14:textId="5149BFBC" w:rsidR="00C632D3" w:rsidRDefault="00C632D3" w:rsidP="00C9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 w:hint="cs"/>
          <w:sz w:val="30"/>
          <w:szCs w:val="30"/>
          <w:cs/>
        </w:rPr>
        <w:t>การซื้อ การจำหน่าย และการโอน</w:t>
      </w:r>
      <w:r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 w:rsidRPr="00C632D3">
        <w:rPr>
          <w:rFonts w:ascii="Angsana New" w:hAnsi="Angsana New"/>
          <w:sz w:val="30"/>
          <w:szCs w:val="30"/>
          <w:cs/>
        </w:rPr>
        <w:t xml:space="preserve">ในระหว่างงวดสามเดือนสิ้นสุดวันที่ </w:t>
      </w:r>
      <w:r w:rsidR="00A42740" w:rsidRPr="00A42740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C632D3">
        <w:rPr>
          <w:rFonts w:ascii="Angsana New" w:hAnsi="Angsana New"/>
          <w:sz w:val="30"/>
          <w:szCs w:val="30"/>
        </w:rPr>
        <w:t xml:space="preserve"> </w:t>
      </w:r>
      <w:r w:rsidR="0076392C" w:rsidRPr="0076392C">
        <w:rPr>
          <w:rFonts w:ascii="Angsana New" w:hAnsi="Angsana New" w:hint="cs"/>
          <w:sz w:val="30"/>
          <w:szCs w:val="30"/>
        </w:rPr>
        <w:t>2563</w:t>
      </w:r>
      <w:r w:rsidR="0076392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B9DCBFE" w14:textId="77777777" w:rsidR="00C632D3" w:rsidRPr="00133C7D" w:rsidRDefault="00C632D3" w:rsidP="00C9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900"/>
        <w:gridCol w:w="1260"/>
        <w:gridCol w:w="270"/>
        <w:gridCol w:w="1260"/>
        <w:gridCol w:w="270"/>
        <w:gridCol w:w="1350"/>
        <w:gridCol w:w="270"/>
        <w:gridCol w:w="1440"/>
      </w:tblGrid>
      <w:tr w:rsidR="00486EE0" w:rsidRPr="008F7775" w14:paraId="78D4984E" w14:textId="77777777" w:rsidTr="00182AD0">
        <w:tc>
          <w:tcPr>
            <w:tcW w:w="2250" w:type="dxa"/>
          </w:tcPr>
          <w:p w14:paraId="468DF575" w14:textId="77777777" w:rsidR="00486EE0" w:rsidRPr="008F7775" w:rsidRDefault="00486EE0" w:rsidP="00C0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88468EC" w14:textId="77777777" w:rsidR="00486EE0" w:rsidRPr="008F7775" w:rsidRDefault="00486EE0" w:rsidP="00C0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467F60E5" w14:textId="4887BC77" w:rsidR="00486EE0" w:rsidRDefault="00486EE0" w:rsidP="00C0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486EE0" w:rsidRPr="008F7775" w14:paraId="6361BA08" w14:textId="77777777" w:rsidTr="00182AD0">
        <w:tc>
          <w:tcPr>
            <w:tcW w:w="2250" w:type="dxa"/>
            <w:vAlign w:val="bottom"/>
          </w:tcPr>
          <w:p w14:paraId="5C5C128B" w14:textId="77777777" w:rsidR="00486EE0" w:rsidRPr="008F7775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0852E6D" w14:textId="180C9AA6" w:rsidR="00486EE0" w:rsidRPr="00C06876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0FAFE494" w14:textId="3D94E64E" w:rsid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="00796C70">
              <w:rPr>
                <w:rFonts w:ascii="Angsana New" w:hAnsi="Angsana New"/>
                <w:sz w:val="30"/>
                <w:szCs w:val="30"/>
              </w:rPr>
              <w:br/>
            </w:r>
            <w:r w:rsidRPr="008F7775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vAlign w:val="bottom"/>
          </w:tcPr>
          <w:p w14:paraId="5B1C0B51" w14:textId="77777777" w:rsid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8C3A9C9" w14:textId="21DA83DD" w:rsid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vAlign w:val="bottom"/>
          </w:tcPr>
          <w:p w14:paraId="6839BDE8" w14:textId="77777777" w:rsid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11D3C8D" w14:textId="452F0C52" w:rsid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45F65DBD" w14:textId="77777777" w:rsid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EFF28E0" w14:textId="109695FA" w:rsidR="00486EE0" w:rsidRPr="00A4274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86EE0" w:rsidRPr="008F7775" w14:paraId="073A32A9" w14:textId="77777777" w:rsidTr="00182AD0">
        <w:tc>
          <w:tcPr>
            <w:tcW w:w="2250" w:type="dxa"/>
          </w:tcPr>
          <w:p w14:paraId="0EE3EDA3" w14:textId="77777777" w:rsidR="00486EE0" w:rsidRPr="008F7775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1DDA90C" w14:textId="77777777" w:rsid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55B3DA71" w14:textId="1776EA43" w:rsidR="00486EE0" w:rsidRPr="00C06876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6EE0" w:rsidRPr="007220B8" w14:paraId="03A60630" w14:textId="77777777" w:rsidTr="00182AD0">
        <w:tc>
          <w:tcPr>
            <w:tcW w:w="2250" w:type="dxa"/>
          </w:tcPr>
          <w:p w14:paraId="5EB631C5" w14:textId="0DE810F0" w:rsidR="00486EE0" w:rsidRPr="007220B8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220B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220B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220B8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7220B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3129C612" w14:textId="245D1524" w:rsidR="00486EE0" w:rsidRPr="007220B8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220B8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0B1E6A7A" w14:textId="42AE3F30" w:rsidR="00486EE0" w:rsidRPr="007220B8" w:rsidRDefault="008A22D8" w:rsidP="001C4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11,060</w:t>
            </w:r>
          </w:p>
        </w:tc>
        <w:tc>
          <w:tcPr>
            <w:tcW w:w="270" w:type="dxa"/>
          </w:tcPr>
          <w:p w14:paraId="470F8753" w14:textId="77777777" w:rsidR="00486EE0" w:rsidRPr="007220B8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6670DC" w14:textId="2C3DAAF4" w:rsidR="00486EE0" w:rsidRPr="007220B8" w:rsidRDefault="008A22D8" w:rsidP="001C4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315,208</w:t>
            </w:r>
          </w:p>
        </w:tc>
        <w:tc>
          <w:tcPr>
            <w:tcW w:w="270" w:type="dxa"/>
          </w:tcPr>
          <w:p w14:paraId="733C6038" w14:textId="77777777" w:rsidR="00486EE0" w:rsidRPr="007220B8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94696C" w14:textId="6DD5C28E" w:rsidR="00486EE0" w:rsidRPr="007220B8" w:rsidRDefault="008A22D8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21,828</w:t>
            </w:r>
          </w:p>
        </w:tc>
        <w:tc>
          <w:tcPr>
            <w:tcW w:w="270" w:type="dxa"/>
          </w:tcPr>
          <w:p w14:paraId="251508B0" w14:textId="77777777" w:rsidR="00486EE0" w:rsidRPr="007220B8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205440" w14:textId="22B8C2C7" w:rsidR="00486EE0" w:rsidRPr="007220B8" w:rsidRDefault="00486EE0" w:rsidP="008A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20B8">
              <w:rPr>
                <w:rFonts w:ascii="Angsana New" w:hAnsi="Angsana New" w:hint="cs"/>
                <w:sz w:val="30"/>
                <w:szCs w:val="30"/>
              </w:rPr>
              <w:t>348</w:t>
            </w:r>
            <w:r w:rsidRPr="007220B8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220B8">
              <w:rPr>
                <w:rFonts w:ascii="Angsana New" w:hAnsi="Angsana New" w:hint="cs"/>
                <w:sz w:val="30"/>
                <w:szCs w:val="30"/>
              </w:rPr>
              <w:t>096</w:t>
            </w:r>
          </w:p>
        </w:tc>
      </w:tr>
      <w:tr w:rsidR="00486EE0" w:rsidRPr="008F7775" w14:paraId="03331BC8" w14:textId="77777777" w:rsidTr="00182AD0">
        <w:trPr>
          <w:trHeight w:val="92"/>
        </w:trPr>
        <w:tc>
          <w:tcPr>
            <w:tcW w:w="2250" w:type="dxa"/>
          </w:tcPr>
          <w:p w14:paraId="13481A56" w14:textId="76AD9D77" w:rsidR="00486EE0" w:rsidRPr="008F7775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</w:p>
        </w:tc>
        <w:tc>
          <w:tcPr>
            <w:tcW w:w="900" w:type="dxa"/>
          </w:tcPr>
          <w:p w14:paraId="662DF351" w14:textId="77777777" w:rsidR="00486EE0" w:rsidRPr="008F7775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6D14A40" w14:textId="31BAFD7D" w:rsidR="00486EE0" w:rsidRPr="003134A1" w:rsidRDefault="008A22D8" w:rsidP="008A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BDFE51" w14:textId="77777777" w:rsidR="00486EE0" w:rsidRPr="003134A1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C1DE34" w14:textId="54D40EA8" w:rsidR="00486EE0" w:rsidRPr="003134A1" w:rsidRDefault="008A22D8" w:rsidP="008A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352C94" w14:textId="77777777" w:rsidR="00486EE0" w:rsidRPr="003134A1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544ABD" w14:textId="7849D885" w:rsidR="00486EE0" w:rsidRPr="003134A1" w:rsidRDefault="008A22D8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2,806</w:t>
            </w:r>
          </w:p>
        </w:tc>
        <w:tc>
          <w:tcPr>
            <w:tcW w:w="270" w:type="dxa"/>
          </w:tcPr>
          <w:p w14:paraId="63DC0889" w14:textId="77777777" w:rsidR="00486EE0" w:rsidRPr="003134A1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8B1BB17" w14:textId="32FB0AD9" w:rsidR="00486EE0" w:rsidRPr="00C06876" w:rsidRDefault="00486EE0" w:rsidP="008A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134A1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134A1">
              <w:rPr>
                <w:rFonts w:ascii="Angsana New" w:hAnsi="Angsana New" w:hint="cs"/>
                <w:sz w:val="30"/>
                <w:szCs w:val="30"/>
              </w:rPr>
              <w:t>806</w:t>
            </w:r>
          </w:p>
        </w:tc>
      </w:tr>
      <w:tr w:rsidR="00486EE0" w:rsidRPr="008F7775" w14:paraId="4E88AD6E" w14:textId="77777777" w:rsidTr="00182AD0">
        <w:trPr>
          <w:trHeight w:val="92"/>
        </w:trPr>
        <w:tc>
          <w:tcPr>
            <w:tcW w:w="2250" w:type="dxa"/>
          </w:tcPr>
          <w:p w14:paraId="1C753B30" w14:textId="364881AA" w:rsidR="00486EE0" w:rsidRPr="00C06876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00" w:type="dxa"/>
          </w:tcPr>
          <w:p w14:paraId="21555B46" w14:textId="77777777" w:rsidR="00486EE0" w:rsidRPr="008F7775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B5B6BA" w14:textId="76CCCCE1" w:rsidR="00486EE0" w:rsidRDefault="008A22D8" w:rsidP="001C4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(850)</w:t>
            </w:r>
          </w:p>
        </w:tc>
        <w:tc>
          <w:tcPr>
            <w:tcW w:w="270" w:type="dxa"/>
          </w:tcPr>
          <w:p w14:paraId="6968D086" w14:textId="77777777" w:rsid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D3AB03" w14:textId="4858423E" w:rsidR="00486EE0" w:rsidRDefault="008A22D8" w:rsidP="001C4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(6,754)</w:t>
            </w:r>
          </w:p>
        </w:tc>
        <w:tc>
          <w:tcPr>
            <w:tcW w:w="270" w:type="dxa"/>
          </w:tcPr>
          <w:p w14:paraId="6F62B727" w14:textId="77777777" w:rsid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DB8D7E0" w14:textId="6713A27C" w:rsidR="00486EE0" w:rsidRDefault="008A22D8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(2,345)</w:t>
            </w:r>
          </w:p>
        </w:tc>
        <w:tc>
          <w:tcPr>
            <w:tcW w:w="270" w:type="dxa"/>
          </w:tcPr>
          <w:p w14:paraId="41457E71" w14:textId="77777777" w:rsid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6C51BD" w14:textId="0B406A95" w:rsidR="00486EE0" w:rsidRPr="00C06876" w:rsidRDefault="00486EE0" w:rsidP="008A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3134A1">
              <w:rPr>
                <w:rFonts w:ascii="Angsana New" w:hAnsi="Angsana New" w:hint="cs"/>
                <w:sz w:val="30"/>
                <w:szCs w:val="30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134A1">
              <w:rPr>
                <w:rFonts w:ascii="Angsana New" w:hAnsi="Angsana New" w:hint="cs"/>
                <w:sz w:val="30"/>
                <w:szCs w:val="30"/>
              </w:rPr>
              <w:t>949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486EE0" w:rsidRPr="00486EE0" w14:paraId="23481546" w14:textId="77777777" w:rsidTr="00182AD0">
        <w:tc>
          <w:tcPr>
            <w:tcW w:w="2250" w:type="dxa"/>
          </w:tcPr>
          <w:p w14:paraId="440BD632" w14:textId="49A5277D" w:rsidR="00486EE0" w:rsidRP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6E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86EE0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486E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Pr="00486EE0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032E8835" w14:textId="77777777" w:rsidR="00486EE0" w:rsidRP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5D02E3" w14:textId="29E231FE" w:rsidR="00486EE0" w:rsidRPr="00486EE0" w:rsidRDefault="008A22D8" w:rsidP="001C4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10,210</w:t>
            </w:r>
          </w:p>
        </w:tc>
        <w:tc>
          <w:tcPr>
            <w:tcW w:w="270" w:type="dxa"/>
          </w:tcPr>
          <w:p w14:paraId="2F8597A2" w14:textId="77777777" w:rsidR="00486EE0" w:rsidRP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201BCB" w14:textId="1DF19A46" w:rsidR="00486EE0" w:rsidRPr="00486EE0" w:rsidRDefault="008A22D8" w:rsidP="001C4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308,454</w:t>
            </w:r>
          </w:p>
        </w:tc>
        <w:tc>
          <w:tcPr>
            <w:tcW w:w="270" w:type="dxa"/>
          </w:tcPr>
          <w:p w14:paraId="1A2A8613" w14:textId="77777777" w:rsidR="00486EE0" w:rsidRP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D8D565" w14:textId="6EC1F317" w:rsidR="00486EE0" w:rsidRPr="00486EE0" w:rsidRDefault="008A22D8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22,289</w:t>
            </w:r>
          </w:p>
        </w:tc>
        <w:tc>
          <w:tcPr>
            <w:tcW w:w="270" w:type="dxa"/>
          </w:tcPr>
          <w:p w14:paraId="6EAE64DD" w14:textId="77777777" w:rsidR="00486EE0" w:rsidRP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8464038" w14:textId="22108441" w:rsidR="00486EE0" w:rsidRPr="00486EE0" w:rsidRDefault="00486EE0" w:rsidP="008A2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6EE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340</w:t>
            </w:r>
            <w:r w:rsidRPr="00486E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486EE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953</w:t>
            </w:r>
          </w:p>
        </w:tc>
      </w:tr>
    </w:tbl>
    <w:p w14:paraId="6F8C897A" w14:textId="77777777" w:rsidR="003C41AC" w:rsidRDefault="003C41AC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5C7B528" w14:textId="77777777" w:rsidR="003C41AC" w:rsidRDefault="003C4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02C911E" w14:textId="7D8300EE" w:rsidR="00C7183F" w:rsidRPr="002B1BE4" w:rsidRDefault="00A42740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A42740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C7183F" w:rsidRPr="002B1BE4">
        <w:rPr>
          <w:rFonts w:ascii="Angsana New" w:hAnsi="Angsana New"/>
          <w:b/>
          <w:bCs/>
          <w:sz w:val="30"/>
          <w:szCs w:val="30"/>
        </w:rPr>
        <w:tab/>
      </w:r>
      <w:r w:rsidR="00C7183F" w:rsidRPr="002B1BE4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BB1365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68C7F002" w14:textId="77777777" w:rsidR="00C7183F" w:rsidRPr="004A465A" w:rsidRDefault="00C7183F" w:rsidP="004A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5CA2FA" w14:textId="2C851A42" w:rsidR="00C7183F" w:rsidRDefault="00926314" w:rsidP="004A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26314">
        <w:rPr>
          <w:rFonts w:ascii="Angsana New" w:hAnsi="Angsana New"/>
          <w:sz w:val="30"/>
          <w:szCs w:val="30"/>
          <w:cs/>
        </w:rPr>
        <w:t>บริษัทเสนอข้อมูลส่วนงานดำเนินงานที่สำคัญดังนี้</w:t>
      </w:r>
    </w:p>
    <w:p w14:paraId="359D7E59" w14:textId="77777777" w:rsidR="00926314" w:rsidRPr="004A465A" w:rsidRDefault="00926314" w:rsidP="004A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E5257E" w14:textId="7858294A"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="00A42740" w:rsidRPr="00A42740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14:paraId="71DC0FFD" w14:textId="17771216"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="00A42740" w:rsidRPr="00A42740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14:paraId="797AB099" w14:textId="314D9E9B" w:rsidR="00644197" w:rsidRPr="00926314" w:rsidRDefault="00644197">
      <w:pPr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833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270"/>
        <w:gridCol w:w="990"/>
        <w:gridCol w:w="270"/>
        <w:gridCol w:w="990"/>
        <w:gridCol w:w="270"/>
        <w:gridCol w:w="1080"/>
        <w:gridCol w:w="270"/>
        <w:gridCol w:w="1013"/>
        <w:gridCol w:w="270"/>
        <w:gridCol w:w="1080"/>
      </w:tblGrid>
      <w:tr w:rsidR="000D06AC" w:rsidRPr="00D47FE8" w14:paraId="45DB8B9B" w14:textId="77777777" w:rsidTr="003C41AC">
        <w:tc>
          <w:tcPr>
            <w:tcW w:w="2430" w:type="dxa"/>
          </w:tcPr>
          <w:p w14:paraId="53E78581" w14:textId="7D9FE0A9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3" w:type="dxa"/>
            <w:gridSpan w:val="11"/>
          </w:tcPr>
          <w:p w14:paraId="73F98120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565"/>
                <w:tab w:val="right" w:pos="72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</w:tr>
      <w:tr w:rsidR="000D06AC" w:rsidRPr="00D47FE8" w14:paraId="608E1324" w14:textId="77777777" w:rsidTr="003C41AC">
        <w:tc>
          <w:tcPr>
            <w:tcW w:w="2430" w:type="dxa"/>
          </w:tcPr>
          <w:p w14:paraId="12879134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160" w:type="dxa"/>
            <w:gridSpan w:val="3"/>
          </w:tcPr>
          <w:p w14:paraId="75DA2DD6" w14:textId="31168566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E1D628D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585AA625" w14:textId="1159203C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A4274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8A4BB00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3" w:type="dxa"/>
            <w:gridSpan w:val="3"/>
          </w:tcPr>
          <w:p w14:paraId="52A6B582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DE503E" w:rsidRPr="006C7560" w14:paraId="2B873D6F" w14:textId="77777777" w:rsidTr="003C41AC">
        <w:tc>
          <w:tcPr>
            <w:tcW w:w="2430" w:type="dxa"/>
          </w:tcPr>
          <w:p w14:paraId="458140E4" w14:textId="371C6661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="00A42740" w:rsidRPr="00A4274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0" w:type="dxa"/>
          </w:tcPr>
          <w:p w14:paraId="0AA34B7D" w14:textId="5A045FA1" w:rsidR="00DE503E" w:rsidRPr="00D84DD8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3593BA06" w14:textId="77777777" w:rsidR="00DE503E" w:rsidRPr="00D84DD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545A2F" w14:textId="40D92749" w:rsidR="00DE503E" w:rsidRPr="00D84DD8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6214AD64" w14:textId="77777777" w:rsidR="00DE503E" w:rsidRPr="00D84DD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4CB9F5" w14:textId="51198FAD" w:rsidR="00DE503E" w:rsidRPr="00D84DD8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7086C3AB" w14:textId="77777777" w:rsidR="00DE503E" w:rsidRPr="00D84DD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0D64E3" w14:textId="7A27F9DC" w:rsidR="00DE503E" w:rsidRPr="00D84DD8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05E45CB8" w14:textId="77777777" w:rsidR="00DE503E" w:rsidRPr="00D84DD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24C5A2E3" w14:textId="7FC3C244" w:rsidR="00DE503E" w:rsidRPr="00D84DD8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4D06A01A" w14:textId="77777777" w:rsidR="00DE503E" w:rsidRPr="00D84DD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38E3C8" w14:textId="78F6F49C" w:rsidR="00DE503E" w:rsidRPr="00D84DD8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</w:tr>
      <w:tr w:rsidR="000D06AC" w:rsidRPr="00D47FE8" w14:paraId="55EB726F" w14:textId="77777777" w:rsidTr="003C41AC">
        <w:tc>
          <w:tcPr>
            <w:tcW w:w="2430" w:type="dxa"/>
          </w:tcPr>
          <w:p w14:paraId="7E4C93A0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3" w:type="dxa"/>
            <w:gridSpan w:val="11"/>
          </w:tcPr>
          <w:p w14:paraId="5AC86C31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  <w:tab w:val="right" w:pos="73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</w:p>
        </w:tc>
      </w:tr>
      <w:tr w:rsidR="00764C3C" w:rsidRPr="00D47FE8" w14:paraId="7F605268" w14:textId="77777777" w:rsidTr="003C41AC">
        <w:tc>
          <w:tcPr>
            <w:tcW w:w="9833" w:type="dxa"/>
            <w:gridSpan w:val="12"/>
          </w:tcPr>
          <w:p w14:paraId="2E9403BE" w14:textId="21332C02" w:rsidR="00764C3C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ข้อมูลเกี่ยวกับส่วนงานที่รายงาน</w:t>
            </w:r>
          </w:p>
        </w:tc>
      </w:tr>
      <w:tr w:rsidR="00DE503E" w:rsidRPr="00C96298" w14:paraId="6ABBE5CF" w14:textId="77777777" w:rsidTr="003C41AC">
        <w:tc>
          <w:tcPr>
            <w:tcW w:w="2430" w:type="dxa"/>
          </w:tcPr>
          <w:p w14:paraId="4491F5F9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900" w:type="dxa"/>
          </w:tcPr>
          <w:p w14:paraId="2E962FA5" w14:textId="2B73CC9F" w:rsidR="00DE503E" w:rsidRPr="00DE503E" w:rsidRDefault="00A42740" w:rsidP="003C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623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071</w:t>
            </w:r>
          </w:p>
        </w:tc>
        <w:tc>
          <w:tcPr>
            <w:tcW w:w="270" w:type="dxa"/>
          </w:tcPr>
          <w:p w14:paraId="52AE8CC8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D5BA535" w14:textId="3866EDB9" w:rsidR="00DE503E" w:rsidRPr="00DE503E" w:rsidRDefault="00A42740" w:rsidP="008B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266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270</w:t>
            </w:r>
          </w:p>
        </w:tc>
        <w:tc>
          <w:tcPr>
            <w:tcW w:w="270" w:type="dxa"/>
          </w:tcPr>
          <w:p w14:paraId="0FDD9FD9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44A0726" w14:textId="3CD4A721" w:rsidR="00DE503E" w:rsidRPr="00DE503E" w:rsidRDefault="00A4274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505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545</w:t>
            </w:r>
          </w:p>
        </w:tc>
        <w:tc>
          <w:tcPr>
            <w:tcW w:w="270" w:type="dxa"/>
          </w:tcPr>
          <w:p w14:paraId="670102EF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DA8BA1" w14:textId="170674B0" w:rsidR="00DE503E" w:rsidRPr="00DE503E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972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799</w:t>
            </w:r>
          </w:p>
        </w:tc>
        <w:tc>
          <w:tcPr>
            <w:tcW w:w="270" w:type="dxa"/>
          </w:tcPr>
          <w:p w14:paraId="572B5C2E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357C2F7F" w14:textId="1F652D8E" w:rsidR="00DE503E" w:rsidRPr="00DE503E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128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616</w:t>
            </w:r>
          </w:p>
        </w:tc>
        <w:tc>
          <w:tcPr>
            <w:tcW w:w="270" w:type="dxa"/>
          </w:tcPr>
          <w:p w14:paraId="7836EC5B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E165B5D" w14:textId="6BB63208" w:rsidR="00DE503E" w:rsidRPr="00DE503E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239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069</w:t>
            </w:r>
          </w:p>
        </w:tc>
      </w:tr>
      <w:tr w:rsidR="00DE503E" w:rsidRPr="00C96298" w14:paraId="10C9EB8D" w14:textId="77777777" w:rsidTr="003C41AC">
        <w:tc>
          <w:tcPr>
            <w:tcW w:w="2430" w:type="dxa"/>
          </w:tcPr>
          <w:p w14:paraId="456C2D1C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20B6F20" w14:textId="6D0AD531" w:rsidR="00DE503E" w:rsidRPr="00DE503E" w:rsidRDefault="00DE503E" w:rsidP="003C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E503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42740" w:rsidRPr="00A42740">
              <w:rPr>
                <w:rFonts w:asciiTheme="majorBidi" w:hAnsiTheme="majorBidi" w:cstheme="majorBidi"/>
                <w:sz w:val="26"/>
                <w:szCs w:val="26"/>
              </w:rPr>
              <w:t>784</w:t>
            </w:r>
            <w:r w:rsidR="00D936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42740" w:rsidRPr="00A42740">
              <w:rPr>
                <w:rFonts w:asciiTheme="majorBidi" w:hAnsiTheme="majorBidi" w:cstheme="majorBidi"/>
                <w:sz w:val="26"/>
                <w:szCs w:val="26"/>
              </w:rPr>
              <w:t>693</w:t>
            </w:r>
            <w:r w:rsidRPr="00DE503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BB3044D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B8EA78" w14:textId="1CB1D8A2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DE503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42740" w:rsidRPr="00A427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42740" w:rsidRPr="00A42740">
              <w:rPr>
                <w:rFonts w:asciiTheme="majorBidi" w:hAnsiTheme="majorBidi" w:cstheme="majorBidi"/>
                <w:sz w:val="26"/>
                <w:szCs w:val="26"/>
              </w:rPr>
              <w:t>184</w:t>
            </w:r>
            <w:r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42740" w:rsidRPr="00A42740">
              <w:rPr>
                <w:rFonts w:asciiTheme="majorBidi" w:hAnsiTheme="majorBidi" w:cstheme="majorBidi"/>
                <w:sz w:val="26"/>
                <w:szCs w:val="26"/>
              </w:rPr>
              <w:t>574</w:t>
            </w:r>
            <w:r w:rsidRPr="00DE503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A07D808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F78DF7" w14:textId="74AFC4CB" w:rsidR="00DE503E" w:rsidRPr="00DE503E" w:rsidRDefault="00DE503E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E503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42740" w:rsidRPr="00A42740">
              <w:rPr>
                <w:rFonts w:asciiTheme="majorBidi" w:hAnsiTheme="majorBidi" w:cstheme="majorBidi"/>
                <w:sz w:val="26"/>
                <w:szCs w:val="26"/>
              </w:rPr>
              <w:t>503</w:t>
            </w:r>
            <w:r w:rsidR="00D936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42740" w:rsidRPr="00A42740">
              <w:rPr>
                <w:rFonts w:asciiTheme="majorBidi" w:hAnsiTheme="majorBidi" w:cstheme="majorBidi"/>
                <w:sz w:val="26"/>
                <w:szCs w:val="26"/>
              </w:rPr>
              <w:t>876</w:t>
            </w:r>
            <w:r w:rsidRPr="00DE503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90DF527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82AA64" w14:textId="0571EE5C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E503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42740" w:rsidRPr="00A42740">
              <w:rPr>
                <w:rFonts w:asciiTheme="majorBidi" w:hAnsiTheme="majorBidi" w:cstheme="majorBidi"/>
                <w:sz w:val="26"/>
                <w:szCs w:val="26"/>
              </w:rPr>
              <w:t>871</w:t>
            </w:r>
            <w:r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42740" w:rsidRPr="00A42740">
              <w:rPr>
                <w:rFonts w:asciiTheme="majorBidi" w:hAnsiTheme="majorBidi" w:cstheme="majorBidi"/>
                <w:sz w:val="26"/>
                <w:szCs w:val="26"/>
              </w:rPr>
              <w:t>673</w:t>
            </w:r>
            <w:r w:rsidRPr="00DE503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ACF9445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08780206" w14:textId="7E854A35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E503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42740" w:rsidRPr="00A427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936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42740" w:rsidRPr="00A42740">
              <w:rPr>
                <w:rFonts w:asciiTheme="majorBidi" w:hAnsiTheme="majorBidi" w:cstheme="majorBidi"/>
                <w:sz w:val="26"/>
                <w:szCs w:val="26"/>
              </w:rPr>
              <w:t>288</w:t>
            </w:r>
            <w:r w:rsidR="00D9366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42740" w:rsidRPr="00A42740">
              <w:rPr>
                <w:rFonts w:asciiTheme="majorBidi" w:hAnsiTheme="majorBidi" w:cstheme="majorBidi"/>
                <w:sz w:val="26"/>
                <w:szCs w:val="26"/>
              </w:rPr>
              <w:t>569</w:t>
            </w:r>
            <w:r w:rsidRPr="00DE503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EF24378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1341A4" w14:textId="1211471A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E503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42740" w:rsidRPr="00A4274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42740" w:rsidRPr="00A42740">
              <w:rPr>
                <w:rFonts w:asciiTheme="majorBidi" w:hAnsiTheme="majorBidi" w:cstheme="majorBidi"/>
                <w:sz w:val="26"/>
                <w:szCs w:val="26"/>
              </w:rPr>
              <w:t>056</w:t>
            </w:r>
            <w:r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42740" w:rsidRPr="00A42740">
              <w:rPr>
                <w:rFonts w:asciiTheme="majorBidi" w:hAnsiTheme="majorBidi" w:cstheme="majorBidi"/>
                <w:sz w:val="26"/>
                <w:szCs w:val="26"/>
              </w:rPr>
              <w:t>247</w:t>
            </w:r>
            <w:r w:rsidRPr="00DE503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E503E" w:rsidRPr="00812335" w14:paraId="2F5274AA" w14:textId="77777777" w:rsidTr="003C41AC">
        <w:tc>
          <w:tcPr>
            <w:tcW w:w="2430" w:type="dxa"/>
          </w:tcPr>
          <w:p w14:paraId="2D5E31D4" w14:textId="13F99FA4" w:rsidR="00DE503E" w:rsidRPr="00812335" w:rsidRDefault="00137298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="00DE503E" w:rsidRPr="008123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1AA4EEF" w14:textId="7EC5B105" w:rsidR="00DE503E" w:rsidRPr="00812335" w:rsidRDefault="00D93668" w:rsidP="003C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A42740"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42740"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DA2F426" w14:textId="77777777" w:rsidR="00DE503E" w:rsidRPr="00812335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F7D4106" w14:textId="0119A938" w:rsidR="00DE503E" w:rsidRPr="00812335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</w:t>
            </w:r>
            <w:r w:rsidR="00DE503E" w:rsidRPr="008123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696</w:t>
            </w:r>
          </w:p>
        </w:tc>
        <w:tc>
          <w:tcPr>
            <w:tcW w:w="270" w:type="dxa"/>
          </w:tcPr>
          <w:p w14:paraId="0334809D" w14:textId="77777777" w:rsidR="00DE503E" w:rsidRPr="00812335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036BD36" w14:textId="789D7C4C" w:rsidR="00DE503E" w:rsidRPr="00812335" w:rsidRDefault="00A4274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D9366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669</w:t>
            </w:r>
          </w:p>
        </w:tc>
        <w:tc>
          <w:tcPr>
            <w:tcW w:w="270" w:type="dxa"/>
          </w:tcPr>
          <w:p w14:paraId="1F05809C" w14:textId="77777777" w:rsidR="00DE503E" w:rsidRPr="00812335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123AFCC" w14:textId="413087FD" w:rsidR="00DE503E" w:rsidRPr="00812335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101</w:t>
            </w:r>
            <w:r w:rsidR="00DE503E" w:rsidRPr="008123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126</w:t>
            </w:r>
          </w:p>
        </w:tc>
        <w:tc>
          <w:tcPr>
            <w:tcW w:w="270" w:type="dxa"/>
          </w:tcPr>
          <w:p w14:paraId="411BF7C1" w14:textId="77777777" w:rsidR="00DE503E" w:rsidRPr="00812335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68FC8E5D" w14:textId="3D3E45EB" w:rsidR="00DE503E" w:rsidRPr="00812335" w:rsidRDefault="00D93668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A42740"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42740"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BEE6B2A" w14:textId="77777777" w:rsidR="00DE503E" w:rsidRPr="00812335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91FAE1" w14:textId="41160E48" w:rsidR="00DE503E" w:rsidRPr="00812335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182</w:t>
            </w:r>
            <w:r w:rsidR="00DE503E" w:rsidRPr="008123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822</w:t>
            </w:r>
          </w:p>
        </w:tc>
      </w:tr>
      <w:tr w:rsidR="00DE503E" w:rsidRPr="00D47FE8" w14:paraId="69914D34" w14:textId="77777777" w:rsidTr="003C41AC">
        <w:trPr>
          <w:trHeight w:hRule="exact" w:val="144"/>
        </w:trPr>
        <w:tc>
          <w:tcPr>
            <w:tcW w:w="2430" w:type="dxa"/>
          </w:tcPr>
          <w:p w14:paraId="095258F4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72B4F26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883BB9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C67F6A8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B6E6BB0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6262512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068C6D6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A0A20F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375FAA3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601CF144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60A46E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90EAEE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8F4200" w:rsidRPr="00D47FE8" w14:paraId="1671CBDB" w14:textId="77777777" w:rsidTr="003C41AC">
        <w:tc>
          <w:tcPr>
            <w:tcW w:w="2430" w:type="dxa"/>
          </w:tcPr>
          <w:p w14:paraId="064BAC32" w14:textId="77777777" w:rsidR="008F4200" w:rsidRPr="00D47FE8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900" w:type="dxa"/>
          </w:tcPr>
          <w:p w14:paraId="2019A7A6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414899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A8ADF63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CA8AF95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E64C011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A293D50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22310F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C0BDD5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423F3C64" w14:textId="48F5C511" w:rsidR="008F4200" w:rsidRPr="008F4200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8F420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42740" w:rsidRPr="00A42740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Pr="008F42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42740" w:rsidRPr="00A42740">
              <w:rPr>
                <w:rFonts w:asciiTheme="majorBidi" w:hAnsiTheme="majorBidi" w:cstheme="majorBidi"/>
                <w:sz w:val="26"/>
                <w:szCs w:val="26"/>
              </w:rPr>
              <w:t>180</w:t>
            </w:r>
            <w:r w:rsidRPr="008F420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EFCA205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E05D8E" w14:textId="71B04969" w:rsidR="008F4200" w:rsidRPr="008F4200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8F420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42740" w:rsidRPr="00A42740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Pr="008F42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42740" w:rsidRPr="00A42740">
              <w:rPr>
                <w:rFonts w:asciiTheme="majorBidi" w:hAnsiTheme="majorBidi" w:cstheme="majorBidi"/>
                <w:sz w:val="26"/>
                <w:szCs w:val="26"/>
              </w:rPr>
              <w:t>833</w:t>
            </w:r>
            <w:r w:rsidRPr="008F420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F4200" w:rsidRPr="00D47FE8" w14:paraId="0F5DC694" w14:textId="77777777" w:rsidTr="003C41AC">
        <w:tc>
          <w:tcPr>
            <w:tcW w:w="2430" w:type="dxa"/>
          </w:tcPr>
          <w:p w14:paraId="26A65E09" w14:textId="77777777" w:rsidR="008F4200" w:rsidRPr="00D47FE8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57725210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7C32500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46F4E22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156616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8FA3E05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32A3289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E1A11C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EAC3A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65520CFA" w14:textId="198FBBC5" w:rsidR="008F4200" w:rsidRPr="008F4200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8F420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42740" w:rsidRPr="00A42740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Pr="008F42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42740" w:rsidRPr="00A42740">
              <w:rPr>
                <w:rFonts w:asciiTheme="majorBidi" w:hAnsiTheme="majorBidi" w:cstheme="majorBidi"/>
                <w:sz w:val="26"/>
                <w:szCs w:val="26"/>
              </w:rPr>
              <w:t>086</w:t>
            </w:r>
            <w:r w:rsidRPr="008F420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7C8BFD8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747FF6" w14:textId="19EE3D1E" w:rsidR="008F4200" w:rsidRPr="008F4200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8F420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42740" w:rsidRPr="00A42740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 w:rsidRPr="008F42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42740" w:rsidRPr="00A42740">
              <w:rPr>
                <w:rFonts w:asciiTheme="majorBidi" w:hAnsiTheme="majorBidi" w:cstheme="majorBidi"/>
                <w:sz w:val="26"/>
                <w:szCs w:val="26"/>
              </w:rPr>
              <w:t>766</w:t>
            </w:r>
            <w:r w:rsidRPr="008F420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8221C" w:rsidRPr="00D47FE8" w14:paraId="21CE01F4" w14:textId="77777777" w:rsidTr="003C41AC">
        <w:tc>
          <w:tcPr>
            <w:tcW w:w="2430" w:type="dxa"/>
          </w:tcPr>
          <w:p w14:paraId="6C1B8D05" w14:textId="1956A78E" w:rsidR="0008221C" w:rsidRPr="00D47FE8" w:rsidRDefault="0008221C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77FDDBDE" w14:textId="77777777" w:rsidR="0008221C" w:rsidRPr="00DE503E" w:rsidRDefault="0008221C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0E8D8F2" w14:textId="77777777" w:rsidR="0008221C" w:rsidRPr="00DE503E" w:rsidRDefault="0008221C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FD79B25" w14:textId="77777777" w:rsidR="0008221C" w:rsidRPr="00DE503E" w:rsidRDefault="0008221C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67D579" w14:textId="77777777" w:rsidR="0008221C" w:rsidRPr="00DE503E" w:rsidRDefault="0008221C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3756689" w14:textId="77777777" w:rsidR="0008221C" w:rsidRPr="00DE503E" w:rsidRDefault="0008221C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EB7F0C" w14:textId="77777777" w:rsidR="0008221C" w:rsidRPr="00DE503E" w:rsidRDefault="0008221C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75AAB4" w14:textId="77777777" w:rsidR="0008221C" w:rsidRPr="00DE503E" w:rsidRDefault="0008221C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F228FD5" w14:textId="77777777" w:rsidR="0008221C" w:rsidRPr="00DE503E" w:rsidRDefault="0008221C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6BF4D36A" w14:textId="60B00655" w:rsidR="0008221C" w:rsidRPr="008F4200" w:rsidRDefault="0008221C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420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42740" w:rsidRPr="00A42740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8F42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42740" w:rsidRPr="00A42740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Pr="008F420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A5F7F39" w14:textId="77777777" w:rsidR="0008221C" w:rsidRPr="00DE503E" w:rsidRDefault="0008221C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A06EF9" w14:textId="3F75C834" w:rsidR="0008221C" w:rsidRPr="008F4200" w:rsidRDefault="0008221C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420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42740" w:rsidRPr="00A42740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8F42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42740" w:rsidRPr="00A42740">
              <w:rPr>
                <w:rFonts w:asciiTheme="majorBidi" w:hAnsiTheme="majorBidi" w:cstheme="majorBidi"/>
                <w:sz w:val="26"/>
                <w:szCs w:val="26"/>
              </w:rPr>
              <w:t>476</w:t>
            </w:r>
            <w:r w:rsidRPr="008F420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F4200" w:rsidRPr="00D47FE8" w14:paraId="3B22EABF" w14:textId="77777777" w:rsidTr="003C41AC">
        <w:tc>
          <w:tcPr>
            <w:tcW w:w="2430" w:type="dxa"/>
          </w:tcPr>
          <w:p w14:paraId="290AE962" w14:textId="77777777" w:rsidR="008F4200" w:rsidRPr="00D47FE8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22A82514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7A326E4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917BC44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9E4276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86886D3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094450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8E8E0C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2EC4C29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7E3286A6" w14:textId="014DBD2E" w:rsidR="008F4200" w:rsidRPr="008F4200" w:rsidRDefault="00A4274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08221C" w:rsidRPr="008F42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733</w:t>
            </w:r>
          </w:p>
        </w:tc>
        <w:tc>
          <w:tcPr>
            <w:tcW w:w="270" w:type="dxa"/>
          </w:tcPr>
          <w:p w14:paraId="736492A0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59FBEF" w14:textId="744502D3" w:rsidR="008F4200" w:rsidRPr="008F4200" w:rsidRDefault="00A4274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08221C" w:rsidRPr="008F42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383</w:t>
            </w:r>
          </w:p>
        </w:tc>
      </w:tr>
      <w:tr w:rsidR="008F4200" w:rsidRPr="00D47FE8" w14:paraId="50ECDC8E" w14:textId="77777777" w:rsidTr="003C41AC">
        <w:tc>
          <w:tcPr>
            <w:tcW w:w="2430" w:type="dxa"/>
          </w:tcPr>
          <w:p w14:paraId="45948305" w14:textId="77777777" w:rsidR="008F4200" w:rsidRPr="00D47FE8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900" w:type="dxa"/>
          </w:tcPr>
          <w:p w14:paraId="6D73244A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44240A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22788E5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BB9D5F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59119BC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A94FB11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7096BD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53A927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468D0480" w14:textId="2189516A" w:rsidR="008F4200" w:rsidRPr="008F4200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AF27958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25EC74" w14:textId="26CD4C6E" w:rsidR="008F4200" w:rsidRPr="008F4200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8F4200" w:rsidRPr="00D47FE8" w14:paraId="0A9BE02F" w14:textId="77777777" w:rsidTr="003C41AC">
        <w:tc>
          <w:tcPr>
            <w:tcW w:w="2430" w:type="dxa"/>
          </w:tcPr>
          <w:p w14:paraId="29D61931" w14:textId="20A706E1" w:rsidR="008F4200" w:rsidRPr="00D47FE8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  <w:r w:rsidR="003C41AC">
              <w:rPr>
                <w:rFonts w:ascii="Angsana New" w:hAnsi="Angsana New" w:hint="cs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900" w:type="dxa"/>
          </w:tcPr>
          <w:p w14:paraId="15912BF8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508149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47CD691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44034B2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E325718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C442A07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0D478E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E7ED38D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52868E34" w14:textId="54B07908" w:rsidR="008F4200" w:rsidRPr="008F4200" w:rsidRDefault="00A4274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8F4200" w:rsidRPr="008F42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531</w:t>
            </w:r>
          </w:p>
        </w:tc>
        <w:tc>
          <w:tcPr>
            <w:tcW w:w="270" w:type="dxa"/>
          </w:tcPr>
          <w:p w14:paraId="0F0A53C2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3BFE6A" w14:textId="14DE6354" w:rsidR="008F4200" w:rsidRPr="008F4200" w:rsidRDefault="00A4274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8F4200" w:rsidRPr="008F42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484</w:t>
            </w:r>
          </w:p>
        </w:tc>
      </w:tr>
      <w:tr w:rsidR="008F4200" w:rsidRPr="00D47FE8" w14:paraId="0FEFFC32" w14:textId="77777777" w:rsidTr="00507F9B">
        <w:tc>
          <w:tcPr>
            <w:tcW w:w="2430" w:type="dxa"/>
            <w:vAlign w:val="bottom"/>
          </w:tcPr>
          <w:p w14:paraId="18F41CFB" w14:textId="641A2027" w:rsidR="008F4200" w:rsidRPr="00D47FE8" w:rsidRDefault="00587792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(ขาดทุน) </w:t>
            </w:r>
            <w:r w:rsidR="008F4200" w:rsidRPr="00D47FE8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00" w:type="dxa"/>
            <w:vAlign w:val="bottom"/>
          </w:tcPr>
          <w:p w14:paraId="68087B9C" w14:textId="77777777" w:rsidR="008F4200" w:rsidRPr="00DE503E" w:rsidRDefault="008F4200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87AF2E1" w14:textId="77777777" w:rsidR="008F4200" w:rsidRPr="00DE503E" w:rsidRDefault="008F4200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FC46819" w14:textId="77777777" w:rsidR="008F4200" w:rsidRPr="00DE503E" w:rsidRDefault="008F4200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DA500F" w14:textId="77777777" w:rsidR="008F4200" w:rsidRPr="00DE503E" w:rsidRDefault="008F4200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3E4C81" w14:textId="77777777" w:rsidR="008F4200" w:rsidRPr="00DE503E" w:rsidRDefault="008F4200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709D0D9" w14:textId="77777777" w:rsidR="008F4200" w:rsidRPr="00DE503E" w:rsidRDefault="008F4200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E9DE275" w14:textId="77777777" w:rsidR="008F4200" w:rsidRPr="00DE503E" w:rsidRDefault="008F4200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05833D" w14:textId="77777777" w:rsidR="008F4200" w:rsidRPr="00DE503E" w:rsidRDefault="008F4200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008881D2" w14:textId="267EF375" w:rsidR="008F4200" w:rsidRPr="008F4200" w:rsidRDefault="008F4200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F420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42740" w:rsidRPr="00A42740">
              <w:rPr>
                <w:rFonts w:asciiTheme="majorBidi" w:hAnsiTheme="majorBidi" w:cstheme="majorBidi"/>
                <w:sz w:val="26"/>
                <w:szCs w:val="26"/>
              </w:rPr>
              <w:t>249</w:t>
            </w:r>
            <w:r w:rsidRPr="008F42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42740" w:rsidRPr="00A42740">
              <w:rPr>
                <w:rFonts w:asciiTheme="majorBidi" w:hAnsiTheme="majorBidi" w:cstheme="majorBidi"/>
                <w:sz w:val="26"/>
                <w:szCs w:val="26"/>
              </w:rPr>
              <w:t>210</w:t>
            </w:r>
            <w:r w:rsidRPr="008F420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FE913C8" w14:textId="77777777" w:rsidR="008F4200" w:rsidRPr="00DE503E" w:rsidRDefault="008F4200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A8A5DD" w14:textId="46F8A440" w:rsidR="008F4200" w:rsidRPr="008F4200" w:rsidRDefault="00A42740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="008F4200" w:rsidRPr="008F42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614</w:t>
            </w:r>
          </w:p>
        </w:tc>
      </w:tr>
      <w:tr w:rsidR="008F4200" w:rsidRPr="00D47FE8" w14:paraId="4D8A1DE6" w14:textId="77777777" w:rsidTr="003C41AC">
        <w:tc>
          <w:tcPr>
            <w:tcW w:w="2430" w:type="dxa"/>
          </w:tcPr>
          <w:p w14:paraId="04AAD16D" w14:textId="69EC4751" w:rsidR="008F4200" w:rsidRPr="00D47FE8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รายได้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ภาษีเงินได้</w:t>
            </w:r>
          </w:p>
        </w:tc>
        <w:tc>
          <w:tcPr>
            <w:tcW w:w="900" w:type="dxa"/>
          </w:tcPr>
          <w:p w14:paraId="2830EC1C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DEB9C5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689C556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643700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59EF522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E2EF609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AA1AB8E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73F6331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35CD2B43" w14:textId="3467ED4F" w:rsidR="008F4200" w:rsidRPr="008F4200" w:rsidRDefault="00A4274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="008F4200" w:rsidRPr="008F42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947</w:t>
            </w:r>
          </w:p>
        </w:tc>
        <w:tc>
          <w:tcPr>
            <w:tcW w:w="270" w:type="dxa"/>
          </w:tcPr>
          <w:p w14:paraId="1B0188BA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E703D1" w14:textId="2D5558A5" w:rsidR="008F4200" w:rsidRPr="008F4200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F420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42740" w:rsidRPr="00A4274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8F42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42740" w:rsidRPr="00A42740">
              <w:rPr>
                <w:rFonts w:asciiTheme="majorBidi" w:hAnsiTheme="majorBidi" w:cstheme="majorBidi"/>
                <w:sz w:val="26"/>
                <w:szCs w:val="26"/>
              </w:rPr>
              <w:t>350</w:t>
            </w:r>
            <w:r w:rsidRPr="008F420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F4200" w:rsidRPr="00D47FE8" w14:paraId="1F10C746" w14:textId="77777777" w:rsidTr="003C41AC">
        <w:tc>
          <w:tcPr>
            <w:tcW w:w="2430" w:type="dxa"/>
          </w:tcPr>
          <w:p w14:paraId="46A9EA81" w14:textId="0A776E86" w:rsidR="008F4200" w:rsidRPr="00D47FE8" w:rsidRDefault="00812335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="008F4200"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="008F4200"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="008F4200"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00" w:type="dxa"/>
          </w:tcPr>
          <w:p w14:paraId="7F962A8E" w14:textId="77777777" w:rsidR="008F4200" w:rsidRPr="00B73BA7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B85AB" w14:textId="77777777" w:rsidR="008F4200" w:rsidRPr="00B73BA7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C73C32A" w14:textId="77777777" w:rsidR="008F4200" w:rsidRPr="00B73BA7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0131E7D" w14:textId="77777777" w:rsidR="008F4200" w:rsidRPr="00B73BA7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885818A" w14:textId="77777777" w:rsidR="008F4200" w:rsidRPr="00B73BA7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C78D0E" w14:textId="77777777" w:rsidR="008F4200" w:rsidRPr="00B73BA7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7B50F0" w14:textId="77777777" w:rsidR="008F4200" w:rsidRPr="00B73BA7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3DCF4E2" w14:textId="77777777" w:rsidR="008F4200" w:rsidRPr="00B73BA7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EAB58F1" w14:textId="506C7D90" w:rsidR="008F4200" w:rsidRPr="008F4200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42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A42740"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197</w:t>
            </w:r>
            <w:r w:rsidRPr="008F42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42740"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263</w:t>
            </w:r>
            <w:r w:rsidRPr="008F42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E800365" w14:textId="77777777" w:rsidR="008F4200" w:rsidRPr="00B73BA7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0F1E78" w14:textId="7DD0AC84" w:rsidR="008F4200" w:rsidRPr="008F4200" w:rsidRDefault="00A4274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</w:t>
            </w:r>
            <w:r w:rsidR="008F4200" w:rsidRPr="008F42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264</w:t>
            </w:r>
          </w:p>
        </w:tc>
      </w:tr>
    </w:tbl>
    <w:p w14:paraId="61B98E90" w14:textId="00725A10" w:rsidR="00991A97" w:rsidRDefault="00991A97" w:rsidP="00593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firstLine="547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3DF5C080" w14:textId="77777777" w:rsidR="00991A97" w:rsidRDefault="00991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  <w:r>
        <w:rPr>
          <w:rFonts w:ascii="Angsana New" w:hAnsi="Angsana New"/>
          <w:b/>
          <w:bCs/>
          <w:i/>
          <w:iCs/>
          <w:sz w:val="20"/>
          <w:szCs w:val="20"/>
        </w:rP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1080"/>
      </w:tblGrid>
      <w:tr w:rsidR="00527BEF" w:rsidRPr="00D47FE8" w14:paraId="70349251" w14:textId="77777777" w:rsidTr="00C923DA">
        <w:tc>
          <w:tcPr>
            <w:tcW w:w="2340" w:type="dxa"/>
          </w:tcPr>
          <w:p w14:paraId="10DC4741" w14:textId="77777777" w:rsidR="00527BEF" w:rsidRPr="00D47FE8" w:rsidRDefault="00527BEF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70" w:type="dxa"/>
            <w:gridSpan w:val="11"/>
          </w:tcPr>
          <w:p w14:paraId="03CD25EC" w14:textId="42968080" w:rsidR="00527BEF" w:rsidRPr="003C753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433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27BEF" w:rsidRPr="00D47FE8" w14:paraId="34B163AF" w14:textId="77777777" w:rsidTr="00C923DA">
        <w:tc>
          <w:tcPr>
            <w:tcW w:w="2340" w:type="dxa"/>
          </w:tcPr>
          <w:p w14:paraId="2CC17229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14456B6F" w14:textId="2AD8D585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6374150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50D1788C" w14:textId="7FD98EC8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A4274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F0A6E93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1E40BD78" w14:textId="77777777" w:rsidR="00527BE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75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E503E" w:rsidRPr="006C7560" w14:paraId="27650354" w14:textId="77777777" w:rsidTr="00C923DA">
        <w:tc>
          <w:tcPr>
            <w:tcW w:w="2340" w:type="dxa"/>
            <w:shd w:val="clear" w:color="auto" w:fill="auto"/>
          </w:tcPr>
          <w:p w14:paraId="144A082B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7281A0E" w14:textId="01E4817E" w:rsidR="00DE503E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/>
                <w:sz w:val="26"/>
                <w:szCs w:val="26"/>
              </w:rPr>
              <w:t>3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0</w:t>
            </w:r>
            <w:r w:rsidR="00DE503E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14:paraId="587C9361" w14:textId="77777777" w:rsidR="00DE503E" w:rsidRPr="006C7560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E2ED9AA" w14:textId="1508EAC8" w:rsidR="00DE503E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/>
                <w:sz w:val="26"/>
                <w:szCs w:val="26"/>
              </w:rPr>
              <w:t>31</w:t>
            </w:r>
            <w:r w:rsidR="00DE503E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2661180A" w14:textId="77777777" w:rsidR="00DE503E" w:rsidRPr="006C7560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5E403D5" w14:textId="7CD3ABEB" w:rsidR="00DE503E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/>
                <w:sz w:val="26"/>
                <w:szCs w:val="26"/>
              </w:rPr>
              <w:t>3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0</w:t>
            </w:r>
            <w:r w:rsidR="00DE503E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14:paraId="4773F82B" w14:textId="77777777" w:rsidR="00DE503E" w:rsidRPr="006C7560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70451C7" w14:textId="7F835FAE" w:rsidR="00DE503E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/>
                <w:sz w:val="26"/>
                <w:szCs w:val="26"/>
              </w:rPr>
              <w:t>31</w:t>
            </w:r>
            <w:r w:rsidR="00DE503E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0BC21610" w14:textId="77777777" w:rsidR="00DE503E" w:rsidRPr="006C7560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FD52454" w14:textId="42E780FB" w:rsidR="00DE503E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/>
                <w:sz w:val="26"/>
                <w:szCs w:val="26"/>
              </w:rPr>
              <w:t>3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0</w:t>
            </w:r>
            <w:r w:rsidR="00DE503E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14:paraId="1EDF6D0E" w14:textId="77777777" w:rsidR="00DE503E" w:rsidRPr="006C7560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C6770F3" w14:textId="699B8682" w:rsidR="00DE503E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/>
                <w:sz w:val="26"/>
                <w:szCs w:val="26"/>
              </w:rPr>
              <w:t>31</w:t>
            </w:r>
            <w:r w:rsidR="00DE503E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DE503E" w:rsidRPr="006C7560" w14:paraId="113C1D1A" w14:textId="77777777" w:rsidTr="00C923DA">
        <w:tc>
          <w:tcPr>
            <w:tcW w:w="2340" w:type="dxa"/>
            <w:shd w:val="clear" w:color="auto" w:fill="auto"/>
          </w:tcPr>
          <w:p w14:paraId="693D7A77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69015F9" w14:textId="75CFFEA6" w:rsidR="00DE503E" w:rsidRPr="006C7560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0A7DD22" w14:textId="77777777" w:rsidR="00DE503E" w:rsidRPr="006C7560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2DB1594" w14:textId="26FA31E5" w:rsidR="00DE503E" w:rsidRPr="006C7560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9D79964" w14:textId="77777777" w:rsidR="00DE503E" w:rsidRPr="006C7560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F248E3B" w14:textId="58DD1759" w:rsidR="00DE503E" w:rsidRPr="006C7560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87165D9" w14:textId="77777777" w:rsidR="00DE503E" w:rsidRPr="006C7560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5CE556" w14:textId="009379CA" w:rsidR="00DE503E" w:rsidRPr="006C7560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3D6F439" w14:textId="77777777" w:rsidR="00DE503E" w:rsidRPr="006C7560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86422B3" w14:textId="739F5AC7" w:rsidR="00DE503E" w:rsidRPr="006C7560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493E765" w14:textId="77777777" w:rsidR="00DE503E" w:rsidRPr="006C7560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920FAA3" w14:textId="64D3672A" w:rsidR="00DE503E" w:rsidRPr="006C7560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527BEF" w:rsidRPr="006C7560" w14:paraId="208F93D3" w14:textId="77777777" w:rsidTr="00C923DA">
        <w:tc>
          <w:tcPr>
            <w:tcW w:w="2340" w:type="dxa"/>
            <w:shd w:val="clear" w:color="auto" w:fill="auto"/>
          </w:tcPr>
          <w:p w14:paraId="4A3538C6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70" w:type="dxa"/>
            <w:gridSpan w:val="11"/>
            <w:shd w:val="clear" w:color="auto" w:fill="auto"/>
          </w:tcPr>
          <w:p w14:paraId="76CFE4F5" w14:textId="77777777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527BEF" w:rsidRPr="00D47FE8" w14:paraId="649A8812" w14:textId="77777777" w:rsidTr="00C923DA">
        <w:tc>
          <w:tcPr>
            <w:tcW w:w="7200" w:type="dxa"/>
            <w:gridSpan w:val="8"/>
            <w:shd w:val="clear" w:color="auto" w:fill="auto"/>
          </w:tcPr>
          <w:p w14:paraId="3F26D334" w14:textId="4C5A4DCE" w:rsidR="00527BEF" w:rsidRPr="006B6EC6" w:rsidRDefault="00527BEF" w:rsidP="009B4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B6EC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70" w:type="dxa"/>
            <w:shd w:val="clear" w:color="auto" w:fill="auto"/>
          </w:tcPr>
          <w:p w14:paraId="4F814BA7" w14:textId="77777777" w:rsidR="00527BEF" w:rsidRPr="00D47FE8" w:rsidRDefault="00527BEF" w:rsidP="0052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E4036BC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080A7CE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2B27E0E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503E" w:rsidRPr="00D87B1A" w14:paraId="68B95A9B" w14:textId="77777777" w:rsidTr="00C923DA">
        <w:tc>
          <w:tcPr>
            <w:tcW w:w="2340" w:type="dxa"/>
            <w:shd w:val="clear" w:color="auto" w:fill="auto"/>
          </w:tcPr>
          <w:p w14:paraId="17630218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4C54073E" w14:textId="7235EFD4" w:rsidR="00DE503E" w:rsidRPr="00DE503E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359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="003134A1" w:rsidRPr="003134A1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4EA6BC06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881E99" w14:textId="0D9670DC" w:rsidR="00DE503E" w:rsidRPr="00DE503E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772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3134A1" w:rsidRPr="003134A1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1A0ACD6B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7742D6" w14:textId="06331F6C" w:rsidR="00DE503E" w:rsidRPr="00DE503E" w:rsidRDefault="00A4274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493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  <w:tc>
          <w:tcPr>
            <w:tcW w:w="270" w:type="dxa"/>
          </w:tcPr>
          <w:p w14:paraId="194BD1BA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B99913" w14:textId="7E1867AE" w:rsidR="00DE503E" w:rsidRPr="00DE503E" w:rsidRDefault="00A4274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858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923</w:t>
            </w:r>
          </w:p>
        </w:tc>
        <w:tc>
          <w:tcPr>
            <w:tcW w:w="270" w:type="dxa"/>
          </w:tcPr>
          <w:p w14:paraId="473232D6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D519C6" w14:textId="0F81171B" w:rsidR="00DE503E" w:rsidRPr="00DE503E" w:rsidRDefault="00A4274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853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3134A1" w:rsidRPr="003134A1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694ABF8E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A3A9E3" w14:textId="6ECFA92C" w:rsidR="00DE503E" w:rsidRPr="00DE503E" w:rsidRDefault="00A4274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631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3134A1" w:rsidRPr="003134A1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</w:tr>
      <w:tr w:rsidR="00DE503E" w:rsidRPr="00D87B1A" w14:paraId="76EAF878" w14:textId="77777777" w:rsidTr="00C923DA">
        <w:tc>
          <w:tcPr>
            <w:tcW w:w="2340" w:type="dxa"/>
            <w:shd w:val="clear" w:color="auto" w:fill="auto"/>
          </w:tcPr>
          <w:p w14:paraId="29D5D0F0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0ABD5EDB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DECBEF8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E66E78B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CCD82DB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321F0B7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81C5859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2762D32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AB088FE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1844A18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B1B620B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8D2C58" w14:textId="77777777" w:rsidR="00DE503E" w:rsidRPr="00DE503E" w:rsidRDefault="00DE503E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503E" w:rsidRPr="00D87B1A" w14:paraId="6BA401DB" w14:textId="77777777" w:rsidTr="00C923DA">
        <w:tc>
          <w:tcPr>
            <w:tcW w:w="2340" w:type="dxa"/>
            <w:shd w:val="clear" w:color="auto" w:fill="auto"/>
          </w:tcPr>
          <w:p w14:paraId="2F4AFEE4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B6CB5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990" w:type="dxa"/>
          </w:tcPr>
          <w:p w14:paraId="6B214EDC" w14:textId="20691BE2" w:rsidR="00DE503E" w:rsidRPr="00DE503E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858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918</w:t>
            </w:r>
          </w:p>
        </w:tc>
        <w:tc>
          <w:tcPr>
            <w:tcW w:w="270" w:type="dxa"/>
          </w:tcPr>
          <w:p w14:paraId="77DB4C8C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14962A" w14:textId="159B78D8" w:rsidR="00DE503E" w:rsidRPr="00DE503E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934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410</w:t>
            </w:r>
          </w:p>
        </w:tc>
        <w:tc>
          <w:tcPr>
            <w:tcW w:w="270" w:type="dxa"/>
          </w:tcPr>
          <w:p w14:paraId="37D1941D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2BE19E" w14:textId="24CE4658" w:rsidR="00DE503E" w:rsidRPr="00DE503E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332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  <w:tc>
          <w:tcPr>
            <w:tcW w:w="270" w:type="dxa"/>
          </w:tcPr>
          <w:p w14:paraId="747B565E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AD4A9C" w14:textId="4F1F2580" w:rsidR="00DE503E" w:rsidRPr="00DE503E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272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068</w:t>
            </w:r>
          </w:p>
        </w:tc>
        <w:tc>
          <w:tcPr>
            <w:tcW w:w="270" w:type="dxa"/>
          </w:tcPr>
          <w:p w14:paraId="25142342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9953A0" w14:textId="74B098B3" w:rsidR="00DE503E" w:rsidRPr="00DE503E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191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538</w:t>
            </w:r>
          </w:p>
        </w:tc>
        <w:tc>
          <w:tcPr>
            <w:tcW w:w="270" w:type="dxa"/>
          </w:tcPr>
          <w:p w14:paraId="6529E0E3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A55469" w14:textId="05F859A4" w:rsidR="00DE503E" w:rsidRPr="00DE503E" w:rsidRDefault="00A4274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206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478</w:t>
            </w:r>
          </w:p>
        </w:tc>
      </w:tr>
      <w:tr w:rsidR="00DE503E" w:rsidRPr="00D87B1A" w14:paraId="67CBD672" w14:textId="77777777" w:rsidTr="00C923DA">
        <w:tc>
          <w:tcPr>
            <w:tcW w:w="2340" w:type="dxa"/>
            <w:shd w:val="clear" w:color="auto" w:fill="auto"/>
          </w:tcPr>
          <w:p w14:paraId="0DE813DD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B6CB5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990" w:type="dxa"/>
          </w:tcPr>
          <w:p w14:paraId="1B4ECEF1" w14:textId="5C74A83C" w:rsidR="00DE503E" w:rsidRPr="00DE503E" w:rsidRDefault="00DE503E" w:rsidP="003D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E50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65BC3B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F3049E" w14:textId="0266DCCB" w:rsidR="00DE503E" w:rsidRPr="00DE503E" w:rsidRDefault="00DE503E" w:rsidP="003D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E50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04EB6E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C8A020" w14:textId="464732AC" w:rsidR="00DE503E" w:rsidRPr="00DE503E" w:rsidRDefault="00297BC3" w:rsidP="003D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B391D7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EEB101" w14:textId="3F3106CD" w:rsidR="00DE503E" w:rsidRPr="00DE503E" w:rsidRDefault="00DE503E" w:rsidP="003D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E50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0973A4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A63339" w14:textId="70EAB5DA" w:rsidR="00DE503E" w:rsidRPr="00DE503E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223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528</w:t>
            </w:r>
          </w:p>
        </w:tc>
        <w:tc>
          <w:tcPr>
            <w:tcW w:w="270" w:type="dxa"/>
          </w:tcPr>
          <w:p w14:paraId="2507C09D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7515A3" w14:textId="389A694B" w:rsidR="00DE503E" w:rsidRPr="00DE503E" w:rsidRDefault="00A4274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228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562</w:t>
            </w:r>
          </w:p>
        </w:tc>
      </w:tr>
      <w:tr w:rsidR="00DE503E" w:rsidRPr="00D87B1A" w14:paraId="1AE29EF5" w14:textId="77777777" w:rsidTr="00C923DA">
        <w:tc>
          <w:tcPr>
            <w:tcW w:w="2340" w:type="dxa"/>
            <w:shd w:val="clear" w:color="auto" w:fill="auto"/>
          </w:tcPr>
          <w:p w14:paraId="11EEB127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0D0EE190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F0143A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44B06A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30A6F5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81AD51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E2CBA0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AA92BD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CC3FCB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AB80E23" w14:textId="33A86E75" w:rsidR="00DE503E" w:rsidRPr="00DE503E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415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066</w:t>
            </w:r>
          </w:p>
        </w:tc>
        <w:tc>
          <w:tcPr>
            <w:tcW w:w="270" w:type="dxa"/>
          </w:tcPr>
          <w:p w14:paraId="120321D2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D35253F" w14:textId="113D954A" w:rsidR="00DE503E" w:rsidRPr="00DE503E" w:rsidRDefault="00A4274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435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040</w:t>
            </w:r>
          </w:p>
        </w:tc>
      </w:tr>
      <w:tr w:rsidR="00527BEF" w:rsidRPr="00D87B1A" w14:paraId="7BCC4BD2" w14:textId="77777777" w:rsidTr="00C923DA">
        <w:tc>
          <w:tcPr>
            <w:tcW w:w="2340" w:type="dxa"/>
            <w:shd w:val="clear" w:color="auto" w:fill="auto"/>
          </w:tcPr>
          <w:p w14:paraId="02F8D1E8" w14:textId="50B1D58F" w:rsidR="00527BEF" w:rsidRPr="00D47FE8" w:rsidRDefault="009C0F09" w:rsidP="0058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ที่ดิน อาคาร</w:t>
            </w:r>
            <w:r w:rsidR="00527BEF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="00527BEF" w:rsidRPr="00D47FE8">
              <w:rPr>
                <w:rFonts w:ascii="Angsana New" w:hAnsi="Angsana New"/>
                <w:sz w:val="26"/>
                <w:szCs w:val="26"/>
                <w:cs/>
              </w:rPr>
              <w:t xml:space="preserve">อุปกรณ์ </w:t>
            </w:r>
            <w:r w:rsidR="00527BEF" w:rsidRPr="00D47FE8">
              <w:rPr>
                <w:rFonts w:ascii="Angsana New" w:hAnsi="Angsana New"/>
                <w:sz w:val="26"/>
                <w:szCs w:val="26"/>
              </w:rPr>
              <w:t>-</w:t>
            </w:r>
            <w:r w:rsidR="00527B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27BEF" w:rsidRPr="00D47FE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14:paraId="1E996DE7" w14:textId="77777777" w:rsidR="00527BEF" w:rsidRPr="00DE503E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F19E85F" w14:textId="77777777" w:rsidR="00527BEF" w:rsidRPr="00DE50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FF470DC" w14:textId="77777777" w:rsidR="00527BEF" w:rsidRPr="00DE50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F9A7492" w14:textId="77777777" w:rsidR="00527BEF" w:rsidRPr="00DE50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376FE45" w14:textId="77777777" w:rsidR="00527BEF" w:rsidRPr="00DE503E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705995F" w14:textId="77777777" w:rsidR="00527BEF" w:rsidRPr="00DE50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CD9B876" w14:textId="77777777" w:rsidR="00527BEF" w:rsidRPr="00DE50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78676BD" w14:textId="77777777" w:rsidR="00527BEF" w:rsidRPr="00DE50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C85EB67" w14:textId="77777777" w:rsidR="00527BEF" w:rsidRPr="00DE503E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8A4B7D7" w14:textId="77777777" w:rsidR="00527BEF" w:rsidRPr="00DE50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22DA2D4" w14:textId="77777777" w:rsidR="00527BEF" w:rsidRPr="00DE503E" w:rsidRDefault="00527BEF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DE503E" w:rsidRPr="00D87B1A" w14:paraId="6ADAA3C0" w14:textId="77777777" w:rsidTr="00C923DA">
        <w:tc>
          <w:tcPr>
            <w:tcW w:w="2340" w:type="dxa"/>
            <w:shd w:val="clear" w:color="auto" w:fill="auto"/>
          </w:tcPr>
          <w:p w14:paraId="6785A8F4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990" w:type="dxa"/>
          </w:tcPr>
          <w:p w14:paraId="0DAF879D" w14:textId="4DF06A2E" w:rsidR="00DE503E" w:rsidRPr="00DE503E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524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812</w:t>
            </w:r>
          </w:p>
        </w:tc>
        <w:tc>
          <w:tcPr>
            <w:tcW w:w="270" w:type="dxa"/>
          </w:tcPr>
          <w:p w14:paraId="21F245E3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66FE39D" w14:textId="7DABF42B" w:rsidR="00DE503E" w:rsidRPr="00DE503E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657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270" w:type="dxa"/>
          </w:tcPr>
          <w:p w14:paraId="6D7BE92E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5AD802C" w14:textId="304199C8" w:rsidR="00DE503E" w:rsidRPr="00DE503E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655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203</w:t>
            </w:r>
          </w:p>
        </w:tc>
        <w:tc>
          <w:tcPr>
            <w:tcW w:w="270" w:type="dxa"/>
          </w:tcPr>
          <w:p w14:paraId="2C1AF892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BEB1B0" w14:textId="6FE365A0" w:rsidR="00DE503E" w:rsidRPr="00DE503E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543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727</w:t>
            </w:r>
          </w:p>
        </w:tc>
        <w:tc>
          <w:tcPr>
            <w:tcW w:w="270" w:type="dxa"/>
          </w:tcPr>
          <w:p w14:paraId="2BB36CB4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D5DFEF9" w14:textId="27EE5738" w:rsidR="00DE503E" w:rsidRPr="00DE503E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180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015</w:t>
            </w:r>
          </w:p>
        </w:tc>
        <w:tc>
          <w:tcPr>
            <w:tcW w:w="270" w:type="dxa"/>
          </w:tcPr>
          <w:p w14:paraId="3A0B582B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424EEC" w14:textId="525CB1BF" w:rsidR="00DE503E" w:rsidRPr="00DE503E" w:rsidRDefault="00A4274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1133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200</w:t>
            </w:r>
            <w:r w:rsidR="0051133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837</w:t>
            </w:r>
          </w:p>
        </w:tc>
      </w:tr>
      <w:tr w:rsidR="00DE503E" w:rsidRPr="00D87B1A" w14:paraId="6ECB22C1" w14:textId="77777777" w:rsidTr="00C923DA">
        <w:tc>
          <w:tcPr>
            <w:tcW w:w="2340" w:type="dxa"/>
            <w:shd w:val="clear" w:color="auto" w:fill="auto"/>
          </w:tcPr>
          <w:p w14:paraId="60C8EBCB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990" w:type="dxa"/>
          </w:tcPr>
          <w:p w14:paraId="170AAC15" w14:textId="02B01B81" w:rsidR="00DE503E" w:rsidRPr="00DE503E" w:rsidRDefault="00297BC3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F78533C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14:paraId="161DE1B7" w14:textId="6D3B9C62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08"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DE50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368F6CF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14:paraId="3CD1280F" w14:textId="391BD910" w:rsidR="00DE503E" w:rsidRPr="00DE503E" w:rsidRDefault="00297BC3" w:rsidP="003D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FA9E84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A00A57" w14:textId="22EB3B49" w:rsidR="00DE503E" w:rsidRPr="00DE503E" w:rsidRDefault="00DE503E" w:rsidP="003D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8"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DE50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B98406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0A9A8B" w14:textId="47D8B287" w:rsidR="00DE503E" w:rsidRPr="00DE503E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317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169</w:t>
            </w:r>
          </w:p>
        </w:tc>
        <w:tc>
          <w:tcPr>
            <w:tcW w:w="270" w:type="dxa"/>
          </w:tcPr>
          <w:p w14:paraId="2AD7A176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59F2FA" w14:textId="033229ED" w:rsidR="00DE503E" w:rsidRPr="00DE503E" w:rsidRDefault="00A4274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463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808</w:t>
            </w:r>
          </w:p>
        </w:tc>
      </w:tr>
      <w:tr w:rsidR="00DE503E" w:rsidRPr="00D87B1A" w14:paraId="047A9C31" w14:textId="77777777" w:rsidTr="00C923DA">
        <w:tc>
          <w:tcPr>
            <w:tcW w:w="2340" w:type="dxa"/>
            <w:shd w:val="clear" w:color="auto" w:fill="auto"/>
          </w:tcPr>
          <w:p w14:paraId="02014053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050D6D86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</w:tcPr>
          <w:p w14:paraId="6F2F5817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14:paraId="065353D9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</w:tcPr>
          <w:p w14:paraId="45C46CF2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14:paraId="1B9453D6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</w:tcPr>
          <w:p w14:paraId="2460FD01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D6D50C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</w:tcPr>
          <w:p w14:paraId="47B8045A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98BC61C" w14:textId="105CE56D" w:rsidR="00DE503E" w:rsidRPr="00DE503E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497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184</w:t>
            </w:r>
          </w:p>
        </w:tc>
        <w:tc>
          <w:tcPr>
            <w:tcW w:w="270" w:type="dxa"/>
          </w:tcPr>
          <w:p w14:paraId="023C2313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81A4FF7" w14:textId="522299AC" w:rsidR="00DE503E" w:rsidRPr="00DE503E" w:rsidRDefault="00A4274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664</w:t>
            </w:r>
            <w:r w:rsidR="0051133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645</w:t>
            </w:r>
          </w:p>
        </w:tc>
      </w:tr>
      <w:tr w:rsidR="00DE503E" w:rsidRPr="00D87B1A" w14:paraId="4EFC4668" w14:textId="77777777" w:rsidTr="00F5286D">
        <w:tc>
          <w:tcPr>
            <w:tcW w:w="2340" w:type="dxa"/>
            <w:shd w:val="clear" w:color="auto" w:fill="auto"/>
          </w:tcPr>
          <w:p w14:paraId="288D24A5" w14:textId="6437DED3" w:rsid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49C39F50" w14:textId="77777777" w:rsidR="00DE503E" w:rsidRPr="00BC04A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</w:tcPr>
          <w:p w14:paraId="70C3A3F0" w14:textId="77777777" w:rsidR="00DE503E" w:rsidRPr="00BC04A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14:paraId="1C753343" w14:textId="77777777" w:rsidR="00DE503E" w:rsidRPr="00BC04A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</w:tcPr>
          <w:p w14:paraId="573C5B98" w14:textId="77777777" w:rsidR="00DE503E" w:rsidRPr="00BC04A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14:paraId="4192B048" w14:textId="77777777" w:rsidR="00DE503E" w:rsidRPr="00BC04A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</w:tcPr>
          <w:p w14:paraId="3381A0BC" w14:textId="77777777" w:rsidR="00DE503E" w:rsidRPr="00BC04A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001954" w14:textId="77777777" w:rsidR="00DE503E" w:rsidRPr="00BC04A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</w:tcPr>
          <w:p w14:paraId="11D85481" w14:textId="77777777" w:rsidR="00DE503E" w:rsidRPr="00BC04A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32E9A0D" w14:textId="77777777" w:rsidR="00DE503E" w:rsidRPr="00CC0447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</w:pPr>
          </w:p>
        </w:tc>
        <w:tc>
          <w:tcPr>
            <w:tcW w:w="270" w:type="dxa"/>
          </w:tcPr>
          <w:p w14:paraId="1DD8BF9D" w14:textId="77777777" w:rsidR="00DE503E" w:rsidRPr="00BC04A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3BAA2D" w14:textId="77777777" w:rsidR="00DE503E" w:rsidRPr="00CC0447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</w:pPr>
          </w:p>
        </w:tc>
      </w:tr>
      <w:tr w:rsidR="00032CAB" w:rsidRPr="00D87B1A" w14:paraId="59288708" w14:textId="77777777" w:rsidTr="00F5286D">
        <w:tc>
          <w:tcPr>
            <w:tcW w:w="2340" w:type="dxa"/>
            <w:shd w:val="clear" w:color="auto" w:fill="auto"/>
          </w:tcPr>
          <w:p w14:paraId="212308A4" w14:textId="79DC414E" w:rsid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990" w:type="dxa"/>
          </w:tcPr>
          <w:p w14:paraId="580F3D70" w14:textId="0CDE9D7C" w:rsidR="00032CAB" w:rsidRPr="00032CAB" w:rsidRDefault="00A42740" w:rsidP="008B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311</w:t>
            </w:r>
            <w:r w:rsidR="00032CAB" w:rsidRPr="00032C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391</w:t>
            </w:r>
          </w:p>
        </w:tc>
        <w:tc>
          <w:tcPr>
            <w:tcW w:w="270" w:type="dxa"/>
          </w:tcPr>
          <w:p w14:paraId="5BB4E4ED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14:paraId="45BF3FE0" w14:textId="29971AC5" w:rsidR="00032CAB" w:rsidRPr="00032CAB" w:rsidRDefault="00A42740" w:rsidP="008B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315</w:t>
            </w:r>
            <w:r w:rsidR="00032CAB" w:rsidRPr="00032C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208</w:t>
            </w:r>
          </w:p>
        </w:tc>
        <w:tc>
          <w:tcPr>
            <w:tcW w:w="270" w:type="dxa"/>
          </w:tcPr>
          <w:p w14:paraId="55023DCE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14:paraId="5209E1F9" w14:textId="714F1246" w:rsidR="00032CAB" w:rsidRPr="00032CAB" w:rsidRDefault="00A42740" w:rsidP="008B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32CAB" w:rsidRPr="00032C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237</w:t>
            </w:r>
          </w:p>
        </w:tc>
        <w:tc>
          <w:tcPr>
            <w:tcW w:w="270" w:type="dxa"/>
          </w:tcPr>
          <w:p w14:paraId="602EFB00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601E46" w14:textId="5687CC52" w:rsidR="00032CAB" w:rsidRPr="00032CAB" w:rsidRDefault="00032CAB" w:rsidP="003D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32C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760CCA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2D58569" w14:textId="5D738B58" w:rsidR="00032CAB" w:rsidRPr="00032CAB" w:rsidRDefault="00A42740" w:rsidP="008B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312</w:t>
            </w:r>
            <w:r w:rsidR="00032CAB" w:rsidRPr="00032C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628</w:t>
            </w:r>
          </w:p>
        </w:tc>
        <w:tc>
          <w:tcPr>
            <w:tcW w:w="270" w:type="dxa"/>
          </w:tcPr>
          <w:p w14:paraId="046BF9CB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5AA2E9" w14:textId="33511EBE" w:rsidR="00032CAB" w:rsidRPr="00032CAB" w:rsidRDefault="00A42740" w:rsidP="003D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315</w:t>
            </w:r>
            <w:r w:rsidR="00032CAB" w:rsidRPr="00032C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208</w:t>
            </w:r>
          </w:p>
        </w:tc>
      </w:tr>
      <w:tr w:rsidR="00032CAB" w:rsidRPr="00D87B1A" w14:paraId="6527980E" w14:textId="77777777" w:rsidTr="00F5286D">
        <w:tc>
          <w:tcPr>
            <w:tcW w:w="2340" w:type="dxa"/>
            <w:shd w:val="clear" w:color="auto" w:fill="auto"/>
          </w:tcPr>
          <w:p w14:paraId="2EA0A42F" w14:textId="11C2344A" w:rsid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990" w:type="dxa"/>
          </w:tcPr>
          <w:p w14:paraId="63C7685A" w14:textId="713A865B" w:rsidR="00032CAB" w:rsidRPr="00032CAB" w:rsidRDefault="00812335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3FB3742" w14:textId="104C3343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14:paraId="0783D4C5" w14:textId="6D413E87" w:rsidR="00032CAB" w:rsidRPr="00032CAB" w:rsidRDefault="00812335" w:rsidP="00F5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7862B5B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14:paraId="213A3F31" w14:textId="7B08A96A" w:rsidR="00032CAB" w:rsidRPr="00032CAB" w:rsidRDefault="00812335" w:rsidP="003D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296FB50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3414F7" w14:textId="165848C3" w:rsidR="00032CAB" w:rsidRPr="00032CAB" w:rsidRDefault="00812335" w:rsidP="003D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A150699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AADE44" w14:textId="7010B53F" w:rsidR="00032CAB" w:rsidRPr="00032CAB" w:rsidRDefault="003134A1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3134A1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A42740" w:rsidRPr="00A4274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032CAB" w:rsidRPr="00032C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134A1">
              <w:rPr>
                <w:rFonts w:asciiTheme="majorBidi" w:hAnsiTheme="majorBidi" w:cstheme="majorBidi" w:hint="cs"/>
                <w:sz w:val="26"/>
                <w:szCs w:val="26"/>
              </w:rPr>
              <w:t>32</w:t>
            </w:r>
            <w:r w:rsidR="00A42740" w:rsidRPr="00A4274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5D1DC9DE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D62A74" w14:textId="7F6925D1" w:rsidR="00032CAB" w:rsidRPr="00032CAB" w:rsidRDefault="003134A1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3134A1">
              <w:rPr>
                <w:rFonts w:asciiTheme="majorBidi" w:hAnsiTheme="majorBidi" w:cstheme="majorBidi" w:hint="cs"/>
                <w:sz w:val="26"/>
                <w:szCs w:val="26"/>
              </w:rPr>
              <w:t>11</w:t>
            </w:r>
            <w:r w:rsidR="00507F9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3134A1">
              <w:rPr>
                <w:rFonts w:asciiTheme="majorBidi" w:hAnsiTheme="majorBidi" w:cstheme="majorBidi" w:hint="cs"/>
                <w:sz w:val="26"/>
                <w:szCs w:val="26"/>
              </w:rPr>
              <w:t>060</w:t>
            </w:r>
          </w:p>
        </w:tc>
      </w:tr>
      <w:tr w:rsidR="00032CAB" w:rsidRPr="00D87B1A" w14:paraId="53C7CB07" w14:textId="77777777" w:rsidTr="00F5286D">
        <w:tc>
          <w:tcPr>
            <w:tcW w:w="2340" w:type="dxa"/>
            <w:shd w:val="clear" w:color="auto" w:fill="auto"/>
          </w:tcPr>
          <w:p w14:paraId="7567E935" w14:textId="57B8B656" w:rsidR="00032CAB" w:rsidRPr="00D47FE8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2E6A9675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</w:tcPr>
          <w:p w14:paraId="4A1AD840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14:paraId="02E6EF9D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</w:tcPr>
          <w:p w14:paraId="7082FDC6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14:paraId="6C4E876C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</w:tcPr>
          <w:p w14:paraId="1BAE19C5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1F64D3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</w:tcPr>
          <w:p w14:paraId="2C6BA65B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8D9B146" w14:textId="22FC0926" w:rsidR="00032CAB" w:rsidRPr="00032CAB" w:rsidRDefault="00A42740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134A1" w:rsidRPr="003134A1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032CAB" w:rsidRPr="00032C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34A1" w:rsidRPr="003134A1">
              <w:rPr>
                <w:rFonts w:asciiTheme="majorBidi" w:hAnsiTheme="majorBidi" w:cstheme="majorBidi" w:hint="cs"/>
                <w:sz w:val="26"/>
                <w:szCs w:val="26"/>
              </w:rPr>
              <w:t>95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1272A2F6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E26EF7" w14:textId="168B01FA" w:rsidR="00032CAB" w:rsidRPr="00032CAB" w:rsidRDefault="003134A1" w:rsidP="003D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3134A1">
              <w:rPr>
                <w:rFonts w:asciiTheme="majorBidi" w:hAnsiTheme="majorBidi" w:cstheme="majorBidi" w:hint="cs"/>
                <w:sz w:val="26"/>
                <w:szCs w:val="26"/>
              </w:rPr>
              <w:t>326</w:t>
            </w:r>
            <w:r w:rsidR="00507F9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3134A1">
              <w:rPr>
                <w:rFonts w:asciiTheme="majorBidi" w:hAnsiTheme="majorBidi" w:cstheme="majorBidi" w:hint="cs"/>
                <w:sz w:val="26"/>
                <w:szCs w:val="26"/>
              </w:rPr>
              <w:t>268</w:t>
            </w:r>
          </w:p>
        </w:tc>
      </w:tr>
      <w:tr w:rsidR="00DE503E" w:rsidRPr="00D87B1A" w14:paraId="448E8D91" w14:textId="77777777" w:rsidTr="00F5286D">
        <w:tc>
          <w:tcPr>
            <w:tcW w:w="3330" w:type="dxa"/>
            <w:gridSpan w:val="2"/>
            <w:shd w:val="clear" w:color="auto" w:fill="auto"/>
          </w:tcPr>
          <w:p w14:paraId="0C8E552B" w14:textId="77777777" w:rsidR="00DE503E" w:rsidRPr="0051133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51133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สินทรัพย์อื่นไม่สามารถ</w:t>
            </w:r>
          </w:p>
          <w:p w14:paraId="6EC6A5AA" w14:textId="056B9DB8" w:rsidR="00DE503E" w:rsidRPr="0051133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511333">
              <w:rPr>
                <w:rFonts w:asciiTheme="majorBidi" w:hAnsiTheme="majorBidi" w:cstheme="majorBidi"/>
                <w:sz w:val="26"/>
                <w:szCs w:val="26"/>
                <w:cs/>
              </w:rPr>
              <w:t>ปันส่วนได้</w:t>
            </w:r>
          </w:p>
        </w:tc>
        <w:tc>
          <w:tcPr>
            <w:tcW w:w="270" w:type="dxa"/>
            <w:shd w:val="clear" w:color="auto" w:fill="auto"/>
          </w:tcPr>
          <w:p w14:paraId="55CE6EDB" w14:textId="77777777" w:rsidR="00DE503E" w:rsidRPr="0051133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B7FAA63" w14:textId="77777777" w:rsidR="00DE503E" w:rsidRPr="0051133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441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BB88836" w14:textId="77777777" w:rsidR="00DE503E" w:rsidRPr="0051133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14E36FE" w14:textId="77777777" w:rsidR="00DE503E" w:rsidRPr="0051133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0A06AAB" w14:textId="77777777" w:rsidR="00DE503E" w:rsidRPr="0051133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528E509" w14:textId="77777777" w:rsidR="00DE503E" w:rsidRPr="0051133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CE7459E" w14:textId="77777777" w:rsidR="00DE503E" w:rsidRPr="0051133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677FB" w14:textId="7EC11061" w:rsidR="00DE503E" w:rsidRPr="007220B8" w:rsidRDefault="00A42740" w:rsidP="0029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/>
              <w:rPr>
                <w:rFonts w:asciiTheme="majorBidi" w:hAnsiTheme="majorBidi" w:cstheme="majorBidi"/>
                <w:sz w:val="26"/>
                <w:szCs w:val="26"/>
              </w:rPr>
            </w:pPr>
            <w:r w:rsidRPr="007220B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97BC3" w:rsidRPr="007220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220B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3134A1" w:rsidRPr="007220B8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Pr="007220B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97BC3" w:rsidRPr="007220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34A1" w:rsidRPr="007220B8">
              <w:rPr>
                <w:rFonts w:asciiTheme="majorBidi" w:hAnsiTheme="majorBidi" w:cstheme="majorBidi" w:hint="cs"/>
                <w:sz w:val="26"/>
                <w:szCs w:val="26"/>
              </w:rPr>
              <w:t>240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5915B581" w14:textId="77777777" w:rsidR="00DE503E" w:rsidRPr="00511333" w:rsidRDefault="00DE503E" w:rsidP="0029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10BCD" w14:textId="01CFD061" w:rsidR="00DE503E" w:rsidRPr="00511333" w:rsidRDefault="00A42740" w:rsidP="003D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E503E" w:rsidRPr="0051133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134A1" w:rsidRPr="003134A1">
              <w:rPr>
                <w:rFonts w:asciiTheme="majorBidi" w:hAnsiTheme="majorBidi" w:cstheme="majorBidi" w:hint="cs"/>
                <w:sz w:val="26"/>
                <w:szCs w:val="26"/>
              </w:rPr>
              <w:t>11</w:t>
            </w:r>
            <w:r w:rsidR="00DE503E" w:rsidRPr="0051133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34A1" w:rsidRPr="003134A1">
              <w:rPr>
                <w:rFonts w:asciiTheme="majorBidi" w:hAnsiTheme="majorBidi" w:cstheme="majorBidi" w:hint="cs"/>
                <w:sz w:val="26"/>
                <w:szCs w:val="26"/>
              </w:rPr>
              <w:t>687</w:t>
            </w:r>
          </w:p>
        </w:tc>
      </w:tr>
      <w:tr w:rsidR="00DE503E" w:rsidRPr="00297BC3" w14:paraId="01EF7810" w14:textId="77777777" w:rsidTr="00F5286D">
        <w:trPr>
          <w:trHeight w:val="379"/>
        </w:trPr>
        <w:tc>
          <w:tcPr>
            <w:tcW w:w="2340" w:type="dxa"/>
          </w:tcPr>
          <w:p w14:paraId="2BD9C234" w14:textId="77777777" w:rsidR="00DE503E" w:rsidRPr="00297BC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7B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990" w:type="dxa"/>
          </w:tcPr>
          <w:p w14:paraId="5BFC0627" w14:textId="77777777" w:rsidR="00DE503E" w:rsidRPr="00297BC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E84E806" w14:textId="77777777" w:rsidR="00DE503E" w:rsidRPr="00297BC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BC6108F" w14:textId="77777777" w:rsidR="00DE503E" w:rsidRPr="00297BC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8762AD1" w14:textId="77777777" w:rsidR="00DE503E" w:rsidRPr="00297BC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8559147" w14:textId="77777777" w:rsidR="00DE503E" w:rsidRPr="00297BC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B34CA6" w14:textId="77777777" w:rsidR="00DE503E" w:rsidRPr="00297BC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905FCF" w14:textId="77777777" w:rsidR="00DE503E" w:rsidRPr="00297BC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FB86A6E" w14:textId="77777777" w:rsidR="00DE503E" w:rsidRPr="00297BC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70D7DCD1" w14:textId="3062048E" w:rsidR="00DE503E" w:rsidRPr="00297BC3" w:rsidRDefault="00A42740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14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297BC3" w:rsidRPr="00297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768</w:t>
            </w:r>
            <w:r w:rsidR="00297BC3" w:rsidRPr="00297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617</w:t>
            </w:r>
          </w:p>
        </w:tc>
        <w:tc>
          <w:tcPr>
            <w:tcW w:w="270" w:type="dxa"/>
          </w:tcPr>
          <w:p w14:paraId="243F3C7B" w14:textId="4D39F1D1" w:rsidR="00DE503E" w:rsidRPr="00297BC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000C95" w14:textId="5927D840" w:rsidR="00DE503E" w:rsidRPr="00297BC3" w:rsidRDefault="00A42740" w:rsidP="003D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="00DE503E" w:rsidRPr="00297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269</w:t>
            </w:r>
            <w:r w:rsidR="00DE503E" w:rsidRPr="00297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407</w:t>
            </w:r>
          </w:p>
        </w:tc>
      </w:tr>
    </w:tbl>
    <w:p w14:paraId="6D54E199" w14:textId="77777777" w:rsidR="00522DFC" w:rsidRPr="00955FB7" w:rsidRDefault="00522DFC" w:rsidP="00522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exact"/>
        <w:ind w:firstLine="540"/>
        <w:rPr>
          <w:rFonts w:ascii="Angsana New" w:hAnsi="Angsana New"/>
          <w:sz w:val="30"/>
          <w:szCs w:val="30"/>
        </w:rPr>
      </w:pPr>
    </w:p>
    <w:p w14:paraId="398ED6AF" w14:textId="491CB4E7" w:rsidR="00C7183F" w:rsidRPr="00947532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47532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5423DCCB" w14:textId="77777777" w:rsidR="00B85CAE" w:rsidRPr="00955FB7" w:rsidRDefault="00B85CAE" w:rsidP="00144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exact"/>
        <w:ind w:firstLine="540"/>
        <w:rPr>
          <w:rFonts w:ascii="Angsana New" w:hAnsi="Angsana New"/>
          <w:sz w:val="30"/>
          <w:szCs w:val="30"/>
        </w:rPr>
      </w:pPr>
    </w:p>
    <w:p w14:paraId="37CEB787" w14:textId="756238A4" w:rsidR="00C7183F" w:rsidRDefault="00B85CAE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บริษัทมีการจำหน่ายทั่วโลกแต่มีการผลิตและสำนักงานภายในประเทศไทย</w:t>
      </w:r>
    </w:p>
    <w:p w14:paraId="7D5D0A54" w14:textId="77777777" w:rsidR="00B85CAE" w:rsidRPr="00955FB7" w:rsidRDefault="00B85CAE" w:rsidP="00144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exact"/>
        <w:ind w:firstLine="540"/>
        <w:rPr>
          <w:rFonts w:ascii="Angsana New" w:hAnsi="Angsana New"/>
          <w:sz w:val="30"/>
          <w:szCs w:val="30"/>
        </w:rPr>
      </w:pPr>
    </w:p>
    <w:p w14:paraId="01021C04" w14:textId="274A80FF" w:rsidR="005A4926" w:rsidRDefault="00C7183F" w:rsidP="00C718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947532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14:paraId="288EAFAC" w14:textId="70437905" w:rsidR="00265538" w:rsidRPr="00955FB7" w:rsidRDefault="00265538" w:rsidP="00144D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60" w:lineRule="exact"/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7055F446" w14:textId="09814730" w:rsidR="00C7183F" w:rsidRPr="00947532" w:rsidRDefault="00BF28E7" w:rsidP="002A2C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การจำแนกรายได้</w:t>
      </w:r>
    </w:p>
    <w:p w14:paraId="37C96689" w14:textId="77777777" w:rsidR="0086258D" w:rsidRPr="00955FB7" w:rsidRDefault="0086258D" w:rsidP="002A2CCF">
      <w:pPr>
        <w:tabs>
          <w:tab w:val="left" w:pos="540"/>
        </w:tabs>
        <w:spacing w:line="260" w:lineRule="exact"/>
        <w:ind w:left="-90"/>
        <w:jc w:val="thaiDistribute"/>
        <w:rPr>
          <w:rFonts w:ascii="Angsana New" w:hAnsi="Angsana New"/>
          <w:sz w:val="30"/>
          <w:szCs w:val="30"/>
        </w:rPr>
      </w:pPr>
    </w:p>
    <w:p w14:paraId="46E181F5" w14:textId="122F3322" w:rsidR="0086258D" w:rsidRPr="0086258D" w:rsidRDefault="0086258D" w:rsidP="00C653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86258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ตารางต่อไปนี้แสดงข้อมูลรายได้ที่ถูกจำแนกตามส่วนงานภูมิศาสตร์หลัก ประเภทของผลิตภัณฑ์หลัก และจังหวะเวลาในการรับรู้รายได้</w:t>
      </w:r>
    </w:p>
    <w:p w14:paraId="09596E1A" w14:textId="2D13A0EF" w:rsidR="0049157E" w:rsidRDefault="00491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z w:val="30"/>
          <w:szCs w:val="30"/>
          <w:lang w:eastAsia="th-TH"/>
        </w:rP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252"/>
        <w:gridCol w:w="1008"/>
        <w:gridCol w:w="247"/>
        <w:gridCol w:w="923"/>
        <w:gridCol w:w="237"/>
        <w:gridCol w:w="1113"/>
        <w:gridCol w:w="270"/>
        <w:gridCol w:w="1080"/>
        <w:gridCol w:w="262"/>
        <w:gridCol w:w="1088"/>
      </w:tblGrid>
      <w:tr w:rsidR="00144D7A" w:rsidRPr="005A0665" w14:paraId="47738B56" w14:textId="77777777" w:rsidTr="00BB0745">
        <w:tc>
          <w:tcPr>
            <w:tcW w:w="2250" w:type="dxa"/>
          </w:tcPr>
          <w:p w14:paraId="19839407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2901DC77" w14:textId="68504CAB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44D7A" w:rsidRPr="005A0665" w14:paraId="1E735921" w14:textId="77777777" w:rsidTr="00BB0745">
        <w:tc>
          <w:tcPr>
            <w:tcW w:w="2250" w:type="dxa"/>
          </w:tcPr>
          <w:p w14:paraId="58AF2F4B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40" w:type="dxa"/>
            <w:gridSpan w:val="3"/>
          </w:tcPr>
          <w:p w14:paraId="53B62BE2" w14:textId="29B8E0E4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7" w:type="dxa"/>
          </w:tcPr>
          <w:p w14:paraId="0EBE5C90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3" w:type="dxa"/>
            <w:gridSpan w:val="3"/>
          </w:tcPr>
          <w:p w14:paraId="37F1C386" w14:textId="3A30314D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A4274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0E6C2E5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3FCFB584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55FB7" w:rsidRPr="005A0665" w14:paraId="307174C8" w14:textId="77777777" w:rsidTr="00BB0745">
        <w:tc>
          <w:tcPr>
            <w:tcW w:w="2250" w:type="dxa"/>
          </w:tcPr>
          <w:p w14:paraId="4A2F081A" w14:textId="78354EE4" w:rsidR="00955FB7" w:rsidRPr="005D0C72" w:rsidRDefault="00955FB7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="00A42740" w:rsidRPr="00A4274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0" w:type="dxa"/>
          </w:tcPr>
          <w:p w14:paraId="0956A15E" w14:textId="6A94AFEF" w:rsidR="00955FB7" w:rsidRPr="005D0C72" w:rsidRDefault="00A42740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52" w:type="dxa"/>
          </w:tcPr>
          <w:p w14:paraId="5B795768" w14:textId="77777777" w:rsidR="00955FB7" w:rsidRPr="005D0C72" w:rsidRDefault="00955FB7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91B1CD4" w14:textId="3FF3EFE3" w:rsidR="00955FB7" w:rsidRPr="005D0C72" w:rsidRDefault="00A42740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47" w:type="dxa"/>
          </w:tcPr>
          <w:p w14:paraId="002DC803" w14:textId="77777777" w:rsidR="00955FB7" w:rsidRPr="005D0C72" w:rsidRDefault="00955FB7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75ECA24" w14:textId="0F5D4B64" w:rsidR="00955FB7" w:rsidRPr="005D0C72" w:rsidRDefault="00A42740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37" w:type="dxa"/>
          </w:tcPr>
          <w:p w14:paraId="0A7DC9FC" w14:textId="77777777" w:rsidR="00955FB7" w:rsidRPr="005D0C72" w:rsidRDefault="00955FB7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6BA70A3" w14:textId="75B667CC" w:rsidR="00955FB7" w:rsidRPr="005D0C72" w:rsidRDefault="00A42740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97FD783" w14:textId="77777777" w:rsidR="00955FB7" w:rsidRPr="005D0C72" w:rsidRDefault="00955FB7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87B7C35" w14:textId="6136B3AB" w:rsidR="00955FB7" w:rsidRPr="005D0C72" w:rsidRDefault="00A42740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62" w:type="dxa"/>
          </w:tcPr>
          <w:p w14:paraId="0458B8E7" w14:textId="77777777" w:rsidR="00955FB7" w:rsidRPr="005D0C72" w:rsidRDefault="00955FB7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5ABA1982" w14:textId="7573FE69" w:rsidR="00955FB7" w:rsidRPr="005D0C72" w:rsidRDefault="00A42740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144D7A" w:rsidRPr="008B788B" w14:paraId="7F6EBD6A" w14:textId="77777777" w:rsidTr="00BB0745">
        <w:tc>
          <w:tcPr>
            <w:tcW w:w="2250" w:type="dxa"/>
          </w:tcPr>
          <w:p w14:paraId="1E3131F9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6056DD25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44D7A" w:rsidRPr="005A0665" w14:paraId="528269C8" w14:textId="77777777" w:rsidTr="00BB0745">
        <w:tc>
          <w:tcPr>
            <w:tcW w:w="2250" w:type="dxa"/>
          </w:tcPr>
          <w:p w14:paraId="566577B4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0DAE1953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</w:tcPr>
          <w:p w14:paraId="6B0E2BF7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19B98005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14:paraId="7C70F8D5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5070C5A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A718DAB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154C313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CC5D3C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A219C84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67E5180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709800E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878AF" w:rsidRPr="005A0665" w14:paraId="0026E176" w14:textId="77777777" w:rsidTr="00BB0745">
        <w:tc>
          <w:tcPr>
            <w:tcW w:w="2250" w:type="dxa"/>
          </w:tcPr>
          <w:p w14:paraId="70210F8B" w14:textId="5012501A" w:rsidR="004878AF" w:rsidRPr="005D0C72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เอเชีย</w:t>
            </w:r>
          </w:p>
        </w:tc>
        <w:tc>
          <w:tcPr>
            <w:tcW w:w="1080" w:type="dxa"/>
          </w:tcPr>
          <w:p w14:paraId="3F5E4B4C" w14:textId="35207788" w:rsidR="004878AF" w:rsidRPr="004878AF" w:rsidRDefault="00A42740" w:rsidP="003D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573</w:t>
            </w:r>
            <w:r w:rsidR="004878AF" w:rsidRPr="004878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804</w:t>
            </w:r>
          </w:p>
        </w:tc>
        <w:tc>
          <w:tcPr>
            <w:tcW w:w="252" w:type="dxa"/>
          </w:tcPr>
          <w:p w14:paraId="1F7B6992" w14:textId="77777777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C8DBA0A" w14:textId="7636609F" w:rsidR="004878AF" w:rsidRPr="004878AF" w:rsidRDefault="00A42740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878AF" w:rsidRPr="004878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159</w:t>
            </w:r>
            <w:r w:rsidR="004878AF" w:rsidRPr="004878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779</w:t>
            </w:r>
          </w:p>
        </w:tc>
        <w:tc>
          <w:tcPr>
            <w:tcW w:w="247" w:type="dxa"/>
          </w:tcPr>
          <w:p w14:paraId="4426EDB8" w14:textId="77777777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47A8EC0" w14:textId="12BABCB9" w:rsidR="004878AF" w:rsidRPr="004878AF" w:rsidRDefault="00A42740" w:rsidP="003D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504</w:t>
            </w:r>
            <w:r w:rsidR="004878AF" w:rsidRPr="004878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610</w:t>
            </w:r>
          </w:p>
        </w:tc>
        <w:tc>
          <w:tcPr>
            <w:tcW w:w="237" w:type="dxa"/>
          </w:tcPr>
          <w:p w14:paraId="0CC32C9A" w14:textId="77777777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692C30C" w14:textId="04DA836B" w:rsidR="004878AF" w:rsidRPr="004878AF" w:rsidRDefault="00A42740" w:rsidP="003D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968</w:t>
            </w:r>
            <w:r w:rsidR="004878AF" w:rsidRPr="004878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586</w:t>
            </w:r>
          </w:p>
        </w:tc>
        <w:tc>
          <w:tcPr>
            <w:tcW w:w="270" w:type="dxa"/>
          </w:tcPr>
          <w:p w14:paraId="3751788E" w14:textId="77777777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B8AA738" w14:textId="704AD70D" w:rsidR="004878AF" w:rsidRPr="004878AF" w:rsidRDefault="00A42740" w:rsidP="003D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878AF" w:rsidRPr="004878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078</w:t>
            </w:r>
            <w:r w:rsidR="004878AF" w:rsidRPr="004878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414</w:t>
            </w:r>
          </w:p>
        </w:tc>
        <w:tc>
          <w:tcPr>
            <w:tcW w:w="262" w:type="dxa"/>
          </w:tcPr>
          <w:p w14:paraId="213DDBB3" w14:textId="77777777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5D221906" w14:textId="7B69F5E1" w:rsidR="004878AF" w:rsidRPr="004878AF" w:rsidRDefault="00A42740" w:rsidP="003D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878AF" w:rsidRPr="004878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128</w:t>
            </w:r>
            <w:r w:rsidR="004878AF" w:rsidRPr="004878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365</w:t>
            </w:r>
          </w:p>
        </w:tc>
      </w:tr>
      <w:tr w:rsidR="004878AF" w:rsidRPr="005A0665" w14:paraId="75CD5132" w14:textId="77777777" w:rsidTr="00BB0745">
        <w:trPr>
          <w:trHeight w:hRule="exact" w:val="360"/>
        </w:trPr>
        <w:tc>
          <w:tcPr>
            <w:tcW w:w="2250" w:type="dxa"/>
          </w:tcPr>
          <w:p w14:paraId="6EA41D05" w14:textId="644DBC0A" w:rsidR="004878AF" w:rsidRPr="005D0C72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ยุโรป</w:t>
            </w:r>
          </w:p>
        </w:tc>
        <w:tc>
          <w:tcPr>
            <w:tcW w:w="1080" w:type="dxa"/>
          </w:tcPr>
          <w:p w14:paraId="28FA28A7" w14:textId="5397F4CD" w:rsidR="004878AF" w:rsidRPr="004878AF" w:rsidRDefault="00A42740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4878AF" w:rsidRPr="004878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534</w:t>
            </w:r>
          </w:p>
        </w:tc>
        <w:tc>
          <w:tcPr>
            <w:tcW w:w="252" w:type="dxa"/>
          </w:tcPr>
          <w:p w14:paraId="1FF65CD2" w14:textId="77777777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953A913" w14:textId="54CD8527" w:rsidR="004878AF" w:rsidRPr="004878AF" w:rsidRDefault="00A42740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4878AF" w:rsidRPr="004878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822</w:t>
            </w:r>
          </w:p>
        </w:tc>
        <w:tc>
          <w:tcPr>
            <w:tcW w:w="247" w:type="dxa"/>
          </w:tcPr>
          <w:p w14:paraId="298A0E01" w14:textId="77777777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3047F682" w14:textId="18E261B0" w:rsidR="004878AF" w:rsidRPr="004878AF" w:rsidRDefault="00A42740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935</w:t>
            </w:r>
          </w:p>
        </w:tc>
        <w:tc>
          <w:tcPr>
            <w:tcW w:w="237" w:type="dxa"/>
          </w:tcPr>
          <w:p w14:paraId="53C8B144" w14:textId="77777777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54567F3" w14:textId="010BE462" w:rsidR="004878AF" w:rsidRPr="004878AF" w:rsidRDefault="00A42740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878AF" w:rsidRPr="004878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270" w:type="dxa"/>
          </w:tcPr>
          <w:p w14:paraId="62B1C4D8" w14:textId="77777777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8D97E11" w14:textId="4F0BA939" w:rsidR="004878AF" w:rsidRPr="004878AF" w:rsidRDefault="00A42740" w:rsidP="003D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4878AF" w:rsidRPr="004878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469</w:t>
            </w:r>
          </w:p>
        </w:tc>
        <w:tc>
          <w:tcPr>
            <w:tcW w:w="262" w:type="dxa"/>
          </w:tcPr>
          <w:p w14:paraId="2AC625B9" w14:textId="77777777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EA1F1FE" w14:textId="62B165C3" w:rsidR="004878AF" w:rsidRPr="004878AF" w:rsidRDefault="00A42740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4878AF" w:rsidRPr="004878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963</w:t>
            </w:r>
          </w:p>
        </w:tc>
      </w:tr>
      <w:tr w:rsidR="004878AF" w:rsidRPr="005A0665" w14:paraId="0E570F4B" w14:textId="77777777" w:rsidTr="00BB0745">
        <w:tc>
          <w:tcPr>
            <w:tcW w:w="2250" w:type="dxa"/>
          </w:tcPr>
          <w:p w14:paraId="4E933D66" w14:textId="777C8451" w:rsidR="004878AF" w:rsidRPr="005D0C72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แอฟริกา</w:t>
            </w:r>
          </w:p>
        </w:tc>
        <w:tc>
          <w:tcPr>
            <w:tcW w:w="1080" w:type="dxa"/>
          </w:tcPr>
          <w:p w14:paraId="01A74022" w14:textId="092E0DCA" w:rsidR="004878AF" w:rsidRPr="004878AF" w:rsidRDefault="00A42740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4878AF" w:rsidRPr="004878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923</w:t>
            </w:r>
          </w:p>
        </w:tc>
        <w:tc>
          <w:tcPr>
            <w:tcW w:w="252" w:type="dxa"/>
          </w:tcPr>
          <w:p w14:paraId="0854162C" w14:textId="77777777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CE343D8" w14:textId="466CEBE2" w:rsidR="004878AF" w:rsidRPr="004878AF" w:rsidRDefault="00A42740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4878AF" w:rsidRPr="004878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767</w:t>
            </w:r>
          </w:p>
        </w:tc>
        <w:tc>
          <w:tcPr>
            <w:tcW w:w="247" w:type="dxa"/>
          </w:tcPr>
          <w:p w14:paraId="55AE7ABD" w14:textId="77777777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1A78EE0" w14:textId="4E5B00AF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878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420D9E1" w14:textId="77777777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B53508C" w14:textId="14360D59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878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45F375" w14:textId="77777777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499BF38" w14:textId="43F6241A" w:rsidR="004878AF" w:rsidRPr="004878AF" w:rsidRDefault="00A42740" w:rsidP="003D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4878AF" w:rsidRPr="004878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923</w:t>
            </w:r>
          </w:p>
        </w:tc>
        <w:tc>
          <w:tcPr>
            <w:tcW w:w="262" w:type="dxa"/>
          </w:tcPr>
          <w:p w14:paraId="4949C0F4" w14:textId="77777777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D7C22FD" w14:textId="77424B98" w:rsidR="004878AF" w:rsidRPr="004878AF" w:rsidRDefault="00A42740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4878AF" w:rsidRPr="004878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767</w:t>
            </w:r>
          </w:p>
        </w:tc>
      </w:tr>
      <w:tr w:rsidR="004878AF" w:rsidRPr="005A0665" w14:paraId="61BB81CF" w14:textId="77777777" w:rsidTr="00BB0745">
        <w:tc>
          <w:tcPr>
            <w:tcW w:w="2250" w:type="dxa"/>
          </w:tcPr>
          <w:p w14:paraId="3CF25962" w14:textId="2FCD5AC1" w:rsidR="004878AF" w:rsidRPr="005D0C72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080" w:type="dxa"/>
          </w:tcPr>
          <w:p w14:paraId="385BD3BA" w14:textId="50686B1A" w:rsidR="004878AF" w:rsidRPr="004878AF" w:rsidRDefault="00A42740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4878AF" w:rsidRPr="004878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810</w:t>
            </w:r>
          </w:p>
        </w:tc>
        <w:tc>
          <w:tcPr>
            <w:tcW w:w="252" w:type="dxa"/>
          </w:tcPr>
          <w:p w14:paraId="35D65938" w14:textId="77777777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B297A3A" w14:textId="69E88EAC" w:rsidR="004878AF" w:rsidRPr="004878AF" w:rsidRDefault="00A42740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4878AF" w:rsidRPr="004878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347</w:t>
            </w:r>
          </w:p>
        </w:tc>
        <w:tc>
          <w:tcPr>
            <w:tcW w:w="247" w:type="dxa"/>
          </w:tcPr>
          <w:p w14:paraId="01430ED1" w14:textId="77777777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049C1244" w14:textId="7D5E9AB6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878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2755FDE" w14:textId="77777777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BEBB095" w14:textId="7EDBB97C" w:rsidR="004878AF" w:rsidRPr="004878AF" w:rsidRDefault="00A42740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270" w:type="dxa"/>
          </w:tcPr>
          <w:p w14:paraId="3BE21221" w14:textId="77777777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ADE5932" w14:textId="7A348BAE" w:rsidR="004878AF" w:rsidRPr="004878AF" w:rsidRDefault="00A42740" w:rsidP="003D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4878AF" w:rsidRPr="004878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810</w:t>
            </w:r>
          </w:p>
        </w:tc>
        <w:tc>
          <w:tcPr>
            <w:tcW w:w="262" w:type="dxa"/>
          </w:tcPr>
          <w:p w14:paraId="6F10D1DE" w14:textId="77777777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350117B" w14:textId="5B3861E4" w:rsidR="004878AF" w:rsidRPr="004878AF" w:rsidRDefault="00A42740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4878AF" w:rsidRPr="004878A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419</w:t>
            </w:r>
          </w:p>
        </w:tc>
      </w:tr>
      <w:tr w:rsidR="004878AF" w:rsidRPr="005A0665" w14:paraId="1568C381" w14:textId="77777777" w:rsidTr="00BB0745">
        <w:tc>
          <w:tcPr>
            <w:tcW w:w="2250" w:type="dxa"/>
          </w:tcPr>
          <w:p w14:paraId="716FD237" w14:textId="123551FE" w:rsidR="004878AF" w:rsidRPr="005D0C72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 w:rsidRPr="002D2948">
              <w:rPr>
                <w:rFonts w:ascii="Angsana New" w:hAnsi="Angsana New"/>
                <w:sz w:val="26"/>
                <w:szCs w:val="26"/>
                <w:cs/>
              </w:rPr>
              <w:t>โอเชียเนีย</w:t>
            </w:r>
          </w:p>
        </w:tc>
        <w:tc>
          <w:tcPr>
            <w:tcW w:w="1080" w:type="dxa"/>
          </w:tcPr>
          <w:p w14:paraId="69E07706" w14:textId="4E8F0CED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878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63430282" w14:textId="77777777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CC4338F" w14:textId="7AC4FB7A" w:rsidR="004878AF" w:rsidRPr="004878AF" w:rsidRDefault="00A42740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555</w:t>
            </w:r>
          </w:p>
        </w:tc>
        <w:tc>
          <w:tcPr>
            <w:tcW w:w="247" w:type="dxa"/>
          </w:tcPr>
          <w:p w14:paraId="2DFAB1DE" w14:textId="77777777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05865EFA" w14:textId="671EE4F8" w:rsidR="004878AF" w:rsidRPr="004878AF" w:rsidRDefault="004878AF" w:rsidP="003D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878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EF661AF" w14:textId="77777777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D0E2748" w14:textId="2742FA54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4878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05AB2E" w14:textId="77777777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B84DC20" w14:textId="4F8A2223" w:rsidR="004878AF" w:rsidRPr="004878AF" w:rsidRDefault="004878AF" w:rsidP="003D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78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</w:tcPr>
          <w:p w14:paraId="42FD9E5A" w14:textId="77777777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16B0BDA9" w14:textId="0F294B9B" w:rsidR="004878AF" w:rsidRPr="004878AF" w:rsidRDefault="00A42740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555</w:t>
            </w:r>
          </w:p>
        </w:tc>
      </w:tr>
      <w:tr w:rsidR="004878AF" w:rsidRPr="004878AF" w14:paraId="0A96758B" w14:textId="77777777" w:rsidTr="00BB0745">
        <w:tc>
          <w:tcPr>
            <w:tcW w:w="2250" w:type="dxa"/>
          </w:tcPr>
          <w:p w14:paraId="6F20EDCC" w14:textId="77777777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878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4FA551" w14:textId="7D317D4E" w:rsidR="004878AF" w:rsidRPr="004878AF" w:rsidRDefault="00A42740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623</w:t>
            </w:r>
            <w:r w:rsidR="004878AF" w:rsidRPr="00487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071</w:t>
            </w:r>
          </w:p>
        </w:tc>
        <w:tc>
          <w:tcPr>
            <w:tcW w:w="252" w:type="dxa"/>
          </w:tcPr>
          <w:p w14:paraId="5385F828" w14:textId="77777777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58DE74E" w14:textId="327AD631" w:rsidR="004878AF" w:rsidRPr="004878AF" w:rsidRDefault="00A42740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4878AF" w:rsidRPr="00487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266</w:t>
            </w:r>
            <w:r w:rsidR="004878AF" w:rsidRPr="00487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270</w:t>
            </w:r>
          </w:p>
        </w:tc>
        <w:tc>
          <w:tcPr>
            <w:tcW w:w="247" w:type="dxa"/>
          </w:tcPr>
          <w:p w14:paraId="3FEF6DD5" w14:textId="77777777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5F555DB1" w14:textId="1CCFF498" w:rsidR="004878AF" w:rsidRPr="004878AF" w:rsidRDefault="00A42740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505</w:t>
            </w:r>
            <w:r w:rsidR="004878AF" w:rsidRPr="00487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545</w:t>
            </w:r>
          </w:p>
        </w:tc>
        <w:tc>
          <w:tcPr>
            <w:tcW w:w="237" w:type="dxa"/>
          </w:tcPr>
          <w:p w14:paraId="68F83CEB" w14:textId="77777777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645F99C" w14:textId="02520516" w:rsidR="004878AF" w:rsidRPr="004878AF" w:rsidRDefault="00A42740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972</w:t>
            </w:r>
            <w:r w:rsidR="004878AF" w:rsidRPr="00487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799</w:t>
            </w:r>
          </w:p>
        </w:tc>
        <w:tc>
          <w:tcPr>
            <w:tcW w:w="270" w:type="dxa"/>
          </w:tcPr>
          <w:p w14:paraId="1585A147" w14:textId="77777777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88DED5" w14:textId="375CE5B4" w:rsidR="004878AF" w:rsidRPr="004878AF" w:rsidRDefault="00A42740" w:rsidP="003D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4878AF" w:rsidRPr="00487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128</w:t>
            </w:r>
            <w:r w:rsidR="004878AF" w:rsidRPr="00487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616</w:t>
            </w:r>
          </w:p>
        </w:tc>
        <w:tc>
          <w:tcPr>
            <w:tcW w:w="262" w:type="dxa"/>
          </w:tcPr>
          <w:p w14:paraId="17D97A82" w14:textId="77777777" w:rsidR="004878AF" w:rsidRPr="004878AF" w:rsidRDefault="004878AF" w:rsidP="00487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0D3D7AA3" w14:textId="76774499" w:rsidR="004878AF" w:rsidRPr="004878AF" w:rsidRDefault="00A42740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4878AF" w:rsidRPr="00487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239</w:t>
            </w:r>
            <w:r w:rsidR="004878AF" w:rsidRPr="00487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069</w:t>
            </w:r>
          </w:p>
        </w:tc>
      </w:tr>
      <w:tr w:rsidR="00D32433" w:rsidRPr="005A0665" w14:paraId="7A8BEE63" w14:textId="77777777" w:rsidTr="00BB0745">
        <w:tc>
          <w:tcPr>
            <w:tcW w:w="2250" w:type="dxa"/>
          </w:tcPr>
          <w:p w14:paraId="4927FD0F" w14:textId="77777777"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E23FEB2" w14:textId="77777777"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65EEA8C3" w14:textId="77777777"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0FCD203A" w14:textId="77777777"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4B5A0D50" w14:textId="77777777"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58BD9166" w14:textId="77777777"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B7FE000" w14:textId="77777777"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73C15A0E" w14:textId="77777777"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A8C73E" w14:textId="77777777"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4F06E9C" w14:textId="77777777"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6D055C0" w14:textId="77777777"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417682FD" w14:textId="77777777"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32433" w:rsidRPr="005A0665" w14:paraId="492B7DD3" w14:textId="77777777" w:rsidTr="00BB0745">
        <w:tc>
          <w:tcPr>
            <w:tcW w:w="2250" w:type="dxa"/>
          </w:tcPr>
          <w:p w14:paraId="65453AEF" w14:textId="77777777"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ประเภทผลิตภัณฑ์หลัก</w:t>
            </w:r>
          </w:p>
        </w:tc>
        <w:tc>
          <w:tcPr>
            <w:tcW w:w="1080" w:type="dxa"/>
          </w:tcPr>
          <w:p w14:paraId="2BF2BD1D" w14:textId="77777777"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1A4DD6A8" w14:textId="77777777"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730ABB2" w14:textId="77777777"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61379C23" w14:textId="77777777"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D6DC7B4" w14:textId="77777777"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679307D3" w14:textId="77777777"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EA015C7" w14:textId="77777777"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702AE4" w14:textId="77777777"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02A3E21" w14:textId="77777777" w:rsidR="00D32433" w:rsidRPr="00BC1219" w:rsidRDefault="00D32433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F9E2E8A" w14:textId="77777777"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26C209A" w14:textId="77777777" w:rsidR="00D32433" w:rsidRPr="00BC1219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47696" w14:paraId="6D5F24B3" w14:textId="77777777" w:rsidTr="00BB0745">
        <w:tc>
          <w:tcPr>
            <w:tcW w:w="2250" w:type="dxa"/>
            <w:shd w:val="clear" w:color="auto" w:fill="auto"/>
          </w:tcPr>
          <w:p w14:paraId="2486E53D" w14:textId="77777777" w:rsidR="00047696" w:rsidRPr="005D0C72" w:rsidRDefault="00047696" w:rsidP="00047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ผ้าสำหรับเครื่องแต่งกาย</w:t>
            </w:r>
          </w:p>
        </w:tc>
        <w:tc>
          <w:tcPr>
            <w:tcW w:w="1080" w:type="dxa"/>
          </w:tcPr>
          <w:p w14:paraId="661529FA" w14:textId="172D8591" w:rsidR="00047696" w:rsidRPr="00047696" w:rsidRDefault="00A42740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618</w:t>
            </w:r>
            <w:r w:rsidR="00047696" w:rsidRPr="000476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619</w:t>
            </w:r>
          </w:p>
        </w:tc>
        <w:tc>
          <w:tcPr>
            <w:tcW w:w="252" w:type="dxa"/>
          </w:tcPr>
          <w:p w14:paraId="54F84D56" w14:textId="77777777" w:rsidR="00047696" w:rsidRPr="00047696" w:rsidRDefault="00047696" w:rsidP="00047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4BBBD33" w14:textId="14653937" w:rsidR="00047696" w:rsidRPr="00047696" w:rsidRDefault="00A42740" w:rsidP="003D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47696" w:rsidRPr="000476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206</w:t>
            </w:r>
            <w:r w:rsidR="00047696" w:rsidRPr="000476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877</w:t>
            </w:r>
          </w:p>
        </w:tc>
        <w:tc>
          <w:tcPr>
            <w:tcW w:w="247" w:type="dxa"/>
          </w:tcPr>
          <w:p w14:paraId="41562904" w14:textId="77777777" w:rsidR="00047696" w:rsidRPr="00047696" w:rsidRDefault="00047696" w:rsidP="00047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1704FFA" w14:textId="3CD805E7" w:rsidR="00047696" w:rsidRPr="00047696" w:rsidRDefault="00047696" w:rsidP="00047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0476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CB8F545" w14:textId="77777777" w:rsidR="00047696" w:rsidRPr="00047696" w:rsidRDefault="00047696" w:rsidP="00047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EA654E6" w14:textId="46674622" w:rsidR="00047696" w:rsidRPr="00047696" w:rsidRDefault="00047696" w:rsidP="00047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0476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13C6B6" w14:textId="77777777" w:rsidR="00047696" w:rsidRPr="00047696" w:rsidRDefault="00047696" w:rsidP="00047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7BAEEB5" w14:textId="1B78311C" w:rsidR="00047696" w:rsidRPr="00047696" w:rsidRDefault="00A42740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618</w:t>
            </w:r>
            <w:r w:rsidR="00047696" w:rsidRPr="000476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619</w:t>
            </w:r>
          </w:p>
        </w:tc>
        <w:tc>
          <w:tcPr>
            <w:tcW w:w="262" w:type="dxa"/>
          </w:tcPr>
          <w:p w14:paraId="5964979A" w14:textId="77777777" w:rsidR="00047696" w:rsidRPr="00047696" w:rsidRDefault="00047696" w:rsidP="00047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318E6E9" w14:textId="51F14D36" w:rsidR="00047696" w:rsidRPr="00507F9B" w:rsidRDefault="00A42740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507F9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47696" w:rsidRPr="00507F9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F9B">
              <w:rPr>
                <w:rFonts w:asciiTheme="majorBidi" w:hAnsiTheme="majorBidi" w:cstheme="majorBidi"/>
                <w:sz w:val="26"/>
                <w:szCs w:val="26"/>
              </w:rPr>
              <w:t>206</w:t>
            </w:r>
            <w:r w:rsidR="00047696" w:rsidRPr="00507F9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F9B">
              <w:rPr>
                <w:rFonts w:asciiTheme="majorBidi" w:hAnsiTheme="majorBidi" w:cstheme="majorBidi"/>
                <w:sz w:val="26"/>
                <w:szCs w:val="26"/>
              </w:rPr>
              <w:t>877</w:t>
            </w:r>
          </w:p>
        </w:tc>
      </w:tr>
      <w:tr w:rsidR="00047696" w:rsidRPr="00DC0D77" w14:paraId="20F14007" w14:textId="77777777" w:rsidTr="00BB0745">
        <w:tc>
          <w:tcPr>
            <w:tcW w:w="2250" w:type="dxa"/>
          </w:tcPr>
          <w:p w14:paraId="760FDFBC" w14:textId="77777777" w:rsidR="00047696" w:rsidRPr="005D0C72" w:rsidRDefault="00047696" w:rsidP="00047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ผ้าสำหรับถุงลม</w:t>
            </w:r>
          </w:p>
        </w:tc>
        <w:tc>
          <w:tcPr>
            <w:tcW w:w="1080" w:type="dxa"/>
          </w:tcPr>
          <w:p w14:paraId="5A07380A" w14:textId="0380404C" w:rsidR="00047696" w:rsidRPr="00047696" w:rsidRDefault="00047696" w:rsidP="00047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0476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61FDC480" w14:textId="77777777" w:rsidR="00047696" w:rsidRPr="00047696" w:rsidRDefault="00047696" w:rsidP="00047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F685FC7" w14:textId="6A2F682B" w:rsidR="00047696" w:rsidRPr="00047696" w:rsidRDefault="00047696" w:rsidP="00047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04769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422F4A1B" w14:textId="77777777" w:rsidR="00047696" w:rsidRPr="00047696" w:rsidRDefault="00047696" w:rsidP="00047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B3ACE78" w14:textId="60079A93" w:rsidR="00047696" w:rsidRPr="00047696" w:rsidRDefault="00A42740" w:rsidP="00047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464</w:t>
            </w:r>
            <w:r w:rsidR="00047696" w:rsidRPr="000476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037</w:t>
            </w:r>
          </w:p>
        </w:tc>
        <w:tc>
          <w:tcPr>
            <w:tcW w:w="237" w:type="dxa"/>
          </w:tcPr>
          <w:p w14:paraId="0A0F9136" w14:textId="77777777" w:rsidR="00047696" w:rsidRPr="00047696" w:rsidRDefault="00047696" w:rsidP="00047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2428043" w14:textId="51E318AB" w:rsidR="00047696" w:rsidRPr="00047696" w:rsidRDefault="00A42740" w:rsidP="00047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905</w:t>
            </w:r>
            <w:r w:rsidR="00047696" w:rsidRPr="000476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618</w:t>
            </w:r>
          </w:p>
        </w:tc>
        <w:tc>
          <w:tcPr>
            <w:tcW w:w="270" w:type="dxa"/>
          </w:tcPr>
          <w:p w14:paraId="1C3F544C" w14:textId="77777777" w:rsidR="00047696" w:rsidRPr="00047696" w:rsidRDefault="00047696" w:rsidP="00047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491A5CD" w14:textId="0FB1A217" w:rsidR="00047696" w:rsidRPr="00047696" w:rsidRDefault="00A42740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464</w:t>
            </w:r>
            <w:r w:rsidR="00047696" w:rsidRPr="000476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037</w:t>
            </w:r>
          </w:p>
        </w:tc>
        <w:tc>
          <w:tcPr>
            <w:tcW w:w="262" w:type="dxa"/>
          </w:tcPr>
          <w:p w14:paraId="22927A2C" w14:textId="77777777" w:rsidR="00047696" w:rsidRPr="00047696" w:rsidRDefault="00047696" w:rsidP="00047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865B583" w14:textId="0DF8D012" w:rsidR="00047696" w:rsidRPr="00507F9B" w:rsidRDefault="00A42740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F9B">
              <w:rPr>
                <w:rFonts w:asciiTheme="majorBidi" w:hAnsiTheme="majorBidi" w:cstheme="majorBidi"/>
                <w:sz w:val="26"/>
                <w:szCs w:val="26"/>
              </w:rPr>
              <w:t>905</w:t>
            </w:r>
            <w:r w:rsidR="00047696" w:rsidRPr="00507F9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F9B">
              <w:rPr>
                <w:rFonts w:asciiTheme="majorBidi" w:hAnsiTheme="majorBidi" w:cstheme="majorBidi"/>
                <w:sz w:val="26"/>
                <w:szCs w:val="26"/>
              </w:rPr>
              <w:t>618</w:t>
            </w:r>
          </w:p>
        </w:tc>
      </w:tr>
      <w:tr w:rsidR="00047696" w:rsidRPr="005A0665" w14:paraId="39D29041" w14:textId="77777777" w:rsidTr="00BB0745">
        <w:tc>
          <w:tcPr>
            <w:tcW w:w="2250" w:type="dxa"/>
          </w:tcPr>
          <w:p w14:paraId="6232136C" w14:textId="77777777" w:rsidR="00047696" w:rsidRPr="005D0C72" w:rsidRDefault="00047696" w:rsidP="00047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200FFE" w14:textId="0B44505D" w:rsidR="00047696" w:rsidRPr="00047696" w:rsidRDefault="00A42740" w:rsidP="00047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47696" w:rsidRPr="000476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452</w:t>
            </w:r>
          </w:p>
        </w:tc>
        <w:tc>
          <w:tcPr>
            <w:tcW w:w="252" w:type="dxa"/>
          </w:tcPr>
          <w:p w14:paraId="0712637C" w14:textId="77777777" w:rsidR="00047696" w:rsidRPr="00047696" w:rsidRDefault="00047696" w:rsidP="00047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77F4836" w14:textId="3F3DB9F0" w:rsidR="00047696" w:rsidRPr="00047696" w:rsidRDefault="00A42740" w:rsidP="00047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="00047696" w:rsidRPr="000476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393</w:t>
            </w:r>
          </w:p>
        </w:tc>
        <w:tc>
          <w:tcPr>
            <w:tcW w:w="247" w:type="dxa"/>
          </w:tcPr>
          <w:p w14:paraId="19023A5A" w14:textId="77777777" w:rsidR="00047696" w:rsidRPr="00047696" w:rsidRDefault="00047696" w:rsidP="00047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05855668" w14:textId="05E13B91" w:rsidR="00047696" w:rsidRPr="00047696" w:rsidRDefault="00A42740" w:rsidP="00047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047696" w:rsidRPr="000476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508</w:t>
            </w:r>
          </w:p>
        </w:tc>
        <w:tc>
          <w:tcPr>
            <w:tcW w:w="237" w:type="dxa"/>
          </w:tcPr>
          <w:p w14:paraId="675080BC" w14:textId="77777777" w:rsidR="00047696" w:rsidRPr="00047696" w:rsidRDefault="00047696" w:rsidP="00047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667ABE7" w14:textId="00E1353A" w:rsidR="00047696" w:rsidRPr="00047696" w:rsidRDefault="00A42740" w:rsidP="00047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="00047696" w:rsidRPr="000476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181</w:t>
            </w:r>
          </w:p>
        </w:tc>
        <w:tc>
          <w:tcPr>
            <w:tcW w:w="270" w:type="dxa"/>
          </w:tcPr>
          <w:p w14:paraId="223A7D35" w14:textId="77777777" w:rsidR="00047696" w:rsidRPr="00047696" w:rsidRDefault="00047696" w:rsidP="00047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E22E40" w14:textId="799EDA70" w:rsidR="00047696" w:rsidRPr="00047696" w:rsidRDefault="00A42740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047696" w:rsidRPr="000476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960</w:t>
            </w:r>
          </w:p>
        </w:tc>
        <w:tc>
          <w:tcPr>
            <w:tcW w:w="262" w:type="dxa"/>
          </w:tcPr>
          <w:p w14:paraId="5815187A" w14:textId="77777777" w:rsidR="00047696" w:rsidRPr="00047696" w:rsidRDefault="00047696" w:rsidP="00047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C58E83F" w14:textId="6654F573" w:rsidR="00047696" w:rsidRPr="00507F9B" w:rsidRDefault="00A42740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F9B">
              <w:rPr>
                <w:rFonts w:asciiTheme="majorBidi" w:hAnsiTheme="majorBidi" w:cstheme="majorBidi"/>
                <w:sz w:val="26"/>
                <w:szCs w:val="26"/>
              </w:rPr>
              <w:t>126</w:t>
            </w:r>
            <w:r w:rsidR="00047696" w:rsidRPr="00507F9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F9B">
              <w:rPr>
                <w:rFonts w:asciiTheme="majorBidi" w:hAnsiTheme="majorBidi" w:cstheme="majorBidi"/>
                <w:sz w:val="26"/>
                <w:szCs w:val="26"/>
              </w:rPr>
              <w:t>574</w:t>
            </w:r>
          </w:p>
        </w:tc>
      </w:tr>
      <w:tr w:rsidR="004878AF" w:rsidRPr="004878AF" w14:paraId="4A504387" w14:textId="77777777" w:rsidTr="00BB0745">
        <w:tc>
          <w:tcPr>
            <w:tcW w:w="2250" w:type="dxa"/>
          </w:tcPr>
          <w:p w14:paraId="10622AD4" w14:textId="77777777" w:rsidR="004878AF" w:rsidRPr="004878AF" w:rsidRDefault="004878AF" w:rsidP="006D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878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11C210" w14:textId="4CB38FCE" w:rsidR="004878AF" w:rsidRPr="004878AF" w:rsidRDefault="00A42740" w:rsidP="006D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623</w:t>
            </w:r>
            <w:r w:rsidR="004878AF" w:rsidRPr="00487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071</w:t>
            </w:r>
          </w:p>
        </w:tc>
        <w:tc>
          <w:tcPr>
            <w:tcW w:w="252" w:type="dxa"/>
          </w:tcPr>
          <w:p w14:paraId="414E9862" w14:textId="77777777" w:rsidR="004878AF" w:rsidRPr="004878AF" w:rsidRDefault="004878AF" w:rsidP="006D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F38C6C2" w14:textId="7425C3A7" w:rsidR="004878AF" w:rsidRPr="004878AF" w:rsidRDefault="00A42740" w:rsidP="006D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4878AF" w:rsidRPr="00487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266</w:t>
            </w:r>
            <w:r w:rsidR="004878AF" w:rsidRPr="00487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270</w:t>
            </w:r>
          </w:p>
        </w:tc>
        <w:tc>
          <w:tcPr>
            <w:tcW w:w="247" w:type="dxa"/>
          </w:tcPr>
          <w:p w14:paraId="402DF48A" w14:textId="77777777" w:rsidR="004878AF" w:rsidRPr="004878AF" w:rsidRDefault="004878AF" w:rsidP="006D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3E0B39E9" w14:textId="4F3673F8" w:rsidR="004878AF" w:rsidRPr="004878AF" w:rsidRDefault="00A42740" w:rsidP="006D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505</w:t>
            </w:r>
            <w:r w:rsidR="004878AF" w:rsidRPr="00487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545</w:t>
            </w:r>
          </w:p>
        </w:tc>
        <w:tc>
          <w:tcPr>
            <w:tcW w:w="237" w:type="dxa"/>
          </w:tcPr>
          <w:p w14:paraId="4FB96913" w14:textId="77777777" w:rsidR="004878AF" w:rsidRPr="004878AF" w:rsidRDefault="004878AF" w:rsidP="006D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700D80B" w14:textId="38C05ECF" w:rsidR="004878AF" w:rsidRPr="004878AF" w:rsidRDefault="00A42740" w:rsidP="006D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972</w:t>
            </w:r>
            <w:r w:rsidR="004878AF" w:rsidRPr="00487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799</w:t>
            </w:r>
          </w:p>
        </w:tc>
        <w:tc>
          <w:tcPr>
            <w:tcW w:w="270" w:type="dxa"/>
          </w:tcPr>
          <w:p w14:paraId="166CE52E" w14:textId="77777777" w:rsidR="004878AF" w:rsidRPr="004878AF" w:rsidRDefault="004878AF" w:rsidP="006D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A0DE9D" w14:textId="20EEC3CC" w:rsidR="004878AF" w:rsidRPr="004878AF" w:rsidRDefault="00A42740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4878AF" w:rsidRPr="00487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128</w:t>
            </w:r>
            <w:r w:rsidR="004878AF" w:rsidRPr="00487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616</w:t>
            </w:r>
          </w:p>
        </w:tc>
        <w:tc>
          <w:tcPr>
            <w:tcW w:w="262" w:type="dxa"/>
          </w:tcPr>
          <w:p w14:paraId="3889231F" w14:textId="77777777" w:rsidR="004878AF" w:rsidRPr="004878AF" w:rsidRDefault="004878AF" w:rsidP="006D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0015404C" w14:textId="5D533C42" w:rsidR="004878AF" w:rsidRPr="004878AF" w:rsidRDefault="00A42740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4878AF" w:rsidRPr="00487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239</w:t>
            </w:r>
            <w:r w:rsidR="004878AF" w:rsidRPr="00487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069</w:t>
            </w:r>
          </w:p>
        </w:tc>
      </w:tr>
      <w:tr w:rsidR="00D32433" w:rsidRPr="005A0665" w14:paraId="69674336" w14:textId="77777777" w:rsidTr="00BB0745">
        <w:tc>
          <w:tcPr>
            <w:tcW w:w="2250" w:type="dxa"/>
          </w:tcPr>
          <w:p w14:paraId="2FEB8213" w14:textId="77777777"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8E9DCB4" w14:textId="77777777"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3EC4E25F" w14:textId="77777777"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222D2F74" w14:textId="77777777"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14:paraId="3A823FEB" w14:textId="77777777"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31DAFEDA" w14:textId="77777777"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96FBAED" w14:textId="77777777"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0E62E5C0" w14:textId="77777777"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14AD74" w14:textId="77777777"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4EDF2E" w14:textId="77777777" w:rsidR="00D32433" w:rsidRPr="005D0C72" w:rsidRDefault="00D32433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2BD4CFB7" w14:textId="77777777"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1E316E75" w14:textId="77777777" w:rsidR="00D32433" w:rsidRPr="005D0C72" w:rsidRDefault="00D32433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65"/>
              </w:tabs>
              <w:spacing w:line="240" w:lineRule="auto"/>
              <w:ind w:left="-111" w:right="-19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32433" w:rsidRPr="005A0665" w14:paraId="535667EF" w14:textId="77777777" w:rsidTr="00BB0745">
        <w:tc>
          <w:tcPr>
            <w:tcW w:w="3330" w:type="dxa"/>
            <w:gridSpan w:val="2"/>
          </w:tcPr>
          <w:p w14:paraId="398A5E1C" w14:textId="77777777"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252" w:type="dxa"/>
          </w:tcPr>
          <w:p w14:paraId="0C493CCE" w14:textId="77777777"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0AE5C23" w14:textId="77777777"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14:paraId="6C11987C" w14:textId="77777777"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A13AAEE" w14:textId="77777777"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F915D3A" w14:textId="77777777"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6B26225" w14:textId="77777777"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6C0ABE" w14:textId="77777777"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FE50B0B" w14:textId="77777777" w:rsidR="00D32433" w:rsidRPr="005D0C72" w:rsidRDefault="00D32433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0E56DAE" w14:textId="77777777"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CAD6707" w14:textId="77777777" w:rsidR="00D32433" w:rsidRPr="005D0C72" w:rsidRDefault="00D32433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65"/>
              </w:tabs>
              <w:spacing w:line="240" w:lineRule="auto"/>
              <w:ind w:left="-111" w:right="-19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00FD9" w:rsidRPr="004D57E8" w14:paraId="264A1B80" w14:textId="77777777" w:rsidTr="00BB0745">
        <w:tc>
          <w:tcPr>
            <w:tcW w:w="2250" w:type="dxa"/>
          </w:tcPr>
          <w:p w14:paraId="34DE2759" w14:textId="77777777" w:rsidR="00500FD9" w:rsidRPr="005D0C72" w:rsidRDefault="00500FD9" w:rsidP="00500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ณ เวลาใดเวลาหนี่ง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984DE9" w14:textId="3D789596" w:rsidR="00500FD9" w:rsidRPr="00500FD9" w:rsidRDefault="00A42740" w:rsidP="00500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623</w:t>
            </w:r>
            <w:r w:rsidR="00500FD9" w:rsidRPr="00500F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071</w:t>
            </w:r>
          </w:p>
        </w:tc>
        <w:tc>
          <w:tcPr>
            <w:tcW w:w="252" w:type="dxa"/>
          </w:tcPr>
          <w:p w14:paraId="72F1AF8B" w14:textId="77777777" w:rsidR="00500FD9" w:rsidRPr="00500FD9" w:rsidRDefault="00500FD9" w:rsidP="00500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CE867C6" w14:textId="2B7C5F63" w:rsidR="00500FD9" w:rsidRPr="00500FD9" w:rsidRDefault="00A42740" w:rsidP="00500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00FD9" w:rsidRPr="00500F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266</w:t>
            </w:r>
            <w:r w:rsidR="00500FD9" w:rsidRPr="00500F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270</w:t>
            </w:r>
          </w:p>
        </w:tc>
        <w:tc>
          <w:tcPr>
            <w:tcW w:w="247" w:type="dxa"/>
          </w:tcPr>
          <w:p w14:paraId="3AE1EF92" w14:textId="77777777" w:rsidR="00500FD9" w:rsidRPr="00500FD9" w:rsidRDefault="00500FD9" w:rsidP="00500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08B08950" w14:textId="0F3259D5" w:rsidR="00500FD9" w:rsidRPr="00500FD9" w:rsidRDefault="00A42740" w:rsidP="00500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505</w:t>
            </w:r>
            <w:r w:rsidR="00500FD9" w:rsidRPr="00500F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545</w:t>
            </w:r>
          </w:p>
        </w:tc>
        <w:tc>
          <w:tcPr>
            <w:tcW w:w="237" w:type="dxa"/>
          </w:tcPr>
          <w:p w14:paraId="77906A4C" w14:textId="77777777" w:rsidR="00500FD9" w:rsidRPr="00500FD9" w:rsidRDefault="00500FD9" w:rsidP="00500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7A4AD433" w14:textId="5323152F" w:rsidR="00500FD9" w:rsidRPr="00500FD9" w:rsidRDefault="00A42740" w:rsidP="00500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972</w:t>
            </w:r>
            <w:r w:rsidR="00500FD9" w:rsidRPr="00500F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799</w:t>
            </w:r>
          </w:p>
        </w:tc>
        <w:tc>
          <w:tcPr>
            <w:tcW w:w="270" w:type="dxa"/>
          </w:tcPr>
          <w:p w14:paraId="23BBACA1" w14:textId="77777777" w:rsidR="00500FD9" w:rsidRPr="00500FD9" w:rsidRDefault="00500FD9" w:rsidP="00500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1DA58F4" w14:textId="09C2FBE7" w:rsidR="00500FD9" w:rsidRPr="00500FD9" w:rsidRDefault="00A42740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00FD9" w:rsidRPr="00500F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128</w:t>
            </w:r>
            <w:r w:rsidR="00500FD9" w:rsidRPr="00500F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616</w:t>
            </w:r>
          </w:p>
        </w:tc>
        <w:tc>
          <w:tcPr>
            <w:tcW w:w="262" w:type="dxa"/>
          </w:tcPr>
          <w:p w14:paraId="609378E2" w14:textId="77777777" w:rsidR="00500FD9" w:rsidRPr="00500FD9" w:rsidRDefault="00500FD9" w:rsidP="00500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149153D7" w14:textId="03691EA6" w:rsidR="00500FD9" w:rsidRPr="00500FD9" w:rsidRDefault="00A42740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00FD9" w:rsidRPr="00500F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239</w:t>
            </w:r>
            <w:r w:rsidR="00500FD9" w:rsidRPr="00500FD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069</w:t>
            </w:r>
          </w:p>
        </w:tc>
      </w:tr>
      <w:tr w:rsidR="004878AF" w:rsidRPr="004878AF" w14:paraId="77E7F0D9" w14:textId="77777777" w:rsidTr="00BB0745">
        <w:tc>
          <w:tcPr>
            <w:tcW w:w="2250" w:type="dxa"/>
          </w:tcPr>
          <w:p w14:paraId="043B7A6C" w14:textId="77777777" w:rsidR="004878AF" w:rsidRPr="004878AF" w:rsidRDefault="004878AF" w:rsidP="006D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878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D44351" w14:textId="1C9177C5" w:rsidR="004878AF" w:rsidRPr="004878AF" w:rsidRDefault="00A42740" w:rsidP="006D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623</w:t>
            </w:r>
            <w:r w:rsidR="004878AF" w:rsidRPr="00487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071</w:t>
            </w:r>
          </w:p>
        </w:tc>
        <w:tc>
          <w:tcPr>
            <w:tcW w:w="252" w:type="dxa"/>
          </w:tcPr>
          <w:p w14:paraId="02278293" w14:textId="77777777" w:rsidR="004878AF" w:rsidRPr="004878AF" w:rsidRDefault="004878AF" w:rsidP="006D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0C8F687" w14:textId="5B11CE7A" w:rsidR="004878AF" w:rsidRPr="004878AF" w:rsidRDefault="00A42740" w:rsidP="006D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4878AF" w:rsidRPr="00487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266</w:t>
            </w:r>
            <w:r w:rsidR="004878AF" w:rsidRPr="00487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270</w:t>
            </w:r>
          </w:p>
        </w:tc>
        <w:tc>
          <w:tcPr>
            <w:tcW w:w="247" w:type="dxa"/>
          </w:tcPr>
          <w:p w14:paraId="78A66A90" w14:textId="77777777" w:rsidR="004878AF" w:rsidRPr="004878AF" w:rsidRDefault="004878AF" w:rsidP="006D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23531F22" w14:textId="01340986" w:rsidR="004878AF" w:rsidRPr="004878AF" w:rsidRDefault="00A42740" w:rsidP="006D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505</w:t>
            </w:r>
            <w:r w:rsidR="004878AF" w:rsidRPr="00487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545</w:t>
            </w:r>
          </w:p>
        </w:tc>
        <w:tc>
          <w:tcPr>
            <w:tcW w:w="237" w:type="dxa"/>
          </w:tcPr>
          <w:p w14:paraId="46DE28E7" w14:textId="77777777" w:rsidR="004878AF" w:rsidRPr="004878AF" w:rsidRDefault="004878AF" w:rsidP="006D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53D3FFAE" w14:textId="001B9471" w:rsidR="004878AF" w:rsidRPr="004878AF" w:rsidRDefault="00A42740" w:rsidP="006D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972</w:t>
            </w:r>
            <w:r w:rsidR="004878AF" w:rsidRPr="00487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799</w:t>
            </w:r>
          </w:p>
        </w:tc>
        <w:tc>
          <w:tcPr>
            <w:tcW w:w="270" w:type="dxa"/>
          </w:tcPr>
          <w:p w14:paraId="0704A748" w14:textId="77777777" w:rsidR="004878AF" w:rsidRPr="004878AF" w:rsidRDefault="004878AF" w:rsidP="006D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922C4D" w14:textId="63511003" w:rsidR="004878AF" w:rsidRPr="004878AF" w:rsidRDefault="00A42740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4878AF" w:rsidRPr="00487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128</w:t>
            </w:r>
            <w:r w:rsidR="004878AF" w:rsidRPr="00487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616</w:t>
            </w:r>
          </w:p>
        </w:tc>
        <w:tc>
          <w:tcPr>
            <w:tcW w:w="262" w:type="dxa"/>
          </w:tcPr>
          <w:p w14:paraId="7ABA7A2F" w14:textId="77777777" w:rsidR="004878AF" w:rsidRPr="004878AF" w:rsidRDefault="004878AF" w:rsidP="006D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5EEE52B6" w14:textId="4891F070" w:rsidR="004878AF" w:rsidRPr="004878AF" w:rsidRDefault="00A42740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4878AF" w:rsidRPr="00487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239</w:t>
            </w:r>
            <w:r w:rsidR="004878AF" w:rsidRPr="004878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069</w:t>
            </w:r>
          </w:p>
        </w:tc>
      </w:tr>
    </w:tbl>
    <w:p w14:paraId="4FB4F072" w14:textId="77777777" w:rsidR="00522DFC" w:rsidRDefault="00522DFC" w:rsidP="006D0408">
      <w:pPr>
        <w:spacing w:line="200" w:lineRule="exact"/>
      </w:pPr>
    </w:p>
    <w:p w14:paraId="08D1791B" w14:textId="6FF86B7D" w:rsidR="00C7183F" w:rsidRPr="00C52C41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สินทรัพย์ตามส่วนงาน</w:t>
      </w:r>
    </w:p>
    <w:p w14:paraId="671FB089" w14:textId="77777777" w:rsidR="00C7183F" w:rsidRPr="00690280" w:rsidRDefault="00C7183F" w:rsidP="006D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ind w:left="547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45C46CA8" w14:textId="77777777" w:rsidR="00C7183F" w:rsidRPr="00C52C41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C52C41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สินทรัพย์ตามส่วนงานของบริษัททั้งหมดอยู่ในประเทศไทย</w:t>
      </w:r>
    </w:p>
    <w:p w14:paraId="1B8950A9" w14:textId="77777777" w:rsidR="00C7183F" w:rsidRPr="00690280" w:rsidRDefault="00C7183F" w:rsidP="006D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DC534F0" w14:textId="24F5685D" w:rsidR="002059AA" w:rsidRPr="0044007D" w:rsidRDefault="00A42740" w:rsidP="0020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42740">
        <w:rPr>
          <w:rFonts w:ascii="Angsana New" w:hAnsi="Angsana New" w:hint="cs"/>
          <w:b/>
          <w:bCs/>
          <w:sz w:val="30"/>
          <w:szCs w:val="30"/>
        </w:rPr>
        <w:t>9</w:t>
      </w:r>
      <w:r w:rsidR="002059AA" w:rsidRPr="0044007D">
        <w:rPr>
          <w:rFonts w:ascii="Angsana New" w:hAnsi="Angsana New"/>
          <w:b/>
          <w:bCs/>
          <w:sz w:val="30"/>
          <w:szCs w:val="30"/>
        </w:rPr>
        <w:tab/>
      </w:r>
      <w:r w:rsidR="008B56D7">
        <w:rPr>
          <w:rFonts w:ascii="Angsana New" w:hAnsi="Angsana New" w:hint="cs"/>
          <w:b/>
          <w:bCs/>
          <w:sz w:val="30"/>
          <w:szCs w:val="30"/>
          <w:cs/>
        </w:rPr>
        <w:t xml:space="preserve">(รายได้) </w:t>
      </w:r>
      <w:r w:rsidR="00AD04D6" w:rsidRPr="0044007D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14:paraId="37310343" w14:textId="77777777" w:rsidR="002059AA" w:rsidRPr="00CE640B" w:rsidRDefault="002059AA" w:rsidP="006D0408">
      <w:pPr>
        <w:pStyle w:val="Caption"/>
        <w:tabs>
          <w:tab w:val="clear" w:pos="227"/>
        </w:tabs>
        <w:spacing w:line="200" w:lineRule="exact"/>
        <w:ind w:left="547" w:right="-29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14A12E64" w14:textId="75A919B7" w:rsidR="005A4926" w:rsidRDefault="002059AA" w:rsidP="00E10D1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4007D">
        <w:rPr>
          <w:rFonts w:ascii="Angsana New" w:hAnsi="Angsana New"/>
          <w:sz w:val="30"/>
          <w:szCs w:val="30"/>
          <w:cs/>
        </w:rPr>
        <w:t>การรับรู้</w:t>
      </w:r>
      <w:r w:rsidR="00CE35B6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="00C82794">
        <w:rPr>
          <w:rFonts w:ascii="Angsana New" w:hAnsi="Angsana New" w:hint="cs"/>
          <w:sz w:val="30"/>
          <w:szCs w:val="30"/>
          <w:cs/>
        </w:rPr>
        <w:t>ค่าใช้จ่าย</w:t>
      </w:r>
      <w:r w:rsidRPr="0044007D">
        <w:rPr>
          <w:rFonts w:ascii="Angsana New" w:hAnsi="Angsana New"/>
          <w:sz w:val="30"/>
          <w:szCs w:val="30"/>
          <w:cs/>
        </w:rPr>
        <w:t>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</w:t>
      </w:r>
      <w:r w:rsidR="009518E9">
        <w:rPr>
          <w:rFonts w:ascii="Angsana New" w:hAnsi="Angsana New" w:hint="cs"/>
          <w:sz w:val="30"/>
          <w:szCs w:val="30"/>
          <w:cs/>
        </w:rPr>
        <w:t>เงินได้</w:t>
      </w:r>
      <w:r w:rsidRPr="0044007D">
        <w:rPr>
          <w:rFonts w:ascii="Angsana New" w:hAnsi="Angsana New"/>
          <w:sz w:val="30"/>
          <w:szCs w:val="30"/>
          <w:cs/>
        </w:rPr>
        <w:t>ของงวดระหว่างกาล อัตราภาษีเงินได้ที</w:t>
      </w:r>
      <w:r w:rsidR="00495C23">
        <w:rPr>
          <w:rFonts w:ascii="Angsana New" w:hAnsi="Angsana New"/>
          <w:sz w:val="30"/>
          <w:szCs w:val="30"/>
          <w:cs/>
        </w:rPr>
        <w:t>่แท้จริงของบริษัท</w:t>
      </w:r>
      <w:r w:rsidR="00495C23">
        <w:rPr>
          <w:rFonts w:ascii="Angsana New" w:hAnsi="Angsana New" w:hint="cs"/>
          <w:sz w:val="30"/>
          <w:szCs w:val="30"/>
          <w:cs/>
        </w:rPr>
        <w:t>สำหรับงวด</w:t>
      </w:r>
      <w:r w:rsidR="00BE1411">
        <w:rPr>
          <w:rFonts w:ascii="Angsana New" w:hAnsi="Angsana New" w:hint="cs"/>
          <w:sz w:val="30"/>
          <w:szCs w:val="30"/>
          <w:cs/>
        </w:rPr>
        <w:t>สาม</w:t>
      </w:r>
      <w:r w:rsidR="00DF5D53">
        <w:rPr>
          <w:rFonts w:ascii="Angsana New" w:hAnsi="Angsana New" w:hint="cs"/>
          <w:sz w:val="30"/>
          <w:szCs w:val="30"/>
          <w:cs/>
        </w:rPr>
        <w:t>เ</w:t>
      </w:r>
      <w:r w:rsidRPr="0044007D">
        <w:rPr>
          <w:rFonts w:ascii="Angsana New" w:hAnsi="Angsana New"/>
          <w:sz w:val="30"/>
          <w:szCs w:val="30"/>
          <w:cs/>
        </w:rPr>
        <w:t xml:space="preserve">ดือนสิ้นสุดวันที่ </w:t>
      </w:r>
      <w:r w:rsidR="00A42740" w:rsidRPr="00A42740">
        <w:rPr>
          <w:rFonts w:ascii="Angsana New" w:hAnsi="Angsana New" w:hint="cs"/>
          <w:sz w:val="30"/>
          <w:szCs w:val="30"/>
        </w:rPr>
        <w:t>30</w:t>
      </w:r>
      <w:r w:rsidR="00BE1411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  <w:r w:rsidR="005E24BA" w:rsidRPr="005E24BA">
        <w:rPr>
          <w:rFonts w:ascii="Angsana New" w:hAnsi="Angsana New" w:hint="cs"/>
          <w:sz w:val="30"/>
          <w:szCs w:val="30"/>
          <w:cs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 xml:space="preserve">และ </w:t>
      </w:r>
      <w:r w:rsidR="00A42740" w:rsidRPr="00A42740">
        <w:rPr>
          <w:rFonts w:ascii="Angsana New" w:hAnsi="Angsana New"/>
          <w:sz w:val="30"/>
          <w:szCs w:val="30"/>
        </w:rPr>
        <w:t>256</w:t>
      </w:r>
      <w:r w:rsidR="00A42740" w:rsidRPr="00A42740">
        <w:rPr>
          <w:rFonts w:ascii="Angsana New" w:hAnsi="Angsana New" w:hint="cs"/>
          <w:sz w:val="30"/>
          <w:szCs w:val="30"/>
        </w:rPr>
        <w:t>2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>ในงบการเงิน</w:t>
      </w:r>
      <w:r w:rsidR="00CE640B">
        <w:rPr>
          <w:rFonts w:ascii="Angsana New" w:hAnsi="Angsana New"/>
          <w:sz w:val="30"/>
          <w:szCs w:val="30"/>
          <w:cs/>
        </w:rPr>
        <w:br/>
      </w:r>
      <w:r w:rsidRPr="0044007D">
        <w:rPr>
          <w:rFonts w:ascii="Angsana New" w:hAnsi="Angsana New"/>
          <w:sz w:val="30"/>
          <w:szCs w:val="30"/>
          <w:cs/>
        </w:rPr>
        <w:t xml:space="preserve">ที่แสดงเงินลงทุนตามวิธีส่วนได้เสียคือร้อยละ </w:t>
      </w:r>
      <w:r w:rsidR="00A42740" w:rsidRPr="00A42740">
        <w:rPr>
          <w:rFonts w:ascii="Angsana New" w:hAnsi="Angsana New" w:hint="cs"/>
          <w:sz w:val="30"/>
          <w:szCs w:val="30"/>
        </w:rPr>
        <w:t>20</w:t>
      </w:r>
      <w:r w:rsidR="00194F3B">
        <w:rPr>
          <w:rFonts w:ascii="Angsana New" w:hAnsi="Angsana New" w:hint="cs"/>
          <w:sz w:val="30"/>
          <w:szCs w:val="30"/>
          <w:cs/>
        </w:rPr>
        <w:t>.</w:t>
      </w:r>
      <w:r w:rsidR="00A42740" w:rsidRPr="00A42740">
        <w:rPr>
          <w:rFonts w:ascii="Angsana New" w:hAnsi="Angsana New" w:hint="cs"/>
          <w:sz w:val="30"/>
          <w:szCs w:val="30"/>
        </w:rPr>
        <w:t>84</w:t>
      </w:r>
      <w:r w:rsidR="00194F3B">
        <w:rPr>
          <w:rFonts w:ascii="Angsana New" w:hAnsi="Angsana New" w:hint="cs"/>
          <w:sz w:val="30"/>
          <w:szCs w:val="30"/>
          <w:cs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>และร้อย</w:t>
      </w:r>
      <w:r w:rsidRPr="00741821">
        <w:rPr>
          <w:rFonts w:ascii="Angsana New" w:hAnsi="Angsana New"/>
          <w:sz w:val="30"/>
          <w:szCs w:val="30"/>
          <w:cs/>
        </w:rPr>
        <w:t xml:space="preserve">ละ </w:t>
      </w:r>
      <w:r w:rsidR="00A42740" w:rsidRPr="00A42740">
        <w:rPr>
          <w:rFonts w:ascii="Angsana New" w:hAnsi="Angsana New" w:hint="cs"/>
          <w:sz w:val="30"/>
          <w:szCs w:val="30"/>
        </w:rPr>
        <w:t>7</w:t>
      </w:r>
      <w:r w:rsidR="00BE1411">
        <w:rPr>
          <w:rFonts w:ascii="Angsana New" w:hAnsi="Angsana New" w:hint="cs"/>
          <w:sz w:val="30"/>
          <w:szCs w:val="30"/>
          <w:cs/>
        </w:rPr>
        <w:t>.</w:t>
      </w:r>
      <w:r w:rsidR="00A42740" w:rsidRPr="00A42740">
        <w:rPr>
          <w:rFonts w:ascii="Angsana New" w:hAnsi="Angsana New" w:hint="cs"/>
          <w:sz w:val="30"/>
          <w:szCs w:val="30"/>
        </w:rPr>
        <w:t>08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 xml:space="preserve">ตามลำดับ </w:t>
      </w:r>
      <w:r w:rsidRPr="0044007D">
        <w:rPr>
          <w:rFonts w:ascii="Angsana New" w:hAnsi="Angsana New"/>
          <w:i/>
          <w:iCs/>
          <w:sz w:val="30"/>
          <w:szCs w:val="30"/>
          <w:cs/>
        </w:rPr>
        <w:t>(ง</w:t>
      </w:r>
      <w:r w:rsidR="008167CA">
        <w:rPr>
          <w:rFonts w:ascii="Angsana New" w:hAnsi="Angsana New"/>
          <w:i/>
          <w:iCs/>
          <w:sz w:val="30"/>
          <w:szCs w:val="30"/>
          <w:cs/>
        </w:rPr>
        <w:t>บการเงินเฉพาะกิจการสำหรับ</w:t>
      </w:r>
      <w:r w:rsidR="00E10D1D">
        <w:rPr>
          <w:rFonts w:ascii="Angsana New" w:hAnsi="Angsana New"/>
          <w:i/>
          <w:iCs/>
          <w:sz w:val="30"/>
          <w:szCs w:val="30"/>
          <w:cs/>
        </w:rPr>
        <w:br/>
      </w:r>
      <w:r w:rsidR="00BE1411">
        <w:rPr>
          <w:rFonts w:ascii="Angsana New" w:hAnsi="Angsana New" w:hint="cs"/>
          <w:i/>
          <w:iCs/>
          <w:sz w:val="30"/>
          <w:szCs w:val="30"/>
          <w:cs/>
        </w:rPr>
        <w:t xml:space="preserve">งวดสามเดือนสิ้นสุดวันที่ </w:t>
      </w:r>
      <w:r w:rsidR="00A42740" w:rsidRPr="00A42740">
        <w:rPr>
          <w:rFonts w:ascii="Angsana New" w:hAnsi="Angsana New" w:hint="cs"/>
          <w:i/>
          <w:iCs/>
          <w:sz w:val="30"/>
          <w:szCs w:val="30"/>
        </w:rPr>
        <w:t>30</w:t>
      </w:r>
      <w:r w:rsidR="00BE1411">
        <w:rPr>
          <w:rFonts w:ascii="Angsana New" w:hAnsi="Angsana New" w:hint="cs"/>
          <w:i/>
          <w:iCs/>
          <w:sz w:val="30"/>
          <w:szCs w:val="30"/>
          <w:cs/>
        </w:rPr>
        <w:t xml:space="preserve"> มิถุนายน </w:t>
      </w:r>
      <w:r w:rsidR="00A42740" w:rsidRPr="00A42740">
        <w:rPr>
          <w:rFonts w:ascii="Angsana New" w:hAnsi="Angsana New" w:hint="cs"/>
          <w:i/>
          <w:iCs/>
          <w:sz w:val="30"/>
          <w:szCs w:val="30"/>
        </w:rPr>
        <w:t>2563</w:t>
      </w:r>
      <w:r w:rsidRPr="0044007D">
        <w:rPr>
          <w:rFonts w:ascii="Angsana New" w:hAnsi="Angsana New"/>
          <w:i/>
          <w:iCs/>
          <w:sz w:val="30"/>
          <w:szCs w:val="30"/>
        </w:rPr>
        <w:t xml:space="preserve">: </w:t>
      </w:r>
      <w:r w:rsidRPr="0044007D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="00EE158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i/>
          <w:iCs/>
          <w:sz w:val="30"/>
          <w:szCs w:val="30"/>
        </w:rPr>
        <w:t>20</w:t>
      </w:r>
      <w:r w:rsidR="00194F3B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A42740" w:rsidRPr="00A42740">
        <w:rPr>
          <w:rFonts w:ascii="Angsana New" w:hAnsi="Angsana New" w:hint="cs"/>
          <w:i/>
          <w:iCs/>
          <w:sz w:val="30"/>
          <w:szCs w:val="30"/>
        </w:rPr>
        <w:t>15</w:t>
      </w:r>
      <w:r w:rsidRPr="0044007D">
        <w:rPr>
          <w:rFonts w:ascii="Angsana New" w:hAnsi="Angsana New"/>
          <w:i/>
          <w:iCs/>
          <w:sz w:val="30"/>
          <w:szCs w:val="30"/>
          <w:cs/>
        </w:rPr>
        <w:t>)</w:t>
      </w:r>
      <w:r w:rsidRPr="0044007D">
        <w:rPr>
          <w:rFonts w:ascii="Angsana New" w:hAnsi="Angsana New"/>
          <w:sz w:val="30"/>
          <w:szCs w:val="30"/>
          <w:cs/>
        </w:rPr>
        <w:t xml:space="preserve"> การเปลี่ยนแปลงในอัตราภาษีเงินได้ที่แท้จริงมีสาเหตุหลักจากผลแตกต่างของรายได้ทางบัญชีและทางภาษี ซึ่งบริษัทมี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  <w:r w:rsidR="00796FF5" w:rsidRPr="0044007D">
        <w:rPr>
          <w:rFonts w:ascii="Angsana New" w:hAnsi="Angsana New"/>
          <w:sz w:val="30"/>
          <w:szCs w:val="30"/>
        </w:rPr>
        <w:t xml:space="preserve"> </w:t>
      </w:r>
      <w:r w:rsidR="00796FF5" w:rsidRPr="0044007D">
        <w:rPr>
          <w:rFonts w:ascii="Angsana New" w:hAnsi="Angsana New" w:hint="cs"/>
          <w:sz w:val="30"/>
          <w:szCs w:val="30"/>
          <w:cs/>
        </w:rPr>
        <w:t>โดยเฉพาะอย่างยิ่งในเรื่องเกี่ยวกับ</w:t>
      </w:r>
      <w:r w:rsidR="00CE35B6">
        <w:rPr>
          <w:rFonts w:ascii="Angsana New" w:hAnsi="Angsana New" w:hint="cs"/>
          <w:sz w:val="30"/>
          <w:szCs w:val="30"/>
          <w:cs/>
        </w:rPr>
        <w:t>ค่าเสื่อมราคาและยอดขาดทุนสะสม</w:t>
      </w:r>
      <w:r w:rsidR="00507F9B">
        <w:rPr>
          <w:rFonts w:ascii="Angsana New" w:hAnsi="Angsana New" w:hint="cs"/>
          <w:sz w:val="30"/>
          <w:szCs w:val="30"/>
          <w:cs/>
        </w:rPr>
        <w:t>ยกไป</w:t>
      </w:r>
    </w:p>
    <w:p w14:paraId="66641701" w14:textId="47D27DA8" w:rsidR="00DF698D" w:rsidRPr="007146C6" w:rsidRDefault="00A42740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42740"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417F83" w:rsidRPr="00F04529">
        <w:rPr>
          <w:rFonts w:ascii="Angsana New" w:hAnsi="Angsana New"/>
          <w:b/>
          <w:bCs/>
          <w:sz w:val="30"/>
          <w:szCs w:val="30"/>
          <w:cs/>
        </w:rPr>
        <w:tab/>
      </w:r>
      <w:r w:rsidR="00DF698D" w:rsidRPr="007146C6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28D35F53" w14:textId="77777777" w:rsidR="00DF698D" w:rsidRPr="00CE640B" w:rsidRDefault="00DF698D" w:rsidP="006D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FFCC473" w14:textId="77777777" w:rsidR="00DF698D" w:rsidRPr="007146C6" w:rsidRDefault="00DF698D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146C6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F094CB1" w14:textId="77777777" w:rsidR="00DF698D" w:rsidRPr="00CE640B" w:rsidRDefault="00DF698D" w:rsidP="006D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B4D9DF" w14:textId="61E9298C" w:rsidR="00527BEF" w:rsidRPr="007146C6" w:rsidRDefault="009054A5" w:rsidP="00DF698D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7146C6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04909F91" w14:textId="43F09351" w:rsidR="00CE640B" w:rsidRDefault="00CE640B" w:rsidP="006D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en-GB"/>
        </w:rPr>
      </w:pPr>
    </w:p>
    <w:tbl>
      <w:tblPr>
        <w:tblW w:w="10622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990"/>
        <w:gridCol w:w="180"/>
        <w:gridCol w:w="990"/>
        <w:gridCol w:w="180"/>
        <w:gridCol w:w="810"/>
        <w:gridCol w:w="180"/>
        <w:gridCol w:w="810"/>
        <w:gridCol w:w="180"/>
        <w:gridCol w:w="900"/>
        <w:gridCol w:w="184"/>
        <w:gridCol w:w="896"/>
        <w:gridCol w:w="180"/>
        <w:gridCol w:w="900"/>
        <w:gridCol w:w="180"/>
        <w:gridCol w:w="902"/>
      </w:tblGrid>
      <w:tr w:rsidR="00DF698D" w:rsidRPr="00F0616C" w14:paraId="7AC9DB70" w14:textId="77777777" w:rsidTr="003D45E8">
        <w:trPr>
          <w:cantSplit/>
          <w:trHeight w:val="326"/>
        </w:trPr>
        <w:tc>
          <w:tcPr>
            <w:tcW w:w="2160" w:type="dxa"/>
            <w:shd w:val="clear" w:color="auto" w:fill="auto"/>
            <w:vAlign w:val="bottom"/>
          </w:tcPr>
          <w:p w14:paraId="1F51F400" w14:textId="77777777" w:rsidR="00DF698D" w:rsidRPr="00F0616C" w:rsidRDefault="00DF698D" w:rsidP="00F0616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62" w:type="dxa"/>
            <w:gridSpan w:val="15"/>
            <w:vAlign w:val="bottom"/>
          </w:tcPr>
          <w:p w14:paraId="260A78D2" w14:textId="7E51C935" w:rsidR="00DF698D" w:rsidRPr="00F0616C" w:rsidRDefault="00DF698D" w:rsidP="00F0616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="00AC60C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B258FD" w:rsidRPr="00F0616C" w14:paraId="784C25CD" w14:textId="77777777" w:rsidTr="003D45E8">
        <w:trPr>
          <w:cantSplit/>
          <w:trHeight w:val="200"/>
        </w:trPr>
        <w:tc>
          <w:tcPr>
            <w:tcW w:w="2160" w:type="dxa"/>
            <w:shd w:val="clear" w:color="auto" w:fill="auto"/>
            <w:vAlign w:val="bottom"/>
          </w:tcPr>
          <w:p w14:paraId="2CF45F02" w14:textId="77777777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0" w:type="dxa"/>
            <w:gridSpan w:val="7"/>
            <w:tcBorders>
              <w:bottom w:val="single" w:sz="4" w:space="0" w:color="auto"/>
            </w:tcBorders>
            <w:vAlign w:val="bottom"/>
          </w:tcPr>
          <w:p w14:paraId="7EF29494" w14:textId="7F1405AC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5267AA19" w14:textId="6A52A0E0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5585F" w14:textId="77777777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0616C" w:rsidRPr="00F0616C" w14:paraId="4BFA6D23" w14:textId="77777777" w:rsidTr="003D45E8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1C531BE4" w14:textId="253F2B1F" w:rsidR="00F0616C" w:rsidRPr="00F0616C" w:rsidRDefault="00F0616C" w:rsidP="00F0616C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936A61" w14:textId="376FC3EB" w:rsidR="00F0616C" w:rsidRPr="00F0616C" w:rsidRDefault="00F0616C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C7237C3" w14:textId="0FFB1CFA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D4CCE3" w14:textId="7D623634" w:rsidR="00F0616C" w:rsidRPr="00F0616C" w:rsidRDefault="00F0616C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CDF4E73" w14:textId="34B29A43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8BD7CA7" w14:textId="39484D84" w:rsidR="00F0616C" w:rsidRPr="00DB2C51" w:rsidRDefault="00F0616C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ราคาทุนตัดจำหน่าย</w:t>
            </w:r>
            <w:r w:rsidR="00DB2C51"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="00DB2C51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- </w:t>
            </w:r>
            <w:r w:rsidR="00DB2C5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1AD04E7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C762A77" w14:textId="7D1C78BD" w:rsidR="00F0616C" w:rsidRPr="00F0616C" w:rsidRDefault="00F0616C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2F5EC2B2" w14:textId="3B3ADE7D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FF88F" w14:textId="2A08145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="00A42740"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F743F" w14:textId="77777777" w:rsidR="00F0616C" w:rsidRPr="00F0616C" w:rsidRDefault="00F0616C" w:rsidP="00F0616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B56BF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BD0A0" w14:textId="77777777" w:rsidR="00F0616C" w:rsidRPr="00F0616C" w:rsidRDefault="00F0616C" w:rsidP="00F0616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F71E6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1745A" w14:textId="77777777" w:rsidR="00F0616C" w:rsidRPr="00F0616C" w:rsidRDefault="00F0616C" w:rsidP="00F0616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95478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F698D" w:rsidRPr="00F0616C" w14:paraId="35D31819" w14:textId="77777777" w:rsidTr="003D45E8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6139C6FB" w14:textId="77777777" w:rsidR="00DF698D" w:rsidRPr="00F0616C" w:rsidRDefault="00DF698D" w:rsidP="00F0616C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62" w:type="dxa"/>
            <w:gridSpan w:val="15"/>
            <w:vAlign w:val="bottom"/>
          </w:tcPr>
          <w:p w14:paraId="00938146" w14:textId="77777777" w:rsidR="00DF698D" w:rsidRPr="00F0616C" w:rsidRDefault="00DF698D" w:rsidP="00F0616C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F0616C" w:rsidRPr="00F0616C" w14:paraId="5041C15D" w14:textId="77777777" w:rsidTr="003D45E8">
        <w:trPr>
          <w:cantSplit/>
        </w:trPr>
        <w:tc>
          <w:tcPr>
            <w:tcW w:w="2160" w:type="dxa"/>
            <w:shd w:val="clear" w:color="auto" w:fill="auto"/>
          </w:tcPr>
          <w:p w14:paraId="7E503D5D" w14:textId="23FCB5ED" w:rsidR="00F0616C" w:rsidRPr="00144550" w:rsidRDefault="00A42740" w:rsidP="00877F26">
            <w:pPr>
              <w:ind w:left="1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b/>
                <w:bCs/>
                <w:sz w:val="26"/>
                <w:szCs w:val="26"/>
              </w:rPr>
              <w:t>30</w:t>
            </w:r>
            <w:r w:rsidR="00144550" w:rsidRPr="0014455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มิถุนายน </w:t>
            </w:r>
            <w:r w:rsidRPr="00A42740">
              <w:rPr>
                <w:rFonts w:ascii="Angsana New" w:hAnsi="Angsan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00813C99" w14:textId="3C5044E8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D050E11" w14:textId="3A91A55A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29CEA7E7" w14:textId="2A9C6615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3546DC5" w14:textId="211E7DD9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</w:tcPr>
          <w:p w14:paraId="65CF61D4" w14:textId="2A7205C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6869F206" w14:textId="2537B960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</w:tcPr>
          <w:p w14:paraId="5EA42912" w14:textId="08FCE1AA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3943E8DB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AC8744D" w14:textId="022AA68C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572282DE" w14:textId="77777777" w:rsidR="00F0616C" w:rsidRPr="00F0616C" w:rsidRDefault="00F0616C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</w:tcPr>
          <w:p w14:paraId="620350C5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343E7267" w14:textId="77777777" w:rsidR="00F0616C" w:rsidRPr="00F0616C" w:rsidRDefault="00F0616C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AB7B547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4B25928" w14:textId="77777777" w:rsidR="00F0616C" w:rsidRPr="00F0616C" w:rsidRDefault="00F0616C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</w:tcPr>
          <w:p w14:paraId="591330BE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F0616C" w:rsidRPr="00F0616C" w14:paraId="1846D239" w14:textId="77777777" w:rsidTr="003D45E8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DE36DDC" w14:textId="1FAC5216" w:rsidR="00F0616C" w:rsidRPr="00F0616C" w:rsidRDefault="00F0616C" w:rsidP="00F0616C">
            <w:pPr>
              <w:ind w:left="11" w:firstLine="1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0616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55347867" w14:textId="654D8978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0790737" w14:textId="78FE7752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034DED49" w14:textId="55F9853B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B881B0E" w14:textId="780C19FD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04E23FBE" w14:textId="09040D8A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E4AC69D" w14:textId="5FE8E691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5C906D8C" w14:textId="4376C405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027B5D3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C77C9C" w14:textId="7D48E28A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F0443F7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1B025AA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A19072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2F4D45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B4111B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E0105C2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F0616C" w:rsidRPr="00F0616C" w14:paraId="60590C66" w14:textId="77777777" w:rsidTr="003D45E8">
        <w:trPr>
          <w:cantSplit/>
          <w:trHeight w:val="227"/>
        </w:trPr>
        <w:tc>
          <w:tcPr>
            <w:tcW w:w="2160" w:type="dxa"/>
            <w:shd w:val="clear" w:color="auto" w:fill="auto"/>
            <w:vAlign w:val="bottom"/>
          </w:tcPr>
          <w:p w14:paraId="6FFB9A03" w14:textId="03E67FF1" w:rsidR="00F0616C" w:rsidRPr="00F0616C" w:rsidRDefault="00B95942" w:rsidP="00B95942">
            <w:pPr>
              <w:ind w:left="105" w:hanging="105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554A8CA0" w14:textId="3A657390" w:rsidR="00F0616C" w:rsidRPr="00F0616C" w:rsidRDefault="00F0616C" w:rsidP="00F0616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E6509E" w14:textId="58FBF749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599B189" w14:textId="528E5BD2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6118B4" w14:textId="5F94AC0F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29E6BDF" w14:textId="4DEB2F9C" w:rsidR="00F0616C" w:rsidRPr="00F0616C" w:rsidRDefault="00F0616C" w:rsidP="00F0616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E22C0F" w14:textId="76B4012F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1649EC2" w14:textId="151E7E9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4322B7B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2B2CC8" w14:textId="7C098ACB" w:rsidR="00F0616C" w:rsidRPr="00F0616C" w:rsidRDefault="00F0616C" w:rsidP="00F0616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F619FE3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F3FCBC1" w14:textId="3D3381DB" w:rsidR="00F0616C" w:rsidRPr="00F0616C" w:rsidRDefault="00F0616C" w:rsidP="00F0616C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7865C9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E58C1D" w14:textId="63A7F373" w:rsidR="00F0616C" w:rsidRPr="00F0616C" w:rsidRDefault="00F0616C" w:rsidP="00F0616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3D01F0" w14:textId="015E37D9" w:rsidR="00F0616C" w:rsidRPr="00F0616C" w:rsidRDefault="00F0616C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A802004" w14:textId="34EF8401" w:rsidR="00F0616C" w:rsidRPr="00F0616C" w:rsidRDefault="00F0616C" w:rsidP="00F0616C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25A98" w:rsidRPr="00F0616C" w14:paraId="3618A1AE" w14:textId="77777777" w:rsidTr="003D45E8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18A23C75" w14:textId="42DA198F" w:rsidR="00425A98" w:rsidRPr="00B95942" w:rsidRDefault="00425A98" w:rsidP="00425A98">
            <w:pPr>
              <w:ind w:left="105" w:hanging="10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</w:t>
            </w:r>
            <w:r w:rsidR="00507F9B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="00872832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  <w:vAlign w:val="bottom"/>
          </w:tcPr>
          <w:p w14:paraId="22F607E8" w14:textId="6E775060" w:rsidR="00425A98" w:rsidRPr="00F0616C" w:rsidRDefault="003134A1" w:rsidP="00507F9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134A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15</w:t>
            </w:r>
            <w:r w:rsidR="00507F9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3134A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390</w:t>
            </w:r>
          </w:p>
        </w:tc>
        <w:tc>
          <w:tcPr>
            <w:tcW w:w="180" w:type="dxa"/>
            <w:vAlign w:val="bottom"/>
          </w:tcPr>
          <w:p w14:paraId="539A19FC" w14:textId="77777777" w:rsidR="00425A98" w:rsidRPr="00F0616C" w:rsidRDefault="00425A98" w:rsidP="00425A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9E3B60E" w14:textId="4413C984" w:rsidR="00425A98" w:rsidRDefault="003134A1" w:rsidP="00425A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134A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44</w:t>
            </w:r>
            <w:r w:rsidR="00507F9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3134A1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424</w:t>
            </w:r>
          </w:p>
        </w:tc>
        <w:tc>
          <w:tcPr>
            <w:tcW w:w="180" w:type="dxa"/>
            <w:vAlign w:val="bottom"/>
          </w:tcPr>
          <w:p w14:paraId="0FCC2B4E" w14:textId="77777777" w:rsidR="00425A98" w:rsidRPr="00F0616C" w:rsidRDefault="00425A98" w:rsidP="00425A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6A5F840" w14:textId="09EDA74E" w:rsidR="00425A98" w:rsidRPr="00F0616C" w:rsidRDefault="00425A98" w:rsidP="00425A9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F061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8316978" w14:textId="77777777" w:rsidR="00425A98" w:rsidRPr="00F0616C" w:rsidRDefault="00425A98" w:rsidP="00425A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AA7FF9B" w14:textId="7D38169A" w:rsidR="00425A98" w:rsidRDefault="00425A98" w:rsidP="00425A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59,814</w:t>
            </w:r>
          </w:p>
        </w:tc>
        <w:tc>
          <w:tcPr>
            <w:tcW w:w="180" w:type="dxa"/>
            <w:vAlign w:val="bottom"/>
          </w:tcPr>
          <w:p w14:paraId="0A059D14" w14:textId="77777777" w:rsidR="00425A98" w:rsidRPr="00F0616C" w:rsidRDefault="00425A98" w:rsidP="00425A9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67AB7C" w14:textId="6BC805C8" w:rsidR="00425A98" w:rsidRDefault="00425A98" w:rsidP="00425A9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59,81</w:t>
            </w:r>
            <w:r w:rsidRPr="00F0616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82A75C2" w14:textId="77777777" w:rsidR="00425A98" w:rsidRPr="00F0616C" w:rsidRDefault="00425A98" w:rsidP="00425A98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FF478C8" w14:textId="7392C2F6" w:rsidR="00425A98" w:rsidRPr="00F0616C" w:rsidRDefault="00425A98" w:rsidP="00425A98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F061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CA5A50" w14:textId="77777777" w:rsidR="00425A98" w:rsidRPr="00F0616C" w:rsidRDefault="00425A98" w:rsidP="00425A98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F777BF" w14:textId="604E5A91" w:rsidR="00425A98" w:rsidRPr="00F0616C" w:rsidRDefault="00425A98" w:rsidP="00425A9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F061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B99534" w14:textId="77777777" w:rsidR="00425A98" w:rsidRPr="00F0616C" w:rsidRDefault="00425A98" w:rsidP="00425A98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F9DDC49" w14:textId="38F5489D" w:rsidR="00425A98" w:rsidRDefault="00425A98" w:rsidP="00425A98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59,81</w:t>
            </w:r>
            <w:r w:rsidRPr="00F0616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B95942" w:rsidRPr="00F0616C" w14:paraId="6A24748F" w14:textId="77777777" w:rsidTr="003D45E8">
        <w:trPr>
          <w:cantSplit/>
          <w:trHeight w:val="452"/>
        </w:trPr>
        <w:tc>
          <w:tcPr>
            <w:tcW w:w="2160" w:type="dxa"/>
            <w:shd w:val="clear" w:color="auto" w:fill="auto"/>
            <w:vAlign w:val="bottom"/>
          </w:tcPr>
          <w:p w14:paraId="0B82ECD6" w14:textId="4413651B" w:rsidR="00B95942" w:rsidRPr="00B95942" w:rsidRDefault="00425A98" w:rsidP="00425A98">
            <w:pPr>
              <w:ind w:left="105" w:hanging="9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 w:rsidR="00872832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  <w:vAlign w:val="bottom"/>
          </w:tcPr>
          <w:p w14:paraId="38C47F58" w14:textId="6C9EEFC4" w:rsidR="00B95942" w:rsidRPr="00425A98" w:rsidRDefault="00425A98" w:rsidP="00F0616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5A9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56363F" w14:textId="77777777" w:rsidR="00B95942" w:rsidRPr="00425A98" w:rsidRDefault="00B95942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6C0294" w14:textId="3E2D8386" w:rsidR="00B95942" w:rsidRPr="00425A98" w:rsidRDefault="00425A98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25A98">
              <w:rPr>
                <w:rFonts w:asciiTheme="majorBidi" w:hAnsiTheme="majorBidi" w:cstheme="majorBidi"/>
                <w:sz w:val="26"/>
                <w:szCs w:val="26"/>
              </w:rPr>
              <w:t>60,057</w:t>
            </w:r>
          </w:p>
        </w:tc>
        <w:tc>
          <w:tcPr>
            <w:tcW w:w="180" w:type="dxa"/>
            <w:vAlign w:val="bottom"/>
          </w:tcPr>
          <w:p w14:paraId="45ABACA0" w14:textId="77777777" w:rsidR="00B95942" w:rsidRPr="00425A98" w:rsidRDefault="00B95942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60A4D31" w14:textId="4D4A36ED" w:rsidR="00B95942" w:rsidRPr="00425A98" w:rsidRDefault="00425A98" w:rsidP="00F0616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A9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402D30" w14:textId="77777777" w:rsidR="00B95942" w:rsidRPr="00425A98" w:rsidRDefault="00B95942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D1262DB" w14:textId="35A940B9" w:rsidR="00B95942" w:rsidRPr="00425A98" w:rsidRDefault="00425A98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5A98">
              <w:rPr>
                <w:rFonts w:asciiTheme="majorBidi" w:hAnsiTheme="majorBidi" w:cstheme="majorBidi"/>
                <w:sz w:val="26"/>
                <w:szCs w:val="26"/>
              </w:rPr>
              <w:t>60,057</w:t>
            </w:r>
          </w:p>
        </w:tc>
        <w:tc>
          <w:tcPr>
            <w:tcW w:w="180" w:type="dxa"/>
            <w:vAlign w:val="bottom"/>
          </w:tcPr>
          <w:p w14:paraId="65672BEC" w14:textId="77777777" w:rsidR="00B95942" w:rsidRPr="00425A98" w:rsidRDefault="00B95942" w:rsidP="00F0616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0CD7B3" w14:textId="28611F60" w:rsidR="00B95942" w:rsidRPr="00425A98" w:rsidRDefault="00425A98" w:rsidP="00425A9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1BBB523" w14:textId="77777777" w:rsidR="00B95942" w:rsidRPr="00425A98" w:rsidRDefault="00B95942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920C1A8" w14:textId="58888DC7" w:rsidR="00B95942" w:rsidRPr="00425A98" w:rsidRDefault="00425A98" w:rsidP="00F0616C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B1F785" w14:textId="77777777" w:rsidR="00B95942" w:rsidRPr="00425A98" w:rsidRDefault="00B95942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71573E" w14:textId="3924CABB" w:rsidR="00B95942" w:rsidRPr="00425A98" w:rsidRDefault="00425A98" w:rsidP="00425A9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25A98">
              <w:rPr>
                <w:rFonts w:asciiTheme="majorBidi" w:hAnsiTheme="majorBidi" w:cstheme="majorBidi"/>
                <w:sz w:val="26"/>
                <w:szCs w:val="26"/>
              </w:rPr>
              <w:t>60,057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2CF2FD" w14:textId="77777777" w:rsidR="00B95942" w:rsidRPr="00425A98" w:rsidRDefault="00B95942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072AB5B" w14:textId="53823363" w:rsidR="00B95942" w:rsidRPr="00425A98" w:rsidRDefault="00425A98" w:rsidP="00F0616C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425A98">
              <w:rPr>
                <w:rFonts w:asciiTheme="majorBidi" w:hAnsiTheme="majorBidi" w:cstheme="majorBidi"/>
                <w:sz w:val="26"/>
                <w:szCs w:val="26"/>
              </w:rPr>
              <w:t>60,057</w:t>
            </w:r>
          </w:p>
        </w:tc>
      </w:tr>
      <w:tr w:rsidR="00F0616C" w:rsidRPr="00F0616C" w14:paraId="228B4170" w14:textId="77777777" w:rsidTr="006D0408">
        <w:trPr>
          <w:cantSplit/>
          <w:trHeight w:hRule="exact" w:val="317"/>
        </w:trPr>
        <w:tc>
          <w:tcPr>
            <w:tcW w:w="2160" w:type="dxa"/>
            <w:shd w:val="clear" w:color="auto" w:fill="auto"/>
            <w:vAlign w:val="bottom"/>
          </w:tcPr>
          <w:p w14:paraId="533D81D1" w14:textId="166ABD94" w:rsidR="00F0616C" w:rsidRPr="00F0616C" w:rsidRDefault="00F0616C" w:rsidP="00F0616C">
            <w:pPr>
              <w:ind w:left="1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61E4D80" w14:textId="1D5B7FE2" w:rsidR="00F0616C" w:rsidRPr="00F0616C" w:rsidRDefault="00F0616C" w:rsidP="00F0616C">
            <w:pPr>
              <w:pStyle w:val="acctfourfigures"/>
              <w:tabs>
                <w:tab w:val="clear" w:pos="765"/>
                <w:tab w:val="decimal" w:pos="55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440DA33" w14:textId="2801BF8D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FCCF0E" w14:textId="43AFA45A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6BD846" w14:textId="543CCFCD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4609252" w14:textId="66FD81DD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E15B82A" w14:textId="429D3755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A61616A" w14:textId="29C10CD3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14014A9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E2D5FB" w14:textId="13BAD312" w:rsidR="00F0616C" w:rsidRPr="00F0616C" w:rsidRDefault="00F0616C" w:rsidP="00F061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D37DA0C" w14:textId="77777777" w:rsidR="00F0616C" w:rsidRPr="00F0616C" w:rsidRDefault="00F0616C" w:rsidP="00F0616C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2B4CC5D" w14:textId="002A6756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10C2A1" w14:textId="77777777" w:rsidR="00F0616C" w:rsidRPr="00F0616C" w:rsidRDefault="00F0616C" w:rsidP="00F0616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079932" w14:textId="40405C86" w:rsidR="00F0616C" w:rsidRPr="00F0616C" w:rsidRDefault="00F0616C" w:rsidP="00F0616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8CE390" w14:textId="77777777" w:rsidR="00F0616C" w:rsidRPr="00F0616C" w:rsidRDefault="00F0616C" w:rsidP="00F0616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D02E154" w14:textId="20CBA9DE" w:rsidR="00F0616C" w:rsidRPr="00F0616C" w:rsidRDefault="00F0616C" w:rsidP="00F0616C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616C" w:rsidRPr="00F0616C" w14:paraId="48CAFE59" w14:textId="77777777" w:rsidTr="003D45E8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73A9EB1" w14:textId="14B0C837" w:rsidR="00F0616C" w:rsidRPr="00DB2C51" w:rsidRDefault="00F0616C" w:rsidP="00F0616C">
            <w:pPr>
              <w:ind w:left="1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2C51">
              <w:rPr>
                <w:rStyle w:val="PageNumber"/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</w:t>
            </w:r>
            <w:r w:rsidRPr="00DB2C51">
              <w:rPr>
                <w:rStyle w:val="PageNumber"/>
                <w:rFonts w:ascii="Angsana New" w:hAnsi="Angsana New" w:hint="cs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481D9D36" w14:textId="31DA2CB8" w:rsidR="00F0616C" w:rsidRPr="00F0616C" w:rsidRDefault="00F0616C" w:rsidP="00F0616C">
            <w:pPr>
              <w:pStyle w:val="acctfourfigures"/>
              <w:tabs>
                <w:tab w:val="clear" w:pos="765"/>
                <w:tab w:val="decimal" w:pos="55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4059811B" w14:textId="7C905519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CC4D2D9" w14:textId="4E9B8C13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B808352" w14:textId="09F4509A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35D308DF" w14:textId="08AE8DBF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DE77A16" w14:textId="52F255D1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1D03177E" w14:textId="37C8656B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32A96B7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A8EDA1" w14:textId="214C9CDD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DB0FD72" w14:textId="77777777" w:rsidR="00F0616C" w:rsidRPr="00F0616C" w:rsidRDefault="00F0616C" w:rsidP="00F0616C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9F7F4F3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7CF5C0" w14:textId="77777777" w:rsidR="00F0616C" w:rsidRPr="00F0616C" w:rsidRDefault="00F0616C" w:rsidP="00F0616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ECC109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B63A88" w14:textId="77777777" w:rsidR="00F0616C" w:rsidRPr="00F0616C" w:rsidRDefault="00F0616C" w:rsidP="00F0616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6F03918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616C" w:rsidRPr="00F0616C" w14:paraId="7CA23211" w14:textId="77777777" w:rsidTr="003D45E8">
        <w:trPr>
          <w:cantSplit/>
          <w:trHeight w:val="92"/>
        </w:trPr>
        <w:tc>
          <w:tcPr>
            <w:tcW w:w="2160" w:type="dxa"/>
            <w:shd w:val="clear" w:color="auto" w:fill="auto"/>
            <w:vAlign w:val="bottom"/>
          </w:tcPr>
          <w:p w14:paraId="7E4C135A" w14:textId="5BC2D7EA" w:rsidR="00F0616C" w:rsidRPr="00F0616C" w:rsidRDefault="00F0616C" w:rsidP="00F0616C">
            <w:pPr>
              <w:ind w:left="19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0616C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vAlign w:val="bottom"/>
          </w:tcPr>
          <w:p w14:paraId="2EA3156A" w14:textId="5F7033B6" w:rsidR="00F0616C" w:rsidRPr="00F0616C" w:rsidRDefault="00F0616C" w:rsidP="00F0616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F061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A3A9DF4" w14:textId="332507A5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2E39316B" w14:textId="3F405520" w:rsidR="00F0616C" w:rsidRPr="00F0616C" w:rsidRDefault="00F0616C" w:rsidP="00F0616C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F061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48C5EDB" w14:textId="25D9C3CC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5CE4C473" w14:textId="20946890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F0616C">
              <w:rPr>
                <w:rFonts w:asciiTheme="majorBidi" w:hAnsiTheme="majorBidi" w:cstheme="majorBidi"/>
                <w:sz w:val="26"/>
                <w:szCs w:val="26"/>
              </w:rPr>
              <w:t>931,974</w:t>
            </w:r>
          </w:p>
        </w:tc>
        <w:tc>
          <w:tcPr>
            <w:tcW w:w="180" w:type="dxa"/>
            <w:vAlign w:val="bottom"/>
          </w:tcPr>
          <w:p w14:paraId="396D6E2B" w14:textId="7C081399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6348BCAE" w14:textId="4C48351A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F0616C">
              <w:rPr>
                <w:rFonts w:asciiTheme="majorBidi" w:hAnsiTheme="majorBidi" w:cstheme="majorBidi"/>
                <w:sz w:val="26"/>
                <w:szCs w:val="26"/>
              </w:rPr>
              <w:t>931,974</w:t>
            </w:r>
          </w:p>
        </w:tc>
        <w:tc>
          <w:tcPr>
            <w:tcW w:w="180" w:type="dxa"/>
            <w:vAlign w:val="bottom"/>
          </w:tcPr>
          <w:p w14:paraId="561EFF92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7B3F44" w14:textId="092A16C4" w:rsidR="00F0616C" w:rsidRPr="00F0616C" w:rsidRDefault="00F0616C" w:rsidP="00F061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F061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B370EA9" w14:textId="77777777" w:rsidR="00F0616C" w:rsidRPr="00F0616C" w:rsidRDefault="00F0616C" w:rsidP="00F0616C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A3A4614" w14:textId="2EB81B65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F0616C">
              <w:rPr>
                <w:rFonts w:asciiTheme="majorBidi" w:hAnsiTheme="majorBidi" w:cstheme="majorBidi"/>
                <w:sz w:val="26"/>
                <w:szCs w:val="26"/>
              </w:rPr>
              <w:t>918,992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9F618E" w14:textId="77777777" w:rsidR="00F0616C" w:rsidRPr="00F0616C" w:rsidRDefault="00F0616C" w:rsidP="00F0616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6E5AD5" w14:textId="67FFC263" w:rsidR="00F0616C" w:rsidRPr="00F0616C" w:rsidRDefault="00F0616C" w:rsidP="00F0616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F061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9F5379" w14:textId="50EF9EAC" w:rsidR="00F0616C" w:rsidRPr="00F0616C" w:rsidRDefault="00F0616C" w:rsidP="00F0616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C524EB3" w14:textId="59D141DB" w:rsidR="00F0616C" w:rsidRPr="00F0616C" w:rsidRDefault="00F0616C" w:rsidP="00F0616C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F0616C">
              <w:rPr>
                <w:rFonts w:asciiTheme="majorBidi" w:hAnsiTheme="majorBidi" w:cstheme="majorBidi"/>
                <w:sz w:val="26"/>
                <w:szCs w:val="26"/>
              </w:rPr>
              <w:t>918,992</w:t>
            </w:r>
          </w:p>
        </w:tc>
      </w:tr>
      <w:tr w:rsidR="00F0616C" w:rsidRPr="00F0616C" w14:paraId="78616024" w14:textId="77777777" w:rsidTr="003D45E8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56FB9387" w14:textId="242B6EDF" w:rsidR="00F0616C" w:rsidRPr="00F0616C" w:rsidRDefault="00F0616C" w:rsidP="00F0616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90" w:type="dxa"/>
            <w:vAlign w:val="bottom"/>
          </w:tcPr>
          <w:p w14:paraId="1559BEDC" w14:textId="350772DF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F061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131,378</w:t>
            </w:r>
          </w:p>
        </w:tc>
        <w:tc>
          <w:tcPr>
            <w:tcW w:w="180" w:type="dxa"/>
            <w:vAlign w:val="bottom"/>
          </w:tcPr>
          <w:p w14:paraId="4881BCB1" w14:textId="51FDEC29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7DEDFBD" w14:textId="79CE955F" w:rsidR="00F0616C" w:rsidRPr="00F0616C" w:rsidRDefault="00F0616C" w:rsidP="00F0616C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F061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2A6950" w14:textId="082112E7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3CB7CFA2" w14:textId="3397584F" w:rsidR="00F0616C" w:rsidRPr="00F0616C" w:rsidRDefault="00A92C2F" w:rsidP="00A92C2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92C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749A033" w14:textId="59D78936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170C92AD" w14:textId="05455ED8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F061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131,378</w:t>
            </w:r>
          </w:p>
        </w:tc>
        <w:tc>
          <w:tcPr>
            <w:tcW w:w="180" w:type="dxa"/>
            <w:vAlign w:val="bottom"/>
          </w:tcPr>
          <w:p w14:paraId="6574B3B9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63B809" w14:textId="5154255D" w:rsidR="00F0616C" w:rsidRPr="00F0616C" w:rsidRDefault="00F0616C" w:rsidP="00F061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F061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4980C29" w14:textId="77777777" w:rsidR="00F0616C" w:rsidRPr="00F0616C" w:rsidRDefault="00F0616C" w:rsidP="00F0616C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8174108" w14:textId="242A30A9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F061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131,378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26BC55" w14:textId="77777777" w:rsidR="00F0616C" w:rsidRPr="00F0616C" w:rsidRDefault="00F0616C" w:rsidP="00F0616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13B5FC" w14:textId="01998F00" w:rsidR="00F0616C" w:rsidRPr="00F0616C" w:rsidRDefault="00F0616C" w:rsidP="00F0616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F061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396BB8" w14:textId="4A0AA598" w:rsidR="00F0616C" w:rsidRPr="00F0616C" w:rsidRDefault="00F0616C" w:rsidP="00F0616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4E6769D" w14:textId="7B0FB10A" w:rsidR="00F0616C" w:rsidRPr="00F0616C" w:rsidRDefault="00F0616C" w:rsidP="00F0616C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  <w:r w:rsidRPr="00F0616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131,378</w:t>
            </w:r>
          </w:p>
        </w:tc>
      </w:tr>
    </w:tbl>
    <w:p w14:paraId="0061EEA5" w14:textId="3AC9AC5C" w:rsidR="006D0408" w:rsidRDefault="006D0408">
      <w:pPr>
        <w:rPr>
          <w:rFonts w:asciiTheme="majorBidi" w:hAnsiTheme="majorBidi" w:cstheme="majorBidi"/>
          <w:sz w:val="30"/>
          <w:szCs w:val="30"/>
        </w:rPr>
      </w:pPr>
    </w:p>
    <w:p w14:paraId="65E60F99" w14:textId="77777777" w:rsidR="006D0408" w:rsidRDefault="006D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0622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990"/>
        <w:gridCol w:w="180"/>
        <w:gridCol w:w="900"/>
        <w:gridCol w:w="184"/>
        <w:gridCol w:w="896"/>
        <w:gridCol w:w="180"/>
        <w:gridCol w:w="900"/>
        <w:gridCol w:w="180"/>
        <w:gridCol w:w="902"/>
      </w:tblGrid>
      <w:tr w:rsidR="006F1485" w:rsidRPr="00C61EB2" w14:paraId="2B5934F5" w14:textId="77777777" w:rsidTr="003D45E8">
        <w:trPr>
          <w:cantSplit/>
          <w:trHeight w:val="326"/>
          <w:tblHeader/>
        </w:trPr>
        <w:tc>
          <w:tcPr>
            <w:tcW w:w="5310" w:type="dxa"/>
            <w:shd w:val="clear" w:color="auto" w:fill="auto"/>
            <w:vAlign w:val="bottom"/>
          </w:tcPr>
          <w:p w14:paraId="68AD3D36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312" w:type="dxa"/>
            <w:gridSpan w:val="9"/>
            <w:vAlign w:val="bottom"/>
          </w:tcPr>
          <w:p w14:paraId="59123A73" w14:textId="0C3B2CF9" w:rsidR="006F1485" w:rsidRPr="00C61EB2" w:rsidRDefault="002841BE" w:rsidP="002D5F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1EB2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Pr="00C61EB2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/</w:t>
            </w:r>
            <w:r w:rsidR="006F1485" w:rsidRPr="00C61EB2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F1485" w:rsidRPr="00C61EB2" w14:paraId="6CAE5A77" w14:textId="77777777" w:rsidTr="003D45E8">
        <w:trPr>
          <w:cantSplit/>
          <w:trHeight w:val="453"/>
          <w:tblHeader/>
        </w:trPr>
        <w:tc>
          <w:tcPr>
            <w:tcW w:w="5310" w:type="dxa"/>
            <w:shd w:val="clear" w:color="auto" w:fill="auto"/>
            <w:vAlign w:val="bottom"/>
          </w:tcPr>
          <w:p w14:paraId="1851530E" w14:textId="77777777" w:rsidR="006F1485" w:rsidRPr="00C61EB2" w:rsidRDefault="006F1485" w:rsidP="002D5F2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EBEE78" w14:textId="77777777" w:rsidR="006F1485" w:rsidRPr="00C61EB2" w:rsidRDefault="006F1485" w:rsidP="002D5F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1EB2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</w:t>
            </w:r>
          </w:p>
          <w:p w14:paraId="302835C8" w14:textId="77777777" w:rsidR="006F1485" w:rsidRPr="00C61EB2" w:rsidRDefault="006F1485" w:rsidP="002D5F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1EB2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11A3F860" w14:textId="77777777" w:rsidR="006F1485" w:rsidRPr="00C61EB2" w:rsidRDefault="006F1485" w:rsidP="002D5F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C46A0" w14:textId="77777777" w:rsidR="006F1485" w:rsidRPr="00C61EB2" w:rsidRDefault="006F1485" w:rsidP="002D5F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C61EB2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6F1485" w:rsidRPr="00C61EB2" w14:paraId="6FAD40CE" w14:textId="77777777" w:rsidTr="003D45E8">
        <w:trPr>
          <w:cantSplit/>
          <w:tblHeader/>
        </w:trPr>
        <w:tc>
          <w:tcPr>
            <w:tcW w:w="5310" w:type="dxa"/>
            <w:shd w:val="clear" w:color="auto" w:fill="auto"/>
          </w:tcPr>
          <w:p w14:paraId="77D1681C" w14:textId="77777777" w:rsidR="006F1485" w:rsidRPr="00C61EB2" w:rsidRDefault="006F1485" w:rsidP="002D5F2C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793F521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22FCFAD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F3EEDC6" w14:textId="2D841B66" w:rsidR="006F1485" w:rsidRPr="00C61EB2" w:rsidRDefault="006F1485" w:rsidP="002D5F2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1EB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="00A42740"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6C349B2B" w14:textId="77777777" w:rsidR="006F1485" w:rsidRPr="00C61EB2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</w:tcPr>
          <w:p w14:paraId="3931C372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EB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C61EB2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523CBF3" w14:textId="77777777" w:rsidR="006F1485" w:rsidRPr="00C61EB2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953F376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EB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C61EB2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C61EB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4AFA299" w14:textId="77777777" w:rsidR="006F1485" w:rsidRPr="00C61EB2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10FDB248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1EB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F1485" w:rsidRPr="00C61EB2" w14:paraId="623A95A2" w14:textId="77777777" w:rsidTr="003D45E8">
        <w:trPr>
          <w:cantSplit/>
          <w:tblHeader/>
        </w:trPr>
        <w:tc>
          <w:tcPr>
            <w:tcW w:w="5310" w:type="dxa"/>
            <w:shd w:val="clear" w:color="auto" w:fill="auto"/>
          </w:tcPr>
          <w:p w14:paraId="649C1811" w14:textId="77777777" w:rsidR="006F1485" w:rsidRPr="00C61EB2" w:rsidRDefault="006F1485" w:rsidP="002D5F2C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312" w:type="dxa"/>
            <w:gridSpan w:val="9"/>
          </w:tcPr>
          <w:p w14:paraId="5354407B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EB2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61EB2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C61EB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C61EB2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6F1485" w:rsidRPr="00C61EB2" w14:paraId="2FEA0332" w14:textId="77777777" w:rsidTr="003D45E8">
        <w:trPr>
          <w:cantSplit/>
        </w:trPr>
        <w:tc>
          <w:tcPr>
            <w:tcW w:w="5310" w:type="dxa"/>
            <w:shd w:val="clear" w:color="auto" w:fill="auto"/>
          </w:tcPr>
          <w:p w14:paraId="7C8B57B7" w14:textId="02F2C489" w:rsidR="006F1485" w:rsidRPr="00C61EB2" w:rsidRDefault="00A42740" w:rsidP="002D5F2C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  <w:r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6F1485" w:rsidRPr="00C61EB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2841BE" w:rsidRPr="00C61EB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A42740">
              <w:rPr>
                <w:rFonts w:ascii="Angsana New" w:hAnsi="Angsan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08B10EF4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0B9769B4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4ABEE7AC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18CA7DB0" w14:textId="77777777" w:rsidR="006F1485" w:rsidRPr="00C61EB2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</w:tcPr>
          <w:p w14:paraId="2B44985D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0195EFF2" w14:textId="77777777" w:rsidR="006F1485" w:rsidRPr="00C61EB2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7022C751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0145554F" w14:textId="77777777" w:rsidR="006F1485" w:rsidRPr="00C61EB2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</w:tcPr>
          <w:p w14:paraId="5BE65F7C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6F1485" w:rsidRPr="00C61EB2" w14:paraId="1CDEF89E" w14:textId="77777777" w:rsidTr="003D45E8">
        <w:trPr>
          <w:cantSplit/>
        </w:trPr>
        <w:tc>
          <w:tcPr>
            <w:tcW w:w="5310" w:type="dxa"/>
            <w:shd w:val="clear" w:color="auto" w:fill="auto"/>
          </w:tcPr>
          <w:p w14:paraId="6EC2F524" w14:textId="46B27E83" w:rsidR="006F1485" w:rsidRPr="00C61EB2" w:rsidRDefault="006F1485" w:rsidP="00C61EB2">
            <w:pPr>
              <w:ind w:left="19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1EB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  <w:r w:rsidRPr="00C61EB2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และหนี้สิน</w:t>
            </w:r>
            <w:r w:rsidRPr="00C61EB2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ทางการเงินที่วัดมูลค่า</w:t>
            </w:r>
            <w:r w:rsidR="00507F9B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br/>
            </w:r>
            <w:r w:rsidRPr="00C61EB2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ด้วยมูลค่า</w:t>
            </w:r>
            <w:r w:rsidR="00DB2C51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ยุ</w:t>
            </w:r>
            <w:r w:rsidRPr="00C61EB2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ติธรรม</w:t>
            </w:r>
          </w:p>
        </w:tc>
        <w:tc>
          <w:tcPr>
            <w:tcW w:w="990" w:type="dxa"/>
          </w:tcPr>
          <w:p w14:paraId="48436348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5C44AF13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1FD57A6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7F185CC8" w14:textId="77777777" w:rsidR="006F1485" w:rsidRPr="00C61EB2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</w:tcPr>
          <w:p w14:paraId="64AC70EC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4674E8C6" w14:textId="77777777" w:rsidR="006F1485" w:rsidRPr="00C61EB2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0E12C202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00A9848C" w14:textId="77777777" w:rsidR="006F1485" w:rsidRPr="00C61EB2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</w:tcPr>
          <w:p w14:paraId="024E9CB8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B95942" w:rsidRPr="00C61EB2" w14:paraId="2D6BC645" w14:textId="77777777" w:rsidTr="003D45E8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30F48619" w14:textId="77777777" w:rsidR="00B95942" w:rsidRPr="00C61EB2" w:rsidRDefault="00B95942" w:rsidP="00B95942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C61EB2">
              <w:rPr>
                <w:rFonts w:ascii="Angsana New" w:hAnsi="Angsana New"/>
                <w:sz w:val="26"/>
                <w:szCs w:val="26"/>
                <w:cs/>
              </w:rPr>
              <w:t>ตราสาร</w:t>
            </w:r>
            <w:r w:rsidRPr="00C61EB2">
              <w:rPr>
                <w:rFonts w:ascii="Angsana New" w:hAnsi="Angsana New" w:hint="cs"/>
                <w:sz w:val="26"/>
                <w:szCs w:val="26"/>
                <w:cs/>
              </w:rPr>
              <w:t>ทุนที่เป็นหลักทรัพย์เผื่อขาย</w:t>
            </w:r>
          </w:p>
        </w:tc>
        <w:tc>
          <w:tcPr>
            <w:tcW w:w="990" w:type="dxa"/>
          </w:tcPr>
          <w:p w14:paraId="2FC93D38" w14:textId="1DA7E334" w:rsidR="00B95942" w:rsidRPr="00C61EB2" w:rsidRDefault="00B95942" w:rsidP="00B032D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61EB2">
              <w:rPr>
                <w:rFonts w:asciiTheme="majorBidi" w:hAnsiTheme="majorBidi" w:cstheme="majorBidi"/>
                <w:sz w:val="26"/>
                <w:szCs w:val="26"/>
              </w:rPr>
              <w:t>42,427</w:t>
            </w:r>
          </w:p>
        </w:tc>
        <w:tc>
          <w:tcPr>
            <w:tcW w:w="180" w:type="dxa"/>
          </w:tcPr>
          <w:p w14:paraId="563E5E27" w14:textId="77777777" w:rsidR="00B95942" w:rsidRPr="00C61EB2" w:rsidRDefault="00B95942" w:rsidP="00B959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1AEE755" w14:textId="178E8775" w:rsidR="00B95942" w:rsidRPr="00C61EB2" w:rsidRDefault="00B95942" w:rsidP="00B9594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61EB2">
              <w:rPr>
                <w:rFonts w:asciiTheme="majorBidi" w:hAnsiTheme="majorBidi" w:cstheme="majorBidi"/>
                <w:sz w:val="26"/>
                <w:szCs w:val="26"/>
              </w:rPr>
              <w:t>42,427</w:t>
            </w:r>
          </w:p>
        </w:tc>
        <w:tc>
          <w:tcPr>
            <w:tcW w:w="184" w:type="dxa"/>
            <w:shd w:val="clear" w:color="auto" w:fill="auto"/>
          </w:tcPr>
          <w:p w14:paraId="1DED6BEB" w14:textId="77777777" w:rsidR="00B95942" w:rsidRPr="00C61EB2" w:rsidRDefault="00B95942" w:rsidP="00B95942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</w:tcPr>
          <w:p w14:paraId="3851C726" w14:textId="65154ABF" w:rsidR="00B95942" w:rsidRPr="00C61EB2" w:rsidRDefault="00B95942" w:rsidP="00507F9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61E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51E029" w14:textId="77777777" w:rsidR="00B95942" w:rsidRPr="00C61EB2" w:rsidRDefault="00B95942" w:rsidP="00B95942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4115930" w14:textId="71EA92E3" w:rsidR="00B95942" w:rsidRPr="00C61EB2" w:rsidRDefault="00B95942" w:rsidP="00B9594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61E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976D89" w14:textId="77777777" w:rsidR="00B95942" w:rsidRPr="00C61EB2" w:rsidRDefault="00B95942" w:rsidP="00B95942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14521E94" w14:textId="0187965B" w:rsidR="00B95942" w:rsidRPr="00C61EB2" w:rsidRDefault="00B95942" w:rsidP="003746B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C61EB2">
              <w:rPr>
                <w:rFonts w:asciiTheme="majorBidi" w:hAnsiTheme="majorBidi" w:cstheme="majorBidi"/>
                <w:sz w:val="26"/>
                <w:szCs w:val="26"/>
              </w:rPr>
              <w:t>42,427</w:t>
            </w:r>
          </w:p>
        </w:tc>
      </w:tr>
      <w:tr w:rsidR="00B95942" w:rsidRPr="00C61EB2" w14:paraId="5942D80E" w14:textId="77777777" w:rsidTr="003D45E8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1AA208E1" w14:textId="4ACF477B" w:rsidR="00B95942" w:rsidRPr="00C61EB2" w:rsidRDefault="00507F9B" w:rsidP="00B95942">
            <w:pPr>
              <w:ind w:left="11" w:firstLine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="00B95942" w:rsidRPr="00C61EB2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990" w:type="dxa"/>
          </w:tcPr>
          <w:p w14:paraId="553B61F9" w14:textId="14D17020" w:rsidR="00B95942" w:rsidRPr="00C61EB2" w:rsidRDefault="00B95942" w:rsidP="00B032D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C61EB2">
              <w:rPr>
                <w:rFonts w:asciiTheme="majorBidi" w:hAnsiTheme="majorBidi" w:cstheme="majorBidi"/>
                <w:sz w:val="26"/>
                <w:szCs w:val="26"/>
              </w:rPr>
              <w:t>(104,054)</w:t>
            </w:r>
          </w:p>
        </w:tc>
        <w:tc>
          <w:tcPr>
            <w:tcW w:w="180" w:type="dxa"/>
          </w:tcPr>
          <w:p w14:paraId="622A7D2C" w14:textId="77777777" w:rsidR="00B95942" w:rsidRPr="00C61EB2" w:rsidRDefault="00B95942" w:rsidP="00B959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310FA85" w14:textId="12AE7B61" w:rsidR="00B95942" w:rsidRPr="00C61EB2" w:rsidRDefault="00B95942" w:rsidP="003746B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61E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0D678B9F" w14:textId="77777777" w:rsidR="00B95942" w:rsidRPr="00C61EB2" w:rsidRDefault="00B95942" w:rsidP="00B95942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14:paraId="58641B4B" w14:textId="3E472E39" w:rsidR="00B95942" w:rsidRPr="00C61EB2" w:rsidRDefault="00B95942" w:rsidP="003746B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61EB2">
              <w:rPr>
                <w:rFonts w:asciiTheme="majorBidi" w:hAnsiTheme="majorBidi" w:cstheme="majorBidi"/>
                <w:sz w:val="26"/>
                <w:szCs w:val="26"/>
              </w:rPr>
              <w:t>(104,054)</w:t>
            </w:r>
          </w:p>
        </w:tc>
        <w:tc>
          <w:tcPr>
            <w:tcW w:w="180" w:type="dxa"/>
            <w:shd w:val="clear" w:color="auto" w:fill="auto"/>
          </w:tcPr>
          <w:p w14:paraId="1377DF7F" w14:textId="77777777" w:rsidR="00B95942" w:rsidRPr="00C61EB2" w:rsidRDefault="00B95942" w:rsidP="00B95942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8C5B70B" w14:textId="648F7368" w:rsidR="00B95942" w:rsidRPr="00C61EB2" w:rsidRDefault="00B95942" w:rsidP="00B9594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61E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0C0BC5" w14:textId="77777777" w:rsidR="00B95942" w:rsidRPr="00C61EB2" w:rsidRDefault="00B95942" w:rsidP="00B95942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6D2C5842" w14:textId="5ACB11C5" w:rsidR="00B95942" w:rsidRPr="00C61EB2" w:rsidRDefault="00B95942" w:rsidP="003746B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C61EB2">
              <w:rPr>
                <w:rFonts w:asciiTheme="majorBidi" w:hAnsiTheme="majorBidi" w:cstheme="majorBidi"/>
                <w:sz w:val="26"/>
                <w:szCs w:val="26"/>
              </w:rPr>
              <w:t>(104,054)</w:t>
            </w:r>
          </w:p>
        </w:tc>
      </w:tr>
      <w:tr w:rsidR="00B95942" w:rsidRPr="00C61EB2" w14:paraId="57D7A304" w14:textId="77777777" w:rsidTr="003D45E8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7467897E" w14:textId="77777777" w:rsidR="00B95942" w:rsidRPr="00C61EB2" w:rsidRDefault="00B95942" w:rsidP="00B95942">
            <w:pPr>
              <w:ind w:left="11" w:firstLine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312A301" w14:textId="77777777" w:rsidR="00B95942" w:rsidRPr="00C61EB2" w:rsidRDefault="00B95942" w:rsidP="00B032D2">
            <w:pPr>
              <w:pStyle w:val="acctfourfigures"/>
              <w:tabs>
                <w:tab w:val="clear" w:pos="765"/>
                <w:tab w:val="decimal" w:pos="825"/>
                <w:tab w:val="decimal" w:pos="91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3D043D7F" w14:textId="77777777" w:rsidR="00B95942" w:rsidRPr="00C61EB2" w:rsidRDefault="00B95942" w:rsidP="00B959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66B80CB2" w14:textId="77777777" w:rsidR="00B95942" w:rsidRPr="00C61EB2" w:rsidRDefault="00B95942" w:rsidP="003746B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3DCC0785" w14:textId="77777777" w:rsidR="00B95942" w:rsidRPr="00C61EB2" w:rsidRDefault="00B95942" w:rsidP="00B95942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</w:tcPr>
          <w:p w14:paraId="574940A6" w14:textId="77777777" w:rsidR="00B95942" w:rsidRPr="00C61EB2" w:rsidRDefault="00B95942" w:rsidP="003746B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041F726" w14:textId="77777777" w:rsidR="00B95942" w:rsidRPr="00C61EB2" w:rsidRDefault="00B95942" w:rsidP="00B95942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DB33449" w14:textId="77777777" w:rsidR="00B95942" w:rsidRPr="00C61EB2" w:rsidRDefault="00B95942" w:rsidP="00B9594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EE9B94D" w14:textId="77777777" w:rsidR="00B95942" w:rsidRPr="00C61EB2" w:rsidRDefault="00B95942" w:rsidP="00B95942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37767E4A" w14:textId="77777777" w:rsidR="00B95942" w:rsidRPr="00C61EB2" w:rsidRDefault="00B95942" w:rsidP="003746B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5942" w:rsidRPr="00C61EB2" w14:paraId="651EEC10" w14:textId="77777777" w:rsidTr="003D45E8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7738EFE2" w14:textId="5AE1A78D" w:rsidR="00B95942" w:rsidRPr="00C61EB2" w:rsidRDefault="00B95942" w:rsidP="00DB2C51">
            <w:pPr>
              <w:ind w:left="105" w:hanging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1EB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  <w:r w:rsidRPr="00C61EB2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และหนี้สิน</w:t>
            </w:r>
            <w:r w:rsidRPr="00C61EB2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ทางการเงินที่ไม่ได้วัดมูลค่า</w:t>
            </w:r>
            <w:r w:rsidR="00DB2C51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br/>
            </w:r>
            <w:r w:rsidRPr="00C61EB2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ด้วยมูลค่ายุติธรรม</w:t>
            </w:r>
          </w:p>
        </w:tc>
        <w:tc>
          <w:tcPr>
            <w:tcW w:w="990" w:type="dxa"/>
          </w:tcPr>
          <w:p w14:paraId="5E57A8B0" w14:textId="77777777" w:rsidR="00B95942" w:rsidRPr="00C61EB2" w:rsidRDefault="00B95942" w:rsidP="00B032D2">
            <w:pPr>
              <w:pStyle w:val="acctfourfigures"/>
              <w:tabs>
                <w:tab w:val="clear" w:pos="765"/>
                <w:tab w:val="decimal" w:pos="825"/>
                <w:tab w:val="decimal" w:pos="91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3EF3DE1" w14:textId="77777777" w:rsidR="00B95942" w:rsidRPr="00C61EB2" w:rsidRDefault="00B95942" w:rsidP="00B959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6C25C7B0" w14:textId="77777777" w:rsidR="00B95942" w:rsidRPr="00C61EB2" w:rsidRDefault="00B95942" w:rsidP="003746B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006A9ACF" w14:textId="77777777" w:rsidR="00B95942" w:rsidRPr="00C61EB2" w:rsidRDefault="00B95942" w:rsidP="00B95942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</w:tcPr>
          <w:p w14:paraId="14C1B205" w14:textId="77777777" w:rsidR="00B95942" w:rsidRPr="00C61EB2" w:rsidRDefault="00B95942" w:rsidP="003746B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5D733D8" w14:textId="77777777" w:rsidR="00B95942" w:rsidRPr="00C61EB2" w:rsidRDefault="00B95942" w:rsidP="00B95942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BECDC7F" w14:textId="77777777" w:rsidR="00B95942" w:rsidRPr="00C61EB2" w:rsidRDefault="00B95942" w:rsidP="00B9594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8D3A90A" w14:textId="77777777" w:rsidR="00B95942" w:rsidRPr="00C61EB2" w:rsidRDefault="00B95942" w:rsidP="00B95942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0B08A141" w14:textId="77777777" w:rsidR="00B95942" w:rsidRPr="00C61EB2" w:rsidRDefault="00B95942" w:rsidP="003746B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5942" w:rsidRPr="00C61EB2" w14:paraId="0B407A04" w14:textId="77777777" w:rsidTr="003D45E8">
        <w:trPr>
          <w:cantSplit/>
        </w:trPr>
        <w:tc>
          <w:tcPr>
            <w:tcW w:w="5310" w:type="dxa"/>
            <w:shd w:val="clear" w:color="auto" w:fill="auto"/>
            <w:vAlign w:val="bottom"/>
          </w:tcPr>
          <w:p w14:paraId="6E531D84" w14:textId="77777777" w:rsidR="00B95942" w:rsidRPr="00C61EB2" w:rsidRDefault="00B95942" w:rsidP="00B95942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61EB2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05A04CE3" w14:textId="2BDC9250" w:rsidR="00B95942" w:rsidRPr="00C61EB2" w:rsidRDefault="00B95942" w:rsidP="00B032D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C61EB2">
              <w:rPr>
                <w:rFonts w:asciiTheme="majorBidi" w:hAnsiTheme="majorBidi" w:cstheme="majorBidi"/>
                <w:sz w:val="26"/>
                <w:szCs w:val="26"/>
              </w:rPr>
              <w:t>(984,894)</w:t>
            </w:r>
          </w:p>
        </w:tc>
        <w:tc>
          <w:tcPr>
            <w:tcW w:w="180" w:type="dxa"/>
          </w:tcPr>
          <w:p w14:paraId="71B264B9" w14:textId="77777777" w:rsidR="00B95942" w:rsidRPr="00C61EB2" w:rsidRDefault="00B95942" w:rsidP="00B959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63CEF940" w14:textId="542946AF" w:rsidR="00B95942" w:rsidRPr="00C61EB2" w:rsidRDefault="00B95942" w:rsidP="003746B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61E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163D09C2" w14:textId="77777777" w:rsidR="00B95942" w:rsidRPr="00C61EB2" w:rsidRDefault="00B95942" w:rsidP="00B95942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14:paraId="3EAC1478" w14:textId="0AC6A1BD" w:rsidR="00B95942" w:rsidRPr="00C61EB2" w:rsidRDefault="00B95942" w:rsidP="003746B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61EB2">
              <w:rPr>
                <w:rFonts w:asciiTheme="majorBidi" w:hAnsiTheme="majorBidi" w:cstheme="majorBidi"/>
                <w:sz w:val="26"/>
                <w:szCs w:val="26"/>
              </w:rPr>
              <w:t>(966,486)</w:t>
            </w:r>
          </w:p>
        </w:tc>
        <w:tc>
          <w:tcPr>
            <w:tcW w:w="180" w:type="dxa"/>
            <w:shd w:val="clear" w:color="auto" w:fill="auto"/>
          </w:tcPr>
          <w:p w14:paraId="6A9A13E3" w14:textId="77777777" w:rsidR="00B95942" w:rsidRPr="00C61EB2" w:rsidRDefault="00B95942" w:rsidP="00B95942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3F9D291" w14:textId="482D78B7" w:rsidR="00B95942" w:rsidRPr="00C61EB2" w:rsidRDefault="00B95942" w:rsidP="00B9594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61EB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0FDC1F" w14:textId="77777777" w:rsidR="00B95942" w:rsidRPr="00C61EB2" w:rsidRDefault="00B95942" w:rsidP="00B95942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057C43C4" w14:textId="3A9D3394" w:rsidR="00B95942" w:rsidRPr="00C61EB2" w:rsidRDefault="00B95942" w:rsidP="003746B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</w:rPr>
            </w:pPr>
            <w:r w:rsidRPr="00C61EB2">
              <w:rPr>
                <w:rFonts w:asciiTheme="majorBidi" w:hAnsiTheme="majorBidi" w:cstheme="majorBidi"/>
                <w:sz w:val="26"/>
                <w:szCs w:val="26"/>
              </w:rPr>
              <w:t>(966,486)</w:t>
            </w:r>
          </w:p>
        </w:tc>
      </w:tr>
    </w:tbl>
    <w:p w14:paraId="03979149" w14:textId="77777777" w:rsidR="006F1485" w:rsidRPr="00D647A8" w:rsidRDefault="006F1485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lang w:bidi="th-TH"/>
        </w:rPr>
      </w:pPr>
    </w:p>
    <w:p w14:paraId="24C22F75" w14:textId="264D0F65" w:rsidR="00852F5C" w:rsidRDefault="00852F5C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val="en-US" w:bidi="th-TH"/>
        </w:rPr>
      </w:pPr>
      <w:r w:rsidRPr="00852F5C">
        <w:rPr>
          <w:rFonts w:asciiTheme="majorBidi" w:hAnsiTheme="majorBidi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>
        <w:rPr>
          <w:rFonts w:asciiTheme="majorBidi" w:hAnsiTheme="majorBidi" w:cs="Angsana New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="00A42740" w:rsidRPr="00A42740">
        <w:rPr>
          <w:rFonts w:asciiTheme="majorBidi" w:hAnsiTheme="majorBidi" w:cs="Angsana New" w:hint="cs"/>
          <w:b/>
          <w:bCs/>
          <w:sz w:val="30"/>
          <w:szCs w:val="30"/>
          <w:lang w:val="en-US" w:bidi="th-TH"/>
        </w:rPr>
        <w:t>3</w:t>
      </w:r>
    </w:p>
    <w:p w14:paraId="071F3E45" w14:textId="77777777" w:rsidR="00D647A8" w:rsidRPr="00D647A8" w:rsidRDefault="00D647A8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cs/>
          <w:lang w:val="en-US" w:bidi="th-TH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70"/>
        <w:gridCol w:w="6390"/>
      </w:tblGrid>
      <w:tr w:rsidR="00CE640B" w:rsidRPr="00DD7CDF" w14:paraId="27309D5B" w14:textId="77777777" w:rsidTr="00CE640B">
        <w:trPr>
          <w:tblHeader/>
        </w:trPr>
        <w:tc>
          <w:tcPr>
            <w:tcW w:w="2430" w:type="dxa"/>
            <w:shd w:val="clear" w:color="auto" w:fill="auto"/>
            <w:vAlign w:val="bottom"/>
            <w:hideMark/>
          </w:tcPr>
          <w:p w14:paraId="7E11A40B" w14:textId="77777777" w:rsidR="00CE640B" w:rsidRPr="00DD7CDF" w:rsidRDefault="00CE640B" w:rsidP="00557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CF40DF" w14:textId="77777777" w:rsidR="00CE640B" w:rsidRPr="00DD7CDF" w:rsidRDefault="00CE640B" w:rsidP="00557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90" w:type="dxa"/>
            <w:shd w:val="clear" w:color="auto" w:fill="auto"/>
            <w:vAlign w:val="bottom"/>
            <w:hideMark/>
          </w:tcPr>
          <w:p w14:paraId="7AF86B12" w14:textId="77777777" w:rsidR="00CE640B" w:rsidRPr="00DD7CDF" w:rsidRDefault="00CE640B" w:rsidP="0087283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E640B" w:rsidRPr="00DD7CDF" w14:paraId="1A59C36B" w14:textId="77777777" w:rsidTr="00CE640B">
        <w:tc>
          <w:tcPr>
            <w:tcW w:w="2430" w:type="dxa"/>
            <w:shd w:val="clear" w:color="auto" w:fill="auto"/>
            <w:hideMark/>
          </w:tcPr>
          <w:p w14:paraId="0F1183CE" w14:textId="4F5BA120" w:rsidR="00CE640B" w:rsidRPr="00DD7CDF" w:rsidRDefault="00CE640B" w:rsidP="00557D41">
            <w:pPr>
              <w:pStyle w:val="block"/>
              <w:tabs>
                <w:tab w:val="left" w:pos="-1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5" w:right="-108" w:hanging="165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ที่ไม่อยู่</w:t>
            </w:r>
            <w:r w:rsidR="00507F9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270" w:type="dxa"/>
            <w:shd w:val="clear" w:color="auto" w:fill="auto"/>
          </w:tcPr>
          <w:p w14:paraId="2DFA1DD9" w14:textId="77777777" w:rsidR="00CE640B" w:rsidRPr="00DD7CDF" w:rsidRDefault="00CE640B" w:rsidP="00557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90" w:type="dxa"/>
            <w:shd w:val="clear" w:color="auto" w:fill="auto"/>
            <w:hideMark/>
          </w:tcPr>
          <w:p w14:paraId="6F57E785" w14:textId="77777777" w:rsidR="00CE640B" w:rsidRPr="00DD7CDF" w:rsidRDefault="00CE640B" w:rsidP="0087283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เทคนิคการเปรียบเทียบราคาตลาด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ิธีนี้จะประเมินมูลค่าโดยใช้ตัวคูณร่วมของตลาดที่ได้มาจากราคาเสนอซื้อขายของบริษัทเปรียบเทียบกับผู้ลงทุน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ประมาณการจะถูกปรับปรุงด้วยผลกระทบของตราสารทุนที่ไม่ได้อยู่ในความต้องการของตลาด</w:t>
            </w:r>
          </w:p>
        </w:tc>
      </w:tr>
    </w:tbl>
    <w:p w14:paraId="1635D9F7" w14:textId="2B4D1B6F" w:rsidR="007146C6" w:rsidRPr="00CE640B" w:rsidRDefault="00714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2ABFE374" w14:textId="54983B04" w:rsidR="000929E4" w:rsidRDefault="000929E4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0929E4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="00852F5C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="00A42740" w:rsidRPr="00A42740">
        <w:rPr>
          <w:rFonts w:asciiTheme="majorBidi" w:hAnsiTheme="majorBidi" w:cstheme="majorBidi" w:hint="cs"/>
          <w:b/>
          <w:bCs/>
          <w:sz w:val="30"/>
          <w:szCs w:val="30"/>
          <w:lang w:val="en-US" w:bidi="th-TH"/>
        </w:rPr>
        <w:t>2</w:t>
      </w:r>
    </w:p>
    <w:p w14:paraId="0E6025D8" w14:textId="77777777" w:rsidR="000929E4" w:rsidRPr="00DB2C51" w:rsidRDefault="000929E4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theme="majorBidi"/>
          <w:b/>
          <w:bCs/>
          <w:sz w:val="24"/>
          <w:szCs w:val="24"/>
          <w:lang w:val="en-US" w:bidi="th-TH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0929E4" w:rsidRPr="00783B85" w14:paraId="3F36556C" w14:textId="77777777" w:rsidTr="006D49CC">
        <w:trPr>
          <w:tblHeader/>
        </w:trPr>
        <w:tc>
          <w:tcPr>
            <w:tcW w:w="2430" w:type="dxa"/>
          </w:tcPr>
          <w:p w14:paraId="39FE4E95" w14:textId="77777777" w:rsidR="000929E4" w:rsidRPr="00783B85" w:rsidRDefault="000929E4" w:rsidP="006D49C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C1971AF" w14:textId="77777777" w:rsidR="000929E4" w:rsidRPr="00783B85" w:rsidRDefault="000929E4" w:rsidP="006D49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272B3253" w14:textId="77777777" w:rsidR="000929E4" w:rsidRPr="00783B85" w:rsidRDefault="000929E4" w:rsidP="00872832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929E4" w:rsidRPr="00783B85" w14:paraId="6267C9A7" w14:textId="77777777" w:rsidTr="006D49CC">
        <w:tc>
          <w:tcPr>
            <w:tcW w:w="2430" w:type="dxa"/>
          </w:tcPr>
          <w:p w14:paraId="519D3D53" w14:textId="77777777" w:rsidR="000929E4" w:rsidRPr="00783B85" w:rsidRDefault="000929E4" w:rsidP="006D49C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18467D09" w14:textId="77777777" w:rsidR="000929E4" w:rsidRPr="00783B85" w:rsidRDefault="000929E4" w:rsidP="006D49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63377A9D" w14:textId="45A6B4F1" w:rsidR="000929E4" w:rsidRPr="00783B85" w:rsidRDefault="000929E4" w:rsidP="006D49C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3B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 w:rsidR="007D349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  <w:tr w:rsidR="006D0408" w:rsidRPr="00783B85" w14:paraId="3FCFB961" w14:textId="77777777" w:rsidTr="006D49CC">
        <w:tc>
          <w:tcPr>
            <w:tcW w:w="2430" w:type="dxa"/>
          </w:tcPr>
          <w:p w14:paraId="59738CA1" w14:textId="77777777" w:rsidR="006D0408" w:rsidRPr="00783B85" w:rsidRDefault="006D0408" w:rsidP="006D49C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0E6DF8B" w14:textId="77777777" w:rsidR="006D0408" w:rsidRPr="00783B85" w:rsidRDefault="006D0408" w:rsidP="006D49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741AB647" w14:textId="77777777" w:rsidR="006D0408" w:rsidRPr="00783B85" w:rsidRDefault="006D0408" w:rsidP="006D49C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D0408" w:rsidRPr="00783B85" w14:paraId="03F92766" w14:textId="77777777" w:rsidTr="006D49CC">
        <w:tc>
          <w:tcPr>
            <w:tcW w:w="2430" w:type="dxa"/>
          </w:tcPr>
          <w:p w14:paraId="520AA049" w14:textId="77777777" w:rsidR="006D0408" w:rsidRPr="00783B85" w:rsidRDefault="006D0408" w:rsidP="006D49C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CB402EF" w14:textId="77777777" w:rsidR="006D0408" w:rsidRPr="00783B85" w:rsidRDefault="006D0408" w:rsidP="006D49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20E172AD" w14:textId="77777777" w:rsidR="006D0408" w:rsidRPr="00783B85" w:rsidRDefault="006D0408" w:rsidP="006D49C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D0408" w:rsidRPr="00783B85" w14:paraId="418D4404" w14:textId="77777777" w:rsidTr="006D49CC">
        <w:tc>
          <w:tcPr>
            <w:tcW w:w="2430" w:type="dxa"/>
          </w:tcPr>
          <w:p w14:paraId="7B258951" w14:textId="77777777" w:rsidR="006D0408" w:rsidRPr="00783B85" w:rsidRDefault="006D0408" w:rsidP="006D49C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A11D00D" w14:textId="77777777" w:rsidR="006D0408" w:rsidRPr="00783B85" w:rsidRDefault="006D0408" w:rsidP="006D49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486764A7" w14:textId="77777777" w:rsidR="006D0408" w:rsidRPr="00783B85" w:rsidRDefault="006D0408" w:rsidP="006D49C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929E4" w:rsidRPr="00783B85" w14:paraId="5AF537BF" w14:textId="77777777" w:rsidTr="006D49CC">
        <w:tc>
          <w:tcPr>
            <w:tcW w:w="2430" w:type="dxa"/>
          </w:tcPr>
          <w:p w14:paraId="42AFE5BB" w14:textId="77777777" w:rsidR="000929E4" w:rsidRPr="00783B85" w:rsidRDefault="000929E4" w:rsidP="006D49C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lastRenderedPageBreak/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710D1D82" w14:textId="77777777" w:rsidR="000929E4" w:rsidRPr="00783B85" w:rsidRDefault="000929E4" w:rsidP="006D49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1F31F79E" w14:textId="785A7F0F" w:rsidR="000929E4" w:rsidRPr="00783B85" w:rsidRDefault="000929E4" w:rsidP="006D49C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  <w:r w:rsidRPr="00783B85">
              <w:rPr>
                <w:rFonts w:ascii="Angsana New" w:hAnsi="Angsana New" w:cs="Angsana New"/>
                <w:i/>
                <w:iCs/>
                <w:sz w:val="30"/>
                <w:szCs w:val="30"/>
              </w:rPr>
              <w:t>Swap model</w:t>
            </w:r>
            <w:r w:rsidRPr="00783B85">
              <w:rPr>
                <w:rFonts w:ascii="Angsana New" w:hAnsi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มูลค่ายุติธรรมคำนวณจากมูลค่าปัจจุบันของประมาณการกระแสเงินสดในอนาคต การประมาณการกระแสเงินสดในอนาคตที่มีอัตราดอกเบี้ยลอยตัวพิจารณาจากราคาซื้อขายสัญญาแลกเปลี่ยน ราคาในอนาคต และอัตราดอกเบี้ยเงินกู้ยืมระหว่างธนาคาร การประมาณการกระแสเงินสดคิดลดโดยใช้เส้นอัตราผลตอบแทนที่สร้างขึ้นจากแหล่งที่มาเดียวกัน ซึ่งสะท้อนอัตราดอกเบี้ยเงินกู้ยืมระหว่างธนาคารที่เกี่ยวข้องที่ผู้ร่วมตลาดใช้สำหรับวัตถุประสงค์ในการกำหนดราคาสัญญาแลกเปลี่ยนอัตราดอกเบี้ย มูลค่ายุติธรรมประมาณโดยขึ้นอยู่กับการปรับปรุงความเสี่ยงทางด้านสินเชื่อที่สะท้อนระดับความเสี่ยงของ</w:t>
            </w:r>
            <w:r w:rsidRPr="00783B8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</w:t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และคู่สัญญา การคำนวณนี้ขึ้นอยู่กับส่วนชดเชยความเสี่ยงทางด้านสินเชื่อที่ได้มาจากสัญญารับประกันความเสี่ยงจากการผิดนัดชำระหนี้หรือราคาหุ้นกู้ในปัจจุบัน</w:t>
            </w:r>
          </w:p>
        </w:tc>
      </w:tr>
    </w:tbl>
    <w:p w14:paraId="6309BC6A" w14:textId="77777777" w:rsidR="00A9210B" w:rsidRPr="00A9210B" w:rsidRDefault="00A9210B" w:rsidP="00B6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92DD2ED" w14:textId="39E399FC" w:rsidR="00B6045E" w:rsidRPr="00B6045E" w:rsidRDefault="00B6045E" w:rsidP="00B6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604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1147A8A7" w14:textId="00C4644C" w:rsidR="003B2045" w:rsidRPr="004F02B3" w:rsidRDefault="003B2045" w:rsidP="004F02B3">
      <w:pPr>
        <w:pStyle w:val="block"/>
        <w:spacing w:after="0" w:line="240" w:lineRule="auto"/>
        <w:ind w:left="0" w:firstLine="547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p w14:paraId="615CAB31" w14:textId="54E39CC3" w:rsidR="004F02B3" w:rsidRPr="00DD7CDF" w:rsidRDefault="004F02B3" w:rsidP="004F02B3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A42740" w:rsidRPr="00A42740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12</w:t>
      </w:r>
      <w:r w:rsidRPr="00DD7CD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เดือนข้างหน้า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ทั้งนี้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3B204E9E" w14:textId="77777777" w:rsidR="004F02B3" w:rsidRPr="008B4A70" w:rsidRDefault="004F02B3" w:rsidP="004F02B3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948737B" w14:textId="27785F4A" w:rsidR="00B6045E" w:rsidRPr="00B6045E" w:rsidRDefault="00B6045E" w:rsidP="00B6045E">
      <w:pPr>
        <w:pStyle w:val="block"/>
        <w:spacing w:after="0" w:line="240" w:lineRule="atLeast"/>
        <w:ind w:right="-7"/>
        <w:jc w:val="thaiDistribute"/>
        <w:rPr>
          <w:rFonts w:asciiTheme="majorBidi" w:hAnsiTheme="majorBidi" w:cs="Angsana New"/>
          <w:sz w:val="30"/>
          <w:szCs w:val="30"/>
          <w:cs/>
          <w:lang w:bidi="th-TH"/>
        </w:rPr>
      </w:pPr>
      <w:r w:rsidRPr="00B6045E">
        <w:rPr>
          <w:rFonts w:asciiTheme="majorBidi" w:hAnsiTheme="majorBidi" w:cs="Angsana New"/>
          <w:sz w:val="30"/>
          <w:szCs w:val="30"/>
          <w:cs/>
          <w:lang w:bidi="th-TH"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</w:t>
      </w:r>
      <w:r w:rsidR="007D349E">
        <w:rPr>
          <w:rFonts w:asciiTheme="majorBidi" w:hAnsiTheme="majorBidi" w:cs="Angsana New"/>
          <w:sz w:val="30"/>
          <w:szCs w:val="30"/>
          <w:lang w:bidi="th-TH"/>
        </w:rPr>
        <w:br/>
      </w:r>
      <w:r w:rsidRPr="00B6045E">
        <w:rPr>
          <w:rFonts w:asciiTheme="majorBidi" w:hAnsiTheme="majorBidi" w:cs="Angsana New"/>
          <w:sz w:val="30"/>
          <w:szCs w:val="30"/>
          <w:cs/>
          <w:lang w:bidi="th-TH"/>
        </w:rPr>
        <w:t>ในปัจจุบันและที่คาดการณ์ว่าจะเกิดขึ้นในอนาคต</w:t>
      </w:r>
    </w:p>
    <w:p w14:paraId="3ABB4583" w14:textId="6810B0B5" w:rsidR="006D0408" w:rsidRDefault="006D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lang w:val="en-GB"/>
        </w:rPr>
      </w:pPr>
      <w:r>
        <w:rPr>
          <w:rFonts w:asciiTheme="majorBidi" w:hAnsiTheme="majorBidi"/>
          <w:b/>
          <w:bCs/>
          <w:sz w:val="30"/>
          <w:szCs w:val="30"/>
        </w:rPr>
        <w:br w:type="page"/>
      </w:r>
    </w:p>
    <w:tbl>
      <w:tblPr>
        <w:tblStyle w:val="TableGrid"/>
        <w:tblW w:w="94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890"/>
        <w:gridCol w:w="232"/>
        <w:gridCol w:w="1928"/>
        <w:gridCol w:w="6"/>
      </w:tblGrid>
      <w:tr w:rsidR="00B6045E" w:rsidRPr="00A9210B" w14:paraId="66A5A3D5" w14:textId="77777777" w:rsidTr="006D0408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6A53B98F" w14:textId="77777777" w:rsidR="00B6045E" w:rsidRPr="00A9210B" w:rsidRDefault="00B6045E" w:rsidP="00B6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6" w:type="dxa"/>
            <w:gridSpan w:val="4"/>
            <w:vAlign w:val="bottom"/>
          </w:tcPr>
          <w:p w14:paraId="4035AFCA" w14:textId="2477BA15" w:rsidR="00B6045E" w:rsidRPr="00A9210B" w:rsidRDefault="00B6045E" w:rsidP="00B60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10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A9210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5B4BCA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A9210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30A9" w:rsidRPr="00A9210B" w14:paraId="3FB1D1E4" w14:textId="77777777" w:rsidTr="006D0408">
        <w:trPr>
          <w:gridAfter w:val="1"/>
          <w:wAfter w:w="6" w:type="dxa"/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16AC79A8" w14:textId="29BF5225" w:rsidR="006030A9" w:rsidRPr="00A9210B" w:rsidRDefault="006030A9" w:rsidP="00B6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42740" w:rsidRPr="00A427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921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="00A42740" w:rsidRPr="00A427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90" w:type="dxa"/>
            <w:vAlign w:val="bottom"/>
          </w:tcPr>
          <w:p w14:paraId="71C3DDBF" w14:textId="77777777" w:rsidR="006030A9" w:rsidRPr="00A9210B" w:rsidRDefault="006030A9" w:rsidP="00B60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2" w:type="dxa"/>
            <w:vAlign w:val="bottom"/>
          </w:tcPr>
          <w:p w14:paraId="79987941" w14:textId="77777777" w:rsidR="006030A9" w:rsidRPr="00A9210B" w:rsidRDefault="006030A9" w:rsidP="00B60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  <w:vAlign w:val="bottom"/>
          </w:tcPr>
          <w:p w14:paraId="395652C3" w14:textId="059D9274" w:rsidR="006030A9" w:rsidRPr="00A9210B" w:rsidRDefault="006030A9" w:rsidP="000C0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="0087283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B6045E" w:rsidRPr="00A9210B" w14:paraId="72CFB4C0" w14:textId="77777777" w:rsidTr="006D0408">
        <w:trPr>
          <w:trHeight w:val="164"/>
          <w:tblHeader/>
        </w:trPr>
        <w:tc>
          <w:tcPr>
            <w:tcW w:w="5400" w:type="dxa"/>
          </w:tcPr>
          <w:p w14:paraId="23CDE382" w14:textId="7B8B1F35" w:rsidR="00B6045E" w:rsidRPr="00A9210B" w:rsidRDefault="00B6045E" w:rsidP="00B60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56" w:type="dxa"/>
            <w:gridSpan w:val="4"/>
          </w:tcPr>
          <w:p w14:paraId="2C9DB73D" w14:textId="1A3D1C2B" w:rsidR="00B6045E" w:rsidRPr="00A9210B" w:rsidRDefault="00B6045E" w:rsidP="00B60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21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A9210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A921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6030A9" w:rsidRPr="00A9210B" w14:paraId="4B9A011C" w14:textId="77777777" w:rsidTr="006D0408">
        <w:trPr>
          <w:gridAfter w:val="1"/>
          <w:wAfter w:w="6" w:type="dxa"/>
          <w:trHeight w:val="20"/>
        </w:trPr>
        <w:tc>
          <w:tcPr>
            <w:tcW w:w="5400" w:type="dxa"/>
          </w:tcPr>
          <w:p w14:paraId="25561AF8" w14:textId="77777777" w:rsidR="006030A9" w:rsidRPr="00A9210B" w:rsidRDefault="006030A9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90" w:type="dxa"/>
          </w:tcPr>
          <w:p w14:paraId="73556140" w14:textId="61809AFB" w:rsidR="006030A9" w:rsidRPr="00A9210B" w:rsidRDefault="00A42740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817</w:t>
            </w:r>
            <w:r w:rsidR="006030A9" w:rsidRPr="00A921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23</w:t>
            </w:r>
            <w:r w:rsidRPr="00A42740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32" w:type="dxa"/>
          </w:tcPr>
          <w:p w14:paraId="35E0257F" w14:textId="77777777" w:rsidR="006030A9" w:rsidRPr="00A9210B" w:rsidRDefault="006030A9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</w:tcPr>
          <w:p w14:paraId="376F804E" w14:textId="4FCC38B7" w:rsidR="006030A9" w:rsidRPr="00A9210B" w:rsidRDefault="006030A9" w:rsidP="004E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6030A9" w:rsidRPr="00A9210B" w14:paraId="57700356" w14:textId="77777777" w:rsidTr="006D0408">
        <w:trPr>
          <w:gridAfter w:val="1"/>
          <w:wAfter w:w="6" w:type="dxa"/>
          <w:trHeight w:val="20"/>
        </w:trPr>
        <w:tc>
          <w:tcPr>
            <w:tcW w:w="5400" w:type="dxa"/>
          </w:tcPr>
          <w:p w14:paraId="6E2961AA" w14:textId="77777777" w:rsidR="006030A9" w:rsidRPr="00A9210B" w:rsidRDefault="006030A9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890" w:type="dxa"/>
          </w:tcPr>
          <w:p w14:paraId="4494B670" w14:textId="77777777" w:rsidR="006030A9" w:rsidRPr="00A9210B" w:rsidRDefault="006030A9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67CE2A66" w14:textId="77777777" w:rsidR="006030A9" w:rsidRPr="00A9210B" w:rsidRDefault="006030A9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</w:tcPr>
          <w:p w14:paraId="44ED1CA0" w14:textId="77777777" w:rsidR="006030A9" w:rsidRPr="00A9210B" w:rsidRDefault="006030A9" w:rsidP="006B2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0A9" w:rsidRPr="00A9210B" w14:paraId="5A150DEC" w14:textId="77777777" w:rsidTr="006D0408">
        <w:trPr>
          <w:gridAfter w:val="1"/>
          <w:wAfter w:w="6" w:type="dxa"/>
          <w:trHeight w:val="20"/>
        </w:trPr>
        <w:tc>
          <w:tcPr>
            <w:tcW w:w="5400" w:type="dxa"/>
          </w:tcPr>
          <w:p w14:paraId="7F3CD294" w14:textId="32CB96BF" w:rsidR="006030A9" w:rsidRPr="00A9210B" w:rsidRDefault="006030A9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A42740"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A42740" w:rsidRPr="00A42740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A42740" w:rsidRPr="00A4274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921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90" w:type="dxa"/>
          </w:tcPr>
          <w:p w14:paraId="5B677DE3" w14:textId="3782E279" w:rsidR="006030A9" w:rsidRPr="00A9210B" w:rsidRDefault="00A42740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</w:t>
            </w:r>
            <w:r w:rsidR="006030A9" w:rsidRPr="00A921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081</w:t>
            </w:r>
          </w:p>
        </w:tc>
        <w:tc>
          <w:tcPr>
            <w:tcW w:w="232" w:type="dxa"/>
          </w:tcPr>
          <w:p w14:paraId="5FA079F2" w14:textId="77777777" w:rsidR="006030A9" w:rsidRPr="00A9210B" w:rsidRDefault="006030A9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</w:tcPr>
          <w:p w14:paraId="0F58BB45" w14:textId="485A5184" w:rsidR="006030A9" w:rsidRPr="00A9210B" w:rsidRDefault="006030A9" w:rsidP="004E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6030A9" w:rsidRPr="00A9210B" w14:paraId="791E8045" w14:textId="77777777" w:rsidTr="006D0408">
        <w:trPr>
          <w:gridAfter w:val="1"/>
          <w:wAfter w:w="6" w:type="dxa"/>
          <w:trHeight w:val="20"/>
        </w:trPr>
        <w:tc>
          <w:tcPr>
            <w:tcW w:w="5400" w:type="dxa"/>
          </w:tcPr>
          <w:p w14:paraId="74C3F7FD" w14:textId="60666625" w:rsidR="006030A9" w:rsidRPr="00A9210B" w:rsidRDefault="006030A9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A42740" w:rsidRPr="00A42740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A42740"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9210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42740" w:rsidRPr="00A42740">
              <w:rPr>
                <w:rFonts w:asciiTheme="majorBidi" w:hAnsiTheme="majorBidi" w:cstheme="majorBidi" w:hint="cs"/>
                <w:sz w:val="30"/>
                <w:szCs w:val="30"/>
              </w:rPr>
              <w:t>18</w:t>
            </w:r>
            <w:r w:rsidR="00A42740" w:rsidRPr="00A4274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921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90" w:type="dxa"/>
          </w:tcPr>
          <w:p w14:paraId="1D0D9C46" w14:textId="69C66074" w:rsidR="006030A9" w:rsidRPr="00A9210B" w:rsidRDefault="00A42740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  <w:r w:rsidR="006030A9" w:rsidRPr="00A921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557</w:t>
            </w:r>
          </w:p>
        </w:tc>
        <w:tc>
          <w:tcPr>
            <w:tcW w:w="232" w:type="dxa"/>
          </w:tcPr>
          <w:p w14:paraId="06731D6A" w14:textId="77777777" w:rsidR="006030A9" w:rsidRPr="00A9210B" w:rsidRDefault="006030A9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</w:tcPr>
          <w:p w14:paraId="37DB74D9" w14:textId="48C1198B" w:rsidR="006030A9" w:rsidRPr="00A9210B" w:rsidRDefault="006030A9" w:rsidP="004E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6030A9" w:rsidRPr="00A9210B" w14:paraId="6C092915" w14:textId="77777777" w:rsidTr="006D0408">
        <w:trPr>
          <w:gridAfter w:val="1"/>
          <w:wAfter w:w="6" w:type="dxa"/>
          <w:trHeight w:val="20"/>
        </w:trPr>
        <w:tc>
          <w:tcPr>
            <w:tcW w:w="5400" w:type="dxa"/>
          </w:tcPr>
          <w:p w14:paraId="222BD64C" w14:textId="15BCDD60" w:rsidR="006030A9" w:rsidRPr="00A9210B" w:rsidRDefault="006030A9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A42740" w:rsidRPr="00A42740">
              <w:rPr>
                <w:rFonts w:asciiTheme="majorBidi" w:hAnsiTheme="majorBidi" w:cstheme="majorBidi" w:hint="cs"/>
                <w:sz w:val="30"/>
                <w:szCs w:val="30"/>
              </w:rPr>
              <w:t>18</w:t>
            </w:r>
            <w:r w:rsidR="00A42740"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9210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42740" w:rsidRPr="00A42740">
              <w:rPr>
                <w:rFonts w:asciiTheme="majorBidi" w:hAnsiTheme="majorBidi" w:cstheme="majorBidi" w:hint="cs"/>
                <w:sz w:val="30"/>
                <w:szCs w:val="30"/>
              </w:rPr>
              <w:t>365</w:t>
            </w:r>
            <w:r w:rsidRPr="00A921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90" w:type="dxa"/>
          </w:tcPr>
          <w:p w14:paraId="06C8E593" w14:textId="44762287" w:rsidR="006030A9" w:rsidRPr="00A9210B" w:rsidRDefault="00A42740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="006030A9" w:rsidRPr="00A921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304</w:t>
            </w:r>
          </w:p>
        </w:tc>
        <w:tc>
          <w:tcPr>
            <w:tcW w:w="232" w:type="dxa"/>
          </w:tcPr>
          <w:p w14:paraId="449AE1CA" w14:textId="77777777" w:rsidR="006030A9" w:rsidRPr="00A9210B" w:rsidRDefault="006030A9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</w:tcPr>
          <w:p w14:paraId="549ED2C8" w14:textId="19939DC3" w:rsidR="006030A9" w:rsidRPr="00A9210B" w:rsidRDefault="006030A9" w:rsidP="004E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6030A9" w:rsidRPr="00A9210B" w14:paraId="7F91046F" w14:textId="77777777" w:rsidTr="006D0408">
        <w:trPr>
          <w:gridAfter w:val="1"/>
          <w:wAfter w:w="6" w:type="dxa"/>
          <w:trHeight w:val="20"/>
        </w:trPr>
        <w:tc>
          <w:tcPr>
            <w:tcW w:w="5400" w:type="dxa"/>
          </w:tcPr>
          <w:p w14:paraId="2AF38B11" w14:textId="77777777" w:rsidR="006030A9" w:rsidRPr="00A9210B" w:rsidRDefault="006030A9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C2ADCEC" w14:textId="5F5F7212" w:rsidR="006030A9" w:rsidRPr="00A9210B" w:rsidRDefault="00A42740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853</w:t>
            </w:r>
            <w:r w:rsidR="006030A9" w:rsidRPr="00A921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17</w:t>
            </w:r>
            <w:r w:rsidRPr="00A4274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32" w:type="dxa"/>
          </w:tcPr>
          <w:p w14:paraId="411B19B4" w14:textId="77777777" w:rsidR="006030A9" w:rsidRPr="00A9210B" w:rsidRDefault="006030A9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</w:tcPr>
          <w:p w14:paraId="31D97CAF" w14:textId="5CCAA47A" w:rsidR="006030A9" w:rsidRPr="00A9210B" w:rsidRDefault="006030A9" w:rsidP="004E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21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</w:tr>
      <w:tr w:rsidR="006030A9" w:rsidRPr="00A9210B" w14:paraId="0271EF41" w14:textId="77777777" w:rsidTr="006D0408">
        <w:trPr>
          <w:gridAfter w:val="1"/>
          <w:wAfter w:w="6" w:type="dxa"/>
          <w:trHeight w:val="20"/>
        </w:trPr>
        <w:tc>
          <w:tcPr>
            <w:tcW w:w="5400" w:type="dxa"/>
          </w:tcPr>
          <w:p w14:paraId="796425BC" w14:textId="6D015E87" w:rsidR="006030A9" w:rsidRPr="00A9210B" w:rsidRDefault="006030A9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="00872832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208909D" w14:textId="6514C0CC" w:rsidR="006030A9" w:rsidRPr="00671683" w:rsidRDefault="006030A9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67168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2" w:type="dxa"/>
          </w:tcPr>
          <w:p w14:paraId="2E787BE6" w14:textId="77777777" w:rsidR="006030A9" w:rsidRPr="00A9210B" w:rsidRDefault="006030A9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8" w:type="dxa"/>
            <w:tcBorders>
              <w:top w:val="double" w:sz="4" w:space="0" w:color="auto"/>
            </w:tcBorders>
          </w:tcPr>
          <w:p w14:paraId="4FE43FD7" w14:textId="77777777" w:rsidR="006030A9" w:rsidRPr="00A9210B" w:rsidRDefault="006030A9" w:rsidP="000C0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30A9" w:rsidRPr="00A9210B" w14:paraId="11B68027" w14:textId="77777777" w:rsidTr="006D0408">
        <w:trPr>
          <w:gridAfter w:val="1"/>
          <w:wAfter w:w="6" w:type="dxa"/>
          <w:trHeight w:val="20"/>
        </w:trPr>
        <w:tc>
          <w:tcPr>
            <w:tcW w:w="5400" w:type="dxa"/>
          </w:tcPr>
          <w:p w14:paraId="67F4436A" w14:textId="77777777" w:rsidR="006030A9" w:rsidRPr="00A9210B" w:rsidRDefault="006030A9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0CB1932" w14:textId="2598396E" w:rsidR="006030A9" w:rsidRPr="00A9210B" w:rsidRDefault="00A42740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853</w:t>
            </w:r>
            <w:r w:rsidR="006030A9" w:rsidRPr="00A921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17</w:t>
            </w:r>
            <w:r w:rsidRPr="00A4274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32" w:type="dxa"/>
          </w:tcPr>
          <w:p w14:paraId="1D1AE363" w14:textId="77777777" w:rsidR="006030A9" w:rsidRPr="00A9210B" w:rsidRDefault="006030A9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8" w:type="dxa"/>
          </w:tcPr>
          <w:p w14:paraId="57206B05" w14:textId="77777777" w:rsidR="006030A9" w:rsidRPr="00A9210B" w:rsidRDefault="006030A9" w:rsidP="000C0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F9BAA1D" w14:textId="464965B5" w:rsidR="004F02B3" w:rsidRPr="0076392C" w:rsidRDefault="004F02B3" w:rsidP="00763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0"/>
        <w:gridCol w:w="3690"/>
      </w:tblGrid>
      <w:tr w:rsidR="000C0056" w:rsidRPr="00A9210B" w14:paraId="6EFD0619" w14:textId="77777777" w:rsidTr="007220B8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6649C" w14:textId="758C999B" w:rsidR="000C0056" w:rsidRPr="00A9210B" w:rsidRDefault="000C0056" w:rsidP="000C005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E7DCD" w14:textId="59D560D0" w:rsidR="000C0056" w:rsidRPr="00A9210B" w:rsidRDefault="000C0056" w:rsidP="000C0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21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7220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A921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A9210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921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0056" w:rsidRPr="00A9210B" w14:paraId="1BFEDFA6" w14:textId="77777777" w:rsidTr="007220B8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2A723" w14:textId="2DEDC001" w:rsidR="000C0056" w:rsidRPr="00A9210B" w:rsidRDefault="00AC60CA" w:rsidP="000C005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427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921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9210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A4274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542BAA2" w14:textId="7C0CA895" w:rsidR="000C0056" w:rsidRPr="00872832" w:rsidRDefault="00872832" w:rsidP="000C0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0C0056" w:rsidRPr="00A9210B" w14:paraId="27524560" w14:textId="77777777" w:rsidTr="007220B8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F0C5E" w14:textId="1F08D74A" w:rsidR="000C0056" w:rsidRPr="00A9210B" w:rsidRDefault="000C0056" w:rsidP="000C005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52A6ADB" w14:textId="4C4E329E" w:rsidR="000C0056" w:rsidRPr="00A9210B" w:rsidRDefault="00872832" w:rsidP="00872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21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0056" w:rsidRPr="00A9210B" w14:paraId="20B60F7B" w14:textId="77777777" w:rsidTr="007220B8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C4A58" w14:textId="77777777" w:rsidR="000C0056" w:rsidRPr="00A9210B" w:rsidRDefault="000C0056" w:rsidP="000C005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5FCDCFA" w14:textId="13833446" w:rsidR="000C0056" w:rsidRPr="00A9210B" w:rsidRDefault="00A42740" w:rsidP="000C0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0C0056" w:rsidRPr="00A921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535</w:t>
            </w:r>
            <w:r w:rsidR="000C0056" w:rsidRPr="00A921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</w:t>
            </w:r>
            <w:r w:rsidRPr="00A42740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4</w:t>
            </w:r>
          </w:p>
        </w:tc>
      </w:tr>
      <w:tr w:rsidR="000C0056" w:rsidRPr="00A9210B" w14:paraId="7FAA88A1" w14:textId="77777777" w:rsidTr="007220B8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C9F0E" w14:textId="77777777" w:rsidR="000C0056" w:rsidRPr="00A9210B" w:rsidRDefault="000C0056" w:rsidP="000C005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EEE867E" w14:textId="77777777" w:rsidR="000C0056" w:rsidRPr="00A9210B" w:rsidRDefault="000C0056" w:rsidP="000C0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0056" w:rsidRPr="00A9210B" w14:paraId="34D4A79D" w14:textId="77777777" w:rsidTr="007220B8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8882A" w14:textId="1FDB4AE8" w:rsidR="000C0056" w:rsidRPr="00A9210B" w:rsidRDefault="000C0056" w:rsidP="000C005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A42740" w:rsidRPr="00A4274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59CA0E1" w14:textId="60F58500" w:rsidR="000C0056" w:rsidRPr="00A9210B" w:rsidRDefault="00A42740" w:rsidP="000C0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93</w:t>
            </w:r>
            <w:r w:rsidR="000C0056" w:rsidRPr="00A921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332</w:t>
            </w:r>
          </w:p>
        </w:tc>
      </w:tr>
      <w:tr w:rsidR="000C0056" w:rsidRPr="00A9210B" w14:paraId="1F66A886" w14:textId="77777777" w:rsidTr="007220B8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EFDA3" w14:textId="6599B2EB" w:rsidR="000C0056" w:rsidRPr="00A9210B" w:rsidRDefault="00A42740" w:rsidP="000C005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C0056"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C0056" w:rsidRPr="00A921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0056"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C53A9E" w14:textId="4473B19D" w:rsidR="000C0056" w:rsidRPr="00A9210B" w:rsidRDefault="00A42740" w:rsidP="000C0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 w:rsidR="000C0056" w:rsidRPr="00A921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241</w:t>
            </w:r>
          </w:p>
        </w:tc>
      </w:tr>
      <w:tr w:rsidR="000C0056" w:rsidRPr="00A9210B" w14:paraId="3216363E" w14:textId="77777777" w:rsidTr="007220B8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71EE1" w14:textId="18D3BFBB" w:rsidR="000C0056" w:rsidRPr="00A9210B" w:rsidRDefault="006030A9" w:rsidP="000C005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86778" w14:textId="2E7CEB60" w:rsidR="000C0056" w:rsidRPr="00A9210B" w:rsidRDefault="00A42740" w:rsidP="000C0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0C0056" w:rsidRPr="00A921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631</w:t>
            </w:r>
            <w:r w:rsidR="000C0056" w:rsidRPr="00A921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76</w:t>
            </w:r>
            <w:r w:rsidRPr="00A4274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>7</w:t>
            </w:r>
          </w:p>
        </w:tc>
      </w:tr>
      <w:tr w:rsidR="000C0056" w:rsidRPr="00A9210B" w14:paraId="41E59A31" w14:textId="77777777" w:rsidTr="007220B8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BC596" w14:textId="63437DC4" w:rsidR="000C0056" w:rsidRPr="00A9210B" w:rsidRDefault="000C0056" w:rsidP="000C005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A921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47D5E5" w14:textId="40BB910E" w:rsidR="000C0056" w:rsidRPr="00A9210B" w:rsidRDefault="000C0056" w:rsidP="004E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0C0056" w:rsidRPr="00A9210B" w14:paraId="2EFE6E15" w14:textId="77777777" w:rsidTr="007220B8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92823" w14:textId="77777777" w:rsidR="000C0056" w:rsidRPr="00A9210B" w:rsidRDefault="000C0056" w:rsidP="000C005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65947E" w14:textId="0B5AB950" w:rsidR="000C0056" w:rsidRPr="00A9210B" w:rsidRDefault="00A42740" w:rsidP="000C0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0C0056" w:rsidRPr="00A921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631</w:t>
            </w:r>
            <w:r w:rsidR="000C0056" w:rsidRPr="00A921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76</w:t>
            </w:r>
            <w:r w:rsidRPr="00A4274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>7</w:t>
            </w:r>
          </w:p>
        </w:tc>
      </w:tr>
    </w:tbl>
    <w:p w14:paraId="1BD0B9AE" w14:textId="77777777" w:rsidR="004F02B3" w:rsidRPr="00872832" w:rsidRDefault="004F02B3" w:rsidP="00CC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89C3CC0" w14:textId="77777777" w:rsidR="006D0408" w:rsidRDefault="006D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9BE1DDC" w14:textId="28C715CE" w:rsidR="00686A2E" w:rsidRPr="00C52C41" w:rsidRDefault="00A42740" w:rsidP="00CC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42740"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686A2E" w:rsidRPr="00C52C41">
        <w:rPr>
          <w:rFonts w:ascii="Angsana New" w:hAnsi="Angsana New"/>
          <w:b/>
          <w:bCs/>
          <w:sz w:val="30"/>
          <w:szCs w:val="30"/>
        </w:rPr>
        <w:tab/>
      </w:r>
      <w:r w:rsidR="00686A2E" w:rsidRPr="00C52C41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187EEF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5C590DAC" w14:textId="77777777" w:rsidR="006C6F12" w:rsidRPr="00872832" w:rsidRDefault="006C6F12" w:rsidP="00A92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800"/>
      </w:tblGrid>
      <w:tr w:rsidR="009054A5" w:rsidRPr="00C52C41" w14:paraId="459347B2" w14:textId="634AF06C" w:rsidTr="00A9210B">
        <w:trPr>
          <w:trHeight w:val="405"/>
          <w:tblHeader/>
        </w:trPr>
        <w:tc>
          <w:tcPr>
            <w:tcW w:w="5760" w:type="dxa"/>
            <w:vMerge w:val="restart"/>
          </w:tcPr>
          <w:p w14:paraId="5F6E5B58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vMerge w:val="restart"/>
          </w:tcPr>
          <w:p w14:paraId="396DC0C0" w14:textId="56E3283D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20C52118" w14:textId="3D224C46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</w:t>
            </w:r>
            <w:r w:rsidR="007639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054A5" w:rsidRPr="00C52C41" w14:paraId="50C17F71" w14:textId="77777777" w:rsidTr="00A9210B">
        <w:trPr>
          <w:trHeight w:val="405"/>
          <w:tblHeader/>
        </w:trPr>
        <w:tc>
          <w:tcPr>
            <w:tcW w:w="5760" w:type="dxa"/>
            <w:vMerge/>
          </w:tcPr>
          <w:p w14:paraId="16D78B75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vMerge/>
          </w:tcPr>
          <w:p w14:paraId="660DD474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054A5" w:rsidRPr="00C52C41" w14:paraId="3A76362A" w14:textId="1CCA61A5" w:rsidTr="00A9210B">
        <w:trPr>
          <w:tblHeader/>
        </w:trPr>
        <w:tc>
          <w:tcPr>
            <w:tcW w:w="5760" w:type="dxa"/>
          </w:tcPr>
          <w:p w14:paraId="3E32576C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50A952" w14:textId="1679F46B" w:rsidR="009054A5" w:rsidRDefault="00A42740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274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9054A5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2D7C7586" w14:textId="77777777" w:rsidR="009054A5" w:rsidRPr="00D47FE8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AB55B24" w14:textId="75CF6B8D" w:rsidR="009054A5" w:rsidRDefault="00A42740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31</w:t>
            </w:r>
            <w:r w:rsidR="009054A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9054A5" w:rsidRPr="00C52C41" w14:paraId="5833D238" w14:textId="6D772DB9" w:rsidTr="00A9210B">
        <w:trPr>
          <w:tblHeader/>
        </w:trPr>
        <w:tc>
          <w:tcPr>
            <w:tcW w:w="5760" w:type="dxa"/>
          </w:tcPr>
          <w:p w14:paraId="6408CB0A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621A0C" w14:textId="071476B3" w:rsidR="009054A5" w:rsidRPr="00D47FE8" w:rsidRDefault="00A42740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E8E08EB" w14:textId="77777777" w:rsidR="009054A5" w:rsidRPr="00D47FE8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9F8C894" w14:textId="0B4C3201" w:rsidR="009054A5" w:rsidRPr="00D47FE8" w:rsidRDefault="00A42740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FF3F0D" w:rsidRPr="00C52C41" w14:paraId="5320E932" w14:textId="06BE912C" w:rsidTr="00A9210B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760" w:type="dxa"/>
          </w:tcPr>
          <w:p w14:paraId="5714A34E" w14:textId="77777777" w:rsidR="00FF3F0D" w:rsidRPr="00C52C41" w:rsidRDefault="00FF3F0D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57D3E880" w14:textId="6E5A611E" w:rsidR="00FF3F0D" w:rsidRPr="00C52C41" w:rsidRDefault="00FF3F0D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2832" w:rsidRPr="0057423C" w14:paraId="38797F6A" w14:textId="77777777" w:rsidTr="00691476">
        <w:tc>
          <w:tcPr>
            <w:tcW w:w="5760" w:type="dxa"/>
          </w:tcPr>
          <w:p w14:paraId="79F4BC9C" w14:textId="32DB5FCE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3CF4B651" w14:textId="77777777" w:rsidR="00872832" w:rsidRPr="00AC4BC9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30ED4" w14:textId="77777777" w:rsidR="00872832" w:rsidRPr="00AC4BC9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75CA6D7" w14:textId="77777777" w:rsidR="00872832" w:rsidRPr="00F8302C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2832" w:rsidRPr="0057423C" w14:paraId="4FDD21E3" w14:textId="77777777" w:rsidTr="00691476">
        <w:tc>
          <w:tcPr>
            <w:tcW w:w="5760" w:type="dxa"/>
          </w:tcPr>
          <w:p w14:paraId="11B7139B" w14:textId="21834B53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สัญญาที่ยังไม่ได้รับรู้สำหรับเครื่องจักรและอุปกรณ์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777EEC9" w14:textId="0667A8E7" w:rsidR="00872832" w:rsidRPr="00691476" w:rsidRDefault="003134A1" w:rsidP="00872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1476">
              <w:rPr>
                <w:rFonts w:ascii="Angsana New" w:hAnsi="Angsana New" w:hint="cs"/>
                <w:b/>
                <w:bCs/>
                <w:sz w:val="30"/>
                <w:szCs w:val="30"/>
              </w:rPr>
              <w:t>748</w:t>
            </w:r>
          </w:p>
        </w:tc>
        <w:tc>
          <w:tcPr>
            <w:tcW w:w="270" w:type="dxa"/>
          </w:tcPr>
          <w:p w14:paraId="0F1067D2" w14:textId="77777777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036B8BC1" w14:textId="05745D3C" w:rsidR="00872832" w:rsidRPr="00691476" w:rsidRDefault="003134A1" w:rsidP="00872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1476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872832" w:rsidRPr="006914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691476">
              <w:rPr>
                <w:rFonts w:ascii="Angsana New" w:hAnsi="Angsana New" w:hint="cs"/>
                <w:b/>
                <w:bCs/>
                <w:sz w:val="30"/>
                <w:szCs w:val="30"/>
              </w:rPr>
              <w:t>667</w:t>
            </w:r>
          </w:p>
        </w:tc>
      </w:tr>
      <w:tr w:rsidR="00872832" w:rsidRPr="00872832" w14:paraId="371AE89B" w14:textId="77777777" w:rsidTr="00691476">
        <w:tc>
          <w:tcPr>
            <w:tcW w:w="5760" w:type="dxa"/>
          </w:tcPr>
          <w:p w14:paraId="31041493" w14:textId="77777777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496177F" w14:textId="77777777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1014EE" w14:textId="77777777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3CFFA99E" w14:textId="77777777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2832" w:rsidRPr="0057423C" w14:paraId="5001ED53" w14:textId="77777777" w:rsidTr="00A9210B">
        <w:tc>
          <w:tcPr>
            <w:tcW w:w="5760" w:type="dxa"/>
          </w:tcPr>
          <w:p w14:paraId="15914393" w14:textId="5D56DAE7" w:rsidR="00872832" w:rsidRPr="001000B3" w:rsidRDefault="00872832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00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00DA13AE" w14:textId="77777777" w:rsidR="00872832" w:rsidRPr="00AC4BC9" w:rsidRDefault="00872832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31B34E" w14:textId="77777777" w:rsidR="00872832" w:rsidRPr="00AC4BC9" w:rsidRDefault="00872832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2B8A0EA" w14:textId="77777777" w:rsidR="00872832" w:rsidRPr="00F8302C" w:rsidRDefault="00872832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54A5" w:rsidRPr="0057423C" w14:paraId="554EB51E" w14:textId="77777777" w:rsidTr="00A9210B">
        <w:tc>
          <w:tcPr>
            <w:tcW w:w="5760" w:type="dxa"/>
          </w:tcPr>
          <w:p w14:paraId="7D3CB2F6" w14:textId="316FFB8A" w:rsidR="009054A5" w:rsidRPr="00345C4C" w:rsidRDefault="009054A5" w:rsidP="004F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5C4C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เลตเตอร์ออฟเครดิตเกี่ยวกับ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</w:t>
            </w:r>
            <w:r w:rsidRPr="00345C4C">
              <w:rPr>
                <w:rFonts w:ascii="Angsana New" w:hAnsi="Angsana New" w:hint="cs"/>
                <w:sz w:val="30"/>
                <w:szCs w:val="30"/>
                <w:cs/>
              </w:rPr>
              <w:t>และวัสดุสิ้นเปลืองโรงงาน</w:t>
            </w:r>
          </w:p>
        </w:tc>
        <w:tc>
          <w:tcPr>
            <w:tcW w:w="1620" w:type="dxa"/>
            <w:vAlign w:val="bottom"/>
          </w:tcPr>
          <w:p w14:paraId="1CAA85B3" w14:textId="39B8526D" w:rsidR="009054A5" w:rsidRPr="00AF3702" w:rsidRDefault="00A42740" w:rsidP="0090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270" w:type="dxa"/>
            <w:vAlign w:val="bottom"/>
          </w:tcPr>
          <w:p w14:paraId="54D7E118" w14:textId="77777777" w:rsidR="009054A5" w:rsidRPr="00AF3702" w:rsidRDefault="009054A5" w:rsidP="0090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8E330FA" w14:textId="7962A4FA" w:rsidR="009054A5" w:rsidRPr="00AF3702" w:rsidRDefault="00A42740" w:rsidP="0090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054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</w:tr>
      <w:tr w:rsidR="009054A5" w:rsidRPr="0057423C" w14:paraId="46C10273" w14:textId="77777777" w:rsidTr="00A9210B">
        <w:tc>
          <w:tcPr>
            <w:tcW w:w="5760" w:type="dxa"/>
          </w:tcPr>
          <w:p w14:paraId="3F69BDA9" w14:textId="77777777" w:rsidR="009054A5" w:rsidRDefault="009054A5" w:rsidP="0090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ภาระผูกพันสำหรับ</w:t>
            </w:r>
          </w:p>
          <w:p w14:paraId="7B291687" w14:textId="569DCC91" w:rsidR="009054A5" w:rsidRPr="00345C4C" w:rsidRDefault="009054A5" w:rsidP="0076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การซื้อวัตถุดิบและวัสดุสิ้นเปลืองในโรงงาน</w:t>
            </w:r>
          </w:p>
        </w:tc>
        <w:tc>
          <w:tcPr>
            <w:tcW w:w="1620" w:type="dxa"/>
            <w:vAlign w:val="bottom"/>
          </w:tcPr>
          <w:p w14:paraId="72522FF4" w14:textId="7DA4FC41" w:rsidR="009054A5" w:rsidRDefault="00A42740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270" w:type="dxa"/>
            <w:vAlign w:val="bottom"/>
          </w:tcPr>
          <w:p w14:paraId="560687AB" w14:textId="77777777" w:rsidR="009054A5" w:rsidRPr="00AF3702" w:rsidRDefault="009054A5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38F97D7" w14:textId="118E6133" w:rsidR="009054A5" w:rsidRDefault="00A42740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84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</w:tr>
      <w:tr w:rsidR="009054A5" w:rsidRPr="0057423C" w14:paraId="70A9CC61" w14:textId="77777777" w:rsidTr="00A9210B">
        <w:tc>
          <w:tcPr>
            <w:tcW w:w="5760" w:type="dxa"/>
          </w:tcPr>
          <w:p w14:paraId="71D23FA2" w14:textId="7EBDBE26" w:rsidR="009054A5" w:rsidRPr="00345C4C" w:rsidRDefault="009054A5" w:rsidP="0076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จัดหาพลังงาน</w:t>
            </w:r>
          </w:p>
        </w:tc>
        <w:tc>
          <w:tcPr>
            <w:tcW w:w="1620" w:type="dxa"/>
            <w:vAlign w:val="bottom"/>
          </w:tcPr>
          <w:p w14:paraId="29E011DB" w14:textId="4A46D9B2" w:rsidR="009054A5" w:rsidRDefault="00A42740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284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  <w:tc>
          <w:tcPr>
            <w:tcW w:w="270" w:type="dxa"/>
            <w:vAlign w:val="bottom"/>
          </w:tcPr>
          <w:p w14:paraId="1419B688" w14:textId="77777777" w:rsidR="009054A5" w:rsidRPr="00AF3702" w:rsidRDefault="009054A5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97C4D2F" w14:textId="7090AFCC" w:rsidR="009054A5" w:rsidRDefault="00A42740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284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</w:tr>
      <w:tr w:rsidR="002841BE" w:rsidRPr="00C52C41" w14:paraId="6094B2DB" w14:textId="77777777" w:rsidTr="00A9210B">
        <w:tc>
          <w:tcPr>
            <w:tcW w:w="5760" w:type="dxa"/>
          </w:tcPr>
          <w:p w14:paraId="502B8463" w14:textId="58FA9484" w:rsidR="002841BE" w:rsidRPr="002841BE" w:rsidRDefault="002841BE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8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1B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620" w:type="dxa"/>
            <w:vAlign w:val="bottom"/>
          </w:tcPr>
          <w:p w14:paraId="1D62F810" w14:textId="6BB64B4F" w:rsidR="002841BE" w:rsidRPr="00AF3702" w:rsidRDefault="002841BE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D34D9C" w14:textId="77777777" w:rsidR="002841BE" w:rsidRPr="00AF3702" w:rsidRDefault="002841BE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B383CA6" w14:textId="5372871D" w:rsidR="002841BE" w:rsidRPr="00AF3702" w:rsidRDefault="002841BE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41BE" w:rsidRPr="00C52C41" w14:paraId="75F21148" w14:textId="77777777" w:rsidTr="00A9210B">
        <w:tc>
          <w:tcPr>
            <w:tcW w:w="5760" w:type="dxa"/>
          </w:tcPr>
          <w:p w14:paraId="5D87BB58" w14:textId="202083C4" w:rsidR="002841BE" w:rsidRPr="002841BE" w:rsidRDefault="002841BE" w:rsidP="0076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1B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841BE">
              <w:rPr>
                <w:rFonts w:asciiTheme="majorBidi" w:hAnsiTheme="majorBidi" w:cstheme="majorBidi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620" w:type="dxa"/>
            <w:vAlign w:val="bottom"/>
          </w:tcPr>
          <w:p w14:paraId="3B2AFF54" w14:textId="780661FB" w:rsidR="002841BE" w:rsidRPr="00AF3702" w:rsidRDefault="00A42740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2841BE" w:rsidRPr="00284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857</w:t>
            </w:r>
          </w:p>
        </w:tc>
        <w:tc>
          <w:tcPr>
            <w:tcW w:w="270" w:type="dxa"/>
            <w:vAlign w:val="bottom"/>
          </w:tcPr>
          <w:p w14:paraId="7B92039E" w14:textId="77777777" w:rsidR="002841BE" w:rsidRPr="00AF3702" w:rsidRDefault="002841BE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BA1B6E4" w14:textId="7FCD9701" w:rsidR="002841BE" w:rsidRPr="00AF3702" w:rsidRDefault="00A42740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2841BE" w:rsidRPr="00284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857</w:t>
            </w:r>
          </w:p>
        </w:tc>
      </w:tr>
      <w:tr w:rsidR="002841BE" w:rsidRPr="00C52C41" w14:paraId="6DAAC15C" w14:textId="45778556" w:rsidTr="00A9210B">
        <w:tc>
          <w:tcPr>
            <w:tcW w:w="5760" w:type="dxa"/>
          </w:tcPr>
          <w:p w14:paraId="729C3B1D" w14:textId="1A6BBAB1" w:rsidR="002841BE" w:rsidRPr="002841BE" w:rsidRDefault="002841BE" w:rsidP="0076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841B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841BE">
              <w:rPr>
                <w:rFonts w:asciiTheme="majorBidi" w:hAnsiTheme="majorBidi" w:cstheme="majorBidi"/>
                <w:sz w:val="30"/>
                <w:szCs w:val="30"/>
                <w:cs/>
              </w:rPr>
              <w:t>ค่าแก๊สธรรมชาติ</w:t>
            </w:r>
          </w:p>
        </w:tc>
        <w:tc>
          <w:tcPr>
            <w:tcW w:w="1620" w:type="dxa"/>
            <w:vAlign w:val="bottom"/>
          </w:tcPr>
          <w:p w14:paraId="6E94B501" w14:textId="47A8CFFD" w:rsidR="002841BE" w:rsidRPr="00AF3702" w:rsidRDefault="00A42740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841BE" w:rsidRPr="00284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270" w:type="dxa"/>
            <w:vAlign w:val="bottom"/>
          </w:tcPr>
          <w:p w14:paraId="59F0CFBD" w14:textId="77777777" w:rsidR="002841BE" w:rsidRPr="00AF3702" w:rsidRDefault="002841BE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65E608D" w14:textId="59EA20EE" w:rsidR="002841BE" w:rsidRPr="00AF3702" w:rsidRDefault="00A42740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841BE" w:rsidRPr="00284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</w:tr>
      <w:tr w:rsidR="009054A5" w:rsidRPr="00C52C41" w14:paraId="2B466BD1" w14:textId="7FE3459A" w:rsidTr="00A9210B">
        <w:tc>
          <w:tcPr>
            <w:tcW w:w="5760" w:type="dxa"/>
          </w:tcPr>
          <w:p w14:paraId="41DBC551" w14:textId="77777777" w:rsidR="009054A5" w:rsidRPr="00C52C41" w:rsidRDefault="009054A5" w:rsidP="00AF3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2D85BA" w14:textId="1AABD484" w:rsidR="009054A5" w:rsidRPr="00AF3702" w:rsidRDefault="00A42740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  <w:r w:rsidR="002841BE" w:rsidRPr="002841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6FE71F" w14:textId="77777777" w:rsidR="009054A5" w:rsidRPr="00AF3702" w:rsidRDefault="009054A5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024CBB" w14:textId="3B3841C5" w:rsidR="009054A5" w:rsidRPr="00AF3702" w:rsidRDefault="00A42740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</w:t>
            </w:r>
            <w:r w:rsidR="002841BE" w:rsidRPr="002841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575</w:t>
            </w:r>
          </w:p>
        </w:tc>
      </w:tr>
    </w:tbl>
    <w:p w14:paraId="79B304E8" w14:textId="77777777" w:rsidR="006D0408" w:rsidRDefault="006D0408" w:rsidP="00905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CCF21F" w14:textId="1CD38571" w:rsidR="009054A5" w:rsidRDefault="00A42740" w:rsidP="00905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42740">
        <w:rPr>
          <w:rFonts w:ascii="Angsana New" w:hAnsi="Angsana New"/>
          <w:b/>
          <w:bCs/>
          <w:sz w:val="30"/>
          <w:szCs w:val="30"/>
        </w:rPr>
        <w:t>1</w:t>
      </w:r>
      <w:r w:rsidRPr="00A42740">
        <w:rPr>
          <w:rFonts w:ascii="Angsana New" w:hAnsi="Angsana New" w:hint="cs"/>
          <w:b/>
          <w:bCs/>
          <w:sz w:val="30"/>
          <w:szCs w:val="30"/>
        </w:rPr>
        <w:t>2</w:t>
      </w:r>
      <w:r w:rsidR="009054A5" w:rsidRPr="00C52C41">
        <w:rPr>
          <w:rFonts w:ascii="Angsana New" w:hAnsi="Angsana New"/>
          <w:b/>
          <w:bCs/>
          <w:sz w:val="30"/>
          <w:szCs w:val="30"/>
        </w:rPr>
        <w:tab/>
      </w:r>
      <w:r w:rsidR="009054A5" w:rsidRPr="009054A5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83D5755" w14:textId="28E5BF7C" w:rsidR="007A3DE2" w:rsidRPr="00A9210B" w:rsidRDefault="007A3DE2" w:rsidP="00905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10EFC24E" w14:textId="38B6A4B4" w:rsidR="007A3DE2" w:rsidRPr="007A3DE2" w:rsidRDefault="007A3DE2" w:rsidP="00431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A42740" w:rsidRPr="00A42740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431836">
        <w:rPr>
          <w:rFonts w:ascii="Angsana New" w:hAnsi="Angsana New" w:hint="cs"/>
          <w:sz w:val="30"/>
          <w:szCs w:val="30"/>
          <w:cs/>
        </w:rPr>
        <w:t>ผู้ถือหุ้นมีมติอนุมัติจัดสรรกำไร</w:t>
      </w:r>
      <w:r w:rsidR="007D349E">
        <w:rPr>
          <w:rFonts w:ascii="Angsana New" w:hAnsi="Angsana New"/>
          <w:sz w:val="30"/>
          <w:szCs w:val="30"/>
        </w:rPr>
        <w:br/>
      </w:r>
      <w:r w:rsidR="00431836">
        <w:rPr>
          <w:rFonts w:ascii="Angsana New" w:hAnsi="Angsana New" w:hint="cs"/>
          <w:sz w:val="30"/>
          <w:szCs w:val="30"/>
          <w:cs/>
        </w:rPr>
        <w:t xml:space="preserve">เป็นเงินปันผลในอัตราหุ้นละ </w:t>
      </w:r>
      <w:r w:rsidR="00A42740" w:rsidRPr="00A42740">
        <w:rPr>
          <w:rFonts w:ascii="Angsana New" w:hAnsi="Angsana New" w:hint="cs"/>
          <w:sz w:val="30"/>
          <w:szCs w:val="30"/>
        </w:rPr>
        <w:t>1</w:t>
      </w:r>
      <w:r w:rsidR="00431836">
        <w:rPr>
          <w:rFonts w:ascii="Angsana New" w:hAnsi="Angsana New" w:hint="cs"/>
          <w:sz w:val="30"/>
          <w:szCs w:val="30"/>
          <w:cs/>
        </w:rPr>
        <w:t>.</w:t>
      </w:r>
      <w:r w:rsidR="00A42740" w:rsidRPr="00A42740">
        <w:rPr>
          <w:rFonts w:ascii="Angsana New" w:hAnsi="Angsana New" w:hint="cs"/>
          <w:sz w:val="30"/>
          <w:szCs w:val="30"/>
        </w:rPr>
        <w:t>70</w:t>
      </w:r>
      <w:r w:rsidR="00431836">
        <w:rPr>
          <w:rFonts w:ascii="Angsana New" w:hAnsi="Angsana New" w:hint="cs"/>
          <w:sz w:val="30"/>
          <w:szCs w:val="30"/>
          <w:cs/>
        </w:rPr>
        <w:t xml:space="preserve"> บาท สำหรับหุ้นสามัญจำนวน </w:t>
      </w:r>
      <w:r w:rsidR="00A42740" w:rsidRPr="00A42740">
        <w:rPr>
          <w:rFonts w:ascii="Angsana New" w:hAnsi="Angsana New" w:hint="cs"/>
          <w:sz w:val="30"/>
          <w:szCs w:val="30"/>
        </w:rPr>
        <w:t>57</w:t>
      </w:r>
      <w:r w:rsidR="00431836">
        <w:rPr>
          <w:rFonts w:ascii="Angsana New" w:hAnsi="Angsana New" w:hint="cs"/>
          <w:sz w:val="30"/>
          <w:szCs w:val="30"/>
          <w:cs/>
        </w:rPr>
        <w:t>.</w:t>
      </w:r>
      <w:r w:rsidR="00A42740" w:rsidRPr="00A42740">
        <w:rPr>
          <w:rFonts w:ascii="Angsana New" w:hAnsi="Angsana New" w:hint="cs"/>
          <w:sz w:val="30"/>
          <w:szCs w:val="30"/>
        </w:rPr>
        <w:t>84</w:t>
      </w:r>
      <w:r w:rsidR="00431836">
        <w:rPr>
          <w:rFonts w:ascii="Angsana New" w:hAnsi="Angsana New" w:hint="cs"/>
          <w:sz w:val="30"/>
          <w:szCs w:val="30"/>
          <w:cs/>
        </w:rPr>
        <w:t xml:space="preserve"> ล้านหุ้น เป็นจำนวนทั้งสิ้น </w:t>
      </w:r>
      <w:r w:rsidR="00A42740" w:rsidRPr="00A42740">
        <w:rPr>
          <w:rFonts w:ascii="Angsana New" w:hAnsi="Angsana New" w:hint="cs"/>
          <w:sz w:val="30"/>
          <w:szCs w:val="30"/>
        </w:rPr>
        <w:t>98</w:t>
      </w:r>
      <w:r w:rsidR="00431836">
        <w:rPr>
          <w:rFonts w:ascii="Angsana New" w:hAnsi="Angsana New" w:hint="cs"/>
          <w:sz w:val="30"/>
          <w:szCs w:val="30"/>
          <w:cs/>
        </w:rPr>
        <w:t>.</w:t>
      </w:r>
      <w:r w:rsidR="00A42740" w:rsidRPr="00A42740">
        <w:rPr>
          <w:rFonts w:ascii="Angsana New" w:hAnsi="Angsana New" w:hint="cs"/>
          <w:sz w:val="30"/>
          <w:szCs w:val="30"/>
        </w:rPr>
        <w:t>33</w:t>
      </w:r>
      <w:r w:rsidR="00431836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7D349E">
        <w:rPr>
          <w:rFonts w:ascii="Angsana New" w:hAnsi="Angsana New"/>
          <w:sz w:val="30"/>
          <w:szCs w:val="30"/>
        </w:rPr>
        <w:br/>
      </w:r>
      <w:r w:rsidR="00431836">
        <w:rPr>
          <w:rFonts w:ascii="Angsana New" w:hAnsi="Angsana New" w:hint="cs"/>
          <w:sz w:val="30"/>
          <w:szCs w:val="30"/>
          <w:cs/>
        </w:rPr>
        <w:t xml:space="preserve">ซึ่งจะจ่ายให้แก่ผู้ถือหุ้นในวันที่ </w:t>
      </w:r>
      <w:r w:rsidR="00A42740" w:rsidRPr="00A42740">
        <w:rPr>
          <w:rFonts w:ascii="Angsana New" w:hAnsi="Angsana New" w:hint="cs"/>
          <w:sz w:val="30"/>
          <w:szCs w:val="30"/>
        </w:rPr>
        <w:t>28</w:t>
      </w:r>
      <w:r w:rsidR="0043183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</w:p>
    <w:sectPr w:rsidR="007A3DE2" w:rsidRPr="007A3DE2" w:rsidSect="001A623A">
      <w:headerReference w:type="default" r:id="rId8"/>
      <w:footerReference w:type="default" r:id="rId9"/>
      <w:pgSz w:w="11909" w:h="16834" w:code="9"/>
      <w:pgMar w:top="691" w:right="1019" w:bottom="576" w:left="1152" w:header="720" w:footer="720" w:gutter="0"/>
      <w:pgNumType w:start="13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4D37F" w14:textId="77777777" w:rsidR="00CF6310" w:rsidRDefault="00CF6310">
      <w:r>
        <w:separator/>
      </w:r>
    </w:p>
  </w:endnote>
  <w:endnote w:type="continuationSeparator" w:id="0">
    <w:p w14:paraId="1AF7BAD7" w14:textId="77777777" w:rsidR="00CF6310" w:rsidRDefault="00CF6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48321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1FE7E7" w14:textId="611B032C" w:rsidR="00EA4F9D" w:rsidRDefault="00EA4F9D">
        <w:pPr>
          <w:pStyle w:val="Footer"/>
          <w:jc w:val="center"/>
        </w:pPr>
        <w:r w:rsidRPr="001D181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181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D1815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A42740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1D181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AA61C6" w14:textId="77777777" w:rsidR="00CF6310" w:rsidRDefault="00CF6310">
      <w:r>
        <w:separator/>
      </w:r>
    </w:p>
  </w:footnote>
  <w:footnote w:type="continuationSeparator" w:id="0">
    <w:p w14:paraId="6DA4F776" w14:textId="77777777" w:rsidR="00CF6310" w:rsidRDefault="00CF6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FE19E" w14:textId="57ED42F9" w:rsidR="00EA4F9D" w:rsidRPr="004C2CF4" w:rsidRDefault="00EA4F9D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โทเร เท็กซ์ไทล์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C2CF4">
      <w:rPr>
        <w:rFonts w:ascii="Angsana New" w:hAnsi="Angsana New"/>
        <w:b/>
        <w:bCs/>
        <w:sz w:val="32"/>
        <w:szCs w:val="32"/>
        <w:cs/>
      </w:rPr>
      <w:t>จำกัด (มหาชน)</w:t>
    </w:r>
  </w:p>
  <w:p w14:paraId="282F637C" w14:textId="2F10C992" w:rsidR="00EA4F9D" w:rsidRDefault="00EA4F9D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A6ECEA" w14:textId="7AC7BE89" w:rsidR="00EA4F9D" w:rsidRDefault="00EA4F9D" w:rsidP="00B64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A42740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A42740">
      <w:rPr>
        <w:rFonts w:ascii="Angsana New" w:hAnsi="Angsana New" w:hint="cs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0387A62E" w14:textId="77777777" w:rsidR="00EA4F9D" w:rsidRPr="00985A84" w:rsidRDefault="00EA4F9D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1B7A5AA8"/>
    <w:lvl w:ilvl="0" w:tplc="54B87F0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9F56FD8"/>
    <w:multiLevelType w:val="hybridMultilevel"/>
    <w:tmpl w:val="EC2AADBA"/>
    <w:lvl w:ilvl="0" w:tplc="C6A2D07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28C14CA"/>
    <w:multiLevelType w:val="hybridMultilevel"/>
    <w:tmpl w:val="70D8996A"/>
    <w:lvl w:ilvl="0" w:tplc="0A107A6E">
      <w:numFmt w:val="bullet"/>
      <w:lvlText w:val="-"/>
      <w:lvlJc w:val="left"/>
      <w:pPr>
        <w:ind w:left="11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39B2CF8A"/>
    <w:lvl w:ilvl="0" w:tplc="1A06A34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92FAF6D2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5B66C18A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1C6BB9E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9AAD1C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D728B7F2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36B29F28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30221276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7E4BC70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FD697D"/>
    <w:multiLevelType w:val="hybridMultilevel"/>
    <w:tmpl w:val="044C4A70"/>
    <w:lvl w:ilvl="0" w:tplc="7F4272E0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5A7249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F2965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13EFF7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1E492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24FC3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B8C39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1C994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8A8D5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61100F2E"/>
    <w:lvl w:ilvl="0" w:tplc="3D82136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CB782FB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CDC47D0E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2B293A0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D64050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E20CA39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B8CA4B8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3341B66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7E26E7DA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21F615A"/>
    <w:multiLevelType w:val="multilevel"/>
    <w:tmpl w:val="C3B222B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9811426"/>
    <w:multiLevelType w:val="hybridMultilevel"/>
    <w:tmpl w:val="14B0E79E"/>
    <w:lvl w:ilvl="0" w:tplc="76783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EFA674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2E9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05D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27A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9EE4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F22A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469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3A6B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302FE9"/>
    <w:multiLevelType w:val="hybridMultilevel"/>
    <w:tmpl w:val="A9047D16"/>
    <w:lvl w:ilvl="0" w:tplc="5646158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2A42474"/>
    <w:multiLevelType w:val="hybridMultilevel"/>
    <w:tmpl w:val="7CD0D19C"/>
    <w:lvl w:ilvl="0" w:tplc="0E1C8C8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31D086D2" w:tentative="1">
      <w:start w:val="1"/>
      <w:numFmt w:val="lowerLetter"/>
      <w:lvlText w:val="%2."/>
      <w:lvlJc w:val="left"/>
      <w:pPr>
        <w:ind w:left="1620" w:hanging="360"/>
      </w:pPr>
    </w:lvl>
    <w:lvl w:ilvl="2" w:tplc="B48E4174" w:tentative="1">
      <w:start w:val="1"/>
      <w:numFmt w:val="lowerRoman"/>
      <w:lvlText w:val="%3."/>
      <w:lvlJc w:val="right"/>
      <w:pPr>
        <w:ind w:left="2340" w:hanging="180"/>
      </w:pPr>
    </w:lvl>
    <w:lvl w:ilvl="3" w:tplc="80247580" w:tentative="1">
      <w:start w:val="1"/>
      <w:numFmt w:val="decimal"/>
      <w:lvlText w:val="%4."/>
      <w:lvlJc w:val="left"/>
      <w:pPr>
        <w:ind w:left="3060" w:hanging="360"/>
      </w:pPr>
    </w:lvl>
    <w:lvl w:ilvl="4" w:tplc="12C8E7E8" w:tentative="1">
      <w:start w:val="1"/>
      <w:numFmt w:val="lowerLetter"/>
      <w:lvlText w:val="%5."/>
      <w:lvlJc w:val="left"/>
      <w:pPr>
        <w:ind w:left="3780" w:hanging="360"/>
      </w:pPr>
    </w:lvl>
    <w:lvl w:ilvl="5" w:tplc="31D055EC" w:tentative="1">
      <w:start w:val="1"/>
      <w:numFmt w:val="lowerRoman"/>
      <w:lvlText w:val="%6."/>
      <w:lvlJc w:val="right"/>
      <w:pPr>
        <w:ind w:left="4500" w:hanging="180"/>
      </w:pPr>
    </w:lvl>
    <w:lvl w:ilvl="6" w:tplc="BD2E2C10" w:tentative="1">
      <w:start w:val="1"/>
      <w:numFmt w:val="decimal"/>
      <w:lvlText w:val="%7."/>
      <w:lvlJc w:val="left"/>
      <w:pPr>
        <w:ind w:left="5220" w:hanging="360"/>
      </w:pPr>
    </w:lvl>
    <w:lvl w:ilvl="7" w:tplc="CBC6EEDE" w:tentative="1">
      <w:start w:val="1"/>
      <w:numFmt w:val="lowerLetter"/>
      <w:lvlText w:val="%8."/>
      <w:lvlJc w:val="left"/>
      <w:pPr>
        <w:ind w:left="5940" w:hanging="360"/>
      </w:pPr>
    </w:lvl>
    <w:lvl w:ilvl="8" w:tplc="69F428BA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03A530B"/>
    <w:multiLevelType w:val="singleLevel"/>
    <w:tmpl w:val="0886478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F10B03"/>
    <w:multiLevelType w:val="hybridMultilevel"/>
    <w:tmpl w:val="B3344FB8"/>
    <w:lvl w:ilvl="0" w:tplc="B68CA5CA">
      <w:numFmt w:val="bullet"/>
      <w:lvlText w:val="-"/>
      <w:lvlJc w:val="left"/>
      <w:pPr>
        <w:ind w:left="822" w:hanging="93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0" w15:restartNumberingAfterBreak="0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1" w15:restartNumberingAfterBreak="0">
    <w:nsid w:val="703735D8"/>
    <w:multiLevelType w:val="hybridMultilevel"/>
    <w:tmpl w:val="339A0FB0"/>
    <w:lvl w:ilvl="0" w:tplc="CFF21F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69624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AA87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4C3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494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E46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243C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CC87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A6E9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5"/>
  </w:num>
  <w:num w:numId="14">
    <w:abstractNumId w:val="20"/>
  </w:num>
  <w:num w:numId="15">
    <w:abstractNumId w:val="23"/>
  </w:num>
  <w:num w:numId="16">
    <w:abstractNumId w:val="28"/>
  </w:num>
  <w:num w:numId="17">
    <w:abstractNumId w:val="10"/>
  </w:num>
  <w:num w:numId="18">
    <w:abstractNumId w:val="31"/>
  </w:num>
  <w:num w:numId="19">
    <w:abstractNumId w:val="26"/>
  </w:num>
  <w:num w:numId="20">
    <w:abstractNumId w:val="36"/>
  </w:num>
  <w:num w:numId="21">
    <w:abstractNumId w:val="42"/>
  </w:num>
  <w:num w:numId="22">
    <w:abstractNumId w:val="11"/>
  </w:num>
  <w:num w:numId="23">
    <w:abstractNumId w:val="32"/>
  </w:num>
  <w:num w:numId="24">
    <w:abstractNumId w:val="37"/>
  </w:num>
  <w:num w:numId="25">
    <w:abstractNumId w:val="41"/>
  </w:num>
  <w:num w:numId="26">
    <w:abstractNumId w:val="13"/>
  </w:num>
  <w:num w:numId="27">
    <w:abstractNumId w:val="25"/>
  </w:num>
  <w:num w:numId="28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9"/>
  </w:num>
  <w:num w:numId="31">
    <w:abstractNumId w:val="27"/>
  </w:num>
  <w:num w:numId="32">
    <w:abstractNumId w:val="12"/>
  </w:num>
  <w:num w:numId="33">
    <w:abstractNumId w:val="33"/>
  </w:num>
  <w:num w:numId="34">
    <w:abstractNumId w:val="38"/>
  </w:num>
  <w:num w:numId="35">
    <w:abstractNumId w:val="40"/>
  </w:num>
  <w:num w:numId="36">
    <w:abstractNumId w:val="14"/>
  </w:num>
  <w:num w:numId="37">
    <w:abstractNumId w:val="30"/>
  </w:num>
  <w:num w:numId="38">
    <w:abstractNumId w:val="39"/>
  </w:num>
  <w:num w:numId="39">
    <w:abstractNumId w:val="16"/>
  </w:num>
  <w:num w:numId="40">
    <w:abstractNumId w:val="34"/>
  </w:num>
  <w:num w:numId="41">
    <w:abstractNumId w:val="15"/>
  </w:num>
  <w:num w:numId="42">
    <w:abstractNumId w:val="29"/>
  </w:num>
  <w:num w:numId="43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020C"/>
    <w:rsid w:val="0000137C"/>
    <w:rsid w:val="0000156B"/>
    <w:rsid w:val="0000224D"/>
    <w:rsid w:val="000023F9"/>
    <w:rsid w:val="00002612"/>
    <w:rsid w:val="00002980"/>
    <w:rsid w:val="00002E48"/>
    <w:rsid w:val="00002EFE"/>
    <w:rsid w:val="00003021"/>
    <w:rsid w:val="0000346A"/>
    <w:rsid w:val="00003D5A"/>
    <w:rsid w:val="00003E91"/>
    <w:rsid w:val="00004EEF"/>
    <w:rsid w:val="000050C8"/>
    <w:rsid w:val="00006184"/>
    <w:rsid w:val="000064CE"/>
    <w:rsid w:val="00006519"/>
    <w:rsid w:val="00006617"/>
    <w:rsid w:val="000072D0"/>
    <w:rsid w:val="00010093"/>
    <w:rsid w:val="00010F84"/>
    <w:rsid w:val="0001155C"/>
    <w:rsid w:val="00011ACB"/>
    <w:rsid w:val="00011E81"/>
    <w:rsid w:val="00012026"/>
    <w:rsid w:val="00012AC1"/>
    <w:rsid w:val="00014EF7"/>
    <w:rsid w:val="00014FE5"/>
    <w:rsid w:val="00015011"/>
    <w:rsid w:val="00015226"/>
    <w:rsid w:val="0001536B"/>
    <w:rsid w:val="00015552"/>
    <w:rsid w:val="000158D3"/>
    <w:rsid w:val="00015C3B"/>
    <w:rsid w:val="00016884"/>
    <w:rsid w:val="000169BD"/>
    <w:rsid w:val="00017605"/>
    <w:rsid w:val="000176A1"/>
    <w:rsid w:val="00017710"/>
    <w:rsid w:val="00021921"/>
    <w:rsid w:val="00021B0D"/>
    <w:rsid w:val="00021E96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6BCF"/>
    <w:rsid w:val="000271A3"/>
    <w:rsid w:val="000274EB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2B8E"/>
    <w:rsid w:val="00032CAB"/>
    <w:rsid w:val="00033432"/>
    <w:rsid w:val="00033FF3"/>
    <w:rsid w:val="000341E5"/>
    <w:rsid w:val="00034C26"/>
    <w:rsid w:val="00036EA2"/>
    <w:rsid w:val="00036F5E"/>
    <w:rsid w:val="000372A0"/>
    <w:rsid w:val="0003770F"/>
    <w:rsid w:val="00037A63"/>
    <w:rsid w:val="00037F85"/>
    <w:rsid w:val="000409EE"/>
    <w:rsid w:val="000410E6"/>
    <w:rsid w:val="00041171"/>
    <w:rsid w:val="00041E52"/>
    <w:rsid w:val="0004239F"/>
    <w:rsid w:val="0004298E"/>
    <w:rsid w:val="00042B71"/>
    <w:rsid w:val="00042D36"/>
    <w:rsid w:val="000431E5"/>
    <w:rsid w:val="00043D66"/>
    <w:rsid w:val="00044BA8"/>
    <w:rsid w:val="00045073"/>
    <w:rsid w:val="0004557F"/>
    <w:rsid w:val="0004690D"/>
    <w:rsid w:val="00046B98"/>
    <w:rsid w:val="00047500"/>
    <w:rsid w:val="00047696"/>
    <w:rsid w:val="00047F1D"/>
    <w:rsid w:val="00050991"/>
    <w:rsid w:val="0005136F"/>
    <w:rsid w:val="00051896"/>
    <w:rsid w:val="00051C85"/>
    <w:rsid w:val="00052D14"/>
    <w:rsid w:val="000534B4"/>
    <w:rsid w:val="00054A30"/>
    <w:rsid w:val="00054AEB"/>
    <w:rsid w:val="00054DCE"/>
    <w:rsid w:val="00054F22"/>
    <w:rsid w:val="00055122"/>
    <w:rsid w:val="000565DC"/>
    <w:rsid w:val="0005668F"/>
    <w:rsid w:val="00056881"/>
    <w:rsid w:val="00056FD8"/>
    <w:rsid w:val="000574DF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778"/>
    <w:rsid w:val="000658FD"/>
    <w:rsid w:val="00067496"/>
    <w:rsid w:val="00067536"/>
    <w:rsid w:val="0006772C"/>
    <w:rsid w:val="00067CDF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4124"/>
    <w:rsid w:val="000758B9"/>
    <w:rsid w:val="00076138"/>
    <w:rsid w:val="00076CA3"/>
    <w:rsid w:val="00080478"/>
    <w:rsid w:val="0008064E"/>
    <w:rsid w:val="0008068F"/>
    <w:rsid w:val="00080782"/>
    <w:rsid w:val="00080C76"/>
    <w:rsid w:val="00080C7A"/>
    <w:rsid w:val="00080F81"/>
    <w:rsid w:val="0008101F"/>
    <w:rsid w:val="00081032"/>
    <w:rsid w:val="000818C6"/>
    <w:rsid w:val="00081F2F"/>
    <w:rsid w:val="0008221C"/>
    <w:rsid w:val="00083A32"/>
    <w:rsid w:val="00083BC2"/>
    <w:rsid w:val="00083C35"/>
    <w:rsid w:val="00084759"/>
    <w:rsid w:val="00084876"/>
    <w:rsid w:val="000853B7"/>
    <w:rsid w:val="0008546F"/>
    <w:rsid w:val="00086378"/>
    <w:rsid w:val="00086413"/>
    <w:rsid w:val="00086961"/>
    <w:rsid w:val="00087485"/>
    <w:rsid w:val="00090079"/>
    <w:rsid w:val="00090279"/>
    <w:rsid w:val="00090289"/>
    <w:rsid w:val="00090FF5"/>
    <w:rsid w:val="000916F5"/>
    <w:rsid w:val="00091A10"/>
    <w:rsid w:val="00092898"/>
    <w:rsid w:val="0009290A"/>
    <w:rsid w:val="000929E4"/>
    <w:rsid w:val="00092EB0"/>
    <w:rsid w:val="0009308E"/>
    <w:rsid w:val="000934D7"/>
    <w:rsid w:val="00093A44"/>
    <w:rsid w:val="000946C0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884"/>
    <w:rsid w:val="00097D42"/>
    <w:rsid w:val="000A0260"/>
    <w:rsid w:val="000A0464"/>
    <w:rsid w:val="000A04BD"/>
    <w:rsid w:val="000A0980"/>
    <w:rsid w:val="000A137E"/>
    <w:rsid w:val="000A1CAA"/>
    <w:rsid w:val="000A2B42"/>
    <w:rsid w:val="000A4114"/>
    <w:rsid w:val="000A4431"/>
    <w:rsid w:val="000A4D8F"/>
    <w:rsid w:val="000A5275"/>
    <w:rsid w:val="000A5B44"/>
    <w:rsid w:val="000A5C03"/>
    <w:rsid w:val="000A5D75"/>
    <w:rsid w:val="000A5E66"/>
    <w:rsid w:val="000A6708"/>
    <w:rsid w:val="000A6E77"/>
    <w:rsid w:val="000A7692"/>
    <w:rsid w:val="000A7BC0"/>
    <w:rsid w:val="000A7FF2"/>
    <w:rsid w:val="000B00BC"/>
    <w:rsid w:val="000B05BB"/>
    <w:rsid w:val="000B1443"/>
    <w:rsid w:val="000B1939"/>
    <w:rsid w:val="000B2667"/>
    <w:rsid w:val="000B28D1"/>
    <w:rsid w:val="000B386F"/>
    <w:rsid w:val="000B3C67"/>
    <w:rsid w:val="000B40C9"/>
    <w:rsid w:val="000B4CAB"/>
    <w:rsid w:val="000B4EEE"/>
    <w:rsid w:val="000B53B0"/>
    <w:rsid w:val="000B5778"/>
    <w:rsid w:val="000B5875"/>
    <w:rsid w:val="000B5F74"/>
    <w:rsid w:val="000B6764"/>
    <w:rsid w:val="000B6E6F"/>
    <w:rsid w:val="000B6FE7"/>
    <w:rsid w:val="000B7674"/>
    <w:rsid w:val="000B7E49"/>
    <w:rsid w:val="000C0056"/>
    <w:rsid w:val="000C0142"/>
    <w:rsid w:val="000C1568"/>
    <w:rsid w:val="000C15E7"/>
    <w:rsid w:val="000C1606"/>
    <w:rsid w:val="000C1F08"/>
    <w:rsid w:val="000C2248"/>
    <w:rsid w:val="000C2B6C"/>
    <w:rsid w:val="000C2F72"/>
    <w:rsid w:val="000C3F4E"/>
    <w:rsid w:val="000C4106"/>
    <w:rsid w:val="000C43E0"/>
    <w:rsid w:val="000C478D"/>
    <w:rsid w:val="000C4B52"/>
    <w:rsid w:val="000C51B2"/>
    <w:rsid w:val="000C51D4"/>
    <w:rsid w:val="000C5FB2"/>
    <w:rsid w:val="000C71DC"/>
    <w:rsid w:val="000D067B"/>
    <w:rsid w:val="000D06AC"/>
    <w:rsid w:val="000D0781"/>
    <w:rsid w:val="000D0E0C"/>
    <w:rsid w:val="000D15D5"/>
    <w:rsid w:val="000D2250"/>
    <w:rsid w:val="000D2670"/>
    <w:rsid w:val="000D63B7"/>
    <w:rsid w:val="000D67DF"/>
    <w:rsid w:val="000D6F6B"/>
    <w:rsid w:val="000E02BB"/>
    <w:rsid w:val="000E0D95"/>
    <w:rsid w:val="000E0FF8"/>
    <w:rsid w:val="000E11FF"/>
    <w:rsid w:val="000E20A7"/>
    <w:rsid w:val="000E23F7"/>
    <w:rsid w:val="000E2BB2"/>
    <w:rsid w:val="000E39A2"/>
    <w:rsid w:val="000E4422"/>
    <w:rsid w:val="000E45F3"/>
    <w:rsid w:val="000E4805"/>
    <w:rsid w:val="000E4863"/>
    <w:rsid w:val="000E4FC6"/>
    <w:rsid w:val="000E5015"/>
    <w:rsid w:val="000E528F"/>
    <w:rsid w:val="000E6287"/>
    <w:rsid w:val="000E6E07"/>
    <w:rsid w:val="000E7327"/>
    <w:rsid w:val="000E7461"/>
    <w:rsid w:val="000E7C81"/>
    <w:rsid w:val="000F078E"/>
    <w:rsid w:val="000F104D"/>
    <w:rsid w:val="000F126F"/>
    <w:rsid w:val="000F1385"/>
    <w:rsid w:val="000F172F"/>
    <w:rsid w:val="000F1940"/>
    <w:rsid w:val="000F20E1"/>
    <w:rsid w:val="000F2594"/>
    <w:rsid w:val="000F290E"/>
    <w:rsid w:val="000F29CC"/>
    <w:rsid w:val="000F2F6E"/>
    <w:rsid w:val="000F3DD5"/>
    <w:rsid w:val="000F3EB2"/>
    <w:rsid w:val="000F3F31"/>
    <w:rsid w:val="000F422A"/>
    <w:rsid w:val="000F4453"/>
    <w:rsid w:val="000F4C40"/>
    <w:rsid w:val="000F4F25"/>
    <w:rsid w:val="000F5132"/>
    <w:rsid w:val="000F5341"/>
    <w:rsid w:val="000F57ED"/>
    <w:rsid w:val="000F5AB4"/>
    <w:rsid w:val="000F691A"/>
    <w:rsid w:val="000F6965"/>
    <w:rsid w:val="000F6BDD"/>
    <w:rsid w:val="000F719C"/>
    <w:rsid w:val="000F77CA"/>
    <w:rsid w:val="001000B3"/>
    <w:rsid w:val="001003FA"/>
    <w:rsid w:val="00101007"/>
    <w:rsid w:val="00102129"/>
    <w:rsid w:val="001028BF"/>
    <w:rsid w:val="00102BB0"/>
    <w:rsid w:val="00103173"/>
    <w:rsid w:val="0010320D"/>
    <w:rsid w:val="001036E7"/>
    <w:rsid w:val="001041C0"/>
    <w:rsid w:val="001044F8"/>
    <w:rsid w:val="001045DD"/>
    <w:rsid w:val="00105926"/>
    <w:rsid w:val="00106125"/>
    <w:rsid w:val="001064BA"/>
    <w:rsid w:val="00107124"/>
    <w:rsid w:val="0010762E"/>
    <w:rsid w:val="00107AE9"/>
    <w:rsid w:val="00107D60"/>
    <w:rsid w:val="00107E0E"/>
    <w:rsid w:val="001105CD"/>
    <w:rsid w:val="00110A24"/>
    <w:rsid w:val="00110F5E"/>
    <w:rsid w:val="00110F7D"/>
    <w:rsid w:val="00111550"/>
    <w:rsid w:val="0011160C"/>
    <w:rsid w:val="00111C48"/>
    <w:rsid w:val="00111DEC"/>
    <w:rsid w:val="00112022"/>
    <w:rsid w:val="00112148"/>
    <w:rsid w:val="00112C8F"/>
    <w:rsid w:val="00113244"/>
    <w:rsid w:val="00113DA2"/>
    <w:rsid w:val="00115233"/>
    <w:rsid w:val="00116616"/>
    <w:rsid w:val="001166A8"/>
    <w:rsid w:val="00116883"/>
    <w:rsid w:val="001169AB"/>
    <w:rsid w:val="0011754C"/>
    <w:rsid w:val="00117589"/>
    <w:rsid w:val="00117926"/>
    <w:rsid w:val="001202E7"/>
    <w:rsid w:val="00120351"/>
    <w:rsid w:val="001203FA"/>
    <w:rsid w:val="00120B84"/>
    <w:rsid w:val="0012127A"/>
    <w:rsid w:val="00121786"/>
    <w:rsid w:val="00121E8B"/>
    <w:rsid w:val="00122108"/>
    <w:rsid w:val="00122314"/>
    <w:rsid w:val="001227F1"/>
    <w:rsid w:val="00122FDB"/>
    <w:rsid w:val="00123130"/>
    <w:rsid w:val="0012397C"/>
    <w:rsid w:val="0012455A"/>
    <w:rsid w:val="00124C13"/>
    <w:rsid w:val="00125080"/>
    <w:rsid w:val="0012518B"/>
    <w:rsid w:val="00125324"/>
    <w:rsid w:val="001255F6"/>
    <w:rsid w:val="00125A44"/>
    <w:rsid w:val="00125CE1"/>
    <w:rsid w:val="001268B8"/>
    <w:rsid w:val="00126988"/>
    <w:rsid w:val="0012714E"/>
    <w:rsid w:val="001276C5"/>
    <w:rsid w:val="00127E1E"/>
    <w:rsid w:val="00130878"/>
    <w:rsid w:val="001316CC"/>
    <w:rsid w:val="00131DBA"/>
    <w:rsid w:val="001324F4"/>
    <w:rsid w:val="00132529"/>
    <w:rsid w:val="00132626"/>
    <w:rsid w:val="0013273A"/>
    <w:rsid w:val="00132869"/>
    <w:rsid w:val="00132A7E"/>
    <w:rsid w:val="0013373B"/>
    <w:rsid w:val="00133AB4"/>
    <w:rsid w:val="00133C7D"/>
    <w:rsid w:val="00133D01"/>
    <w:rsid w:val="00135375"/>
    <w:rsid w:val="001361DD"/>
    <w:rsid w:val="00136566"/>
    <w:rsid w:val="00137298"/>
    <w:rsid w:val="001373ED"/>
    <w:rsid w:val="001403E4"/>
    <w:rsid w:val="0014066D"/>
    <w:rsid w:val="00140A18"/>
    <w:rsid w:val="00140A4B"/>
    <w:rsid w:val="00140EE4"/>
    <w:rsid w:val="00141107"/>
    <w:rsid w:val="0014112A"/>
    <w:rsid w:val="001413EC"/>
    <w:rsid w:val="00142452"/>
    <w:rsid w:val="001429B0"/>
    <w:rsid w:val="00142F91"/>
    <w:rsid w:val="00143074"/>
    <w:rsid w:val="00143BE0"/>
    <w:rsid w:val="0014437B"/>
    <w:rsid w:val="00144550"/>
    <w:rsid w:val="0014467E"/>
    <w:rsid w:val="00144D7A"/>
    <w:rsid w:val="001455FA"/>
    <w:rsid w:val="00145686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5D1"/>
    <w:rsid w:val="001506C2"/>
    <w:rsid w:val="00150B4B"/>
    <w:rsid w:val="00150D8C"/>
    <w:rsid w:val="00151752"/>
    <w:rsid w:val="00151A69"/>
    <w:rsid w:val="00152089"/>
    <w:rsid w:val="00152940"/>
    <w:rsid w:val="0015391F"/>
    <w:rsid w:val="00153D36"/>
    <w:rsid w:val="00155636"/>
    <w:rsid w:val="001558BB"/>
    <w:rsid w:val="00155C6C"/>
    <w:rsid w:val="00156AFD"/>
    <w:rsid w:val="001570C8"/>
    <w:rsid w:val="00157508"/>
    <w:rsid w:val="00157963"/>
    <w:rsid w:val="00160038"/>
    <w:rsid w:val="001602A1"/>
    <w:rsid w:val="00160BDA"/>
    <w:rsid w:val="00161472"/>
    <w:rsid w:val="00161D01"/>
    <w:rsid w:val="001623B8"/>
    <w:rsid w:val="001625D4"/>
    <w:rsid w:val="001628EA"/>
    <w:rsid w:val="00163229"/>
    <w:rsid w:val="00164174"/>
    <w:rsid w:val="001641DC"/>
    <w:rsid w:val="00164690"/>
    <w:rsid w:val="001658BF"/>
    <w:rsid w:val="00165A74"/>
    <w:rsid w:val="00165D13"/>
    <w:rsid w:val="00166E16"/>
    <w:rsid w:val="00167A28"/>
    <w:rsid w:val="00167A46"/>
    <w:rsid w:val="001706B5"/>
    <w:rsid w:val="0017114F"/>
    <w:rsid w:val="00172569"/>
    <w:rsid w:val="00172795"/>
    <w:rsid w:val="00172ECE"/>
    <w:rsid w:val="0017386E"/>
    <w:rsid w:val="001739B4"/>
    <w:rsid w:val="00173D76"/>
    <w:rsid w:val="001740D8"/>
    <w:rsid w:val="00174DFA"/>
    <w:rsid w:val="00174EB6"/>
    <w:rsid w:val="00175773"/>
    <w:rsid w:val="001757EC"/>
    <w:rsid w:val="00176571"/>
    <w:rsid w:val="00177847"/>
    <w:rsid w:val="001803DD"/>
    <w:rsid w:val="00180597"/>
    <w:rsid w:val="00180A47"/>
    <w:rsid w:val="00180DC1"/>
    <w:rsid w:val="00181615"/>
    <w:rsid w:val="001819D0"/>
    <w:rsid w:val="00182AD0"/>
    <w:rsid w:val="001837CC"/>
    <w:rsid w:val="001838E7"/>
    <w:rsid w:val="001841C5"/>
    <w:rsid w:val="001843E2"/>
    <w:rsid w:val="00185A00"/>
    <w:rsid w:val="001864EE"/>
    <w:rsid w:val="001869D4"/>
    <w:rsid w:val="00186E7B"/>
    <w:rsid w:val="00186F1F"/>
    <w:rsid w:val="00187069"/>
    <w:rsid w:val="00187146"/>
    <w:rsid w:val="00190C49"/>
    <w:rsid w:val="00191421"/>
    <w:rsid w:val="001939C6"/>
    <w:rsid w:val="00193E06"/>
    <w:rsid w:val="00193F10"/>
    <w:rsid w:val="00194080"/>
    <w:rsid w:val="0019470C"/>
    <w:rsid w:val="00194F3B"/>
    <w:rsid w:val="00195279"/>
    <w:rsid w:val="00195474"/>
    <w:rsid w:val="00196027"/>
    <w:rsid w:val="001962E4"/>
    <w:rsid w:val="00196417"/>
    <w:rsid w:val="00196A87"/>
    <w:rsid w:val="00196CC7"/>
    <w:rsid w:val="00196D96"/>
    <w:rsid w:val="00197594"/>
    <w:rsid w:val="001A052D"/>
    <w:rsid w:val="001A0639"/>
    <w:rsid w:val="001A111B"/>
    <w:rsid w:val="001A183E"/>
    <w:rsid w:val="001A2712"/>
    <w:rsid w:val="001A2E57"/>
    <w:rsid w:val="001A2FE8"/>
    <w:rsid w:val="001A33C5"/>
    <w:rsid w:val="001A3CEC"/>
    <w:rsid w:val="001A40BE"/>
    <w:rsid w:val="001A439B"/>
    <w:rsid w:val="001A5263"/>
    <w:rsid w:val="001A5328"/>
    <w:rsid w:val="001A5DB9"/>
    <w:rsid w:val="001A623A"/>
    <w:rsid w:val="001A62C0"/>
    <w:rsid w:val="001A6E25"/>
    <w:rsid w:val="001A73B2"/>
    <w:rsid w:val="001A7F94"/>
    <w:rsid w:val="001B04F8"/>
    <w:rsid w:val="001B0897"/>
    <w:rsid w:val="001B0AFD"/>
    <w:rsid w:val="001B13CF"/>
    <w:rsid w:val="001B16E3"/>
    <w:rsid w:val="001B1936"/>
    <w:rsid w:val="001B1B80"/>
    <w:rsid w:val="001B36A7"/>
    <w:rsid w:val="001B3A7E"/>
    <w:rsid w:val="001B3BB2"/>
    <w:rsid w:val="001B3E0E"/>
    <w:rsid w:val="001B49F2"/>
    <w:rsid w:val="001B4E2B"/>
    <w:rsid w:val="001B53EB"/>
    <w:rsid w:val="001B5438"/>
    <w:rsid w:val="001B562F"/>
    <w:rsid w:val="001B5A7E"/>
    <w:rsid w:val="001B6675"/>
    <w:rsid w:val="001B6EA4"/>
    <w:rsid w:val="001B7688"/>
    <w:rsid w:val="001B7860"/>
    <w:rsid w:val="001C02DE"/>
    <w:rsid w:val="001C0F28"/>
    <w:rsid w:val="001C1C5F"/>
    <w:rsid w:val="001C2308"/>
    <w:rsid w:val="001C25B9"/>
    <w:rsid w:val="001C2658"/>
    <w:rsid w:val="001C2747"/>
    <w:rsid w:val="001C3563"/>
    <w:rsid w:val="001C43AD"/>
    <w:rsid w:val="001C43F2"/>
    <w:rsid w:val="001C474A"/>
    <w:rsid w:val="001C47FE"/>
    <w:rsid w:val="001C5E29"/>
    <w:rsid w:val="001C67FB"/>
    <w:rsid w:val="001C7054"/>
    <w:rsid w:val="001C70EB"/>
    <w:rsid w:val="001C7181"/>
    <w:rsid w:val="001C7712"/>
    <w:rsid w:val="001C7714"/>
    <w:rsid w:val="001C78C1"/>
    <w:rsid w:val="001D0EE6"/>
    <w:rsid w:val="001D11A2"/>
    <w:rsid w:val="001D1405"/>
    <w:rsid w:val="001D1437"/>
    <w:rsid w:val="001D1815"/>
    <w:rsid w:val="001D1CC9"/>
    <w:rsid w:val="001D1CF1"/>
    <w:rsid w:val="001D29FA"/>
    <w:rsid w:val="001D2BA6"/>
    <w:rsid w:val="001D2FFF"/>
    <w:rsid w:val="001D35F0"/>
    <w:rsid w:val="001D4307"/>
    <w:rsid w:val="001D4D58"/>
    <w:rsid w:val="001D51ED"/>
    <w:rsid w:val="001D5432"/>
    <w:rsid w:val="001D618C"/>
    <w:rsid w:val="001D6319"/>
    <w:rsid w:val="001D63B6"/>
    <w:rsid w:val="001D6457"/>
    <w:rsid w:val="001D655A"/>
    <w:rsid w:val="001D7037"/>
    <w:rsid w:val="001D74FF"/>
    <w:rsid w:val="001D7B5D"/>
    <w:rsid w:val="001D7DB1"/>
    <w:rsid w:val="001E03EA"/>
    <w:rsid w:val="001E0BC9"/>
    <w:rsid w:val="001E0CBB"/>
    <w:rsid w:val="001E0FAF"/>
    <w:rsid w:val="001E116E"/>
    <w:rsid w:val="001E178A"/>
    <w:rsid w:val="001E2B79"/>
    <w:rsid w:val="001E3842"/>
    <w:rsid w:val="001E5452"/>
    <w:rsid w:val="001E5789"/>
    <w:rsid w:val="001E588B"/>
    <w:rsid w:val="001E5E67"/>
    <w:rsid w:val="001E6C8B"/>
    <w:rsid w:val="001E7AE6"/>
    <w:rsid w:val="001E7CD5"/>
    <w:rsid w:val="001F0DE2"/>
    <w:rsid w:val="001F0E78"/>
    <w:rsid w:val="001F0FEC"/>
    <w:rsid w:val="001F368F"/>
    <w:rsid w:val="001F374C"/>
    <w:rsid w:val="001F417A"/>
    <w:rsid w:val="001F4BD0"/>
    <w:rsid w:val="001F6BE7"/>
    <w:rsid w:val="001F726B"/>
    <w:rsid w:val="00200533"/>
    <w:rsid w:val="00200EA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334"/>
    <w:rsid w:val="0020358E"/>
    <w:rsid w:val="00203AA7"/>
    <w:rsid w:val="00203B34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443"/>
    <w:rsid w:val="0021354C"/>
    <w:rsid w:val="00213CF9"/>
    <w:rsid w:val="00214120"/>
    <w:rsid w:val="002154CB"/>
    <w:rsid w:val="002155FE"/>
    <w:rsid w:val="002156C0"/>
    <w:rsid w:val="00215934"/>
    <w:rsid w:val="00215BD0"/>
    <w:rsid w:val="00215FFD"/>
    <w:rsid w:val="00216375"/>
    <w:rsid w:val="00216471"/>
    <w:rsid w:val="00216DD4"/>
    <w:rsid w:val="00216EE5"/>
    <w:rsid w:val="002170ED"/>
    <w:rsid w:val="00217EE1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3DA1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938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84"/>
    <w:rsid w:val="002404BF"/>
    <w:rsid w:val="0024076C"/>
    <w:rsid w:val="00241088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255"/>
    <w:rsid w:val="00244694"/>
    <w:rsid w:val="002449BE"/>
    <w:rsid w:val="00245778"/>
    <w:rsid w:val="00245DF3"/>
    <w:rsid w:val="002460FD"/>
    <w:rsid w:val="00246AFC"/>
    <w:rsid w:val="0024768F"/>
    <w:rsid w:val="002500EF"/>
    <w:rsid w:val="002504AF"/>
    <w:rsid w:val="0025108A"/>
    <w:rsid w:val="0025133B"/>
    <w:rsid w:val="002522C9"/>
    <w:rsid w:val="002529E1"/>
    <w:rsid w:val="00252C71"/>
    <w:rsid w:val="0025327D"/>
    <w:rsid w:val="0025332D"/>
    <w:rsid w:val="002535F9"/>
    <w:rsid w:val="00253E2C"/>
    <w:rsid w:val="00253E77"/>
    <w:rsid w:val="00254964"/>
    <w:rsid w:val="00254D39"/>
    <w:rsid w:val="0025553B"/>
    <w:rsid w:val="00255667"/>
    <w:rsid w:val="00255863"/>
    <w:rsid w:val="002558FE"/>
    <w:rsid w:val="00255A97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255"/>
    <w:rsid w:val="0026236D"/>
    <w:rsid w:val="0026322B"/>
    <w:rsid w:val="00264197"/>
    <w:rsid w:val="00264458"/>
    <w:rsid w:val="00265538"/>
    <w:rsid w:val="00265CE2"/>
    <w:rsid w:val="00266416"/>
    <w:rsid w:val="00270508"/>
    <w:rsid w:val="0027095B"/>
    <w:rsid w:val="00270F36"/>
    <w:rsid w:val="00271286"/>
    <w:rsid w:val="002723F3"/>
    <w:rsid w:val="00272686"/>
    <w:rsid w:val="00272C86"/>
    <w:rsid w:val="0027344D"/>
    <w:rsid w:val="00274318"/>
    <w:rsid w:val="0027451F"/>
    <w:rsid w:val="00274EAC"/>
    <w:rsid w:val="002752AA"/>
    <w:rsid w:val="002756CA"/>
    <w:rsid w:val="00275BD8"/>
    <w:rsid w:val="0027618B"/>
    <w:rsid w:val="0027669F"/>
    <w:rsid w:val="002767FC"/>
    <w:rsid w:val="00276B18"/>
    <w:rsid w:val="00277084"/>
    <w:rsid w:val="002771D1"/>
    <w:rsid w:val="00277CBA"/>
    <w:rsid w:val="00280418"/>
    <w:rsid w:val="00281198"/>
    <w:rsid w:val="0028138B"/>
    <w:rsid w:val="00281B8A"/>
    <w:rsid w:val="00281C5A"/>
    <w:rsid w:val="002820DD"/>
    <w:rsid w:val="00283613"/>
    <w:rsid w:val="00283D69"/>
    <w:rsid w:val="00283D92"/>
    <w:rsid w:val="002841BE"/>
    <w:rsid w:val="002841DE"/>
    <w:rsid w:val="00284536"/>
    <w:rsid w:val="00284595"/>
    <w:rsid w:val="00285055"/>
    <w:rsid w:val="00285874"/>
    <w:rsid w:val="00285B30"/>
    <w:rsid w:val="00287C0F"/>
    <w:rsid w:val="0029027D"/>
    <w:rsid w:val="00290738"/>
    <w:rsid w:val="00290977"/>
    <w:rsid w:val="00290F14"/>
    <w:rsid w:val="00290F67"/>
    <w:rsid w:val="0029100A"/>
    <w:rsid w:val="00292C8B"/>
    <w:rsid w:val="002939DF"/>
    <w:rsid w:val="002944F8"/>
    <w:rsid w:val="002948CA"/>
    <w:rsid w:val="0029754B"/>
    <w:rsid w:val="00297BC3"/>
    <w:rsid w:val="00297E10"/>
    <w:rsid w:val="00297E18"/>
    <w:rsid w:val="002A0546"/>
    <w:rsid w:val="002A08BD"/>
    <w:rsid w:val="002A1080"/>
    <w:rsid w:val="002A137A"/>
    <w:rsid w:val="002A16A1"/>
    <w:rsid w:val="002A1F5E"/>
    <w:rsid w:val="002A2866"/>
    <w:rsid w:val="002A2A6D"/>
    <w:rsid w:val="002A2CCF"/>
    <w:rsid w:val="002A3153"/>
    <w:rsid w:val="002A3494"/>
    <w:rsid w:val="002A36CF"/>
    <w:rsid w:val="002A3DB4"/>
    <w:rsid w:val="002A3FEF"/>
    <w:rsid w:val="002A4196"/>
    <w:rsid w:val="002A5940"/>
    <w:rsid w:val="002A5D68"/>
    <w:rsid w:val="002A6A9C"/>
    <w:rsid w:val="002A71AE"/>
    <w:rsid w:val="002A7BE1"/>
    <w:rsid w:val="002B03FD"/>
    <w:rsid w:val="002B11D9"/>
    <w:rsid w:val="002B11FE"/>
    <w:rsid w:val="002B1282"/>
    <w:rsid w:val="002B13AB"/>
    <w:rsid w:val="002B1BE4"/>
    <w:rsid w:val="002B2E06"/>
    <w:rsid w:val="002B363E"/>
    <w:rsid w:val="002B41D4"/>
    <w:rsid w:val="002B454B"/>
    <w:rsid w:val="002B4746"/>
    <w:rsid w:val="002B49BF"/>
    <w:rsid w:val="002B503E"/>
    <w:rsid w:val="002B511A"/>
    <w:rsid w:val="002B55ED"/>
    <w:rsid w:val="002B5DA0"/>
    <w:rsid w:val="002B5E1D"/>
    <w:rsid w:val="002B602A"/>
    <w:rsid w:val="002B65EF"/>
    <w:rsid w:val="002B6A66"/>
    <w:rsid w:val="002B772E"/>
    <w:rsid w:val="002B7DCF"/>
    <w:rsid w:val="002C05A0"/>
    <w:rsid w:val="002C0785"/>
    <w:rsid w:val="002C07CD"/>
    <w:rsid w:val="002C0913"/>
    <w:rsid w:val="002C09A2"/>
    <w:rsid w:val="002C1849"/>
    <w:rsid w:val="002C21E9"/>
    <w:rsid w:val="002C23A4"/>
    <w:rsid w:val="002C2C16"/>
    <w:rsid w:val="002C30A6"/>
    <w:rsid w:val="002C3B1E"/>
    <w:rsid w:val="002C3CAE"/>
    <w:rsid w:val="002C402E"/>
    <w:rsid w:val="002C43CC"/>
    <w:rsid w:val="002C4D06"/>
    <w:rsid w:val="002C4FA8"/>
    <w:rsid w:val="002C564A"/>
    <w:rsid w:val="002C59F5"/>
    <w:rsid w:val="002C6401"/>
    <w:rsid w:val="002C65D3"/>
    <w:rsid w:val="002C6C6C"/>
    <w:rsid w:val="002D047C"/>
    <w:rsid w:val="002D1A4C"/>
    <w:rsid w:val="002D1F8C"/>
    <w:rsid w:val="002D268C"/>
    <w:rsid w:val="002D2948"/>
    <w:rsid w:val="002D2D9F"/>
    <w:rsid w:val="002D2F5D"/>
    <w:rsid w:val="002D3DD9"/>
    <w:rsid w:val="002D3DE1"/>
    <w:rsid w:val="002D4A3F"/>
    <w:rsid w:val="002D4F2E"/>
    <w:rsid w:val="002D586A"/>
    <w:rsid w:val="002D59F3"/>
    <w:rsid w:val="002D5CB6"/>
    <w:rsid w:val="002D5F2C"/>
    <w:rsid w:val="002D5F2E"/>
    <w:rsid w:val="002D60EF"/>
    <w:rsid w:val="002D68AF"/>
    <w:rsid w:val="002D695A"/>
    <w:rsid w:val="002D6F96"/>
    <w:rsid w:val="002D7731"/>
    <w:rsid w:val="002E0E81"/>
    <w:rsid w:val="002E1509"/>
    <w:rsid w:val="002E22B6"/>
    <w:rsid w:val="002E267B"/>
    <w:rsid w:val="002E273C"/>
    <w:rsid w:val="002E2D8A"/>
    <w:rsid w:val="002E2F9F"/>
    <w:rsid w:val="002E3179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A93"/>
    <w:rsid w:val="002E7C1E"/>
    <w:rsid w:val="002F0A16"/>
    <w:rsid w:val="002F1100"/>
    <w:rsid w:val="002F1711"/>
    <w:rsid w:val="002F19A0"/>
    <w:rsid w:val="002F243E"/>
    <w:rsid w:val="002F2AB1"/>
    <w:rsid w:val="002F3845"/>
    <w:rsid w:val="002F45AA"/>
    <w:rsid w:val="002F47FC"/>
    <w:rsid w:val="002F5564"/>
    <w:rsid w:val="002F6559"/>
    <w:rsid w:val="002F6BF6"/>
    <w:rsid w:val="002F71A5"/>
    <w:rsid w:val="002F74DD"/>
    <w:rsid w:val="003002FE"/>
    <w:rsid w:val="0030063F"/>
    <w:rsid w:val="00300C57"/>
    <w:rsid w:val="0030182A"/>
    <w:rsid w:val="00302990"/>
    <w:rsid w:val="00302FB6"/>
    <w:rsid w:val="00303823"/>
    <w:rsid w:val="00303D0C"/>
    <w:rsid w:val="0030421E"/>
    <w:rsid w:val="003042CE"/>
    <w:rsid w:val="00304D24"/>
    <w:rsid w:val="003060FC"/>
    <w:rsid w:val="003067C3"/>
    <w:rsid w:val="00307021"/>
    <w:rsid w:val="00307D36"/>
    <w:rsid w:val="0031063E"/>
    <w:rsid w:val="00311AE5"/>
    <w:rsid w:val="00311B19"/>
    <w:rsid w:val="003129C5"/>
    <w:rsid w:val="00312BDC"/>
    <w:rsid w:val="00312D2C"/>
    <w:rsid w:val="003134A1"/>
    <w:rsid w:val="003136C4"/>
    <w:rsid w:val="00313E43"/>
    <w:rsid w:val="00314392"/>
    <w:rsid w:val="003149A0"/>
    <w:rsid w:val="00315757"/>
    <w:rsid w:val="0031586E"/>
    <w:rsid w:val="00315CA5"/>
    <w:rsid w:val="003160FB"/>
    <w:rsid w:val="00316264"/>
    <w:rsid w:val="00316337"/>
    <w:rsid w:val="003173E5"/>
    <w:rsid w:val="003175AC"/>
    <w:rsid w:val="003175C7"/>
    <w:rsid w:val="0031785B"/>
    <w:rsid w:val="00317C9F"/>
    <w:rsid w:val="003200CA"/>
    <w:rsid w:val="003201A2"/>
    <w:rsid w:val="003214AB"/>
    <w:rsid w:val="003214CA"/>
    <w:rsid w:val="0032179C"/>
    <w:rsid w:val="0032227B"/>
    <w:rsid w:val="00322ECE"/>
    <w:rsid w:val="00324D23"/>
    <w:rsid w:val="0032648B"/>
    <w:rsid w:val="003265D9"/>
    <w:rsid w:val="003266DD"/>
    <w:rsid w:val="00326A73"/>
    <w:rsid w:val="00327B0F"/>
    <w:rsid w:val="00327B77"/>
    <w:rsid w:val="00327D84"/>
    <w:rsid w:val="00327EDC"/>
    <w:rsid w:val="003308B7"/>
    <w:rsid w:val="003316A6"/>
    <w:rsid w:val="00332128"/>
    <w:rsid w:val="00332C97"/>
    <w:rsid w:val="003334F3"/>
    <w:rsid w:val="003335E4"/>
    <w:rsid w:val="00333A93"/>
    <w:rsid w:val="00333C0E"/>
    <w:rsid w:val="00333DEB"/>
    <w:rsid w:val="00333EA4"/>
    <w:rsid w:val="0033589C"/>
    <w:rsid w:val="00335C2D"/>
    <w:rsid w:val="003362CE"/>
    <w:rsid w:val="003365DC"/>
    <w:rsid w:val="0033675E"/>
    <w:rsid w:val="00336C7B"/>
    <w:rsid w:val="00336CB3"/>
    <w:rsid w:val="00336D62"/>
    <w:rsid w:val="00337597"/>
    <w:rsid w:val="00337D25"/>
    <w:rsid w:val="00340053"/>
    <w:rsid w:val="00340444"/>
    <w:rsid w:val="00340587"/>
    <w:rsid w:val="00340EC6"/>
    <w:rsid w:val="0034127D"/>
    <w:rsid w:val="0034232D"/>
    <w:rsid w:val="00342839"/>
    <w:rsid w:val="00343A8D"/>
    <w:rsid w:val="00343FE6"/>
    <w:rsid w:val="003446E1"/>
    <w:rsid w:val="00344AC0"/>
    <w:rsid w:val="00345137"/>
    <w:rsid w:val="003454C3"/>
    <w:rsid w:val="003454FC"/>
    <w:rsid w:val="00345822"/>
    <w:rsid w:val="00345C4C"/>
    <w:rsid w:val="003462BF"/>
    <w:rsid w:val="00347579"/>
    <w:rsid w:val="0035067C"/>
    <w:rsid w:val="00351CC5"/>
    <w:rsid w:val="00352266"/>
    <w:rsid w:val="00352451"/>
    <w:rsid w:val="003527DB"/>
    <w:rsid w:val="00352DA0"/>
    <w:rsid w:val="003530D7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26CD"/>
    <w:rsid w:val="003633FB"/>
    <w:rsid w:val="0036401C"/>
    <w:rsid w:val="00364D42"/>
    <w:rsid w:val="0036551D"/>
    <w:rsid w:val="00365C56"/>
    <w:rsid w:val="00366B90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ADD"/>
    <w:rsid w:val="00371C7A"/>
    <w:rsid w:val="00371E5B"/>
    <w:rsid w:val="00372770"/>
    <w:rsid w:val="0037283C"/>
    <w:rsid w:val="0037295A"/>
    <w:rsid w:val="00372B0E"/>
    <w:rsid w:val="00372E31"/>
    <w:rsid w:val="003746B4"/>
    <w:rsid w:val="00375C16"/>
    <w:rsid w:val="00375D11"/>
    <w:rsid w:val="00376195"/>
    <w:rsid w:val="003767D0"/>
    <w:rsid w:val="00376B40"/>
    <w:rsid w:val="00377241"/>
    <w:rsid w:val="003779C0"/>
    <w:rsid w:val="00377A1F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51C"/>
    <w:rsid w:val="00382F87"/>
    <w:rsid w:val="00385E91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600"/>
    <w:rsid w:val="00395B08"/>
    <w:rsid w:val="00395F47"/>
    <w:rsid w:val="00395F70"/>
    <w:rsid w:val="003961DB"/>
    <w:rsid w:val="003963DC"/>
    <w:rsid w:val="003967ED"/>
    <w:rsid w:val="00397579"/>
    <w:rsid w:val="003A01FC"/>
    <w:rsid w:val="003A0726"/>
    <w:rsid w:val="003A0785"/>
    <w:rsid w:val="003A12A2"/>
    <w:rsid w:val="003A1339"/>
    <w:rsid w:val="003A1B2A"/>
    <w:rsid w:val="003A1C44"/>
    <w:rsid w:val="003A254A"/>
    <w:rsid w:val="003A33C8"/>
    <w:rsid w:val="003A343D"/>
    <w:rsid w:val="003A4417"/>
    <w:rsid w:val="003A4F8D"/>
    <w:rsid w:val="003A5CC7"/>
    <w:rsid w:val="003A759F"/>
    <w:rsid w:val="003A7E81"/>
    <w:rsid w:val="003A7F16"/>
    <w:rsid w:val="003B06E8"/>
    <w:rsid w:val="003B1A39"/>
    <w:rsid w:val="003B1A8C"/>
    <w:rsid w:val="003B1C71"/>
    <w:rsid w:val="003B2045"/>
    <w:rsid w:val="003B262A"/>
    <w:rsid w:val="003B26CD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197"/>
    <w:rsid w:val="003B5843"/>
    <w:rsid w:val="003B5B81"/>
    <w:rsid w:val="003B6CB5"/>
    <w:rsid w:val="003B7B34"/>
    <w:rsid w:val="003C142C"/>
    <w:rsid w:val="003C2360"/>
    <w:rsid w:val="003C38B4"/>
    <w:rsid w:val="003C39A7"/>
    <w:rsid w:val="003C417E"/>
    <w:rsid w:val="003C41AC"/>
    <w:rsid w:val="003C4853"/>
    <w:rsid w:val="003C4E5B"/>
    <w:rsid w:val="003C541C"/>
    <w:rsid w:val="003C5880"/>
    <w:rsid w:val="003C5DDF"/>
    <w:rsid w:val="003C5EB9"/>
    <w:rsid w:val="003C62B8"/>
    <w:rsid w:val="003C6D6C"/>
    <w:rsid w:val="003C7537"/>
    <w:rsid w:val="003C7B1B"/>
    <w:rsid w:val="003D073D"/>
    <w:rsid w:val="003D1071"/>
    <w:rsid w:val="003D160D"/>
    <w:rsid w:val="003D236A"/>
    <w:rsid w:val="003D379E"/>
    <w:rsid w:val="003D386A"/>
    <w:rsid w:val="003D3CB3"/>
    <w:rsid w:val="003D40F3"/>
    <w:rsid w:val="003D4112"/>
    <w:rsid w:val="003D44F0"/>
    <w:rsid w:val="003D45E8"/>
    <w:rsid w:val="003D49FB"/>
    <w:rsid w:val="003D5384"/>
    <w:rsid w:val="003D696E"/>
    <w:rsid w:val="003D7D7F"/>
    <w:rsid w:val="003E00B5"/>
    <w:rsid w:val="003E0CBC"/>
    <w:rsid w:val="003E0CC1"/>
    <w:rsid w:val="003E0E33"/>
    <w:rsid w:val="003E0F70"/>
    <w:rsid w:val="003E0FE5"/>
    <w:rsid w:val="003E108D"/>
    <w:rsid w:val="003E127F"/>
    <w:rsid w:val="003E1654"/>
    <w:rsid w:val="003E17AE"/>
    <w:rsid w:val="003E187A"/>
    <w:rsid w:val="003E1ABB"/>
    <w:rsid w:val="003E1B82"/>
    <w:rsid w:val="003E1E03"/>
    <w:rsid w:val="003E1F72"/>
    <w:rsid w:val="003E2049"/>
    <w:rsid w:val="003E28C2"/>
    <w:rsid w:val="003E3375"/>
    <w:rsid w:val="003E4A0B"/>
    <w:rsid w:val="003E4CD6"/>
    <w:rsid w:val="003E4D3D"/>
    <w:rsid w:val="003E5B14"/>
    <w:rsid w:val="003E5BFB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7AA"/>
    <w:rsid w:val="003F384A"/>
    <w:rsid w:val="003F3C80"/>
    <w:rsid w:val="003F422C"/>
    <w:rsid w:val="003F44CA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1B6"/>
    <w:rsid w:val="0040381C"/>
    <w:rsid w:val="00403BA1"/>
    <w:rsid w:val="00403EFD"/>
    <w:rsid w:val="00404303"/>
    <w:rsid w:val="00404486"/>
    <w:rsid w:val="004058BE"/>
    <w:rsid w:val="00405D0B"/>
    <w:rsid w:val="00405F1B"/>
    <w:rsid w:val="00406AC2"/>
    <w:rsid w:val="004076EA"/>
    <w:rsid w:val="00407ACA"/>
    <w:rsid w:val="00407CA0"/>
    <w:rsid w:val="00410D20"/>
    <w:rsid w:val="004119FE"/>
    <w:rsid w:val="00411AF1"/>
    <w:rsid w:val="0041257F"/>
    <w:rsid w:val="00413227"/>
    <w:rsid w:val="00413556"/>
    <w:rsid w:val="00413C4B"/>
    <w:rsid w:val="00413C7D"/>
    <w:rsid w:val="00414912"/>
    <w:rsid w:val="00414DD3"/>
    <w:rsid w:val="00416E85"/>
    <w:rsid w:val="00416F4A"/>
    <w:rsid w:val="00417044"/>
    <w:rsid w:val="004173DD"/>
    <w:rsid w:val="00417829"/>
    <w:rsid w:val="00417F83"/>
    <w:rsid w:val="00420722"/>
    <w:rsid w:val="00420E3C"/>
    <w:rsid w:val="00420FC8"/>
    <w:rsid w:val="0042108B"/>
    <w:rsid w:val="00421742"/>
    <w:rsid w:val="00421ADA"/>
    <w:rsid w:val="00421C9C"/>
    <w:rsid w:val="004222E1"/>
    <w:rsid w:val="00422AA2"/>
    <w:rsid w:val="00423081"/>
    <w:rsid w:val="004233A9"/>
    <w:rsid w:val="004246F4"/>
    <w:rsid w:val="00424F32"/>
    <w:rsid w:val="00424F3A"/>
    <w:rsid w:val="00425185"/>
    <w:rsid w:val="00425A98"/>
    <w:rsid w:val="00427588"/>
    <w:rsid w:val="004279A2"/>
    <w:rsid w:val="00427FE8"/>
    <w:rsid w:val="00430140"/>
    <w:rsid w:val="00430A0E"/>
    <w:rsid w:val="00430A64"/>
    <w:rsid w:val="00431613"/>
    <w:rsid w:val="00431836"/>
    <w:rsid w:val="00431D68"/>
    <w:rsid w:val="00432A36"/>
    <w:rsid w:val="00432E9C"/>
    <w:rsid w:val="0043332C"/>
    <w:rsid w:val="004349F8"/>
    <w:rsid w:val="00435776"/>
    <w:rsid w:val="00435923"/>
    <w:rsid w:val="00436A95"/>
    <w:rsid w:val="00436E13"/>
    <w:rsid w:val="00437708"/>
    <w:rsid w:val="00437F8D"/>
    <w:rsid w:val="0044007D"/>
    <w:rsid w:val="00440353"/>
    <w:rsid w:val="004409B2"/>
    <w:rsid w:val="00440F27"/>
    <w:rsid w:val="004418A9"/>
    <w:rsid w:val="00441A31"/>
    <w:rsid w:val="00441FE2"/>
    <w:rsid w:val="00442E87"/>
    <w:rsid w:val="00443B8A"/>
    <w:rsid w:val="004444B7"/>
    <w:rsid w:val="00445AC6"/>
    <w:rsid w:val="00445B5E"/>
    <w:rsid w:val="00445D4E"/>
    <w:rsid w:val="00445F09"/>
    <w:rsid w:val="0044630B"/>
    <w:rsid w:val="00446472"/>
    <w:rsid w:val="0044694E"/>
    <w:rsid w:val="00447597"/>
    <w:rsid w:val="004476D1"/>
    <w:rsid w:val="00447767"/>
    <w:rsid w:val="004477EB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CE8"/>
    <w:rsid w:val="0045210C"/>
    <w:rsid w:val="004523F0"/>
    <w:rsid w:val="004541FF"/>
    <w:rsid w:val="00454EC9"/>
    <w:rsid w:val="00454F08"/>
    <w:rsid w:val="00455556"/>
    <w:rsid w:val="00455A3B"/>
    <w:rsid w:val="00455A83"/>
    <w:rsid w:val="0045660F"/>
    <w:rsid w:val="004576BB"/>
    <w:rsid w:val="00460944"/>
    <w:rsid w:val="00461024"/>
    <w:rsid w:val="00461BF1"/>
    <w:rsid w:val="00461EC6"/>
    <w:rsid w:val="0046206D"/>
    <w:rsid w:val="00462891"/>
    <w:rsid w:val="0046379A"/>
    <w:rsid w:val="00463AFF"/>
    <w:rsid w:val="00464552"/>
    <w:rsid w:val="0046460F"/>
    <w:rsid w:val="0046495C"/>
    <w:rsid w:val="00465018"/>
    <w:rsid w:val="00465130"/>
    <w:rsid w:val="00465441"/>
    <w:rsid w:val="0046581A"/>
    <w:rsid w:val="00465FB2"/>
    <w:rsid w:val="00466184"/>
    <w:rsid w:val="004670D3"/>
    <w:rsid w:val="0046761F"/>
    <w:rsid w:val="004679E4"/>
    <w:rsid w:val="00467DD5"/>
    <w:rsid w:val="00467F81"/>
    <w:rsid w:val="0047061D"/>
    <w:rsid w:val="004706DB"/>
    <w:rsid w:val="00470F98"/>
    <w:rsid w:val="004711D8"/>
    <w:rsid w:val="00471671"/>
    <w:rsid w:val="00473168"/>
    <w:rsid w:val="004735BE"/>
    <w:rsid w:val="004739CF"/>
    <w:rsid w:val="00473F95"/>
    <w:rsid w:val="0047406E"/>
    <w:rsid w:val="004743F7"/>
    <w:rsid w:val="00474AF1"/>
    <w:rsid w:val="00474C71"/>
    <w:rsid w:val="004753F6"/>
    <w:rsid w:val="004759F6"/>
    <w:rsid w:val="00475EF4"/>
    <w:rsid w:val="00476972"/>
    <w:rsid w:val="00476E1E"/>
    <w:rsid w:val="00476EDC"/>
    <w:rsid w:val="00480985"/>
    <w:rsid w:val="00481CE8"/>
    <w:rsid w:val="00481E6D"/>
    <w:rsid w:val="00481EFB"/>
    <w:rsid w:val="00482037"/>
    <w:rsid w:val="0048235B"/>
    <w:rsid w:val="0048344F"/>
    <w:rsid w:val="00483B28"/>
    <w:rsid w:val="00483BA0"/>
    <w:rsid w:val="00484477"/>
    <w:rsid w:val="004849E1"/>
    <w:rsid w:val="00484ACB"/>
    <w:rsid w:val="004851BD"/>
    <w:rsid w:val="00485291"/>
    <w:rsid w:val="0048556F"/>
    <w:rsid w:val="0048567C"/>
    <w:rsid w:val="00485AA2"/>
    <w:rsid w:val="00485B81"/>
    <w:rsid w:val="00485DE5"/>
    <w:rsid w:val="00486D6C"/>
    <w:rsid w:val="00486DC2"/>
    <w:rsid w:val="00486EE0"/>
    <w:rsid w:val="0048763B"/>
    <w:rsid w:val="004878AF"/>
    <w:rsid w:val="00487A3C"/>
    <w:rsid w:val="00487F3F"/>
    <w:rsid w:val="00490F72"/>
    <w:rsid w:val="0049157E"/>
    <w:rsid w:val="00491B22"/>
    <w:rsid w:val="00492427"/>
    <w:rsid w:val="00492D7E"/>
    <w:rsid w:val="00492E57"/>
    <w:rsid w:val="00492EE7"/>
    <w:rsid w:val="00493246"/>
    <w:rsid w:val="00494A98"/>
    <w:rsid w:val="00495C23"/>
    <w:rsid w:val="004960D8"/>
    <w:rsid w:val="00496D71"/>
    <w:rsid w:val="00497685"/>
    <w:rsid w:val="004A0C6D"/>
    <w:rsid w:val="004A1731"/>
    <w:rsid w:val="004A176B"/>
    <w:rsid w:val="004A2B4C"/>
    <w:rsid w:val="004A380F"/>
    <w:rsid w:val="004A394B"/>
    <w:rsid w:val="004A395B"/>
    <w:rsid w:val="004A3C1B"/>
    <w:rsid w:val="004A3D71"/>
    <w:rsid w:val="004A465A"/>
    <w:rsid w:val="004A49B3"/>
    <w:rsid w:val="004A4C81"/>
    <w:rsid w:val="004A4EA7"/>
    <w:rsid w:val="004A5239"/>
    <w:rsid w:val="004A5C71"/>
    <w:rsid w:val="004A6073"/>
    <w:rsid w:val="004A613F"/>
    <w:rsid w:val="004A61C4"/>
    <w:rsid w:val="004A6307"/>
    <w:rsid w:val="004A648F"/>
    <w:rsid w:val="004A6690"/>
    <w:rsid w:val="004A6819"/>
    <w:rsid w:val="004A6B6C"/>
    <w:rsid w:val="004A6DB1"/>
    <w:rsid w:val="004A73E6"/>
    <w:rsid w:val="004A79D6"/>
    <w:rsid w:val="004A7A2E"/>
    <w:rsid w:val="004B046B"/>
    <w:rsid w:val="004B0B11"/>
    <w:rsid w:val="004B0CD5"/>
    <w:rsid w:val="004B0D4D"/>
    <w:rsid w:val="004B0E97"/>
    <w:rsid w:val="004B1D7C"/>
    <w:rsid w:val="004B1F47"/>
    <w:rsid w:val="004B23FF"/>
    <w:rsid w:val="004B24B1"/>
    <w:rsid w:val="004B25C2"/>
    <w:rsid w:val="004B2686"/>
    <w:rsid w:val="004B28F9"/>
    <w:rsid w:val="004B3181"/>
    <w:rsid w:val="004B31B3"/>
    <w:rsid w:val="004B361A"/>
    <w:rsid w:val="004B3748"/>
    <w:rsid w:val="004B3811"/>
    <w:rsid w:val="004B3918"/>
    <w:rsid w:val="004B3CEB"/>
    <w:rsid w:val="004B3EB1"/>
    <w:rsid w:val="004B4799"/>
    <w:rsid w:val="004B5219"/>
    <w:rsid w:val="004B53D3"/>
    <w:rsid w:val="004B565C"/>
    <w:rsid w:val="004B5775"/>
    <w:rsid w:val="004B57EF"/>
    <w:rsid w:val="004B5BFB"/>
    <w:rsid w:val="004B7CE6"/>
    <w:rsid w:val="004C0263"/>
    <w:rsid w:val="004C0605"/>
    <w:rsid w:val="004C1375"/>
    <w:rsid w:val="004C1BB9"/>
    <w:rsid w:val="004C2012"/>
    <w:rsid w:val="004C2145"/>
    <w:rsid w:val="004C2CF4"/>
    <w:rsid w:val="004C375F"/>
    <w:rsid w:val="004C3C24"/>
    <w:rsid w:val="004C4CE6"/>
    <w:rsid w:val="004C57E9"/>
    <w:rsid w:val="004C5D9E"/>
    <w:rsid w:val="004C5E2F"/>
    <w:rsid w:val="004C6162"/>
    <w:rsid w:val="004C6411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26AD"/>
    <w:rsid w:val="004D2C5B"/>
    <w:rsid w:val="004D3894"/>
    <w:rsid w:val="004D3FFB"/>
    <w:rsid w:val="004D425A"/>
    <w:rsid w:val="004D45F2"/>
    <w:rsid w:val="004D465B"/>
    <w:rsid w:val="004D50A9"/>
    <w:rsid w:val="004D56CC"/>
    <w:rsid w:val="004D57E8"/>
    <w:rsid w:val="004D595C"/>
    <w:rsid w:val="004D5ED8"/>
    <w:rsid w:val="004D60B6"/>
    <w:rsid w:val="004D62C1"/>
    <w:rsid w:val="004D7D31"/>
    <w:rsid w:val="004E0057"/>
    <w:rsid w:val="004E00E1"/>
    <w:rsid w:val="004E100A"/>
    <w:rsid w:val="004E2483"/>
    <w:rsid w:val="004E2EBD"/>
    <w:rsid w:val="004E338A"/>
    <w:rsid w:val="004E3FC5"/>
    <w:rsid w:val="004E4137"/>
    <w:rsid w:val="004E46D5"/>
    <w:rsid w:val="004E4CD4"/>
    <w:rsid w:val="004E576B"/>
    <w:rsid w:val="004E60AD"/>
    <w:rsid w:val="004E6E63"/>
    <w:rsid w:val="004E6E64"/>
    <w:rsid w:val="004E6EE9"/>
    <w:rsid w:val="004E6F70"/>
    <w:rsid w:val="004E7807"/>
    <w:rsid w:val="004F02B3"/>
    <w:rsid w:val="004F0EEA"/>
    <w:rsid w:val="004F110C"/>
    <w:rsid w:val="004F1F61"/>
    <w:rsid w:val="004F2375"/>
    <w:rsid w:val="004F2565"/>
    <w:rsid w:val="004F3004"/>
    <w:rsid w:val="004F3929"/>
    <w:rsid w:val="004F4ADC"/>
    <w:rsid w:val="004F4BE9"/>
    <w:rsid w:val="004F4F21"/>
    <w:rsid w:val="004F522E"/>
    <w:rsid w:val="004F67A7"/>
    <w:rsid w:val="004F71AA"/>
    <w:rsid w:val="004F721F"/>
    <w:rsid w:val="004F77A7"/>
    <w:rsid w:val="004F7817"/>
    <w:rsid w:val="004F7AD7"/>
    <w:rsid w:val="004F7CB6"/>
    <w:rsid w:val="00500117"/>
    <w:rsid w:val="00500672"/>
    <w:rsid w:val="00500A41"/>
    <w:rsid w:val="00500A97"/>
    <w:rsid w:val="00500FD9"/>
    <w:rsid w:val="005012AA"/>
    <w:rsid w:val="00501553"/>
    <w:rsid w:val="00502134"/>
    <w:rsid w:val="005029F4"/>
    <w:rsid w:val="0050310F"/>
    <w:rsid w:val="00503461"/>
    <w:rsid w:val="00503952"/>
    <w:rsid w:val="005043BB"/>
    <w:rsid w:val="00504689"/>
    <w:rsid w:val="0050507A"/>
    <w:rsid w:val="005055E5"/>
    <w:rsid w:val="005059CB"/>
    <w:rsid w:val="00506182"/>
    <w:rsid w:val="00506344"/>
    <w:rsid w:val="00506A9A"/>
    <w:rsid w:val="0050770F"/>
    <w:rsid w:val="00507818"/>
    <w:rsid w:val="00507824"/>
    <w:rsid w:val="00507C9F"/>
    <w:rsid w:val="00507EE4"/>
    <w:rsid w:val="00507F9B"/>
    <w:rsid w:val="00510A43"/>
    <w:rsid w:val="00510E49"/>
    <w:rsid w:val="005111B5"/>
    <w:rsid w:val="00511333"/>
    <w:rsid w:val="00511758"/>
    <w:rsid w:val="005117D0"/>
    <w:rsid w:val="00512C47"/>
    <w:rsid w:val="005137D0"/>
    <w:rsid w:val="00513E3D"/>
    <w:rsid w:val="00513EF6"/>
    <w:rsid w:val="00514509"/>
    <w:rsid w:val="005149C9"/>
    <w:rsid w:val="005153A1"/>
    <w:rsid w:val="00515465"/>
    <w:rsid w:val="005159D9"/>
    <w:rsid w:val="00515C3D"/>
    <w:rsid w:val="00515CBE"/>
    <w:rsid w:val="00517203"/>
    <w:rsid w:val="00517424"/>
    <w:rsid w:val="00517AD7"/>
    <w:rsid w:val="00520716"/>
    <w:rsid w:val="005208B4"/>
    <w:rsid w:val="00520937"/>
    <w:rsid w:val="005211E6"/>
    <w:rsid w:val="005212D8"/>
    <w:rsid w:val="005218BF"/>
    <w:rsid w:val="00521A91"/>
    <w:rsid w:val="00521E00"/>
    <w:rsid w:val="00522287"/>
    <w:rsid w:val="005225EE"/>
    <w:rsid w:val="00522617"/>
    <w:rsid w:val="0052295F"/>
    <w:rsid w:val="00522B8A"/>
    <w:rsid w:val="00522DFC"/>
    <w:rsid w:val="00522E84"/>
    <w:rsid w:val="0052309A"/>
    <w:rsid w:val="005230AD"/>
    <w:rsid w:val="005232F4"/>
    <w:rsid w:val="005239B0"/>
    <w:rsid w:val="00523FC3"/>
    <w:rsid w:val="00524133"/>
    <w:rsid w:val="005245E8"/>
    <w:rsid w:val="00526203"/>
    <w:rsid w:val="00526631"/>
    <w:rsid w:val="0052669F"/>
    <w:rsid w:val="00527740"/>
    <w:rsid w:val="005278FD"/>
    <w:rsid w:val="00527BEF"/>
    <w:rsid w:val="00527C23"/>
    <w:rsid w:val="00527F0D"/>
    <w:rsid w:val="0053017A"/>
    <w:rsid w:val="0053032F"/>
    <w:rsid w:val="00530C0D"/>
    <w:rsid w:val="00530D3C"/>
    <w:rsid w:val="00531D2E"/>
    <w:rsid w:val="00531EF8"/>
    <w:rsid w:val="00532EE8"/>
    <w:rsid w:val="00533B7F"/>
    <w:rsid w:val="00534FBC"/>
    <w:rsid w:val="005352D0"/>
    <w:rsid w:val="0053573B"/>
    <w:rsid w:val="00535981"/>
    <w:rsid w:val="005363EB"/>
    <w:rsid w:val="00536401"/>
    <w:rsid w:val="00537763"/>
    <w:rsid w:val="005378DD"/>
    <w:rsid w:val="005400C3"/>
    <w:rsid w:val="00540A47"/>
    <w:rsid w:val="00541C28"/>
    <w:rsid w:val="00542BAA"/>
    <w:rsid w:val="00543C07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B4A"/>
    <w:rsid w:val="00547D00"/>
    <w:rsid w:val="0055038E"/>
    <w:rsid w:val="00550EF6"/>
    <w:rsid w:val="005513EE"/>
    <w:rsid w:val="00551A8A"/>
    <w:rsid w:val="00552216"/>
    <w:rsid w:val="005528AD"/>
    <w:rsid w:val="00552CF0"/>
    <w:rsid w:val="00554042"/>
    <w:rsid w:val="00554505"/>
    <w:rsid w:val="00554769"/>
    <w:rsid w:val="005552B1"/>
    <w:rsid w:val="00555E8B"/>
    <w:rsid w:val="00555F97"/>
    <w:rsid w:val="00556622"/>
    <w:rsid w:val="00556F0F"/>
    <w:rsid w:val="00557A7D"/>
    <w:rsid w:val="00557D41"/>
    <w:rsid w:val="0056034F"/>
    <w:rsid w:val="005603FE"/>
    <w:rsid w:val="00560C59"/>
    <w:rsid w:val="0056103D"/>
    <w:rsid w:val="00561345"/>
    <w:rsid w:val="005613CA"/>
    <w:rsid w:val="00561B3A"/>
    <w:rsid w:val="00561C56"/>
    <w:rsid w:val="0056217B"/>
    <w:rsid w:val="005621EA"/>
    <w:rsid w:val="00562516"/>
    <w:rsid w:val="005627C8"/>
    <w:rsid w:val="00562AE2"/>
    <w:rsid w:val="00563310"/>
    <w:rsid w:val="005633CA"/>
    <w:rsid w:val="005635B1"/>
    <w:rsid w:val="00563D41"/>
    <w:rsid w:val="0056422F"/>
    <w:rsid w:val="00564282"/>
    <w:rsid w:val="00564B3A"/>
    <w:rsid w:val="00564D72"/>
    <w:rsid w:val="00564F2E"/>
    <w:rsid w:val="00564FBE"/>
    <w:rsid w:val="00565538"/>
    <w:rsid w:val="005664BB"/>
    <w:rsid w:val="005667DB"/>
    <w:rsid w:val="00566A60"/>
    <w:rsid w:val="00566A9D"/>
    <w:rsid w:val="0056725C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4A7"/>
    <w:rsid w:val="00572591"/>
    <w:rsid w:val="00572A5F"/>
    <w:rsid w:val="00573C95"/>
    <w:rsid w:val="00573EFD"/>
    <w:rsid w:val="00573F06"/>
    <w:rsid w:val="0057404D"/>
    <w:rsid w:val="0057423C"/>
    <w:rsid w:val="00575BB6"/>
    <w:rsid w:val="0057661D"/>
    <w:rsid w:val="00576ECB"/>
    <w:rsid w:val="00577526"/>
    <w:rsid w:val="0058021C"/>
    <w:rsid w:val="00580277"/>
    <w:rsid w:val="00581523"/>
    <w:rsid w:val="00581896"/>
    <w:rsid w:val="00581EC6"/>
    <w:rsid w:val="005830FD"/>
    <w:rsid w:val="0058318D"/>
    <w:rsid w:val="00583721"/>
    <w:rsid w:val="0058387D"/>
    <w:rsid w:val="005843D6"/>
    <w:rsid w:val="00584A9F"/>
    <w:rsid w:val="00585320"/>
    <w:rsid w:val="00585382"/>
    <w:rsid w:val="0058545B"/>
    <w:rsid w:val="00585523"/>
    <w:rsid w:val="0058586D"/>
    <w:rsid w:val="00585945"/>
    <w:rsid w:val="00585C5B"/>
    <w:rsid w:val="0058664E"/>
    <w:rsid w:val="0058716D"/>
    <w:rsid w:val="0058719F"/>
    <w:rsid w:val="00587792"/>
    <w:rsid w:val="00587DE1"/>
    <w:rsid w:val="00590062"/>
    <w:rsid w:val="00590F45"/>
    <w:rsid w:val="005915F0"/>
    <w:rsid w:val="00591A96"/>
    <w:rsid w:val="00592221"/>
    <w:rsid w:val="00592DC5"/>
    <w:rsid w:val="005930E3"/>
    <w:rsid w:val="005934E5"/>
    <w:rsid w:val="00593D38"/>
    <w:rsid w:val="00594475"/>
    <w:rsid w:val="00594980"/>
    <w:rsid w:val="00594AA3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968AF"/>
    <w:rsid w:val="005A0612"/>
    <w:rsid w:val="005A095F"/>
    <w:rsid w:val="005A0BD1"/>
    <w:rsid w:val="005A1548"/>
    <w:rsid w:val="005A281E"/>
    <w:rsid w:val="005A28E1"/>
    <w:rsid w:val="005A2D6A"/>
    <w:rsid w:val="005A314C"/>
    <w:rsid w:val="005A31B9"/>
    <w:rsid w:val="005A329E"/>
    <w:rsid w:val="005A35E1"/>
    <w:rsid w:val="005A3B09"/>
    <w:rsid w:val="005A3BB3"/>
    <w:rsid w:val="005A3E52"/>
    <w:rsid w:val="005A482E"/>
    <w:rsid w:val="005A4926"/>
    <w:rsid w:val="005A495B"/>
    <w:rsid w:val="005A4F70"/>
    <w:rsid w:val="005A532A"/>
    <w:rsid w:val="005A5766"/>
    <w:rsid w:val="005A5968"/>
    <w:rsid w:val="005A5A90"/>
    <w:rsid w:val="005A5B2F"/>
    <w:rsid w:val="005A6560"/>
    <w:rsid w:val="005A68FC"/>
    <w:rsid w:val="005A6943"/>
    <w:rsid w:val="005A6F62"/>
    <w:rsid w:val="005A7289"/>
    <w:rsid w:val="005B0274"/>
    <w:rsid w:val="005B0839"/>
    <w:rsid w:val="005B11E3"/>
    <w:rsid w:val="005B1332"/>
    <w:rsid w:val="005B275A"/>
    <w:rsid w:val="005B2BB2"/>
    <w:rsid w:val="005B2DDF"/>
    <w:rsid w:val="005B338F"/>
    <w:rsid w:val="005B3CF0"/>
    <w:rsid w:val="005B4739"/>
    <w:rsid w:val="005B4909"/>
    <w:rsid w:val="005B4BCA"/>
    <w:rsid w:val="005B5F60"/>
    <w:rsid w:val="005B5FE3"/>
    <w:rsid w:val="005B6164"/>
    <w:rsid w:val="005B61A4"/>
    <w:rsid w:val="005B6228"/>
    <w:rsid w:val="005B65AB"/>
    <w:rsid w:val="005B6A0D"/>
    <w:rsid w:val="005B7133"/>
    <w:rsid w:val="005B769F"/>
    <w:rsid w:val="005B7E44"/>
    <w:rsid w:val="005C178C"/>
    <w:rsid w:val="005C17A3"/>
    <w:rsid w:val="005C1A64"/>
    <w:rsid w:val="005C2368"/>
    <w:rsid w:val="005C25D5"/>
    <w:rsid w:val="005C2929"/>
    <w:rsid w:val="005C2B7C"/>
    <w:rsid w:val="005C2ED2"/>
    <w:rsid w:val="005C3053"/>
    <w:rsid w:val="005C326F"/>
    <w:rsid w:val="005C3C4F"/>
    <w:rsid w:val="005C41A6"/>
    <w:rsid w:val="005C4786"/>
    <w:rsid w:val="005C486B"/>
    <w:rsid w:val="005C4DA0"/>
    <w:rsid w:val="005C69E3"/>
    <w:rsid w:val="005C7B12"/>
    <w:rsid w:val="005C7E81"/>
    <w:rsid w:val="005D012D"/>
    <w:rsid w:val="005D058A"/>
    <w:rsid w:val="005D0838"/>
    <w:rsid w:val="005D0959"/>
    <w:rsid w:val="005D0C72"/>
    <w:rsid w:val="005D16A6"/>
    <w:rsid w:val="005D19FA"/>
    <w:rsid w:val="005D1D03"/>
    <w:rsid w:val="005D22B2"/>
    <w:rsid w:val="005D24A7"/>
    <w:rsid w:val="005D2AE9"/>
    <w:rsid w:val="005D2F10"/>
    <w:rsid w:val="005D3664"/>
    <w:rsid w:val="005D48A6"/>
    <w:rsid w:val="005D4D44"/>
    <w:rsid w:val="005D52BC"/>
    <w:rsid w:val="005D5D22"/>
    <w:rsid w:val="005D5DB9"/>
    <w:rsid w:val="005D679F"/>
    <w:rsid w:val="005D6E1D"/>
    <w:rsid w:val="005D73EA"/>
    <w:rsid w:val="005D7490"/>
    <w:rsid w:val="005D776F"/>
    <w:rsid w:val="005D795C"/>
    <w:rsid w:val="005D7A48"/>
    <w:rsid w:val="005D7D26"/>
    <w:rsid w:val="005D7E42"/>
    <w:rsid w:val="005D7F44"/>
    <w:rsid w:val="005E0171"/>
    <w:rsid w:val="005E0393"/>
    <w:rsid w:val="005E0CF2"/>
    <w:rsid w:val="005E0D22"/>
    <w:rsid w:val="005E129C"/>
    <w:rsid w:val="005E2138"/>
    <w:rsid w:val="005E24BA"/>
    <w:rsid w:val="005E252C"/>
    <w:rsid w:val="005E2563"/>
    <w:rsid w:val="005E2C43"/>
    <w:rsid w:val="005E2EF1"/>
    <w:rsid w:val="005E2F90"/>
    <w:rsid w:val="005E3D31"/>
    <w:rsid w:val="005E4A4A"/>
    <w:rsid w:val="005E4F88"/>
    <w:rsid w:val="005E5492"/>
    <w:rsid w:val="005E5E2E"/>
    <w:rsid w:val="005E68EA"/>
    <w:rsid w:val="005E6E14"/>
    <w:rsid w:val="005E74AD"/>
    <w:rsid w:val="005E7502"/>
    <w:rsid w:val="005E75DB"/>
    <w:rsid w:val="005E7969"/>
    <w:rsid w:val="005F0987"/>
    <w:rsid w:val="005F0A93"/>
    <w:rsid w:val="005F0C3A"/>
    <w:rsid w:val="005F1DB3"/>
    <w:rsid w:val="005F2999"/>
    <w:rsid w:val="005F2C29"/>
    <w:rsid w:val="005F2D4C"/>
    <w:rsid w:val="005F2E9D"/>
    <w:rsid w:val="005F3C12"/>
    <w:rsid w:val="005F41ED"/>
    <w:rsid w:val="005F4403"/>
    <w:rsid w:val="005F49C8"/>
    <w:rsid w:val="005F4FC5"/>
    <w:rsid w:val="005F54DC"/>
    <w:rsid w:val="005F5951"/>
    <w:rsid w:val="005F5A50"/>
    <w:rsid w:val="005F650A"/>
    <w:rsid w:val="005F65F4"/>
    <w:rsid w:val="005F71A2"/>
    <w:rsid w:val="005F7651"/>
    <w:rsid w:val="005F7A9A"/>
    <w:rsid w:val="005F7D36"/>
    <w:rsid w:val="005F7D8E"/>
    <w:rsid w:val="005F7FE0"/>
    <w:rsid w:val="0060037E"/>
    <w:rsid w:val="006003EB"/>
    <w:rsid w:val="00600949"/>
    <w:rsid w:val="00600B14"/>
    <w:rsid w:val="00601E31"/>
    <w:rsid w:val="006026E8"/>
    <w:rsid w:val="006028D7"/>
    <w:rsid w:val="00603098"/>
    <w:rsid w:val="006030A9"/>
    <w:rsid w:val="0060439B"/>
    <w:rsid w:val="00604A0F"/>
    <w:rsid w:val="00604CC2"/>
    <w:rsid w:val="006052B5"/>
    <w:rsid w:val="00605A6F"/>
    <w:rsid w:val="00605ACF"/>
    <w:rsid w:val="00605B85"/>
    <w:rsid w:val="00605D13"/>
    <w:rsid w:val="00607393"/>
    <w:rsid w:val="00607A98"/>
    <w:rsid w:val="00607A9E"/>
    <w:rsid w:val="006103AE"/>
    <w:rsid w:val="00610545"/>
    <w:rsid w:val="00610D6B"/>
    <w:rsid w:val="006110B7"/>
    <w:rsid w:val="00612455"/>
    <w:rsid w:val="00612DDE"/>
    <w:rsid w:val="006132C6"/>
    <w:rsid w:val="00614B6E"/>
    <w:rsid w:val="00615312"/>
    <w:rsid w:val="006156D5"/>
    <w:rsid w:val="00615C75"/>
    <w:rsid w:val="006161EA"/>
    <w:rsid w:val="00616B84"/>
    <w:rsid w:val="006177A1"/>
    <w:rsid w:val="00620090"/>
    <w:rsid w:val="006206F5"/>
    <w:rsid w:val="00621142"/>
    <w:rsid w:val="0062149D"/>
    <w:rsid w:val="006215EB"/>
    <w:rsid w:val="006225E2"/>
    <w:rsid w:val="00623535"/>
    <w:rsid w:val="00623C92"/>
    <w:rsid w:val="00623F07"/>
    <w:rsid w:val="0062435D"/>
    <w:rsid w:val="006246E7"/>
    <w:rsid w:val="00624A86"/>
    <w:rsid w:val="00624D4A"/>
    <w:rsid w:val="0062572A"/>
    <w:rsid w:val="00625979"/>
    <w:rsid w:val="00625FA7"/>
    <w:rsid w:val="006261A3"/>
    <w:rsid w:val="00626918"/>
    <w:rsid w:val="00626BDF"/>
    <w:rsid w:val="0062784C"/>
    <w:rsid w:val="006308E7"/>
    <w:rsid w:val="00630B14"/>
    <w:rsid w:val="006316DA"/>
    <w:rsid w:val="00631757"/>
    <w:rsid w:val="006317C3"/>
    <w:rsid w:val="00631AE4"/>
    <w:rsid w:val="00631F5D"/>
    <w:rsid w:val="006325F4"/>
    <w:rsid w:val="0063350A"/>
    <w:rsid w:val="006342BB"/>
    <w:rsid w:val="006347D5"/>
    <w:rsid w:val="00634FC7"/>
    <w:rsid w:val="00635686"/>
    <w:rsid w:val="006356B2"/>
    <w:rsid w:val="006360C1"/>
    <w:rsid w:val="0063779C"/>
    <w:rsid w:val="006406E9"/>
    <w:rsid w:val="00641726"/>
    <w:rsid w:val="00641798"/>
    <w:rsid w:val="00642390"/>
    <w:rsid w:val="00642715"/>
    <w:rsid w:val="006427F5"/>
    <w:rsid w:val="00643B45"/>
    <w:rsid w:val="00643B70"/>
    <w:rsid w:val="00643EB8"/>
    <w:rsid w:val="00643FCC"/>
    <w:rsid w:val="00644197"/>
    <w:rsid w:val="006446BD"/>
    <w:rsid w:val="00644BB6"/>
    <w:rsid w:val="00644C63"/>
    <w:rsid w:val="0064525B"/>
    <w:rsid w:val="006462A1"/>
    <w:rsid w:val="00646467"/>
    <w:rsid w:val="00647358"/>
    <w:rsid w:val="00647DF1"/>
    <w:rsid w:val="00650105"/>
    <w:rsid w:val="0065032A"/>
    <w:rsid w:val="006503FC"/>
    <w:rsid w:val="00650A98"/>
    <w:rsid w:val="00650E1F"/>
    <w:rsid w:val="006510CD"/>
    <w:rsid w:val="0065135F"/>
    <w:rsid w:val="00651D19"/>
    <w:rsid w:val="00651DB2"/>
    <w:rsid w:val="00651DD7"/>
    <w:rsid w:val="00652879"/>
    <w:rsid w:val="006537D1"/>
    <w:rsid w:val="00653B12"/>
    <w:rsid w:val="00654847"/>
    <w:rsid w:val="00654D68"/>
    <w:rsid w:val="00655849"/>
    <w:rsid w:val="00656C68"/>
    <w:rsid w:val="00657098"/>
    <w:rsid w:val="006571E1"/>
    <w:rsid w:val="00657926"/>
    <w:rsid w:val="006601C6"/>
    <w:rsid w:val="00660AB2"/>
    <w:rsid w:val="00660CB0"/>
    <w:rsid w:val="00660D98"/>
    <w:rsid w:val="00660FE2"/>
    <w:rsid w:val="00661383"/>
    <w:rsid w:val="00661DD5"/>
    <w:rsid w:val="00662B67"/>
    <w:rsid w:val="00662B84"/>
    <w:rsid w:val="00662E63"/>
    <w:rsid w:val="00663160"/>
    <w:rsid w:val="00663E42"/>
    <w:rsid w:val="00664947"/>
    <w:rsid w:val="00665B20"/>
    <w:rsid w:val="00665E16"/>
    <w:rsid w:val="00666049"/>
    <w:rsid w:val="00666287"/>
    <w:rsid w:val="00667DF0"/>
    <w:rsid w:val="0067025F"/>
    <w:rsid w:val="00670394"/>
    <w:rsid w:val="00670484"/>
    <w:rsid w:val="00670A61"/>
    <w:rsid w:val="00670ECB"/>
    <w:rsid w:val="006712F3"/>
    <w:rsid w:val="00671683"/>
    <w:rsid w:val="00671DFF"/>
    <w:rsid w:val="0067215E"/>
    <w:rsid w:val="006726A4"/>
    <w:rsid w:val="00672BD1"/>
    <w:rsid w:val="00672FDA"/>
    <w:rsid w:val="0067310E"/>
    <w:rsid w:val="006735F1"/>
    <w:rsid w:val="006737C2"/>
    <w:rsid w:val="006745B0"/>
    <w:rsid w:val="00674ACF"/>
    <w:rsid w:val="00674BAA"/>
    <w:rsid w:val="006750AF"/>
    <w:rsid w:val="00675228"/>
    <w:rsid w:val="00675B4A"/>
    <w:rsid w:val="00675F32"/>
    <w:rsid w:val="006766C5"/>
    <w:rsid w:val="0067677A"/>
    <w:rsid w:val="00676B60"/>
    <w:rsid w:val="0067703F"/>
    <w:rsid w:val="006772FA"/>
    <w:rsid w:val="00677B16"/>
    <w:rsid w:val="00680560"/>
    <w:rsid w:val="00680699"/>
    <w:rsid w:val="006807C6"/>
    <w:rsid w:val="00680A0D"/>
    <w:rsid w:val="0068149D"/>
    <w:rsid w:val="006815DF"/>
    <w:rsid w:val="0068180E"/>
    <w:rsid w:val="00681F8B"/>
    <w:rsid w:val="00682E1F"/>
    <w:rsid w:val="00683A6B"/>
    <w:rsid w:val="00683B96"/>
    <w:rsid w:val="00684316"/>
    <w:rsid w:val="006843C2"/>
    <w:rsid w:val="00684A8F"/>
    <w:rsid w:val="00684C07"/>
    <w:rsid w:val="006854B6"/>
    <w:rsid w:val="00685D93"/>
    <w:rsid w:val="00685D9C"/>
    <w:rsid w:val="00685E11"/>
    <w:rsid w:val="006861B7"/>
    <w:rsid w:val="006863E3"/>
    <w:rsid w:val="0068642E"/>
    <w:rsid w:val="00686619"/>
    <w:rsid w:val="00686A2E"/>
    <w:rsid w:val="00686B0A"/>
    <w:rsid w:val="00687327"/>
    <w:rsid w:val="006874F4"/>
    <w:rsid w:val="00687BC6"/>
    <w:rsid w:val="00687E05"/>
    <w:rsid w:val="00687FEE"/>
    <w:rsid w:val="006901AD"/>
    <w:rsid w:val="00690280"/>
    <w:rsid w:val="006902DE"/>
    <w:rsid w:val="00690439"/>
    <w:rsid w:val="006908BF"/>
    <w:rsid w:val="006908D4"/>
    <w:rsid w:val="006909DC"/>
    <w:rsid w:val="00690A9D"/>
    <w:rsid w:val="00690CCF"/>
    <w:rsid w:val="00690D3C"/>
    <w:rsid w:val="00691476"/>
    <w:rsid w:val="00691493"/>
    <w:rsid w:val="00691734"/>
    <w:rsid w:val="00692067"/>
    <w:rsid w:val="006920B4"/>
    <w:rsid w:val="0069266A"/>
    <w:rsid w:val="0069283C"/>
    <w:rsid w:val="00692B48"/>
    <w:rsid w:val="00692C78"/>
    <w:rsid w:val="006931CE"/>
    <w:rsid w:val="006932EF"/>
    <w:rsid w:val="006937EC"/>
    <w:rsid w:val="00694070"/>
    <w:rsid w:val="006952DD"/>
    <w:rsid w:val="00695D22"/>
    <w:rsid w:val="00695F55"/>
    <w:rsid w:val="00696641"/>
    <w:rsid w:val="006968C1"/>
    <w:rsid w:val="0069696A"/>
    <w:rsid w:val="00696975"/>
    <w:rsid w:val="00696DC5"/>
    <w:rsid w:val="00697313"/>
    <w:rsid w:val="00697608"/>
    <w:rsid w:val="006A0188"/>
    <w:rsid w:val="006A0493"/>
    <w:rsid w:val="006A04C7"/>
    <w:rsid w:val="006A0B79"/>
    <w:rsid w:val="006A110F"/>
    <w:rsid w:val="006A14D5"/>
    <w:rsid w:val="006A1514"/>
    <w:rsid w:val="006A2A06"/>
    <w:rsid w:val="006A2B8C"/>
    <w:rsid w:val="006A2FF1"/>
    <w:rsid w:val="006A3159"/>
    <w:rsid w:val="006A3376"/>
    <w:rsid w:val="006A444F"/>
    <w:rsid w:val="006A4ED0"/>
    <w:rsid w:val="006A5B22"/>
    <w:rsid w:val="006A5F6F"/>
    <w:rsid w:val="006A6732"/>
    <w:rsid w:val="006A674E"/>
    <w:rsid w:val="006A6999"/>
    <w:rsid w:val="006A74DC"/>
    <w:rsid w:val="006A77B4"/>
    <w:rsid w:val="006A79A3"/>
    <w:rsid w:val="006B1016"/>
    <w:rsid w:val="006B212B"/>
    <w:rsid w:val="006B2166"/>
    <w:rsid w:val="006B2327"/>
    <w:rsid w:val="006B2840"/>
    <w:rsid w:val="006B2B0D"/>
    <w:rsid w:val="006B3C4A"/>
    <w:rsid w:val="006B43E9"/>
    <w:rsid w:val="006B456E"/>
    <w:rsid w:val="006B468B"/>
    <w:rsid w:val="006B4DD5"/>
    <w:rsid w:val="006B53F7"/>
    <w:rsid w:val="006B5F22"/>
    <w:rsid w:val="006B6357"/>
    <w:rsid w:val="006B6EC6"/>
    <w:rsid w:val="006B71A0"/>
    <w:rsid w:val="006B7922"/>
    <w:rsid w:val="006C07A5"/>
    <w:rsid w:val="006C0B39"/>
    <w:rsid w:val="006C0C84"/>
    <w:rsid w:val="006C109C"/>
    <w:rsid w:val="006C113C"/>
    <w:rsid w:val="006C1800"/>
    <w:rsid w:val="006C2129"/>
    <w:rsid w:val="006C225E"/>
    <w:rsid w:val="006C398D"/>
    <w:rsid w:val="006C3F07"/>
    <w:rsid w:val="006C472B"/>
    <w:rsid w:val="006C57C9"/>
    <w:rsid w:val="006C5F16"/>
    <w:rsid w:val="006C6F12"/>
    <w:rsid w:val="006C7079"/>
    <w:rsid w:val="006C7445"/>
    <w:rsid w:val="006C7560"/>
    <w:rsid w:val="006C770A"/>
    <w:rsid w:val="006C772F"/>
    <w:rsid w:val="006C7A03"/>
    <w:rsid w:val="006C7DEB"/>
    <w:rsid w:val="006D0408"/>
    <w:rsid w:val="006D0C67"/>
    <w:rsid w:val="006D1020"/>
    <w:rsid w:val="006D149A"/>
    <w:rsid w:val="006D1AFD"/>
    <w:rsid w:val="006D1B2B"/>
    <w:rsid w:val="006D2B69"/>
    <w:rsid w:val="006D2FB7"/>
    <w:rsid w:val="006D3033"/>
    <w:rsid w:val="006D3480"/>
    <w:rsid w:val="006D354A"/>
    <w:rsid w:val="006D36F7"/>
    <w:rsid w:val="006D3C96"/>
    <w:rsid w:val="006D3E80"/>
    <w:rsid w:val="006D462F"/>
    <w:rsid w:val="006D497D"/>
    <w:rsid w:val="006D49CC"/>
    <w:rsid w:val="006D49DF"/>
    <w:rsid w:val="006D4A25"/>
    <w:rsid w:val="006D5060"/>
    <w:rsid w:val="006D5981"/>
    <w:rsid w:val="006D5BA5"/>
    <w:rsid w:val="006D5EED"/>
    <w:rsid w:val="006D60F2"/>
    <w:rsid w:val="006D6F70"/>
    <w:rsid w:val="006D6FF0"/>
    <w:rsid w:val="006D7287"/>
    <w:rsid w:val="006D755C"/>
    <w:rsid w:val="006D75D0"/>
    <w:rsid w:val="006D7AAE"/>
    <w:rsid w:val="006E01F0"/>
    <w:rsid w:val="006E09F7"/>
    <w:rsid w:val="006E0A4A"/>
    <w:rsid w:val="006E1463"/>
    <w:rsid w:val="006E17C0"/>
    <w:rsid w:val="006E28AF"/>
    <w:rsid w:val="006E3496"/>
    <w:rsid w:val="006E34EC"/>
    <w:rsid w:val="006E3517"/>
    <w:rsid w:val="006E40ED"/>
    <w:rsid w:val="006E42B1"/>
    <w:rsid w:val="006E4A5E"/>
    <w:rsid w:val="006E4B5F"/>
    <w:rsid w:val="006E4BBF"/>
    <w:rsid w:val="006E4F5B"/>
    <w:rsid w:val="006E5544"/>
    <w:rsid w:val="006E55A0"/>
    <w:rsid w:val="006E56CF"/>
    <w:rsid w:val="006E5778"/>
    <w:rsid w:val="006E5AF1"/>
    <w:rsid w:val="006E5C9F"/>
    <w:rsid w:val="006E649C"/>
    <w:rsid w:val="006E69E9"/>
    <w:rsid w:val="006E6A71"/>
    <w:rsid w:val="006E761B"/>
    <w:rsid w:val="006E7988"/>
    <w:rsid w:val="006E7A23"/>
    <w:rsid w:val="006E7EB4"/>
    <w:rsid w:val="006F0917"/>
    <w:rsid w:val="006F0A3A"/>
    <w:rsid w:val="006F0ED4"/>
    <w:rsid w:val="006F1485"/>
    <w:rsid w:val="006F1D64"/>
    <w:rsid w:val="006F1DEA"/>
    <w:rsid w:val="006F1F25"/>
    <w:rsid w:val="006F2D8A"/>
    <w:rsid w:val="006F30DA"/>
    <w:rsid w:val="006F3887"/>
    <w:rsid w:val="006F3B1B"/>
    <w:rsid w:val="006F42EC"/>
    <w:rsid w:val="006F4C9D"/>
    <w:rsid w:val="006F4DDA"/>
    <w:rsid w:val="006F6F01"/>
    <w:rsid w:val="006F7171"/>
    <w:rsid w:val="006F719B"/>
    <w:rsid w:val="006F71A4"/>
    <w:rsid w:val="006F76B1"/>
    <w:rsid w:val="006F774A"/>
    <w:rsid w:val="006F7C13"/>
    <w:rsid w:val="007003BF"/>
    <w:rsid w:val="0070058E"/>
    <w:rsid w:val="007009A9"/>
    <w:rsid w:val="0070147D"/>
    <w:rsid w:val="00701F7B"/>
    <w:rsid w:val="0070202E"/>
    <w:rsid w:val="007044D3"/>
    <w:rsid w:val="00704E5A"/>
    <w:rsid w:val="007050CC"/>
    <w:rsid w:val="00705633"/>
    <w:rsid w:val="00705810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21CE"/>
    <w:rsid w:val="007122F1"/>
    <w:rsid w:val="0071273C"/>
    <w:rsid w:val="0071380A"/>
    <w:rsid w:val="00713F0E"/>
    <w:rsid w:val="007146C6"/>
    <w:rsid w:val="00714CBD"/>
    <w:rsid w:val="007155F7"/>
    <w:rsid w:val="0071560A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0B8"/>
    <w:rsid w:val="0072213B"/>
    <w:rsid w:val="00722A82"/>
    <w:rsid w:val="00722F52"/>
    <w:rsid w:val="0072312C"/>
    <w:rsid w:val="007232F9"/>
    <w:rsid w:val="007238F2"/>
    <w:rsid w:val="007248D9"/>
    <w:rsid w:val="00725499"/>
    <w:rsid w:val="00725D2F"/>
    <w:rsid w:val="00725FEB"/>
    <w:rsid w:val="00726062"/>
    <w:rsid w:val="00726570"/>
    <w:rsid w:val="00726A33"/>
    <w:rsid w:val="00726B9B"/>
    <w:rsid w:val="00726D46"/>
    <w:rsid w:val="00726DA4"/>
    <w:rsid w:val="007274A0"/>
    <w:rsid w:val="00727A4B"/>
    <w:rsid w:val="0073009C"/>
    <w:rsid w:val="007307EF"/>
    <w:rsid w:val="00730B34"/>
    <w:rsid w:val="00730CEE"/>
    <w:rsid w:val="00730F90"/>
    <w:rsid w:val="00731350"/>
    <w:rsid w:val="0073151F"/>
    <w:rsid w:val="0073218C"/>
    <w:rsid w:val="00733160"/>
    <w:rsid w:val="00733F2C"/>
    <w:rsid w:val="007350CA"/>
    <w:rsid w:val="00735465"/>
    <w:rsid w:val="00735468"/>
    <w:rsid w:val="00735D4E"/>
    <w:rsid w:val="00736CAE"/>
    <w:rsid w:val="007375CD"/>
    <w:rsid w:val="0073793C"/>
    <w:rsid w:val="00740760"/>
    <w:rsid w:val="007411A9"/>
    <w:rsid w:val="0074130C"/>
    <w:rsid w:val="00741821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ED4"/>
    <w:rsid w:val="0074510A"/>
    <w:rsid w:val="007473B7"/>
    <w:rsid w:val="00750B66"/>
    <w:rsid w:val="00750E07"/>
    <w:rsid w:val="00751DAA"/>
    <w:rsid w:val="00751E00"/>
    <w:rsid w:val="00751E52"/>
    <w:rsid w:val="00752DAA"/>
    <w:rsid w:val="00752E86"/>
    <w:rsid w:val="00753BDB"/>
    <w:rsid w:val="00754830"/>
    <w:rsid w:val="00754B3E"/>
    <w:rsid w:val="007553D7"/>
    <w:rsid w:val="00755D5A"/>
    <w:rsid w:val="0075645E"/>
    <w:rsid w:val="00756791"/>
    <w:rsid w:val="00756795"/>
    <w:rsid w:val="0075680E"/>
    <w:rsid w:val="00756A6D"/>
    <w:rsid w:val="00756CCA"/>
    <w:rsid w:val="00757273"/>
    <w:rsid w:val="00757681"/>
    <w:rsid w:val="007579FF"/>
    <w:rsid w:val="00757C54"/>
    <w:rsid w:val="00757D58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D8"/>
    <w:rsid w:val="007625AB"/>
    <w:rsid w:val="00762A77"/>
    <w:rsid w:val="00762D20"/>
    <w:rsid w:val="00762E82"/>
    <w:rsid w:val="0076392C"/>
    <w:rsid w:val="007640F3"/>
    <w:rsid w:val="007647E0"/>
    <w:rsid w:val="00764AFA"/>
    <w:rsid w:val="00764C3C"/>
    <w:rsid w:val="007651B7"/>
    <w:rsid w:val="007656E2"/>
    <w:rsid w:val="0076575A"/>
    <w:rsid w:val="00765CF5"/>
    <w:rsid w:val="00765D53"/>
    <w:rsid w:val="00766246"/>
    <w:rsid w:val="00766282"/>
    <w:rsid w:val="0076665B"/>
    <w:rsid w:val="00766739"/>
    <w:rsid w:val="00766E60"/>
    <w:rsid w:val="00766FA9"/>
    <w:rsid w:val="00767000"/>
    <w:rsid w:val="00767790"/>
    <w:rsid w:val="00767967"/>
    <w:rsid w:val="00770185"/>
    <w:rsid w:val="007710A6"/>
    <w:rsid w:val="007713DD"/>
    <w:rsid w:val="007714C5"/>
    <w:rsid w:val="0077151D"/>
    <w:rsid w:val="00772DA8"/>
    <w:rsid w:val="00772F45"/>
    <w:rsid w:val="007736A1"/>
    <w:rsid w:val="0077410C"/>
    <w:rsid w:val="007745D3"/>
    <w:rsid w:val="007755C4"/>
    <w:rsid w:val="00776E10"/>
    <w:rsid w:val="00777163"/>
    <w:rsid w:val="007771AB"/>
    <w:rsid w:val="007771D7"/>
    <w:rsid w:val="00777299"/>
    <w:rsid w:val="00782789"/>
    <w:rsid w:val="007827F2"/>
    <w:rsid w:val="00782CC3"/>
    <w:rsid w:val="00782EB9"/>
    <w:rsid w:val="00783281"/>
    <w:rsid w:val="007833DD"/>
    <w:rsid w:val="007837E9"/>
    <w:rsid w:val="00783801"/>
    <w:rsid w:val="00783B85"/>
    <w:rsid w:val="00783C96"/>
    <w:rsid w:val="00784472"/>
    <w:rsid w:val="007844E9"/>
    <w:rsid w:val="007847F9"/>
    <w:rsid w:val="00784D5C"/>
    <w:rsid w:val="00784EB3"/>
    <w:rsid w:val="00785925"/>
    <w:rsid w:val="00785E36"/>
    <w:rsid w:val="00785F08"/>
    <w:rsid w:val="00786C5F"/>
    <w:rsid w:val="00786DB0"/>
    <w:rsid w:val="00786EC9"/>
    <w:rsid w:val="00786FF0"/>
    <w:rsid w:val="00787E1D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BF1"/>
    <w:rsid w:val="00793C00"/>
    <w:rsid w:val="007942FB"/>
    <w:rsid w:val="0079453E"/>
    <w:rsid w:val="00794618"/>
    <w:rsid w:val="00794690"/>
    <w:rsid w:val="00794780"/>
    <w:rsid w:val="007948AD"/>
    <w:rsid w:val="00794D7C"/>
    <w:rsid w:val="00795EDF"/>
    <w:rsid w:val="00796C70"/>
    <w:rsid w:val="00796E2F"/>
    <w:rsid w:val="00796ED0"/>
    <w:rsid w:val="00796FF5"/>
    <w:rsid w:val="00797296"/>
    <w:rsid w:val="007A0002"/>
    <w:rsid w:val="007A07DB"/>
    <w:rsid w:val="007A0E40"/>
    <w:rsid w:val="007A1A37"/>
    <w:rsid w:val="007A208A"/>
    <w:rsid w:val="007A2103"/>
    <w:rsid w:val="007A2539"/>
    <w:rsid w:val="007A2723"/>
    <w:rsid w:val="007A2A72"/>
    <w:rsid w:val="007A2DAC"/>
    <w:rsid w:val="007A3856"/>
    <w:rsid w:val="007A3DE2"/>
    <w:rsid w:val="007A48F4"/>
    <w:rsid w:val="007A48F5"/>
    <w:rsid w:val="007A4CB2"/>
    <w:rsid w:val="007A4CC0"/>
    <w:rsid w:val="007A4EE6"/>
    <w:rsid w:val="007A5348"/>
    <w:rsid w:val="007A5570"/>
    <w:rsid w:val="007A5C2D"/>
    <w:rsid w:val="007A5CD8"/>
    <w:rsid w:val="007A5E84"/>
    <w:rsid w:val="007A6B1C"/>
    <w:rsid w:val="007A7010"/>
    <w:rsid w:val="007A709C"/>
    <w:rsid w:val="007A7475"/>
    <w:rsid w:val="007A7BCD"/>
    <w:rsid w:val="007A7D54"/>
    <w:rsid w:val="007B00EF"/>
    <w:rsid w:val="007B094B"/>
    <w:rsid w:val="007B28AE"/>
    <w:rsid w:val="007B2CC3"/>
    <w:rsid w:val="007B314A"/>
    <w:rsid w:val="007B32AC"/>
    <w:rsid w:val="007B3E36"/>
    <w:rsid w:val="007B403F"/>
    <w:rsid w:val="007B446E"/>
    <w:rsid w:val="007B4E90"/>
    <w:rsid w:val="007B5092"/>
    <w:rsid w:val="007B552D"/>
    <w:rsid w:val="007B5786"/>
    <w:rsid w:val="007B5D8F"/>
    <w:rsid w:val="007B6EC6"/>
    <w:rsid w:val="007B782E"/>
    <w:rsid w:val="007B7C2B"/>
    <w:rsid w:val="007C03D8"/>
    <w:rsid w:val="007C0FB2"/>
    <w:rsid w:val="007C10E4"/>
    <w:rsid w:val="007C1DDB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349E"/>
    <w:rsid w:val="007D4397"/>
    <w:rsid w:val="007D4C58"/>
    <w:rsid w:val="007D5635"/>
    <w:rsid w:val="007D58FE"/>
    <w:rsid w:val="007D613C"/>
    <w:rsid w:val="007D637B"/>
    <w:rsid w:val="007D69CB"/>
    <w:rsid w:val="007D7831"/>
    <w:rsid w:val="007D7920"/>
    <w:rsid w:val="007D7AA2"/>
    <w:rsid w:val="007D7BF4"/>
    <w:rsid w:val="007E0BB9"/>
    <w:rsid w:val="007E0F41"/>
    <w:rsid w:val="007E1ED9"/>
    <w:rsid w:val="007E31AC"/>
    <w:rsid w:val="007E3B4E"/>
    <w:rsid w:val="007E3D5A"/>
    <w:rsid w:val="007E44CE"/>
    <w:rsid w:val="007E47B4"/>
    <w:rsid w:val="007E4C89"/>
    <w:rsid w:val="007E5A80"/>
    <w:rsid w:val="007E67DE"/>
    <w:rsid w:val="007E69DF"/>
    <w:rsid w:val="007F0237"/>
    <w:rsid w:val="007F036E"/>
    <w:rsid w:val="007F0404"/>
    <w:rsid w:val="007F106A"/>
    <w:rsid w:val="007F1A18"/>
    <w:rsid w:val="007F1BFE"/>
    <w:rsid w:val="007F1D7A"/>
    <w:rsid w:val="007F2DA3"/>
    <w:rsid w:val="007F31FA"/>
    <w:rsid w:val="007F3581"/>
    <w:rsid w:val="007F36A9"/>
    <w:rsid w:val="007F3AFE"/>
    <w:rsid w:val="007F4E51"/>
    <w:rsid w:val="007F5576"/>
    <w:rsid w:val="007F5B0A"/>
    <w:rsid w:val="007F5C05"/>
    <w:rsid w:val="007F68B6"/>
    <w:rsid w:val="007F7C31"/>
    <w:rsid w:val="0080008B"/>
    <w:rsid w:val="008009C4"/>
    <w:rsid w:val="00800D50"/>
    <w:rsid w:val="00800FA7"/>
    <w:rsid w:val="008010D2"/>
    <w:rsid w:val="008012B6"/>
    <w:rsid w:val="008018FD"/>
    <w:rsid w:val="00802C5C"/>
    <w:rsid w:val="00803422"/>
    <w:rsid w:val="00803485"/>
    <w:rsid w:val="00803E2F"/>
    <w:rsid w:val="00804046"/>
    <w:rsid w:val="008045AB"/>
    <w:rsid w:val="00804CAF"/>
    <w:rsid w:val="0080537F"/>
    <w:rsid w:val="00805B10"/>
    <w:rsid w:val="0080624A"/>
    <w:rsid w:val="00806320"/>
    <w:rsid w:val="00806416"/>
    <w:rsid w:val="008065DF"/>
    <w:rsid w:val="00806BAC"/>
    <w:rsid w:val="00806BDD"/>
    <w:rsid w:val="00806E4C"/>
    <w:rsid w:val="00806FD6"/>
    <w:rsid w:val="00806FDF"/>
    <w:rsid w:val="008070D5"/>
    <w:rsid w:val="00810DF8"/>
    <w:rsid w:val="008110A1"/>
    <w:rsid w:val="00811555"/>
    <w:rsid w:val="0081158D"/>
    <w:rsid w:val="00812011"/>
    <w:rsid w:val="008122B7"/>
    <w:rsid w:val="008122D0"/>
    <w:rsid w:val="00812335"/>
    <w:rsid w:val="00812689"/>
    <w:rsid w:val="00812B7C"/>
    <w:rsid w:val="00812BDA"/>
    <w:rsid w:val="00813AF1"/>
    <w:rsid w:val="00814713"/>
    <w:rsid w:val="00814AB7"/>
    <w:rsid w:val="00814D3A"/>
    <w:rsid w:val="008152F3"/>
    <w:rsid w:val="008154FB"/>
    <w:rsid w:val="00815EEF"/>
    <w:rsid w:val="00816547"/>
    <w:rsid w:val="00816741"/>
    <w:rsid w:val="008167CA"/>
    <w:rsid w:val="00816FF5"/>
    <w:rsid w:val="008172AC"/>
    <w:rsid w:val="00817521"/>
    <w:rsid w:val="00817944"/>
    <w:rsid w:val="0082063D"/>
    <w:rsid w:val="00820677"/>
    <w:rsid w:val="008206AB"/>
    <w:rsid w:val="00820D4C"/>
    <w:rsid w:val="00820D83"/>
    <w:rsid w:val="00820EF8"/>
    <w:rsid w:val="008212D5"/>
    <w:rsid w:val="00821752"/>
    <w:rsid w:val="008226DE"/>
    <w:rsid w:val="00822A90"/>
    <w:rsid w:val="00822C77"/>
    <w:rsid w:val="00822D84"/>
    <w:rsid w:val="008231B9"/>
    <w:rsid w:val="008231D9"/>
    <w:rsid w:val="008235F7"/>
    <w:rsid w:val="00823D2E"/>
    <w:rsid w:val="00823E65"/>
    <w:rsid w:val="00823F77"/>
    <w:rsid w:val="00824AC1"/>
    <w:rsid w:val="008268A2"/>
    <w:rsid w:val="00826A5C"/>
    <w:rsid w:val="00827275"/>
    <w:rsid w:val="00827370"/>
    <w:rsid w:val="008278CC"/>
    <w:rsid w:val="0082790D"/>
    <w:rsid w:val="00830083"/>
    <w:rsid w:val="00830748"/>
    <w:rsid w:val="0083074A"/>
    <w:rsid w:val="0083075F"/>
    <w:rsid w:val="008312FE"/>
    <w:rsid w:val="008313A7"/>
    <w:rsid w:val="008323FF"/>
    <w:rsid w:val="0083394A"/>
    <w:rsid w:val="0083403B"/>
    <w:rsid w:val="00835BD4"/>
    <w:rsid w:val="00835D9A"/>
    <w:rsid w:val="00835E1E"/>
    <w:rsid w:val="00835EC7"/>
    <w:rsid w:val="00836532"/>
    <w:rsid w:val="008367FB"/>
    <w:rsid w:val="00837466"/>
    <w:rsid w:val="008374FD"/>
    <w:rsid w:val="00837925"/>
    <w:rsid w:val="00841611"/>
    <w:rsid w:val="00841D36"/>
    <w:rsid w:val="00841E3A"/>
    <w:rsid w:val="00842957"/>
    <w:rsid w:val="00842DFF"/>
    <w:rsid w:val="0084301B"/>
    <w:rsid w:val="00843565"/>
    <w:rsid w:val="008439DB"/>
    <w:rsid w:val="00843A27"/>
    <w:rsid w:val="00843C9B"/>
    <w:rsid w:val="00845414"/>
    <w:rsid w:val="008459EB"/>
    <w:rsid w:val="00845FB8"/>
    <w:rsid w:val="008461FB"/>
    <w:rsid w:val="00847D34"/>
    <w:rsid w:val="0085040E"/>
    <w:rsid w:val="008511DF"/>
    <w:rsid w:val="00851639"/>
    <w:rsid w:val="008517DE"/>
    <w:rsid w:val="008518C3"/>
    <w:rsid w:val="00851A62"/>
    <w:rsid w:val="0085220E"/>
    <w:rsid w:val="00852223"/>
    <w:rsid w:val="008524C0"/>
    <w:rsid w:val="00852D4F"/>
    <w:rsid w:val="00852F5C"/>
    <w:rsid w:val="00855173"/>
    <w:rsid w:val="00855279"/>
    <w:rsid w:val="00855400"/>
    <w:rsid w:val="00855F76"/>
    <w:rsid w:val="00857391"/>
    <w:rsid w:val="00857AF2"/>
    <w:rsid w:val="00860A56"/>
    <w:rsid w:val="008615D2"/>
    <w:rsid w:val="00861711"/>
    <w:rsid w:val="008617F7"/>
    <w:rsid w:val="00861EBC"/>
    <w:rsid w:val="00861FC2"/>
    <w:rsid w:val="00862242"/>
    <w:rsid w:val="0086258D"/>
    <w:rsid w:val="008625EB"/>
    <w:rsid w:val="00862BA3"/>
    <w:rsid w:val="00862DCB"/>
    <w:rsid w:val="00863429"/>
    <w:rsid w:val="00865135"/>
    <w:rsid w:val="008653CB"/>
    <w:rsid w:val="0086579B"/>
    <w:rsid w:val="0086584E"/>
    <w:rsid w:val="00865B42"/>
    <w:rsid w:val="008660E6"/>
    <w:rsid w:val="00866B3B"/>
    <w:rsid w:val="00867358"/>
    <w:rsid w:val="00867630"/>
    <w:rsid w:val="00867926"/>
    <w:rsid w:val="00867B22"/>
    <w:rsid w:val="008704E4"/>
    <w:rsid w:val="00870985"/>
    <w:rsid w:val="0087123B"/>
    <w:rsid w:val="00871DE8"/>
    <w:rsid w:val="0087212C"/>
    <w:rsid w:val="008725A8"/>
    <w:rsid w:val="00872832"/>
    <w:rsid w:val="00873201"/>
    <w:rsid w:val="00873D54"/>
    <w:rsid w:val="008741B6"/>
    <w:rsid w:val="008742A8"/>
    <w:rsid w:val="00874875"/>
    <w:rsid w:val="00874A12"/>
    <w:rsid w:val="00874DF2"/>
    <w:rsid w:val="00874F75"/>
    <w:rsid w:val="0087503A"/>
    <w:rsid w:val="0087580C"/>
    <w:rsid w:val="008758AD"/>
    <w:rsid w:val="00875C0B"/>
    <w:rsid w:val="0087653E"/>
    <w:rsid w:val="008768E7"/>
    <w:rsid w:val="00876C66"/>
    <w:rsid w:val="0087785D"/>
    <w:rsid w:val="008779C6"/>
    <w:rsid w:val="00877A19"/>
    <w:rsid w:val="00877F26"/>
    <w:rsid w:val="008801F8"/>
    <w:rsid w:val="0088140D"/>
    <w:rsid w:val="0088174A"/>
    <w:rsid w:val="008819AE"/>
    <w:rsid w:val="00881DC4"/>
    <w:rsid w:val="00882685"/>
    <w:rsid w:val="008826D7"/>
    <w:rsid w:val="00882D87"/>
    <w:rsid w:val="00882FEC"/>
    <w:rsid w:val="00883433"/>
    <w:rsid w:val="00883699"/>
    <w:rsid w:val="00883952"/>
    <w:rsid w:val="00883957"/>
    <w:rsid w:val="00883E80"/>
    <w:rsid w:val="00884631"/>
    <w:rsid w:val="008850F1"/>
    <w:rsid w:val="0088545A"/>
    <w:rsid w:val="0088589D"/>
    <w:rsid w:val="008858D6"/>
    <w:rsid w:val="00885BDB"/>
    <w:rsid w:val="008866F7"/>
    <w:rsid w:val="008874FD"/>
    <w:rsid w:val="00887A40"/>
    <w:rsid w:val="008911AD"/>
    <w:rsid w:val="00891541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B51"/>
    <w:rsid w:val="00894DB1"/>
    <w:rsid w:val="0089578B"/>
    <w:rsid w:val="008962F6"/>
    <w:rsid w:val="0089679E"/>
    <w:rsid w:val="0089785D"/>
    <w:rsid w:val="008A003D"/>
    <w:rsid w:val="008A0435"/>
    <w:rsid w:val="008A12AB"/>
    <w:rsid w:val="008A1E51"/>
    <w:rsid w:val="008A1FF2"/>
    <w:rsid w:val="008A22D8"/>
    <w:rsid w:val="008A2493"/>
    <w:rsid w:val="008A392A"/>
    <w:rsid w:val="008A3E00"/>
    <w:rsid w:val="008A3F48"/>
    <w:rsid w:val="008A4C33"/>
    <w:rsid w:val="008A4FBB"/>
    <w:rsid w:val="008A5FD1"/>
    <w:rsid w:val="008A6EC7"/>
    <w:rsid w:val="008A7434"/>
    <w:rsid w:val="008B0211"/>
    <w:rsid w:val="008B0272"/>
    <w:rsid w:val="008B0365"/>
    <w:rsid w:val="008B0897"/>
    <w:rsid w:val="008B09F8"/>
    <w:rsid w:val="008B0E8F"/>
    <w:rsid w:val="008B176F"/>
    <w:rsid w:val="008B1825"/>
    <w:rsid w:val="008B1F80"/>
    <w:rsid w:val="008B40F4"/>
    <w:rsid w:val="008B4D80"/>
    <w:rsid w:val="008B56D7"/>
    <w:rsid w:val="008B5F25"/>
    <w:rsid w:val="008B6C77"/>
    <w:rsid w:val="008B6E49"/>
    <w:rsid w:val="008B71A8"/>
    <w:rsid w:val="008B7605"/>
    <w:rsid w:val="008B7783"/>
    <w:rsid w:val="008B79B2"/>
    <w:rsid w:val="008B7A00"/>
    <w:rsid w:val="008B7B61"/>
    <w:rsid w:val="008B7B69"/>
    <w:rsid w:val="008C0D0D"/>
    <w:rsid w:val="008C1CA6"/>
    <w:rsid w:val="008C1DBE"/>
    <w:rsid w:val="008C1F5C"/>
    <w:rsid w:val="008C2596"/>
    <w:rsid w:val="008C28EB"/>
    <w:rsid w:val="008C2A7F"/>
    <w:rsid w:val="008C2DF6"/>
    <w:rsid w:val="008C3CB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E61"/>
    <w:rsid w:val="008C7EE3"/>
    <w:rsid w:val="008D07EE"/>
    <w:rsid w:val="008D0E96"/>
    <w:rsid w:val="008D1791"/>
    <w:rsid w:val="008D23E2"/>
    <w:rsid w:val="008D2A86"/>
    <w:rsid w:val="008D33E2"/>
    <w:rsid w:val="008D3612"/>
    <w:rsid w:val="008D366D"/>
    <w:rsid w:val="008D3EEF"/>
    <w:rsid w:val="008D43A5"/>
    <w:rsid w:val="008D4791"/>
    <w:rsid w:val="008D4AFC"/>
    <w:rsid w:val="008D4C94"/>
    <w:rsid w:val="008D4F16"/>
    <w:rsid w:val="008D50C2"/>
    <w:rsid w:val="008D5562"/>
    <w:rsid w:val="008D5EF3"/>
    <w:rsid w:val="008D5F00"/>
    <w:rsid w:val="008D683D"/>
    <w:rsid w:val="008D688C"/>
    <w:rsid w:val="008E0327"/>
    <w:rsid w:val="008E044E"/>
    <w:rsid w:val="008E13CB"/>
    <w:rsid w:val="008E14F5"/>
    <w:rsid w:val="008E1752"/>
    <w:rsid w:val="008E1FE8"/>
    <w:rsid w:val="008E3122"/>
    <w:rsid w:val="008E343E"/>
    <w:rsid w:val="008E4431"/>
    <w:rsid w:val="008E447E"/>
    <w:rsid w:val="008E4687"/>
    <w:rsid w:val="008E4989"/>
    <w:rsid w:val="008E4A3B"/>
    <w:rsid w:val="008E4DC5"/>
    <w:rsid w:val="008E5049"/>
    <w:rsid w:val="008E54C0"/>
    <w:rsid w:val="008E59F6"/>
    <w:rsid w:val="008E5BF5"/>
    <w:rsid w:val="008E6B10"/>
    <w:rsid w:val="008E7880"/>
    <w:rsid w:val="008E7CC9"/>
    <w:rsid w:val="008F03BC"/>
    <w:rsid w:val="008F0533"/>
    <w:rsid w:val="008F0659"/>
    <w:rsid w:val="008F07EB"/>
    <w:rsid w:val="008F0A16"/>
    <w:rsid w:val="008F126D"/>
    <w:rsid w:val="008F1332"/>
    <w:rsid w:val="008F1957"/>
    <w:rsid w:val="008F1AD2"/>
    <w:rsid w:val="008F3D7A"/>
    <w:rsid w:val="008F4200"/>
    <w:rsid w:val="008F449C"/>
    <w:rsid w:val="008F4635"/>
    <w:rsid w:val="008F4681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9006C2"/>
    <w:rsid w:val="0090078B"/>
    <w:rsid w:val="00900BA1"/>
    <w:rsid w:val="00900C7D"/>
    <w:rsid w:val="00900CFD"/>
    <w:rsid w:val="00900DAA"/>
    <w:rsid w:val="00901023"/>
    <w:rsid w:val="009014B8"/>
    <w:rsid w:val="009015EB"/>
    <w:rsid w:val="00901D6E"/>
    <w:rsid w:val="00902192"/>
    <w:rsid w:val="009025D0"/>
    <w:rsid w:val="00902D13"/>
    <w:rsid w:val="00902F17"/>
    <w:rsid w:val="00903259"/>
    <w:rsid w:val="009039A3"/>
    <w:rsid w:val="00903D77"/>
    <w:rsid w:val="00903F00"/>
    <w:rsid w:val="009048AB"/>
    <w:rsid w:val="009054A5"/>
    <w:rsid w:val="00905806"/>
    <w:rsid w:val="00905992"/>
    <w:rsid w:val="00905A5C"/>
    <w:rsid w:val="00905E24"/>
    <w:rsid w:val="00907C8B"/>
    <w:rsid w:val="00910739"/>
    <w:rsid w:val="009109E2"/>
    <w:rsid w:val="009113B5"/>
    <w:rsid w:val="009119FB"/>
    <w:rsid w:val="00911A87"/>
    <w:rsid w:val="00911DEA"/>
    <w:rsid w:val="0091219B"/>
    <w:rsid w:val="0091236A"/>
    <w:rsid w:val="00913139"/>
    <w:rsid w:val="009135BD"/>
    <w:rsid w:val="00913FA1"/>
    <w:rsid w:val="00914353"/>
    <w:rsid w:val="00914B2F"/>
    <w:rsid w:val="00915318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3030"/>
    <w:rsid w:val="00923422"/>
    <w:rsid w:val="009239D1"/>
    <w:rsid w:val="00924153"/>
    <w:rsid w:val="00924A8F"/>
    <w:rsid w:val="0092570E"/>
    <w:rsid w:val="00925829"/>
    <w:rsid w:val="00925D46"/>
    <w:rsid w:val="009261D7"/>
    <w:rsid w:val="0092626A"/>
    <w:rsid w:val="00926314"/>
    <w:rsid w:val="00926842"/>
    <w:rsid w:val="009271C9"/>
    <w:rsid w:val="00927247"/>
    <w:rsid w:val="0092773E"/>
    <w:rsid w:val="00927BBF"/>
    <w:rsid w:val="009302C5"/>
    <w:rsid w:val="00930DE0"/>
    <w:rsid w:val="00931260"/>
    <w:rsid w:val="009319B0"/>
    <w:rsid w:val="00931A5B"/>
    <w:rsid w:val="00931FC3"/>
    <w:rsid w:val="0093229A"/>
    <w:rsid w:val="00932954"/>
    <w:rsid w:val="00932FBB"/>
    <w:rsid w:val="0093432B"/>
    <w:rsid w:val="00935220"/>
    <w:rsid w:val="00935250"/>
    <w:rsid w:val="00935327"/>
    <w:rsid w:val="009354D1"/>
    <w:rsid w:val="009362C1"/>
    <w:rsid w:val="00940048"/>
    <w:rsid w:val="0094043B"/>
    <w:rsid w:val="009414F3"/>
    <w:rsid w:val="00941619"/>
    <w:rsid w:val="00942623"/>
    <w:rsid w:val="009435D4"/>
    <w:rsid w:val="009437C2"/>
    <w:rsid w:val="00944384"/>
    <w:rsid w:val="00944B0F"/>
    <w:rsid w:val="00944E5D"/>
    <w:rsid w:val="00945195"/>
    <w:rsid w:val="0094523C"/>
    <w:rsid w:val="009452E2"/>
    <w:rsid w:val="00945364"/>
    <w:rsid w:val="009458A1"/>
    <w:rsid w:val="00946000"/>
    <w:rsid w:val="00946127"/>
    <w:rsid w:val="0094655D"/>
    <w:rsid w:val="00946745"/>
    <w:rsid w:val="00947532"/>
    <w:rsid w:val="009508C5"/>
    <w:rsid w:val="009518E9"/>
    <w:rsid w:val="009525D6"/>
    <w:rsid w:val="00952676"/>
    <w:rsid w:val="0095270F"/>
    <w:rsid w:val="00954EAF"/>
    <w:rsid w:val="0095591D"/>
    <w:rsid w:val="00955FB7"/>
    <w:rsid w:val="0095616E"/>
    <w:rsid w:val="009564F9"/>
    <w:rsid w:val="0095678E"/>
    <w:rsid w:val="00956825"/>
    <w:rsid w:val="00956A7C"/>
    <w:rsid w:val="00956CD5"/>
    <w:rsid w:val="00956E9C"/>
    <w:rsid w:val="00957358"/>
    <w:rsid w:val="009576F0"/>
    <w:rsid w:val="00957D6A"/>
    <w:rsid w:val="00957EA1"/>
    <w:rsid w:val="00957FB3"/>
    <w:rsid w:val="009601BB"/>
    <w:rsid w:val="00960449"/>
    <w:rsid w:val="0096089B"/>
    <w:rsid w:val="00960CF2"/>
    <w:rsid w:val="009618C5"/>
    <w:rsid w:val="009618D5"/>
    <w:rsid w:val="009619A7"/>
    <w:rsid w:val="00962314"/>
    <w:rsid w:val="009644E6"/>
    <w:rsid w:val="00965B7F"/>
    <w:rsid w:val="00966939"/>
    <w:rsid w:val="00966E4E"/>
    <w:rsid w:val="00966F22"/>
    <w:rsid w:val="0096706C"/>
    <w:rsid w:val="009674E2"/>
    <w:rsid w:val="00967774"/>
    <w:rsid w:val="009705B5"/>
    <w:rsid w:val="00972490"/>
    <w:rsid w:val="009725BB"/>
    <w:rsid w:val="00974610"/>
    <w:rsid w:val="00974C34"/>
    <w:rsid w:val="00974E6C"/>
    <w:rsid w:val="00975C9E"/>
    <w:rsid w:val="0097667C"/>
    <w:rsid w:val="00976684"/>
    <w:rsid w:val="00976BA9"/>
    <w:rsid w:val="00977656"/>
    <w:rsid w:val="009801EB"/>
    <w:rsid w:val="00980449"/>
    <w:rsid w:val="00980A53"/>
    <w:rsid w:val="00981098"/>
    <w:rsid w:val="00981134"/>
    <w:rsid w:val="009815CE"/>
    <w:rsid w:val="00981A4B"/>
    <w:rsid w:val="00981BAA"/>
    <w:rsid w:val="009825A5"/>
    <w:rsid w:val="009832F1"/>
    <w:rsid w:val="009838CC"/>
    <w:rsid w:val="009839DE"/>
    <w:rsid w:val="00984CC5"/>
    <w:rsid w:val="00984D43"/>
    <w:rsid w:val="009856CD"/>
    <w:rsid w:val="00985738"/>
    <w:rsid w:val="0098596A"/>
    <w:rsid w:val="00985A84"/>
    <w:rsid w:val="00985E86"/>
    <w:rsid w:val="00986240"/>
    <w:rsid w:val="0098657C"/>
    <w:rsid w:val="00987D60"/>
    <w:rsid w:val="009903C2"/>
    <w:rsid w:val="009904F8"/>
    <w:rsid w:val="009909B8"/>
    <w:rsid w:val="0099105C"/>
    <w:rsid w:val="00991134"/>
    <w:rsid w:val="00991A97"/>
    <w:rsid w:val="00991B1E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35B"/>
    <w:rsid w:val="009978FD"/>
    <w:rsid w:val="009979F5"/>
    <w:rsid w:val="00997E28"/>
    <w:rsid w:val="009A0221"/>
    <w:rsid w:val="009A0549"/>
    <w:rsid w:val="009A154D"/>
    <w:rsid w:val="009A1E10"/>
    <w:rsid w:val="009A1F5A"/>
    <w:rsid w:val="009A21EE"/>
    <w:rsid w:val="009A238C"/>
    <w:rsid w:val="009A2B00"/>
    <w:rsid w:val="009A2C56"/>
    <w:rsid w:val="009A4193"/>
    <w:rsid w:val="009A41DC"/>
    <w:rsid w:val="009A4432"/>
    <w:rsid w:val="009A474B"/>
    <w:rsid w:val="009A5E81"/>
    <w:rsid w:val="009A645A"/>
    <w:rsid w:val="009B04CA"/>
    <w:rsid w:val="009B07F9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67"/>
    <w:rsid w:val="009B42E8"/>
    <w:rsid w:val="009B4530"/>
    <w:rsid w:val="009B475B"/>
    <w:rsid w:val="009B4BB2"/>
    <w:rsid w:val="009B4E17"/>
    <w:rsid w:val="009B4FCC"/>
    <w:rsid w:val="009B5696"/>
    <w:rsid w:val="009B5AC0"/>
    <w:rsid w:val="009B5B04"/>
    <w:rsid w:val="009B6A75"/>
    <w:rsid w:val="009B71A3"/>
    <w:rsid w:val="009B7580"/>
    <w:rsid w:val="009B7B4A"/>
    <w:rsid w:val="009B7D95"/>
    <w:rsid w:val="009C08DC"/>
    <w:rsid w:val="009C0C35"/>
    <w:rsid w:val="009C0F09"/>
    <w:rsid w:val="009C1623"/>
    <w:rsid w:val="009C18A3"/>
    <w:rsid w:val="009C18F2"/>
    <w:rsid w:val="009C2DE8"/>
    <w:rsid w:val="009C30BE"/>
    <w:rsid w:val="009C3802"/>
    <w:rsid w:val="009C39A7"/>
    <w:rsid w:val="009C3A31"/>
    <w:rsid w:val="009C40DA"/>
    <w:rsid w:val="009C416A"/>
    <w:rsid w:val="009C4E0A"/>
    <w:rsid w:val="009C61A9"/>
    <w:rsid w:val="009C6C2E"/>
    <w:rsid w:val="009C7000"/>
    <w:rsid w:val="009C79A7"/>
    <w:rsid w:val="009D057E"/>
    <w:rsid w:val="009D120E"/>
    <w:rsid w:val="009D13D9"/>
    <w:rsid w:val="009D17CB"/>
    <w:rsid w:val="009D1F69"/>
    <w:rsid w:val="009D2CA3"/>
    <w:rsid w:val="009D327A"/>
    <w:rsid w:val="009D3A08"/>
    <w:rsid w:val="009D3B55"/>
    <w:rsid w:val="009D3D04"/>
    <w:rsid w:val="009D3F98"/>
    <w:rsid w:val="009D4CA3"/>
    <w:rsid w:val="009D517F"/>
    <w:rsid w:val="009D53F2"/>
    <w:rsid w:val="009D586D"/>
    <w:rsid w:val="009D6518"/>
    <w:rsid w:val="009D698F"/>
    <w:rsid w:val="009D7144"/>
    <w:rsid w:val="009D78A6"/>
    <w:rsid w:val="009D7C90"/>
    <w:rsid w:val="009D7CAE"/>
    <w:rsid w:val="009D7FAF"/>
    <w:rsid w:val="009E0039"/>
    <w:rsid w:val="009E023D"/>
    <w:rsid w:val="009E0D48"/>
    <w:rsid w:val="009E0DB8"/>
    <w:rsid w:val="009E0F16"/>
    <w:rsid w:val="009E12B0"/>
    <w:rsid w:val="009E1F1A"/>
    <w:rsid w:val="009E21E6"/>
    <w:rsid w:val="009E29D1"/>
    <w:rsid w:val="009E2CE6"/>
    <w:rsid w:val="009E3391"/>
    <w:rsid w:val="009E418F"/>
    <w:rsid w:val="009E4281"/>
    <w:rsid w:val="009E47C4"/>
    <w:rsid w:val="009E4D07"/>
    <w:rsid w:val="009E502E"/>
    <w:rsid w:val="009E5DF2"/>
    <w:rsid w:val="009E5E2A"/>
    <w:rsid w:val="009E635F"/>
    <w:rsid w:val="009E66FC"/>
    <w:rsid w:val="009E673F"/>
    <w:rsid w:val="009E715C"/>
    <w:rsid w:val="009F0796"/>
    <w:rsid w:val="009F0A1E"/>
    <w:rsid w:val="009F21CF"/>
    <w:rsid w:val="009F259B"/>
    <w:rsid w:val="009F2AE9"/>
    <w:rsid w:val="009F3C6D"/>
    <w:rsid w:val="009F3D19"/>
    <w:rsid w:val="009F445E"/>
    <w:rsid w:val="009F4473"/>
    <w:rsid w:val="009F4B01"/>
    <w:rsid w:val="009F51EA"/>
    <w:rsid w:val="009F5226"/>
    <w:rsid w:val="009F540B"/>
    <w:rsid w:val="009F61EC"/>
    <w:rsid w:val="009F6A06"/>
    <w:rsid w:val="009F6C34"/>
    <w:rsid w:val="009F73C8"/>
    <w:rsid w:val="009F74BB"/>
    <w:rsid w:val="009F74D9"/>
    <w:rsid w:val="009F7658"/>
    <w:rsid w:val="009F77E5"/>
    <w:rsid w:val="009F7B81"/>
    <w:rsid w:val="00A00476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D95"/>
    <w:rsid w:val="00A0641B"/>
    <w:rsid w:val="00A1010E"/>
    <w:rsid w:val="00A10F8F"/>
    <w:rsid w:val="00A115E5"/>
    <w:rsid w:val="00A1236A"/>
    <w:rsid w:val="00A130A7"/>
    <w:rsid w:val="00A133A4"/>
    <w:rsid w:val="00A13ED7"/>
    <w:rsid w:val="00A144FE"/>
    <w:rsid w:val="00A1485B"/>
    <w:rsid w:val="00A157A6"/>
    <w:rsid w:val="00A15B88"/>
    <w:rsid w:val="00A1611A"/>
    <w:rsid w:val="00A1617A"/>
    <w:rsid w:val="00A162E4"/>
    <w:rsid w:val="00A1652A"/>
    <w:rsid w:val="00A166F0"/>
    <w:rsid w:val="00A176A2"/>
    <w:rsid w:val="00A17B37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5300"/>
    <w:rsid w:val="00A254C0"/>
    <w:rsid w:val="00A2643C"/>
    <w:rsid w:val="00A26595"/>
    <w:rsid w:val="00A26710"/>
    <w:rsid w:val="00A2761C"/>
    <w:rsid w:val="00A27699"/>
    <w:rsid w:val="00A276E6"/>
    <w:rsid w:val="00A278C4"/>
    <w:rsid w:val="00A2797E"/>
    <w:rsid w:val="00A27B22"/>
    <w:rsid w:val="00A3006E"/>
    <w:rsid w:val="00A309B9"/>
    <w:rsid w:val="00A31221"/>
    <w:rsid w:val="00A32321"/>
    <w:rsid w:val="00A33770"/>
    <w:rsid w:val="00A34460"/>
    <w:rsid w:val="00A34906"/>
    <w:rsid w:val="00A34F71"/>
    <w:rsid w:val="00A352DE"/>
    <w:rsid w:val="00A35B4A"/>
    <w:rsid w:val="00A35DAA"/>
    <w:rsid w:val="00A365A0"/>
    <w:rsid w:val="00A367EF"/>
    <w:rsid w:val="00A36D8C"/>
    <w:rsid w:val="00A401E0"/>
    <w:rsid w:val="00A404D8"/>
    <w:rsid w:val="00A40DDC"/>
    <w:rsid w:val="00A41AA3"/>
    <w:rsid w:val="00A41AE7"/>
    <w:rsid w:val="00A41D01"/>
    <w:rsid w:val="00A4217E"/>
    <w:rsid w:val="00A42637"/>
    <w:rsid w:val="00A42740"/>
    <w:rsid w:val="00A4286E"/>
    <w:rsid w:val="00A42B63"/>
    <w:rsid w:val="00A42D3A"/>
    <w:rsid w:val="00A42DAC"/>
    <w:rsid w:val="00A4330D"/>
    <w:rsid w:val="00A434A3"/>
    <w:rsid w:val="00A43DBC"/>
    <w:rsid w:val="00A4436E"/>
    <w:rsid w:val="00A44688"/>
    <w:rsid w:val="00A44CDE"/>
    <w:rsid w:val="00A44F35"/>
    <w:rsid w:val="00A45FF2"/>
    <w:rsid w:val="00A46F8A"/>
    <w:rsid w:val="00A47E5F"/>
    <w:rsid w:val="00A50150"/>
    <w:rsid w:val="00A508EE"/>
    <w:rsid w:val="00A5189E"/>
    <w:rsid w:val="00A52803"/>
    <w:rsid w:val="00A53A4C"/>
    <w:rsid w:val="00A53BF6"/>
    <w:rsid w:val="00A53FEF"/>
    <w:rsid w:val="00A54144"/>
    <w:rsid w:val="00A55020"/>
    <w:rsid w:val="00A55398"/>
    <w:rsid w:val="00A555C3"/>
    <w:rsid w:val="00A55845"/>
    <w:rsid w:val="00A56BFF"/>
    <w:rsid w:val="00A56FCE"/>
    <w:rsid w:val="00A57739"/>
    <w:rsid w:val="00A601AD"/>
    <w:rsid w:val="00A601D4"/>
    <w:rsid w:val="00A60C92"/>
    <w:rsid w:val="00A61828"/>
    <w:rsid w:val="00A62328"/>
    <w:rsid w:val="00A6242B"/>
    <w:rsid w:val="00A62857"/>
    <w:rsid w:val="00A63857"/>
    <w:rsid w:val="00A63A06"/>
    <w:rsid w:val="00A63C1A"/>
    <w:rsid w:val="00A64363"/>
    <w:rsid w:val="00A64DA3"/>
    <w:rsid w:val="00A652FF"/>
    <w:rsid w:val="00A66227"/>
    <w:rsid w:val="00A6629A"/>
    <w:rsid w:val="00A677D5"/>
    <w:rsid w:val="00A67FDC"/>
    <w:rsid w:val="00A70793"/>
    <w:rsid w:val="00A709E3"/>
    <w:rsid w:val="00A70E07"/>
    <w:rsid w:val="00A70F94"/>
    <w:rsid w:val="00A71087"/>
    <w:rsid w:val="00A71ED5"/>
    <w:rsid w:val="00A72747"/>
    <w:rsid w:val="00A73E5C"/>
    <w:rsid w:val="00A74A3B"/>
    <w:rsid w:val="00A75194"/>
    <w:rsid w:val="00A75BB6"/>
    <w:rsid w:val="00A7608C"/>
    <w:rsid w:val="00A762D5"/>
    <w:rsid w:val="00A7646E"/>
    <w:rsid w:val="00A7679F"/>
    <w:rsid w:val="00A769D7"/>
    <w:rsid w:val="00A77496"/>
    <w:rsid w:val="00A7749F"/>
    <w:rsid w:val="00A77B3A"/>
    <w:rsid w:val="00A806B8"/>
    <w:rsid w:val="00A81815"/>
    <w:rsid w:val="00A82034"/>
    <w:rsid w:val="00A83C59"/>
    <w:rsid w:val="00A84BFC"/>
    <w:rsid w:val="00A857B8"/>
    <w:rsid w:val="00A868F6"/>
    <w:rsid w:val="00A869AB"/>
    <w:rsid w:val="00A86A98"/>
    <w:rsid w:val="00A86E6C"/>
    <w:rsid w:val="00A8732D"/>
    <w:rsid w:val="00A8744C"/>
    <w:rsid w:val="00A875BB"/>
    <w:rsid w:val="00A87B17"/>
    <w:rsid w:val="00A87D6F"/>
    <w:rsid w:val="00A9061E"/>
    <w:rsid w:val="00A90D3A"/>
    <w:rsid w:val="00A91650"/>
    <w:rsid w:val="00A9210B"/>
    <w:rsid w:val="00A92121"/>
    <w:rsid w:val="00A92275"/>
    <w:rsid w:val="00A92C2F"/>
    <w:rsid w:val="00A9389E"/>
    <w:rsid w:val="00A93C8E"/>
    <w:rsid w:val="00A942AC"/>
    <w:rsid w:val="00A94CC5"/>
    <w:rsid w:val="00A95F2B"/>
    <w:rsid w:val="00A966B4"/>
    <w:rsid w:val="00A967F7"/>
    <w:rsid w:val="00A977AD"/>
    <w:rsid w:val="00A9783A"/>
    <w:rsid w:val="00A97CFD"/>
    <w:rsid w:val="00AA057F"/>
    <w:rsid w:val="00AA0764"/>
    <w:rsid w:val="00AA0A2B"/>
    <w:rsid w:val="00AA20EB"/>
    <w:rsid w:val="00AA2124"/>
    <w:rsid w:val="00AA2887"/>
    <w:rsid w:val="00AA2EF6"/>
    <w:rsid w:val="00AA2F87"/>
    <w:rsid w:val="00AA3A71"/>
    <w:rsid w:val="00AA3A9E"/>
    <w:rsid w:val="00AA3ECD"/>
    <w:rsid w:val="00AA466C"/>
    <w:rsid w:val="00AA5767"/>
    <w:rsid w:val="00AA5ABF"/>
    <w:rsid w:val="00AA6976"/>
    <w:rsid w:val="00AA6BB2"/>
    <w:rsid w:val="00AA6FBD"/>
    <w:rsid w:val="00AA75A0"/>
    <w:rsid w:val="00AA7D76"/>
    <w:rsid w:val="00AB041D"/>
    <w:rsid w:val="00AB08D6"/>
    <w:rsid w:val="00AB0CB8"/>
    <w:rsid w:val="00AB0D8C"/>
    <w:rsid w:val="00AB170B"/>
    <w:rsid w:val="00AB1ACF"/>
    <w:rsid w:val="00AB1DE7"/>
    <w:rsid w:val="00AB1FFB"/>
    <w:rsid w:val="00AB2013"/>
    <w:rsid w:val="00AB241F"/>
    <w:rsid w:val="00AB351F"/>
    <w:rsid w:val="00AB3AD3"/>
    <w:rsid w:val="00AB3DD4"/>
    <w:rsid w:val="00AB421E"/>
    <w:rsid w:val="00AB4480"/>
    <w:rsid w:val="00AB59AF"/>
    <w:rsid w:val="00AB5E93"/>
    <w:rsid w:val="00AB619B"/>
    <w:rsid w:val="00AB6BEE"/>
    <w:rsid w:val="00AB6CEB"/>
    <w:rsid w:val="00AB6EF7"/>
    <w:rsid w:val="00AB7229"/>
    <w:rsid w:val="00AB76CB"/>
    <w:rsid w:val="00AB7913"/>
    <w:rsid w:val="00AC09FD"/>
    <w:rsid w:val="00AC0EEB"/>
    <w:rsid w:val="00AC13C0"/>
    <w:rsid w:val="00AC1576"/>
    <w:rsid w:val="00AC2222"/>
    <w:rsid w:val="00AC309E"/>
    <w:rsid w:val="00AC384F"/>
    <w:rsid w:val="00AC38A1"/>
    <w:rsid w:val="00AC4BC9"/>
    <w:rsid w:val="00AC4DE1"/>
    <w:rsid w:val="00AC5880"/>
    <w:rsid w:val="00AC60CA"/>
    <w:rsid w:val="00AC6E16"/>
    <w:rsid w:val="00AC7126"/>
    <w:rsid w:val="00AC714C"/>
    <w:rsid w:val="00AC71BC"/>
    <w:rsid w:val="00AC762A"/>
    <w:rsid w:val="00AC7A6A"/>
    <w:rsid w:val="00AD04D6"/>
    <w:rsid w:val="00AD0804"/>
    <w:rsid w:val="00AD12AA"/>
    <w:rsid w:val="00AD1ADB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6C3"/>
    <w:rsid w:val="00AD48F8"/>
    <w:rsid w:val="00AD4F26"/>
    <w:rsid w:val="00AD5F54"/>
    <w:rsid w:val="00AD608F"/>
    <w:rsid w:val="00AD60BF"/>
    <w:rsid w:val="00AD68E3"/>
    <w:rsid w:val="00AD78C0"/>
    <w:rsid w:val="00AD7D12"/>
    <w:rsid w:val="00AE02B2"/>
    <w:rsid w:val="00AE0718"/>
    <w:rsid w:val="00AE1206"/>
    <w:rsid w:val="00AE155F"/>
    <w:rsid w:val="00AE1A39"/>
    <w:rsid w:val="00AE27F6"/>
    <w:rsid w:val="00AE289A"/>
    <w:rsid w:val="00AE28E5"/>
    <w:rsid w:val="00AE2D50"/>
    <w:rsid w:val="00AE3699"/>
    <w:rsid w:val="00AE48D1"/>
    <w:rsid w:val="00AE4BD2"/>
    <w:rsid w:val="00AE4E21"/>
    <w:rsid w:val="00AE507E"/>
    <w:rsid w:val="00AE52D1"/>
    <w:rsid w:val="00AE5479"/>
    <w:rsid w:val="00AE5485"/>
    <w:rsid w:val="00AE5720"/>
    <w:rsid w:val="00AE636C"/>
    <w:rsid w:val="00AE6DEC"/>
    <w:rsid w:val="00AE7584"/>
    <w:rsid w:val="00AE7785"/>
    <w:rsid w:val="00AF0584"/>
    <w:rsid w:val="00AF068C"/>
    <w:rsid w:val="00AF1555"/>
    <w:rsid w:val="00AF2208"/>
    <w:rsid w:val="00AF22F1"/>
    <w:rsid w:val="00AF2742"/>
    <w:rsid w:val="00AF2943"/>
    <w:rsid w:val="00AF31E9"/>
    <w:rsid w:val="00AF3702"/>
    <w:rsid w:val="00AF3D02"/>
    <w:rsid w:val="00AF453B"/>
    <w:rsid w:val="00AF50A6"/>
    <w:rsid w:val="00AF55E9"/>
    <w:rsid w:val="00AF5F29"/>
    <w:rsid w:val="00AF61ED"/>
    <w:rsid w:val="00AF6B41"/>
    <w:rsid w:val="00B00A45"/>
    <w:rsid w:val="00B014AE"/>
    <w:rsid w:val="00B0181B"/>
    <w:rsid w:val="00B01F68"/>
    <w:rsid w:val="00B0289A"/>
    <w:rsid w:val="00B032D2"/>
    <w:rsid w:val="00B04076"/>
    <w:rsid w:val="00B0448D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100AF"/>
    <w:rsid w:val="00B1043B"/>
    <w:rsid w:val="00B10E8F"/>
    <w:rsid w:val="00B10EF6"/>
    <w:rsid w:val="00B11036"/>
    <w:rsid w:val="00B111C0"/>
    <w:rsid w:val="00B11AAB"/>
    <w:rsid w:val="00B11F4E"/>
    <w:rsid w:val="00B121A1"/>
    <w:rsid w:val="00B12576"/>
    <w:rsid w:val="00B12BC3"/>
    <w:rsid w:val="00B136E8"/>
    <w:rsid w:val="00B13822"/>
    <w:rsid w:val="00B1383A"/>
    <w:rsid w:val="00B139FC"/>
    <w:rsid w:val="00B142DF"/>
    <w:rsid w:val="00B147B4"/>
    <w:rsid w:val="00B14903"/>
    <w:rsid w:val="00B15482"/>
    <w:rsid w:val="00B1564C"/>
    <w:rsid w:val="00B16087"/>
    <w:rsid w:val="00B16794"/>
    <w:rsid w:val="00B17EE4"/>
    <w:rsid w:val="00B202FD"/>
    <w:rsid w:val="00B20F74"/>
    <w:rsid w:val="00B2160C"/>
    <w:rsid w:val="00B21813"/>
    <w:rsid w:val="00B218FA"/>
    <w:rsid w:val="00B21BF1"/>
    <w:rsid w:val="00B222A8"/>
    <w:rsid w:val="00B22363"/>
    <w:rsid w:val="00B225C5"/>
    <w:rsid w:val="00B229CC"/>
    <w:rsid w:val="00B239E6"/>
    <w:rsid w:val="00B2408A"/>
    <w:rsid w:val="00B242AC"/>
    <w:rsid w:val="00B245FA"/>
    <w:rsid w:val="00B24675"/>
    <w:rsid w:val="00B24AA1"/>
    <w:rsid w:val="00B258FD"/>
    <w:rsid w:val="00B2591B"/>
    <w:rsid w:val="00B25E57"/>
    <w:rsid w:val="00B262A7"/>
    <w:rsid w:val="00B26D92"/>
    <w:rsid w:val="00B26F21"/>
    <w:rsid w:val="00B27B82"/>
    <w:rsid w:val="00B27E2A"/>
    <w:rsid w:val="00B3058A"/>
    <w:rsid w:val="00B3068E"/>
    <w:rsid w:val="00B3069B"/>
    <w:rsid w:val="00B3119F"/>
    <w:rsid w:val="00B31568"/>
    <w:rsid w:val="00B31F2A"/>
    <w:rsid w:val="00B32035"/>
    <w:rsid w:val="00B330B5"/>
    <w:rsid w:val="00B33ACB"/>
    <w:rsid w:val="00B3486F"/>
    <w:rsid w:val="00B34A5D"/>
    <w:rsid w:val="00B34E83"/>
    <w:rsid w:val="00B35C65"/>
    <w:rsid w:val="00B35CD7"/>
    <w:rsid w:val="00B36210"/>
    <w:rsid w:val="00B36558"/>
    <w:rsid w:val="00B36A8C"/>
    <w:rsid w:val="00B36B8D"/>
    <w:rsid w:val="00B37433"/>
    <w:rsid w:val="00B37D02"/>
    <w:rsid w:val="00B37FC2"/>
    <w:rsid w:val="00B4086E"/>
    <w:rsid w:val="00B40F5A"/>
    <w:rsid w:val="00B4108F"/>
    <w:rsid w:val="00B414F1"/>
    <w:rsid w:val="00B4175E"/>
    <w:rsid w:val="00B41F42"/>
    <w:rsid w:val="00B41F8C"/>
    <w:rsid w:val="00B4248E"/>
    <w:rsid w:val="00B43443"/>
    <w:rsid w:val="00B437C1"/>
    <w:rsid w:val="00B4380C"/>
    <w:rsid w:val="00B439F6"/>
    <w:rsid w:val="00B44901"/>
    <w:rsid w:val="00B44A8A"/>
    <w:rsid w:val="00B44DD5"/>
    <w:rsid w:val="00B44E1E"/>
    <w:rsid w:val="00B451F3"/>
    <w:rsid w:val="00B46472"/>
    <w:rsid w:val="00B47CE6"/>
    <w:rsid w:val="00B47D4C"/>
    <w:rsid w:val="00B47D98"/>
    <w:rsid w:val="00B50ADA"/>
    <w:rsid w:val="00B50B99"/>
    <w:rsid w:val="00B5195B"/>
    <w:rsid w:val="00B526A2"/>
    <w:rsid w:val="00B52828"/>
    <w:rsid w:val="00B528AC"/>
    <w:rsid w:val="00B52ED1"/>
    <w:rsid w:val="00B54A72"/>
    <w:rsid w:val="00B56295"/>
    <w:rsid w:val="00B6045E"/>
    <w:rsid w:val="00B60ADB"/>
    <w:rsid w:val="00B60B2F"/>
    <w:rsid w:val="00B619CD"/>
    <w:rsid w:val="00B61D9B"/>
    <w:rsid w:val="00B6289D"/>
    <w:rsid w:val="00B63B53"/>
    <w:rsid w:val="00B6436B"/>
    <w:rsid w:val="00B64A7D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5A"/>
    <w:rsid w:val="00B7037C"/>
    <w:rsid w:val="00B70FBD"/>
    <w:rsid w:val="00B71493"/>
    <w:rsid w:val="00B72217"/>
    <w:rsid w:val="00B726B2"/>
    <w:rsid w:val="00B72902"/>
    <w:rsid w:val="00B72F8D"/>
    <w:rsid w:val="00B734D6"/>
    <w:rsid w:val="00B738F8"/>
    <w:rsid w:val="00B73BA7"/>
    <w:rsid w:val="00B73CD3"/>
    <w:rsid w:val="00B7404F"/>
    <w:rsid w:val="00B74860"/>
    <w:rsid w:val="00B75817"/>
    <w:rsid w:val="00B75B99"/>
    <w:rsid w:val="00B75DBB"/>
    <w:rsid w:val="00B75EF8"/>
    <w:rsid w:val="00B76462"/>
    <w:rsid w:val="00B76674"/>
    <w:rsid w:val="00B7732D"/>
    <w:rsid w:val="00B8016E"/>
    <w:rsid w:val="00B8033F"/>
    <w:rsid w:val="00B80F69"/>
    <w:rsid w:val="00B813A7"/>
    <w:rsid w:val="00B81711"/>
    <w:rsid w:val="00B81DF5"/>
    <w:rsid w:val="00B8263C"/>
    <w:rsid w:val="00B83311"/>
    <w:rsid w:val="00B83B55"/>
    <w:rsid w:val="00B83D6A"/>
    <w:rsid w:val="00B8428B"/>
    <w:rsid w:val="00B84C58"/>
    <w:rsid w:val="00B84E23"/>
    <w:rsid w:val="00B84EAB"/>
    <w:rsid w:val="00B854C1"/>
    <w:rsid w:val="00B85513"/>
    <w:rsid w:val="00B85B06"/>
    <w:rsid w:val="00B85C18"/>
    <w:rsid w:val="00B85CAE"/>
    <w:rsid w:val="00B86127"/>
    <w:rsid w:val="00B87A64"/>
    <w:rsid w:val="00B87D7A"/>
    <w:rsid w:val="00B87F01"/>
    <w:rsid w:val="00B90518"/>
    <w:rsid w:val="00B90E78"/>
    <w:rsid w:val="00B90EDF"/>
    <w:rsid w:val="00B91A34"/>
    <w:rsid w:val="00B91C6F"/>
    <w:rsid w:val="00B92467"/>
    <w:rsid w:val="00B926D3"/>
    <w:rsid w:val="00B92989"/>
    <w:rsid w:val="00B92E9F"/>
    <w:rsid w:val="00B936A2"/>
    <w:rsid w:val="00B937FD"/>
    <w:rsid w:val="00B942DE"/>
    <w:rsid w:val="00B9526B"/>
    <w:rsid w:val="00B95377"/>
    <w:rsid w:val="00B95942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5E8"/>
    <w:rsid w:val="00BA38E0"/>
    <w:rsid w:val="00BA3D98"/>
    <w:rsid w:val="00BA4820"/>
    <w:rsid w:val="00BA4E9F"/>
    <w:rsid w:val="00BA649B"/>
    <w:rsid w:val="00BA6FB2"/>
    <w:rsid w:val="00BA71A7"/>
    <w:rsid w:val="00BA7332"/>
    <w:rsid w:val="00BA740B"/>
    <w:rsid w:val="00BA7DD1"/>
    <w:rsid w:val="00BB05A4"/>
    <w:rsid w:val="00BB0745"/>
    <w:rsid w:val="00BB0903"/>
    <w:rsid w:val="00BB09A9"/>
    <w:rsid w:val="00BB0F3C"/>
    <w:rsid w:val="00BB1365"/>
    <w:rsid w:val="00BB1D06"/>
    <w:rsid w:val="00BB2041"/>
    <w:rsid w:val="00BB25B8"/>
    <w:rsid w:val="00BB286A"/>
    <w:rsid w:val="00BB2B6C"/>
    <w:rsid w:val="00BB2FFB"/>
    <w:rsid w:val="00BB4908"/>
    <w:rsid w:val="00BB495C"/>
    <w:rsid w:val="00BB507E"/>
    <w:rsid w:val="00BB6648"/>
    <w:rsid w:val="00BB6D59"/>
    <w:rsid w:val="00BB7765"/>
    <w:rsid w:val="00BB7B9B"/>
    <w:rsid w:val="00BB7CC1"/>
    <w:rsid w:val="00BC0385"/>
    <w:rsid w:val="00BC04A3"/>
    <w:rsid w:val="00BC1219"/>
    <w:rsid w:val="00BC1472"/>
    <w:rsid w:val="00BC1F1A"/>
    <w:rsid w:val="00BC1FD6"/>
    <w:rsid w:val="00BC2164"/>
    <w:rsid w:val="00BC284B"/>
    <w:rsid w:val="00BC2856"/>
    <w:rsid w:val="00BC30B9"/>
    <w:rsid w:val="00BC379D"/>
    <w:rsid w:val="00BC4353"/>
    <w:rsid w:val="00BC5219"/>
    <w:rsid w:val="00BC54E0"/>
    <w:rsid w:val="00BC5550"/>
    <w:rsid w:val="00BC586F"/>
    <w:rsid w:val="00BC611A"/>
    <w:rsid w:val="00BC65B2"/>
    <w:rsid w:val="00BC6CE8"/>
    <w:rsid w:val="00BC737C"/>
    <w:rsid w:val="00BC794F"/>
    <w:rsid w:val="00BC7A95"/>
    <w:rsid w:val="00BC7CF0"/>
    <w:rsid w:val="00BD0239"/>
    <w:rsid w:val="00BD064E"/>
    <w:rsid w:val="00BD068B"/>
    <w:rsid w:val="00BD12C2"/>
    <w:rsid w:val="00BD17B7"/>
    <w:rsid w:val="00BD1E7C"/>
    <w:rsid w:val="00BD265A"/>
    <w:rsid w:val="00BD2746"/>
    <w:rsid w:val="00BD306E"/>
    <w:rsid w:val="00BD57BE"/>
    <w:rsid w:val="00BD62ED"/>
    <w:rsid w:val="00BD7E7C"/>
    <w:rsid w:val="00BD7F39"/>
    <w:rsid w:val="00BE00F2"/>
    <w:rsid w:val="00BE08C4"/>
    <w:rsid w:val="00BE0E22"/>
    <w:rsid w:val="00BE1411"/>
    <w:rsid w:val="00BE18BB"/>
    <w:rsid w:val="00BE196E"/>
    <w:rsid w:val="00BE230C"/>
    <w:rsid w:val="00BE249B"/>
    <w:rsid w:val="00BE2C52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7BF1"/>
    <w:rsid w:val="00BF0415"/>
    <w:rsid w:val="00BF0B4D"/>
    <w:rsid w:val="00BF0C10"/>
    <w:rsid w:val="00BF1937"/>
    <w:rsid w:val="00BF1955"/>
    <w:rsid w:val="00BF24AD"/>
    <w:rsid w:val="00BF26B8"/>
    <w:rsid w:val="00BF28E7"/>
    <w:rsid w:val="00BF3692"/>
    <w:rsid w:val="00BF4206"/>
    <w:rsid w:val="00BF47F5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10B"/>
    <w:rsid w:val="00C00342"/>
    <w:rsid w:val="00C004B0"/>
    <w:rsid w:val="00C0161E"/>
    <w:rsid w:val="00C01D9C"/>
    <w:rsid w:val="00C037C0"/>
    <w:rsid w:val="00C04A6E"/>
    <w:rsid w:val="00C056C7"/>
    <w:rsid w:val="00C05B1C"/>
    <w:rsid w:val="00C05CD0"/>
    <w:rsid w:val="00C06013"/>
    <w:rsid w:val="00C0631D"/>
    <w:rsid w:val="00C06876"/>
    <w:rsid w:val="00C102CD"/>
    <w:rsid w:val="00C103CE"/>
    <w:rsid w:val="00C111A1"/>
    <w:rsid w:val="00C112DA"/>
    <w:rsid w:val="00C12056"/>
    <w:rsid w:val="00C12AC2"/>
    <w:rsid w:val="00C12AED"/>
    <w:rsid w:val="00C13091"/>
    <w:rsid w:val="00C1311E"/>
    <w:rsid w:val="00C131AE"/>
    <w:rsid w:val="00C14163"/>
    <w:rsid w:val="00C145A3"/>
    <w:rsid w:val="00C147A6"/>
    <w:rsid w:val="00C14A80"/>
    <w:rsid w:val="00C1512B"/>
    <w:rsid w:val="00C1540E"/>
    <w:rsid w:val="00C15F01"/>
    <w:rsid w:val="00C16962"/>
    <w:rsid w:val="00C17AE3"/>
    <w:rsid w:val="00C20383"/>
    <w:rsid w:val="00C20B0C"/>
    <w:rsid w:val="00C21A7B"/>
    <w:rsid w:val="00C21BD0"/>
    <w:rsid w:val="00C21D0F"/>
    <w:rsid w:val="00C21EE2"/>
    <w:rsid w:val="00C22602"/>
    <w:rsid w:val="00C22633"/>
    <w:rsid w:val="00C22995"/>
    <w:rsid w:val="00C22F03"/>
    <w:rsid w:val="00C23762"/>
    <w:rsid w:val="00C23869"/>
    <w:rsid w:val="00C239AB"/>
    <w:rsid w:val="00C24332"/>
    <w:rsid w:val="00C25374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8A1"/>
    <w:rsid w:val="00C32919"/>
    <w:rsid w:val="00C3377A"/>
    <w:rsid w:val="00C341EC"/>
    <w:rsid w:val="00C34238"/>
    <w:rsid w:val="00C34DF3"/>
    <w:rsid w:val="00C35B2C"/>
    <w:rsid w:val="00C35C55"/>
    <w:rsid w:val="00C36166"/>
    <w:rsid w:val="00C36762"/>
    <w:rsid w:val="00C36A98"/>
    <w:rsid w:val="00C36E28"/>
    <w:rsid w:val="00C37EF4"/>
    <w:rsid w:val="00C40274"/>
    <w:rsid w:val="00C40684"/>
    <w:rsid w:val="00C40E7D"/>
    <w:rsid w:val="00C413E1"/>
    <w:rsid w:val="00C414AC"/>
    <w:rsid w:val="00C433A2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76C"/>
    <w:rsid w:val="00C54FF4"/>
    <w:rsid w:val="00C55A9C"/>
    <w:rsid w:val="00C55CC9"/>
    <w:rsid w:val="00C55F3B"/>
    <w:rsid w:val="00C5621C"/>
    <w:rsid w:val="00C56361"/>
    <w:rsid w:val="00C56364"/>
    <w:rsid w:val="00C56BAD"/>
    <w:rsid w:val="00C56BD9"/>
    <w:rsid w:val="00C570C3"/>
    <w:rsid w:val="00C57561"/>
    <w:rsid w:val="00C5781A"/>
    <w:rsid w:val="00C607FC"/>
    <w:rsid w:val="00C60F67"/>
    <w:rsid w:val="00C6145A"/>
    <w:rsid w:val="00C61B8D"/>
    <w:rsid w:val="00C61C8E"/>
    <w:rsid w:val="00C61EB2"/>
    <w:rsid w:val="00C621D0"/>
    <w:rsid w:val="00C632D3"/>
    <w:rsid w:val="00C6370A"/>
    <w:rsid w:val="00C6384F"/>
    <w:rsid w:val="00C63E54"/>
    <w:rsid w:val="00C63F36"/>
    <w:rsid w:val="00C64905"/>
    <w:rsid w:val="00C64ACF"/>
    <w:rsid w:val="00C64B20"/>
    <w:rsid w:val="00C64BA9"/>
    <w:rsid w:val="00C64BCE"/>
    <w:rsid w:val="00C64D58"/>
    <w:rsid w:val="00C653DF"/>
    <w:rsid w:val="00C65A27"/>
    <w:rsid w:val="00C65A62"/>
    <w:rsid w:val="00C65F25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057E"/>
    <w:rsid w:val="00C71790"/>
    <w:rsid w:val="00C7183F"/>
    <w:rsid w:val="00C7187D"/>
    <w:rsid w:val="00C718E5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5F26"/>
    <w:rsid w:val="00C768E1"/>
    <w:rsid w:val="00C76CFC"/>
    <w:rsid w:val="00C76D37"/>
    <w:rsid w:val="00C7734C"/>
    <w:rsid w:val="00C77540"/>
    <w:rsid w:val="00C7761D"/>
    <w:rsid w:val="00C77E11"/>
    <w:rsid w:val="00C805DC"/>
    <w:rsid w:val="00C80F84"/>
    <w:rsid w:val="00C814FC"/>
    <w:rsid w:val="00C820DE"/>
    <w:rsid w:val="00C82173"/>
    <w:rsid w:val="00C8239F"/>
    <w:rsid w:val="00C823CE"/>
    <w:rsid w:val="00C82794"/>
    <w:rsid w:val="00C82B60"/>
    <w:rsid w:val="00C82CA5"/>
    <w:rsid w:val="00C82E1E"/>
    <w:rsid w:val="00C82E67"/>
    <w:rsid w:val="00C836FC"/>
    <w:rsid w:val="00C83CA2"/>
    <w:rsid w:val="00C83FBE"/>
    <w:rsid w:val="00C84066"/>
    <w:rsid w:val="00C84C1D"/>
    <w:rsid w:val="00C8504D"/>
    <w:rsid w:val="00C853DC"/>
    <w:rsid w:val="00C85703"/>
    <w:rsid w:val="00C85766"/>
    <w:rsid w:val="00C85964"/>
    <w:rsid w:val="00C86BA9"/>
    <w:rsid w:val="00C87E31"/>
    <w:rsid w:val="00C90D96"/>
    <w:rsid w:val="00C9109D"/>
    <w:rsid w:val="00C91475"/>
    <w:rsid w:val="00C92279"/>
    <w:rsid w:val="00C922EE"/>
    <w:rsid w:val="00C923DA"/>
    <w:rsid w:val="00C93BBF"/>
    <w:rsid w:val="00C93BDB"/>
    <w:rsid w:val="00C93DC0"/>
    <w:rsid w:val="00C93EC5"/>
    <w:rsid w:val="00C9444A"/>
    <w:rsid w:val="00C949A6"/>
    <w:rsid w:val="00C94D6C"/>
    <w:rsid w:val="00C95052"/>
    <w:rsid w:val="00C955AE"/>
    <w:rsid w:val="00C95AE2"/>
    <w:rsid w:val="00C95E0C"/>
    <w:rsid w:val="00C96298"/>
    <w:rsid w:val="00C9682C"/>
    <w:rsid w:val="00C96B12"/>
    <w:rsid w:val="00C97918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D0A"/>
    <w:rsid w:val="00CA4E7B"/>
    <w:rsid w:val="00CA4F01"/>
    <w:rsid w:val="00CA4F77"/>
    <w:rsid w:val="00CA500D"/>
    <w:rsid w:val="00CA51A9"/>
    <w:rsid w:val="00CA55F5"/>
    <w:rsid w:val="00CA5624"/>
    <w:rsid w:val="00CA5668"/>
    <w:rsid w:val="00CA6404"/>
    <w:rsid w:val="00CA78D9"/>
    <w:rsid w:val="00CB04D8"/>
    <w:rsid w:val="00CB04E0"/>
    <w:rsid w:val="00CB20ED"/>
    <w:rsid w:val="00CB228E"/>
    <w:rsid w:val="00CB252F"/>
    <w:rsid w:val="00CB2977"/>
    <w:rsid w:val="00CB2983"/>
    <w:rsid w:val="00CB299E"/>
    <w:rsid w:val="00CB29D7"/>
    <w:rsid w:val="00CB46BF"/>
    <w:rsid w:val="00CB4C5D"/>
    <w:rsid w:val="00CB57F8"/>
    <w:rsid w:val="00CB6A8F"/>
    <w:rsid w:val="00CB6F40"/>
    <w:rsid w:val="00CB781E"/>
    <w:rsid w:val="00CB7A9B"/>
    <w:rsid w:val="00CC066B"/>
    <w:rsid w:val="00CC0F7C"/>
    <w:rsid w:val="00CC146F"/>
    <w:rsid w:val="00CC173A"/>
    <w:rsid w:val="00CC173F"/>
    <w:rsid w:val="00CC2220"/>
    <w:rsid w:val="00CC29EC"/>
    <w:rsid w:val="00CC4105"/>
    <w:rsid w:val="00CC4551"/>
    <w:rsid w:val="00CC48BA"/>
    <w:rsid w:val="00CC4EE0"/>
    <w:rsid w:val="00CC4F60"/>
    <w:rsid w:val="00CC4FFC"/>
    <w:rsid w:val="00CC5215"/>
    <w:rsid w:val="00CC5C5D"/>
    <w:rsid w:val="00CC69D0"/>
    <w:rsid w:val="00CC7233"/>
    <w:rsid w:val="00CC7D59"/>
    <w:rsid w:val="00CD0939"/>
    <w:rsid w:val="00CD0BD3"/>
    <w:rsid w:val="00CD1097"/>
    <w:rsid w:val="00CD139E"/>
    <w:rsid w:val="00CD19BB"/>
    <w:rsid w:val="00CD1AF5"/>
    <w:rsid w:val="00CD2184"/>
    <w:rsid w:val="00CD2B4E"/>
    <w:rsid w:val="00CD2D90"/>
    <w:rsid w:val="00CD301E"/>
    <w:rsid w:val="00CD30D6"/>
    <w:rsid w:val="00CD34F2"/>
    <w:rsid w:val="00CD3767"/>
    <w:rsid w:val="00CD3E15"/>
    <w:rsid w:val="00CD3E20"/>
    <w:rsid w:val="00CD43A8"/>
    <w:rsid w:val="00CD4C18"/>
    <w:rsid w:val="00CD4D91"/>
    <w:rsid w:val="00CD58BC"/>
    <w:rsid w:val="00CD5F2A"/>
    <w:rsid w:val="00CD6174"/>
    <w:rsid w:val="00CD68DA"/>
    <w:rsid w:val="00CD6E0C"/>
    <w:rsid w:val="00CD735C"/>
    <w:rsid w:val="00CD7523"/>
    <w:rsid w:val="00CD788D"/>
    <w:rsid w:val="00CE06F3"/>
    <w:rsid w:val="00CE121B"/>
    <w:rsid w:val="00CE13BD"/>
    <w:rsid w:val="00CE1612"/>
    <w:rsid w:val="00CE1C0E"/>
    <w:rsid w:val="00CE1D40"/>
    <w:rsid w:val="00CE1F4A"/>
    <w:rsid w:val="00CE3565"/>
    <w:rsid w:val="00CE35B6"/>
    <w:rsid w:val="00CE3A5A"/>
    <w:rsid w:val="00CE44BE"/>
    <w:rsid w:val="00CE458E"/>
    <w:rsid w:val="00CE4698"/>
    <w:rsid w:val="00CE640B"/>
    <w:rsid w:val="00CE6A73"/>
    <w:rsid w:val="00CE7303"/>
    <w:rsid w:val="00CF0B46"/>
    <w:rsid w:val="00CF0FCC"/>
    <w:rsid w:val="00CF1165"/>
    <w:rsid w:val="00CF2571"/>
    <w:rsid w:val="00CF2731"/>
    <w:rsid w:val="00CF2B1C"/>
    <w:rsid w:val="00CF2CC0"/>
    <w:rsid w:val="00CF338C"/>
    <w:rsid w:val="00CF35C7"/>
    <w:rsid w:val="00CF3A9B"/>
    <w:rsid w:val="00CF3C5D"/>
    <w:rsid w:val="00CF4BDC"/>
    <w:rsid w:val="00CF5E0B"/>
    <w:rsid w:val="00CF6310"/>
    <w:rsid w:val="00CF6351"/>
    <w:rsid w:val="00CF6358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A7F"/>
    <w:rsid w:val="00D02D5F"/>
    <w:rsid w:val="00D0336E"/>
    <w:rsid w:val="00D035AC"/>
    <w:rsid w:val="00D03FD8"/>
    <w:rsid w:val="00D042E7"/>
    <w:rsid w:val="00D0450F"/>
    <w:rsid w:val="00D04592"/>
    <w:rsid w:val="00D045AA"/>
    <w:rsid w:val="00D047B3"/>
    <w:rsid w:val="00D04AD6"/>
    <w:rsid w:val="00D057B5"/>
    <w:rsid w:val="00D05F37"/>
    <w:rsid w:val="00D06540"/>
    <w:rsid w:val="00D068FA"/>
    <w:rsid w:val="00D06E71"/>
    <w:rsid w:val="00D0724B"/>
    <w:rsid w:val="00D077C7"/>
    <w:rsid w:val="00D077C9"/>
    <w:rsid w:val="00D0788C"/>
    <w:rsid w:val="00D112F9"/>
    <w:rsid w:val="00D117A3"/>
    <w:rsid w:val="00D11C42"/>
    <w:rsid w:val="00D11F46"/>
    <w:rsid w:val="00D127E7"/>
    <w:rsid w:val="00D12E67"/>
    <w:rsid w:val="00D14640"/>
    <w:rsid w:val="00D1481B"/>
    <w:rsid w:val="00D152C0"/>
    <w:rsid w:val="00D16346"/>
    <w:rsid w:val="00D16373"/>
    <w:rsid w:val="00D16C6C"/>
    <w:rsid w:val="00D16EE1"/>
    <w:rsid w:val="00D176D2"/>
    <w:rsid w:val="00D17BC3"/>
    <w:rsid w:val="00D206E1"/>
    <w:rsid w:val="00D2187A"/>
    <w:rsid w:val="00D21EAD"/>
    <w:rsid w:val="00D22117"/>
    <w:rsid w:val="00D22E04"/>
    <w:rsid w:val="00D23FAC"/>
    <w:rsid w:val="00D25E8E"/>
    <w:rsid w:val="00D266E9"/>
    <w:rsid w:val="00D27BBF"/>
    <w:rsid w:val="00D27DE7"/>
    <w:rsid w:val="00D3002C"/>
    <w:rsid w:val="00D3018F"/>
    <w:rsid w:val="00D30900"/>
    <w:rsid w:val="00D309DB"/>
    <w:rsid w:val="00D31288"/>
    <w:rsid w:val="00D3180B"/>
    <w:rsid w:val="00D31EA1"/>
    <w:rsid w:val="00D32433"/>
    <w:rsid w:val="00D325AF"/>
    <w:rsid w:val="00D32791"/>
    <w:rsid w:val="00D329D8"/>
    <w:rsid w:val="00D333C8"/>
    <w:rsid w:val="00D336DA"/>
    <w:rsid w:val="00D33BE8"/>
    <w:rsid w:val="00D343C8"/>
    <w:rsid w:val="00D34D09"/>
    <w:rsid w:val="00D35043"/>
    <w:rsid w:val="00D353C8"/>
    <w:rsid w:val="00D356B3"/>
    <w:rsid w:val="00D35F2E"/>
    <w:rsid w:val="00D35F7D"/>
    <w:rsid w:val="00D3601A"/>
    <w:rsid w:val="00D361B7"/>
    <w:rsid w:val="00D36529"/>
    <w:rsid w:val="00D36973"/>
    <w:rsid w:val="00D36A63"/>
    <w:rsid w:val="00D36B66"/>
    <w:rsid w:val="00D36BB6"/>
    <w:rsid w:val="00D36D1E"/>
    <w:rsid w:val="00D372E9"/>
    <w:rsid w:val="00D37571"/>
    <w:rsid w:val="00D402FD"/>
    <w:rsid w:val="00D4047A"/>
    <w:rsid w:val="00D404F0"/>
    <w:rsid w:val="00D4084E"/>
    <w:rsid w:val="00D40D9D"/>
    <w:rsid w:val="00D41C80"/>
    <w:rsid w:val="00D41FC2"/>
    <w:rsid w:val="00D4233D"/>
    <w:rsid w:val="00D424AD"/>
    <w:rsid w:val="00D4392C"/>
    <w:rsid w:val="00D43AD5"/>
    <w:rsid w:val="00D43B79"/>
    <w:rsid w:val="00D43BD9"/>
    <w:rsid w:val="00D4527D"/>
    <w:rsid w:val="00D45955"/>
    <w:rsid w:val="00D459CF"/>
    <w:rsid w:val="00D461E9"/>
    <w:rsid w:val="00D4659E"/>
    <w:rsid w:val="00D473A1"/>
    <w:rsid w:val="00D475FD"/>
    <w:rsid w:val="00D47FE8"/>
    <w:rsid w:val="00D501B8"/>
    <w:rsid w:val="00D50505"/>
    <w:rsid w:val="00D5120E"/>
    <w:rsid w:val="00D51BB5"/>
    <w:rsid w:val="00D51D60"/>
    <w:rsid w:val="00D51E50"/>
    <w:rsid w:val="00D54156"/>
    <w:rsid w:val="00D562E8"/>
    <w:rsid w:val="00D56316"/>
    <w:rsid w:val="00D570BC"/>
    <w:rsid w:val="00D57406"/>
    <w:rsid w:val="00D57505"/>
    <w:rsid w:val="00D5793A"/>
    <w:rsid w:val="00D579A0"/>
    <w:rsid w:val="00D57D69"/>
    <w:rsid w:val="00D603EB"/>
    <w:rsid w:val="00D60498"/>
    <w:rsid w:val="00D6051E"/>
    <w:rsid w:val="00D607DE"/>
    <w:rsid w:val="00D61679"/>
    <w:rsid w:val="00D62548"/>
    <w:rsid w:val="00D63342"/>
    <w:rsid w:val="00D63ADA"/>
    <w:rsid w:val="00D63F3D"/>
    <w:rsid w:val="00D6439C"/>
    <w:rsid w:val="00D6464D"/>
    <w:rsid w:val="00D647A8"/>
    <w:rsid w:val="00D64801"/>
    <w:rsid w:val="00D64A66"/>
    <w:rsid w:val="00D64EA3"/>
    <w:rsid w:val="00D65CE3"/>
    <w:rsid w:val="00D66157"/>
    <w:rsid w:val="00D66A93"/>
    <w:rsid w:val="00D66AF1"/>
    <w:rsid w:val="00D66BDD"/>
    <w:rsid w:val="00D707DA"/>
    <w:rsid w:val="00D70806"/>
    <w:rsid w:val="00D70BA6"/>
    <w:rsid w:val="00D70DFE"/>
    <w:rsid w:val="00D70EA4"/>
    <w:rsid w:val="00D7120A"/>
    <w:rsid w:val="00D7127C"/>
    <w:rsid w:val="00D71535"/>
    <w:rsid w:val="00D716CC"/>
    <w:rsid w:val="00D717A1"/>
    <w:rsid w:val="00D71A6E"/>
    <w:rsid w:val="00D71EB6"/>
    <w:rsid w:val="00D72BE6"/>
    <w:rsid w:val="00D7322E"/>
    <w:rsid w:val="00D73289"/>
    <w:rsid w:val="00D73623"/>
    <w:rsid w:val="00D7378F"/>
    <w:rsid w:val="00D73EC7"/>
    <w:rsid w:val="00D73F08"/>
    <w:rsid w:val="00D74903"/>
    <w:rsid w:val="00D74CE1"/>
    <w:rsid w:val="00D74FCC"/>
    <w:rsid w:val="00D76368"/>
    <w:rsid w:val="00D77541"/>
    <w:rsid w:val="00D776EE"/>
    <w:rsid w:val="00D7778F"/>
    <w:rsid w:val="00D77BF0"/>
    <w:rsid w:val="00D8053B"/>
    <w:rsid w:val="00D80EED"/>
    <w:rsid w:val="00D8108E"/>
    <w:rsid w:val="00D81431"/>
    <w:rsid w:val="00D814AC"/>
    <w:rsid w:val="00D82930"/>
    <w:rsid w:val="00D82A0C"/>
    <w:rsid w:val="00D82B19"/>
    <w:rsid w:val="00D82D51"/>
    <w:rsid w:val="00D8367E"/>
    <w:rsid w:val="00D837D3"/>
    <w:rsid w:val="00D8395E"/>
    <w:rsid w:val="00D84335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87CBA"/>
    <w:rsid w:val="00D87DBB"/>
    <w:rsid w:val="00D90375"/>
    <w:rsid w:val="00D90475"/>
    <w:rsid w:val="00D9254A"/>
    <w:rsid w:val="00D9264E"/>
    <w:rsid w:val="00D92AB3"/>
    <w:rsid w:val="00D93668"/>
    <w:rsid w:val="00D94178"/>
    <w:rsid w:val="00D949C5"/>
    <w:rsid w:val="00D9507D"/>
    <w:rsid w:val="00D95087"/>
    <w:rsid w:val="00D95192"/>
    <w:rsid w:val="00D951D4"/>
    <w:rsid w:val="00D95B0A"/>
    <w:rsid w:val="00D9600F"/>
    <w:rsid w:val="00D9647D"/>
    <w:rsid w:val="00D96B5E"/>
    <w:rsid w:val="00D96C78"/>
    <w:rsid w:val="00D96E73"/>
    <w:rsid w:val="00D97133"/>
    <w:rsid w:val="00D972C7"/>
    <w:rsid w:val="00D976B4"/>
    <w:rsid w:val="00D97891"/>
    <w:rsid w:val="00D97AD5"/>
    <w:rsid w:val="00D97C45"/>
    <w:rsid w:val="00DA0269"/>
    <w:rsid w:val="00DA0984"/>
    <w:rsid w:val="00DA0F8B"/>
    <w:rsid w:val="00DA0FE7"/>
    <w:rsid w:val="00DA18C9"/>
    <w:rsid w:val="00DA190F"/>
    <w:rsid w:val="00DA312E"/>
    <w:rsid w:val="00DA386B"/>
    <w:rsid w:val="00DA39B2"/>
    <w:rsid w:val="00DA4091"/>
    <w:rsid w:val="00DA4D40"/>
    <w:rsid w:val="00DA4F7E"/>
    <w:rsid w:val="00DA4FE5"/>
    <w:rsid w:val="00DA5C16"/>
    <w:rsid w:val="00DA7E61"/>
    <w:rsid w:val="00DB01A6"/>
    <w:rsid w:val="00DB0943"/>
    <w:rsid w:val="00DB0E8F"/>
    <w:rsid w:val="00DB12FA"/>
    <w:rsid w:val="00DB1FED"/>
    <w:rsid w:val="00DB2274"/>
    <w:rsid w:val="00DB2C51"/>
    <w:rsid w:val="00DB304C"/>
    <w:rsid w:val="00DB33C4"/>
    <w:rsid w:val="00DB3E13"/>
    <w:rsid w:val="00DB43A8"/>
    <w:rsid w:val="00DB4641"/>
    <w:rsid w:val="00DB497C"/>
    <w:rsid w:val="00DB4CE0"/>
    <w:rsid w:val="00DB4E9F"/>
    <w:rsid w:val="00DB5097"/>
    <w:rsid w:val="00DB5941"/>
    <w:rsid w:val="00DB61AA"/>
    <w:rsid w:val="00DB749D"/>
    <w:rsid w:val="00DB78B6"/>
    <w:rsid w:val="00DC003C"/>
    <w:rsid w:val="00DC0757"/>
    <w:rsid w:val="00DC1243"/>
    <w:rsid w:val="00DC1576"/>
    <w:rsid w:val="00DC1D58"/>
    <w:rsid w:val="00DC28FF"/>
    <w:rsid w:val="00DC2D74"/>
    <w:rsid w:val="00DC3A5A"/>
    <w:rsid w:val="00DC3BA3"/>
    <w:rsid w:val="00DC42D7"/>
    <w:rsid w:val="00DC44B3"/>
    <w:rsid w:val="00DC47F9"/>
    <w:rsid w:val="00DC4C17"/>
    <w:rsid w:val="00DC50FE"/>
    <w:rsid w:val="00DC55FE"/>
    <w:rsid w:val="00DC5DB0"/>
    <w:rsid w:val="00DC665A"/>
    <w:rsid w:val="00DC6710"/>
    <w:rsid w:val="00DC6AC5"/>
    <w:rsid w:val="00DC74B5"/>
    <w:rsid w:val="00DD0D74"/>
    <w:rsid w:val="00DD0F97"/>
    <w:rsid w:val="00DD152F"/>
    <w:rsid w:val="00DD2464"/>
    <w:rsid w:val="00DD2E3D"/>
    <w:rsid w:val="00DD3EAD"/>
    <w:rsid w:val="00DD4414"/>
    <w:rsid w:val="00DD49A5"/>
    <w:rsid w:val="00DD5A4C"/>
    <w:rsid w:val="00DD5F41"/>
    <w:rsid w:val="00DD6765"/>
    <w:rsid w:val="00DD6998"/>
    <w:rsid w:val="00DD6E81"/>
    <w:rsid w:val="00DD7820"/>
    <w:rsid w:val="00DE03AC"/>
    <w:rsid w:val="00DE069B"/>
    <w:rsid w:val="00DE071B"/>
    <w:rsid w:val="00DE1526"/>
    <w:rsid w:val="00DE1ABA"/>
    <w:rsid w:val="00DE1EEC"/>
    <w:rsid w:val="00DE238F"/>
    <w:rsid w:val="00DE3168"/>
    <w:rsid w:val="00DE356A"/>
    <w:rsid w:val="00DE3D81"/>
    <w:rsid w:val="00DE444C"/>
    <w:rsid w:val="00DE46C4"/>
    <w:rsid w:val="00DE4A47"/>
    <w:rsid w:val="00DE503E"/>
    <w:rsid w:val="00DE565D"/>
    <w:rsid w:val="00DE5990"/>
    <w:rsid w:val="00DE5A2A"/>
    <w:rsid w:val="00DE5C2C"/>
    <w:rsid w:val="00DE66E0"/>
    <w:rsid w:val="00DE688C"/>
    <w:rsid w:val="00DE6931"/>
    <w:rsid w:val="00DE6D1D"/>
    <w:rsid w:val="00DE6DB4"/>
    <w:rsid w:val="00DE7E44"/>
    <w:rsid w:val="00DF0177"/>
    <w:rsid w:val="00DF02A5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AA9"/>
    <w:rsid w:val="00DF5D53"/>
    <w:rsid w:val="00DF653F"/>
    <w:rsid w:val="00DF698D"/>
    <w:rsid w:val="00DF6DFB"/>
    <w:rsid w:val="00DF7264"/>
    <w:rsid w:val="00DF7DC4"/>
    <w:rsid w:val="00DF7EC8"/>
    <w:rsid w:val="00E00352"/>
    <w:rsid w:val="00E00508"/>
    <w:rsid w:val="00E0056F"/>
    <w:rsid w:val="00E006B8"/>
    <w:rsid w:val="00E01222"/>
    <w:rsid w:val="00E017C7"/>
    <w:rsid w:val="00E020E7"/>
    <w:rsid w:val="00E03512"/>
    <w:rsid w:val="00E0353B"/>
    <w:rsid w:val="00E035CF"/>
    <w:rsid w:val="00E04940"/>
    <w:rsid w:val="00E04E1B"/>
    <w:rsid w:val="00E0529F"/>
    <w:rsid w:val="00E0536F"/>
    <w:rsid w:val="00E0540D"/>
    <w:rsid w:val="00E05AC2"/>
    <w:rsid w:val="00E0626F"/>
    <w:rsid w:val="00E06679"/>
    <w:rsid w:val="00E06ADC"/>
    <w:rsid w:val="00E0720B"/>
    <w:rsid w:val="00E07212"/>
    <w:rsid w:val="00E10D1D"/>
    <w:rsid w:val="00E10D2D"/>
    <w:rsid w:val="00E10F0A"/>
    <w:rsid w:val="00E110A4"/>
    <w:rsid w:val="00E11165"/>
    <w:rsid w:val="00E11224"/>
    <w:rsid w:val="00E1172A"/>
    <w:rsid w:val="00E12C72"/>
    <w:rsid w:val="00E131A7"/>
    <w:rsid w:val="00E131AF"/>
    <w:rsid w:val="00E13894"/>
    <w:rsid w:val="00E144F8"/>
    <w:rsid w:val="00E14707"/>
    <w:rsid w:val="00E14B26"/>
    <w:rsid w:val="00E14D38"/>
    <w:rsid w:val="00E15C00"/>
    <w:rsid w:val="00E15C31"/>
    <w:rsid w:val="00E160E1"/>
    <w:rsid w:val="00E16105"/>
    <w:rsid w:val="00E1759F"/>
    <w:rsid w:val="00E17960"/>
    <w:rsid w:val="00E20516"/>
    <w:rsid w:val="00E2082C"/>
    <w:rsid w:val="00E21B28"/>
    <w:rsid w:val="00E223CE"/>
    <w:rsid w:val="00E224C6"/>
    <w:rsid w:val="00E24978"/>
    <w:rsid w:val="00E24982"/>
    <w:rsid w:val="00E253E1"/>
    <w:rsid w:val="00E25771"/>
    <w:rsid w:val="00E25E33"/>
    <w:rsid w:val="00E25ED0"/>
    <w:rsid w:val="00E26CA2"/>
    <w:rsid w:val="00E26FC7"/>
    <w:rsid w:val="00E27FD4"/>
    <w:rsid w:val="00E300A4"/>
    <w:rsid w:val="00E3050F"/>
    <w:rsid w:val="00E306BC"/>
    <w:rsid w:val="00E30991"/>
    <w:rsid w:val="00E30AD2"/>
    <w:rsid w:val="00E31849"/>
    <w:rsid w:val="00E31C99"/>
    <w:rsid w:val="00E328F4"/>
    <w:rsid w:val="00E32A71"/>
    <w:rsid w:val="00E3376F"/>
    <w:rsid w:val="00E33D81"/>
    <w:rsid w:val="00E34152"/>
    <w:rsid w:val="00E34680"/>
    <w:rsid w:val="00E353CF"/>
    <w:rsid w:val="00E3541C"/>
    <w:rsid w:val="00E36115"/>
    <w:rsid w:val="00E36A77"/>
    <w:rsid w:val="00E36E91"/>
    <w:rsid w:val="00E37FEE"/>
    <w:rsid w:val="00E40086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441C"/>
    <w:rsid w:val="00E44D3F"/>
    <w:rsid w:val="00E451F4"/>
    <w:rsid w:val="00E452D5"/>
    <w:rsid w:val="00E46119"/>
    <w:rsid w:val="00E46464"/>
    <w:rsid w:val="00E46923"/>
    <w:rsid w:val="00E47403"/>
    <w:rsid w:val="00E47944"/>
    <w:rsid w:val="00E47960"/>
    <w:rsid w:val="00E47B68"/>
    <w:rsid w:val="00E5077B"/>
    <w:rsid w:val="00E50CDD"/>
    <w:rsid w:val="00E51598"/>
    <w:rsid w:val="00E51A94"/>
    <w:rsid w:val="00E529B5"/>
    <w:rsid w:val="00E53590"/>
    <w:rsid w:val="00E53FAD"/>
    <w:rsid w:val="00E540D1"/>
    <w:rsid w:val="00E5417B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6E7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E87"/>
    <w:rsid w:val="00E61F74"/>
    <w:rsid w:val="00E620B0"/>
    <w:rsid w:val="00E62503"/>
    <w:rsid w:val="00E627AA"/>
    <w:rsid w:val="00E627F1"/>
    <w:rsid w:val="00E62DA3"/>
    <w:rsid w:val="00E634D2"/>
    <w:rsid w:val="00E63F25"/>
    <w:rsid w:val="00E641AE"/>
    <w:rsid w:val="00E642B2"/>
    <w:rsid w:val="00E64403"/>
    <w:rsid w:val="00E64581"/>
    <w:rsid w:val="00E65024"/>
    <w:rsid w:val="00E65A12"/>
    <w:rsid w:val="00E65B20"/>
    <w:rsid w:val="00E65CA0"/>
    <w:rsid w:val="00E65DD5"/>
    <w:rsid w:val="00E662C9"/>
    <w:rsid w:val="00E66437"/>
    <w:rsid w:val="00E66575"/>
    <w:rsid w:val="00E668E1"/>
    <w:rsid w:val="00E66DBC"/>
    <w:rsid w:val="00E66DF1"/>
    <w:rsid w:val="00E67334"/>
    <w:rsid w:val="00E6759B"/>
    <w:rsid w:val="00E6792B"/>
    <w:rsid w:val="00E70630"/>
    <w:rsid w:val="00E71292"/>
    <w:rsid w:val="00E71368"/>
    <w:rsid w:val="00E71877"/>
    <w:rsid w:val="00E72080"/>
    <w:rsid w:val="00E72977"/>
    <w:rsid w:val="00E72FFF"/>
    <w:rsid w:val="00E731C1"/>
    <w:rsid w:val="00E734C7"/>
    <w:rsid w:val="00E73898"/>
    <w:rsid w:val="00E7395C"/>
    <w:rsid w:val="00E73A1E"/>
    <w:rsid w:val="00E73DAF"/>
    <w:rsid w:val="00E7495C"/>
    <w:rsid w:val="00E74E63"/>
    <w:rsid w:val="00E753CF"/>
    <w:rsid w:val="00E75E45"/>
    <w:rsid w:val="00E76131"/>
    <w:rsid w:val="00E76D3B"/>
    <w:rsid w:val="00E7710A"/>
    <w:rsid w:val="00E77239"/>
    <w:rsid w:val="00E77412"/>
    <w:rsid w:val="00E77EFC"/>
    <w:rsid w:val="00E77F84"/>
    <w:rsid w:val="00E805C1"/>
    <w:rsid w:val="00E806B1"/>
    <w:rsid w:val="00E808C0"/>
    <w:rsid w:val="00E808C1"/>
    <w:rsid w:val="00E808F1"/>
    <w:rsid w:val="00E809BA"/>
    <w:rsid w:val="00E80A9C"/>
    <w:rsid w:val="00E80E1E"/>
    <w:rsid w:val="00E81171"/>
    <w:rsid w:val="00E8122C"/>
    <w:rsid w:val="00E81367"/>
    <w:rsid w:val="00E828D5"/>
    <w:rsid w:val="00E82981"/>
    <w:rsid w:val="00E85258"/>
    <w:rsid w:val="00E85BD6"/>
    <w:rsid w:val="00E86215"/>
    <w:rsid w:val="00E86298"/>
    <w:rsid w:val="00E864BB"/>
    <w:rsid w:val="00E869A7"/>
    <w:rsid w:val="00E87DAC"/>
    <w:rsid w:val="00E90394"/>
    <w:rsid w:val="00E9057B"/>
    <w:rsid w:val="00E909C5"/>
    <w:rsid w:val="00E909D4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1F2"/>
    <w:rsid w:val="00E96CB4"/>
    <w:rsid w:val="00E9729C"/>
    <w:rsid w:val="00E9759C"/>
    <w:rsid w:val="00E9779C"/>
    <w:rsid w:val="00EA0502"/>
    <w:rsid w:val="00EA077E"/>
    <w:rsid w:val="00EA0A7F"/>
    <w:rsid w:val="00EA0CFA"/>
    <w:rsid w:val="00EA1041"/>
    <w:rsid w:val="00EA1C76"/>
    <w:rsid w:val="00EA1CE6"/>
    <w:rsid w:val="00EA268B"/>
    <w:rsid w:val="00EA2934"/>
    <w:rsid w:val="00EA320E"/>
    <w:rsid w:val="00EA325B"/>
    <w:rsid w:val="00EA366C"/>
    <w:rsid w:val="00EA3879"/>
    <w:rsid w:val="00EA38CE"/>
    <w:rsid w:val="00EA420D"/>
    <w:rsid w:val="00EA4252"/>
    <w:rsid w:val="00EA4481"/>
    <w:rsid w:val="00EA46D7"/>
    <w:rsid w:val="00EA4BC0"/>
    <w:rsid w:val="00EA4F9D"/>
    <w:rsid w:val="00EA5861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2F18"/>
    <w:rsid w:val="00EB3782"/>
    <w:rsid w:val="00EB461F"/>
    <w:rsid w:val="00EB49BB"/>
    <w:rsid w:val="00EB4C54"/>
    <w:rsid w:val="00EB4E35"/>
    <w:rsid w:val="00EB4E4C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3945"/>
    <w:rsid w:val="00EC41F1"/>
    <w:rsid w:val="00EC447E"/>
    <w:rsid w:val="00EC4D88"/>
    <w:rsid w:val="00EC4EFC"/>
    <w:rsid w:val="00EC5719"/>
    <w:rsid w:val="00EC5A5E"/>
    <w:rsid w:val="00EC671B"/>
    <w:rsid w:val="00EC6A00"/>
    <w:rsid w:val="00EC703B"/>
    <w:rsid w:val="00EC741A"/>
    <w:rsid w:val="00EC78BF"/>
    <w:rsid w:val="00ED047A"/>
    <w:rsid w:val="00ED121A"/>
    <w:rsid w:val="00ED18B7"/>
    <w:rsid w:val="00ED258A"/>
    <w:rsid w:val="00ED28D5"/>
    <w:rsid w:val="00ED2BBF"/>
    <w:rsid w:val="00ED2D22"/>
    <w:rsid w:val="00ED32F1"/>
    <w:rsid w:val="00ED42F8"/>
    <w:rsid w:val="00ED4CA5"/>
    <w:rsid w:val="00ED5B95"/>
    <w:rsid w:val="00ED631F"/>
    <w:rsid w:val="00ED73F2"/>
    <w:rsid w:val="00ED78F9"/>
    <w:rsid w:val="00ED7B1A"/>
    <w:rsid w:val="00ED7FEB"/>
    <w:rsid w:val="00EE0027"/>
    <w:rsid w:val="00EE1587"/>
    <w:rsid w:val="00EE1A95"/>
    <w:rsid w:val="00EE254A"/>
    <w:rsid w:val="00EE2623"/>
    <w:rsid w:val="00EE2653"/>
    <w:rsid w:val="00EE2892"/>
    <w:rsid w:val="00EE34C6"/>
    <w:rsid w:val="00EE4365"/>
    <w:rsid w:val="00EE4375"/>
    <w:rsid w:val="00EE4B22"/>
    <w:rsid w:val="00EE5CAC"/>
    <w:rsid w:val="00EE619D"/>
    <w:rsid w:val="00EE7652"/>
    <w:rsid w:val="00EF0136"/>
    <w:rsid w:val="00EF078D"/>
    <w:rsid w:val="00EF091D"/>
    <w:rsid w:val="00EF0E61"/>
    <w:rsid w:val="00EF1148"/>
    <w:rsid w:val="00EF12CC"/>
    <w:rsid w:val="00EF177D"/>
    <w:rsid w:val="00EF1B3F"/>
    <w:rsid w:val="00EF228B"/>
    <w:rsid w:val="00EF2852"/>
    <w:rsid w:val="00EF32E9"/>
    <w:rsid w:val="00EF339B"/>
    <w:rsid w:val="00EF33F9"/>
    <w:rsid w:val="00EF3A6D"/>
    <w:rsid w:val="00EF44F3"/>
    <w:rsid w:val="00EF4598"/>
    <w:rsid w:val="00EF50D0"/>
    <w:rsid w:val="00EF54E9"/>
    <w:rsid w:val="00EF5B37"/>
    <w:rsid w:val="00EF6089"/>
    <w:rsid w:val="00EF6B47"/>
    <w:rsid w:val="00EF6ED0"/>
    <w:rsid w:val="00EF7624"/>
    <w:rsid w:val="00F004CB"/>
    <w:rsid w:val="00F005CA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3CF3"/>
    <w:rsid w:val="00F04245"/>
    <w:rsid w:val="00F04529"/>
    <w:rsid w:val="00F05594"/>
    <w:rsid w:val="00F05D92"/>
    <w:rsid w:val="00F0616C"/>
    <w:rsid w:val="00F06341"/>
    <w:rsid w:val="00F068F1"/>
    <w:rsid w:val="00F06935"/>
    <w:rsid w:val="00F07737"/>
    <w:rsid w:val="00F105AA"/>
    <w:rsid w:val="00F1128D"/>
    <w:rsid w:val="00F11423"/>
    <w:rsid w:val="00F11906"/>
    <w:rsid w:val="00F11BBF"/>
    <w:rsid w:val="00F11E59"/>
    <w:rsid w:val="00F1226C"/>
    <w:rsid w:val="00F12404"/>
    <w:rsid w:val="00F12641"/>
    <w:rsid w:val="00F12CDC"/>
    <w:rsid w:val="00F13267"/>
    <w:rsid w:val="00F13AEF"/>
    <w:rsid w:val="00F1427C"/>
    <w:rsid w:val="00F1433D"/>
    <w:rsid w:val="00F1464B"/>
    <w:rsid w:val="00F14F9B"/>
    <w:rsid w:val="00F15191"/>
    <w:rsid w:val="00F15818"/>
    <w:rsid w:val="00F15C6B"/>
    <w:rsid w:val="00F16842"/>
    <w:rsid w:val="00F16E6A"/>
    <w:rsid w:val="00F17B1D"/>
    <w:rsid w:val="00F20CF4"/>
    <w:rsid w:val="00F21259"/>
    <w:rsid w:val="00F2153A"/>
    <w:rsid w:val="00F21833"/>
    <w:rsid w:val="00F22301"/>
    <w:rsid w:val="00F223BE"/>
    <w:rsid w:val="00F2270D"/>
    <w:rsid w:val="00F22882"/>
    <w:rsid w:val="00F2320F"/>
    <w:rsid w:val="00F2350E"/>
    <w:rsid w:val="00F23B06"/>
    <w:rsid w:val="00F23C44"/>
    <w:rsid w:val="00F23C65"/>
    <w:rsid w:val="00F23F1E"/>
    <w:rsid w:val="00F24574"/>
    <w:rsid w:val="00F24D7E"/>
    <w:rsid w:val="00F25036"/>
    <w:rsid w:val="00F25C89"/>
    <w:rsid w:val="00F25F65"/>
    <w:rsid w:val="00F26AD5"/>
    <w:rsid w:val="00F26B84"/>
    <w:rsid w:val="00F277DF"/>
    <w:rsid w:val="00F27E0E"/>
    <w:rsid w:val="00F308A5"/>
    <w:rsid w:val="00F3121D"/>
    <w:rsid w:val="00F320F9"/>
    <w:rsid w:val="00F3214C"/>
    <w:rsid w:val="00F327DD"/>
    <w:rsid w:val="00F32B60"/>
    <w:rsid w:val="00F3372B"/>
    <w:rsid w:val="00F345FE"/>
    <w:rsid w:val="00F35223"/>
    <w:rsid w:val="00F357F2"/>
    <w:rsid w:val="00F35AB0"/>
    <w:rsid w:val="00F35F73"/>
    <w:rsid w:val="00F361D8"/>
    <w:rsid w:val="00F362F7"/>
    <w:rsid w:val="00F36508"/>
    <w:rsid w:val="00F36951"/>
    <w:rsid w:val="00F36CB5"/>
    <w:rsid w:val="00F36F0E"/>
    <w:rsid w:val="00F37EEA"/>
    <w:rsid w:val="00F40732"/>
    <w:rsid w:val="00F41746"/>
    <w:rsid w:val="00F41E08"/>
    <w:rsid w:val="00F4233E"/>
    <w:rsid w:val="00F427D9"/>
    <w:rsid w:val="00F43556"/>
    <w:rsid w:val="00F4485B"/>
    <w:rsid w:val="00F4566E"/>
    <w:rsid w:val="00F45671"/>
    <w:rsid w:val="00F45CA3"/>
    <w:rsid w:val="00F4742C"/>
    <w:rsid w:val="00F505DC"/>
    <w:rsid w:val="00F50999"/>
    <w:rsid w:val="00F50D6F"/>
    <w:rsid w:val="00F5104C"/>
    <w:rsid w:val="00F5135C"/>
    <w:rsid w:val="00F5286D"/>
    <w:rsid w:val="00F52962"/>
    <w:rsid w:val="00F52D00"/>
    <w:rsid w:val="00F52D3B"/>
    <w:rsid w:val="00F533E3"/>
    <w:rsid w:val="00F54ADB"/>
    <w:rsid w:val="00F5555D"/>
    <w:rsid w:val="00F55A47"/>
    <w:rsid w:val="00F55DFA"/>
    <w:rsid w:val="00F5634E"/>
    <w:rsid w:val="00F5642C"/>
    <w:rsid w:val="00F56ED0"/>
    <w:rsid w:val="00F57644"/>
    <w:rsid w:val="00F57D1E"/>
    <w:rsid w:val="00F60F10"/>
    <w:rsid w:val="00F60FDF"/>
    <w:rsid w:val="00F60FFB"/>
    <w:rsid w:val="00F61E60"/>
    <w:rsid w:val="00F62124"/>
    <w:rsid w:val="00F62584"/>
    <w:rsid w:val="00F625C9"/>
    <w:rsid w:val="00F631CA"/>
    <w:rsid w:val="00F63879"/>
    <w:rsid w:val="00F648F6"/>
    <w:rsid w:val="00F64C98"/>
    <w:rsid w:val="00F64E34"/>
    <w:rsid w:val="00F6606F"/>
    <w:rsid w:val="00F661B0"/>
    <w:rsid w:val="00F665CC"/>
    <w:rsid w:val="00F66EAE"/>
    <w:rsid w:val="00F6705F"/>
    <w:rsid w:val="00F67212"/>
    <w:rsid w:val="00F70127"/>
    <w:rsid w:val="00F71BB9"/>
    <w:rsid w:val="00F71E72"/>
    <w:rsid w:val="00F72A05"/>
    <w:rsid w:val="00F733DD"/>
    <w:rsid w:val="00F73786"/>
    <w:rsid w:val="00F737C8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0752"/>
    <w:rsid w:val="00F80CEA"/>
    <w:rsid w:val="00F81305"/>
    <w:rsid w:val="00F8178E"/>
    <w:rsid w:val="00F817E9"/>
    <w:rsid w:val="00F8302C"/>
    <w:rsid w:val="00F83105"/>
    <w:rsid w:val="00F83645"/>
    <w:rsid w:val="00F84488"/>
    <w:rsid w:val="00F84505"/>
    <w:rsid w:val="00F85882"/>
    <w:rsid w:val="00F85916"/>
    <w:rsid w:val="00F8601C"/>
    <w:rsid w:val="00F8605B"/>
    <w:rsid w:val="00F86213"/>
    <w:rsid w:val="00F86341"/>
    <w:rsid w:val="00F86D23"/>
    <w:rsid w:val="00F86FA7"/>
    <w:rsid w:val="00F91B47"/>
    <w:rsid w:val="00F92184"/>
    <w:rsid w:val="00F92635"/>
    <w:rsid w:val="00F92FBF"/>
    <w:rsid w:val="00F935F5"/>
    <w:rsid w:val="00F93687"/>
    <w:rsid w:val="00F93A29"/>
    <w:rsid w:val="00F9431B"/>
    <w:rsid w:val="00F9454B"/>
    <w:rsid w:val="00F9458A"/>
    <w:rsid w:val="00F94D8F"/>
    <w:rsid w:val="00F95288"/>
    <w:rsid w:val="00F953A6"/>
    <w:rsid w:val="00F9542C"/>
    <w:rsid w:val="00F95AE2"/>
    <w:rsid w:val="00F9604B"/>
    <w:rsid w:val="00F96607"/>
    <w:rsid w:val="00F96612"/>
    <w:rsid w:val="00F96873"/>
    <w:rsid w:val="00F970BC"/>
    <w:rsid w:val="00F97471"/>
    <w:rsid w:val="00F97851"/>
    <w:rsid w:val="00F9787A"/>
    <w:rsid w:val="00F97F30"/>
    <w:rsid w:val="00FA0127"/>
    <w:rsid w:val="00FA03EB"/>
    <w:rsid w:val="00FA0970"/>
    <w:rsid w:val="00FA09EB"/>
    <w:rsid w:val="00FA0C44"/>
    <w:rsid w:val="00FA14F1"/>
    <w:rsid w:val="00FA1512"/>
    <w:rsid w:val="00FA1523"/>
    <w:rsid w:val="00FA21F3"/>
    <w:rsid w:val="00FA231E"/>
    <w:rsid w:val="00FA25C1"/>
    <w:rsid w:val="00FA38ED"/>
    <w:rsid w:val="00FA451F"/>
    <w:rsid w:val="00FA48E0"/>
    <w:rsid w:val="00FA512E"/>
    <w:rsid w:val="00FA52F8"/>
    <w:rsid w:val="00FA595E"/>
    <w:rsid w:val="00FA5C56"/>
    <w:rsid w:val="00FA611C"/>
    <w:rsid w:val="00FA65B1"/>
    <w:rsid w:val="00FA6C6A"/>
    <w:rsid w:val="00FA6FB8"/>
    <w:rsid w:val="00FA7496"/>
    <w:rsid w:val="00FA75A4"/>
    <w:rsid w:val="00FA7726"/>
    <w:rsid w:val="00FA7DD8"/>
    <w:rsid w:val="00FB018F"/>
    <w:rsid w:val="00FB0DEA"/>
    <w:rsid w:val="00FB14A4"/>
    <w:rsid w:val="00FB1A6A"/>
    <w:rsid w:val="00FB1F3C"/>
    <w:rsid w:val="00FB2456"/>
    <w:rsid w:val="00FB2C3B"/>
    <w:rsid w:val="00FB2EC5"/>
    <w:rsid w:val="00FB35A3"/>
    <w:rsid w:val="00FB3F53"/>
    <w:rsid w:val="00FB4DC1"/>
    <w:rsid w:val="00FB4DC2"/>
    <w:rsid w:val="00FB7A29"/>
    <w:rsid w:val="00FC0068"/>
    <w:rsid w:val="00FC1C69"/>
    <w:rsid w:val="00FC1F10"/>
    <w:rsid w:val="00FC1FFD"/>
    <w:rsid w:val="00FC2DC7"/>
    <w:rsid w:val="00FC31E4"/>
    <w:rsid w:val="00FC3D41"/>
    <w:rsid w:val="00FC4588"/>
    <w:rsid w:val="00FC584D"/>
    <w:rsid w:val="00FC6CE3"/>
    <w:rsid w:val="00FC790E"/>
    <w:rsid w:val="00FC7CF7"/>
    <w:rsid w:val="00FC7D17"/>
    <w:rsid w:val="00FD0590"/>
    <w:rsid w:val="00FD05B9"/>
    <w:rsid w:val="00FD0827"/>
    <w:rsid w:val="00FD0977"/>
    <w:rsid w:val="00FD1963"/>
    <w:rsid w:val="00FD1D6A"/>
    <w:rsid w:val="00FD22F4"/>
    <w:rsid w:val="00FD2302"/>
    <w:rsid w:val="00FD2D0F"/>
    <w:rsid w:val="00FD2EE7"/>
    <w:rsid w:val="00FD359F"/>
    <w:rsid w:val="00FD3F6F"/>
    <w:rsid w:val="00FD572A"/>
    <w:rsid w:val="00FD58A5"/>
    <w:rsid w:val="00FD592B"/>
    <w:rsid w:val="00FD5F61"/>
    <w:rsid w:val="00FD6141"/>
    <w:rsid w:val="00FD69E2"/>
    <w:rsid w:val="00FD6E42"/>
    <w:rsid w:val="00FD7866"/>
    <w:rsid w:val="00FE0173"/>
    <w:rsid w:val="00FE0D5D"/>
    <w:rsid w:val="00FE0FE1"/>
    <w:rsid w:val="00FE13E2"/>
    <w:rsid w:val="00FE2312"/>
    <w:rsid w:val="00FE27E7"/>
    <w:rsid w:val="00FE3826"/>
    <w:rsid w:val="00FE3915"/>
    <w:rsid w:val="00FE437E"/>
    <w:rsid w:val="00FE4C80"/>
    <w:rsid w:val="00FE5DD1"/>
    <w:rsid w:val="00FE67A3"/>
    <w:rsid w:val="00FE6846"/>
    <w:rsid w:val="00FE79CF"/>
    <w:rsid w:val="00FE7F18"/>
    <w:rsid w:val="00FF075F"/>
    <w:rsid w:val="00FF1C54"/>
    <w:rsid w:val="00FF2FE5"/>
    <w:rsid w:val="00FF3456"/>
    <w:rsid w:val="00FF3519"/>
    <w:rsid w:val="00FF3DE5"/>
    <w:rsid w:val="00FF3EBB"/>
    <w:rsid w:val="00FF3F0D"/>
    <w:rsid w:val="00FF45CC"/>
    <w:rsid w:val="00FF49F0"/>
    <w:rsid w:val="00FF5A3F"/>
    <w:rsid w:val="00FF5A95"/>
    <w:rsid w:val="00FF7580"/>
    <w:rsid w:val="00FF78A5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9B58BA5E-D715-4E8E-897B-98B0634E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683B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paragraph" w:styleId="NoSpacing">
    <w:name w:val="No Spacing"/>
    <w:uiPriority w:val="1"/>
    <w:qFormat/>
    <w:rsid w:val="00BB20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ccPolicyalternativeChar">
    <w:name w:val="Acc Policy alternative Char"/>
    <w:rsid w:val="00F0616C"/>
    <w:rPr>
      <w:bCs/>
      <w:i/>
      <w:iCs/>
      <w:sz w:val="22"/>
      <w:szCs w:val="22"/>
      <w:lang w:val="en-US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99E95C-BC16-4564-9A86-818D590D0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22</Pages>
  <Words>5087</Words>
  <Characters>21721</Characters>
  <Application>Microsoft Office Word</Application>
  <DocSecurity>0</DocSecurity>
  <Lines>181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</vt:lpstr>
    </vt:vector>
  </TitlesOfParts>
  <Company>Toshiba</Company>
  <LinksUpToDate>false</LinksUpToDate>
  <CharactersWithSpaces>26755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</dc:title>
  <dc:subject/>
  <dc:creator>ladawan_e76</dc:creator>
  <cp:keywords/>
  <dc:description/>
  <cp:lastModifiedBy>Somjai, Nigonyanont</cp:lastModifiedBy>
  <cp:revision>4</cp:revision>
  <cp:lastPrinted>2020-08-07T06:18:00Z</cp:lastPrinted>
  <dcterms:created xsi:type="dcterms:W3CDTF">2020-08-13T02:06:00Z</dcterms:created>
  <dcterms:modified xsi:type="dcterms:W3CDTF">2020-08-13T02:08:00Z</dcterms:modified>
</cp:coreProperties>
</file>