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header3.xml" ContentType="application/vnd.openxmlformats-officedocument.wordprocessingml.header+xml"/>
  <Override PartName="/word/footer6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oter8.xml" ContentType="application/vnd.openxmlformats-officedocument.wordprocessingml.footer+xml"/>
  <Override PartName="/word/header1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F510A2" w14:textId="77777777" w:rsidR="00EA6304" w:rsidRPr="00781025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</w:p>
    <w:p w14:paraId="788C1733" w14:textId="77777777" w:rsidR="00EA6304" w:rsidRPr="00781025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31630593" w14:textId="77777777" w:rsidR="00EA6304" w:rsidRPr="00781025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3ED9B098" w14:textId="77777777" w:rsidR="00EA6304" w:rsidRPr="00781025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4058890A" w14:textId="77777777" w:rsidR="00EA6304" w:rsidRPr="00781025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1F8E2BF6" w14:textId="77777777" w:rsidR="00EA6304" w:rsidRPr="00781025" w:rsidRDefault="002150FF" w:rsidP="002150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</w:rPr>
      </w:pPr>
      <w:r w:rsidRPr="00781025">
        <w:rPr>
          <w:rFonts w:asciiTheme="majorBidi" w:hAnsiTheme="majorBidi" w:cstheme="majorBidi"/>
        </w:rPr>
        <w:tab/>
      </w:r>
      <w:r w:rsidRPr="00781025">
        <w:rPr>
          <w:rFonts w:asciiTheme="majorBidi" w:hAnsiTheme="majorBidi" w:cstheme="majorBidi"/>
        </w:rPr>
        <w:tab/>
      </w:r>
    </w:p>
    <w:p w14:paraId="2C39425A" w14:textId="77777777" w:rsidR="00EA6304" w:rsidRPr="00781025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2BB34333" w14:textId="77777777" w:rsidR="00EA6304" w:rsidRPr="00781025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1725C077" w14:textId="77777777" w:rsidR="00EA6304" w:rsidRPr="00781025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1E554CE8" w14:textId="77777777" w:rsidR="00EA6304" w:rsidRPr="00781025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4974122F" w14:textId="77777777" w:rsidR="00CA76C3" w:rsidRPr="00781025" w:rsidRDefault="00CA76C3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bookmarkStart w:id="0" w:name="Start"/>
      <w:bookmarkEnd w:id="0"/>
    </w:p>
    <w:p w14:paraId="04EA6DDE" w14:textId="77777777" w:rsidR="00CA76C3" w:rsidRPr="00781025" w:rsidRDefault="00CA76C3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30859A7E" w14:textId="77777777" w:rsidR="001C2128" w:rsidRPr="00781025" w:rsidRDefault="001C2128" w:rsidP="00B63EA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10849A22" w14:textId="77777777" w:rsidR="008F1AB0" w:rsidRPr="00781025" w:rsidRDefault="008F1AB0" w:rsidP="00B63EA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4A19D355" w14:textId="77777777" w:rsidR="00B63EA7" w:rsidRPr="00EB535A" w:rsidRDefault="00F458F5" w:rsidP="00B63EA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EB535A">
        <w:rPr>
          <w:rFonts w:asciiTheme="majorBidi" w:hAnsiTheme="majorBidi" w:cstheme="majorBidi"/>
          <w:sz w:val="52"/>
          <w:szCs w:val="52"/>
          <w:cs/>
        </w:rPr>
        <w:t>บริษัท ช ทวี จำกัด (มหาชน) และบริษัทย่อย</w:t>
      </w:r>
    </w:p>
    <w:p w14:paraId="5BCD3A92" w14:textId="77777777" w:rsidR="00207F38" w:rsidRPr="00EB535A" w:rsidRDefault="00207F38" w:rsidP="00B63EA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6B4CD2F2" w14:textId="652AE199" w:rsidR="00B63EA7" w:rsidRPr="00EB535A" w:rsidRDefault="00B63EA7" w:rsidP="00B63EA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EB535A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</w:t>
      </w:r>
      <w:r w:rsidR="00960424" w:rsidRPr="00EB535A"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>แบบย่อ</w:t>
      </w:r>
    </w:p>
    <w:p w14:paraId="7D457AEE" w14:textId="6A161164" w:rsidR="00B63EA7" w:rsidRPr="00EB535A" w:rsidRDefault="00B63EA7" w:rsidP="00B63EA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EB535A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สำหรับงวดสามเดือน</w:t>
      </w:r>
      <w:r w:rsidR="002D66F1" w:rsidRPr="00EB535A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และหกเดือน</w:t>
      </w:r>
      <w:r w:rsidRPr="00EB535A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r w:rsidRPr="00EB535A"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="002D66F1" w:rsidRPr="00EB535A">
        <w:rPr>
          <w:rFonts w:asciiTheme="majorBidi" w:hAnsiTheme="majorBidi" w:cstheme="majorBidi"/>
          <w:b w:val="0"/>
          <w:bCs w:val="0"/>
          <w:sz w:val="32"/>
          <w:szCs w:val="32"/>
        </w:rPr>
        <w:t>0</w:t>
      </w:r>
      <w:r w:rsidRPr="00EB535A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Pr="00EB535A">
        <w:rPr>
          <w:rFonts w:asciiTheme="majorBidi" w:hAnsiTheme="majorBidi" w:cstheme="majorBidi"/>
          <w:b w:val="0"/>
          <w:bCs w:val="0"/>
          <w:sz w:val="32"/>
          <w:szCs w:val="32"/>
          <w:cs/>
        </w:rPr>
        <w:t>ม</w:t>
      </w:r>
      <w:r w:rsidR="002D66F1" w:rsidRPr="00EB535A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ิถุนายน</w:t>
      </w:r>
      <w:r w:rsidRPr="00EB535A"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  <w:t xml:space="preserve"> </w:t>
      </w:r>
      <w:r w:rsidR="000D0FB7" w:rsidRPr="00EB535A">
        <w:rPr>
          <w:rFonts w:asciiTheme="majorBidi" w:hAnsiTheme="majorBidi" w:cstheme="majorBidi"/>
          <w:b w:val="0"/>
          <w:bCs w:val="0"/>
          <w:sz w:val="32"/>
          <w:szCs w:val="32"/>
        </w:rPr>
        <w:t>2563</w:t>
      </w:r>
    </w:p>
    <w:p w14:paraId="6D8A07C0" w14:textId="77777777" w:rsidR="00B63EA7" w:rsidRPr="00EB535A" w:rsidRDefault="00B63EA7" w:rsidP="00B63EA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EB535A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6358445D" w14:textId="3AC7566B" w:rsidR="00B63EA7" w:rsidRPr="00EB535A" w:rsidRDefault="00B63EA7" w:rsidP="00B63EA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EB535A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</w:t>
      </w:r>
      <w:r w:rsidR="004E2523" w:rsidRPr="00EB535A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ของ</w:t>
      </w:r>
      <w:r w:rsidRPr="00EB535A">
        <w:rPr>
          <w:rFonts w:asciiTheme="majorBidi" w:hAnsiTheme="majorBidi" w:cstheme="majorBidi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4C43881D" w14:textId="77777777" w:rsidR="00CA76C3" w:rsidRPr="00EB535A" w:rsidRDefault="00CA76C3" w:rsidP="000C6FE9">
      <w:pPr>
        <w:pStyle w:val="ReportHeading1"/>
        <w:framePr w:w="7808" w:h="1134" w:wrap="around" w:x="1436" w:y="2609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5C9A2B1" w14:textId="77777777" w:rsidR="00CA76C3" w:rsidRPr="00EB535A" w:rsidRDefault="00CA76C3" w:rsidP="000C6FE9">
      <w:pPr>
        <w:pStyle w:val="ReportHeading1"/>
        <w:framePr w:w="7808" w:h="1134" w:wrap="around" w:x="1436" w:y="2609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3733831" w14:textId="77777777" w:rsidR="00CA76C3" w:rsidRPr="00EB535A" w:rsidRDefault="00CA76C3" w:rsidP="000C6FE9">
      <w:pPr>
        <w:pStyle w:val="ReportHeading1"/>
        <w:framePr w:w="7808" w:h="1134" w:wrap="around" w:x="1436" w:y="2609"/>
        <w:spacing w:line="240" w:lineRule="auto"/>
        <w:rPr>
          <w:rFonts w:asciiTheme="majorBidi" w:hAnsiTheme="majorBidi" w:cstheme="majorBidi"/>
          <w:sz w:val="30"/>
          <w:szCs w:val="30"/>
        </w:rPr>
      </w:pPr>
      <w:bookmarkStart w:id="1" w:name="ExtraText"/>
      <w:bookmarkEnd w:id="1"/>
    </w:p>
    <w:p w14:paraId="663F8C1C" w14:textId="77777777" w:rsidR="007C2D59" w:rsidRPr="00EB535A" w:rsidRDefault="007C2D59" w:rsidP="00505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  <w:sectPr w:rsidR="007C2D59" w:rsidRPr="00EB535A" w:rsidSect="004B6414">
          <w:footerReference w:type="even" r:id="rId8"/>
          <w:footerReference w:type="default" r:id="rId9"/>
          <w:footerReference w:type="first" r:id="rId10"/>
          <w:pgSz w:w="11909" w:h="16834" w:code="9"/>
          <w:pgMar w:top="691" w:right="1152" w:bottom="576" w:left="1152" w:header="482" w:footer="272" w:gutter="0"/>
          <w:pgNumType w:start="1"/>
          <w:cols w:space="720"/>
          <w:titlePg/>
          <w:docGrid w:linePitch="245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562CEB" w:rsidRPr="00EB535A" w14:paraId="6BD06CC3" w14:textId="77777777" w:rsidTr="00F250F7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EEF05FC" w14:textId="77777777" w:rsidR="00562CEB" w:rsidRPr="00EB535A" w:rsidRDefault="00562CEB" w:rsidP="00F250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C55909" w14:textId="77777777" w:rsidR="00562CEB" w:rsidRPr="00EB535A" w:rsidRDefault="00562CEB" w:rsidP="00F250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07F56280" w14:textId="77777777" w:rsidR="00562CEB" w:rsidRPr="00EB535A" w:rsidRDefault="00562CEB" w:rsidP="00F250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562CEB" w:rsidRPr="00EB535A" w14:paraId="2066BDC9" w14:textId="77777777" w:rsidTr="00F250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1278" w:type="dxa"/>
          </w:tcPr>
          <w:p w14:paraId="35E971BF" w14:textId="77777777" w:rsidR="00562CEB" w:rsidRPr="00EB535A" w:rsidRDefault="00562CEB" w:rsidP="00F250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</w:tcPr>
          <w:p w14:paraId="57BD7E6F" w14:textId="77777777" w:rsidR="00562CEB" w:rsidRPr="00EB535A" w:rsidRDefault="00562CEB" w:rsidP="00F250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7920" w:type="dxa"/>
          </w:tcPr>
          <w:p w14:paraId="1BA83E32" w14:textId="77777777" w:rsidR="00562CEB" w:rsidRPr="00EB535A" w:rsidRDefault="00562CEB" w:rsidP="00F250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</w:tr>
      <w:tr w:rsidR="00562CEB" w:rsidRPr="00EB535A" w14:paraId="2E1833D9" w14:textId="77777777" w:rsidTr="00F250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08B95A6" w14:textId="77777777" w:rsidR="00562CEB" w:rsidRPr="00EB535A" w:rsidRDefault="008E53DC" w:rsidP="00F250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5F8BBAD" w14:textId="77777777" w:rsidR="00562CEB" w:rsidRPr="00EB535A" w:rsidRDefault="00562CEB" w:rsidP="00F250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5244A26E" w14:textId="77777777" w:rsidR="00562CEB" w:rsidRPr="00EB535A" w:rsidRDefault="00562CEB" w:rsidP="00F250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562CEB" w:rsidRPr="00EB535A" w14:paraId="7B5F1DDB" w14:textId="77777777" w:rsidTr="00F250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189D628" w14:textId="77777777" w:rsidR="00562CEB" w:rsidRPr="00EB535A" w:rsidRDefault="00562CEB" w:rsidP="00F250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FE9C3ED" w14:textId="77777777" w:rsidR="00562CEB" w:rsidRPr="00EB535A" w:rsidRDefault="00562CEB" w:rsidP="00F250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560E3DA1" w14:textId="77777777" w:rsidR="00562CEB" w:rsidRPr="00EB535A" w:rsidRDefault="00562CEB" w:rsidP="00F250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F37EF6" w:rsidRPr="00EB535A" w14:paraId="1F1FF23B" w14:textId="77777777" w:rsidTr="00F250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B0948A2" w14:textId="77777777" w:rsidR="00F37EF6" w:rsidRPr="00EB535A" w:rsidRDefault="00F37EF6" w:rsidP="00F250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E341BE1" w14:textId="77777777" w:rsidR="00F37EF6" w:rsidRPr="00EB535A" w:rsidRDefault="00F37EF6" w:rsidP="00F250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301E8D50" w14:textId="77777777" w:rsidR="00F37EF6" w:rsidRPr="00EB535A" w:rsidRDefault="00F37EF6" w:rsidP="00F250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การเปลี่ยนแปลงนโยบายการบัญชี</w:t>
            </w:r>
          </w:p>
        </w:tc>
      </w:tr>
      <w:tr w:rsidR="00F37EF6" w:rsidRPr="00EB535A" w14:paraId="477A152A" w14:textId="77777777" w:rsidTr="00F250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79C95CE" w14:textId="77777777" w:rsidR="00F37EF6" w:rsidRPr="00EB535A" w:rsidRDefault="00F37EF6" w:rsidP="00F37E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D2BC78B" w14:textId="77777777" w:rsidR="00F37EF6" w:rsidRPr="00EB535A" w:rsidRDefault="00F37EF6" w:rsidP="00F37E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5392F2D1" w14:textId="77777777" w:rsidR="00F37EF6" w:rsidRPr="00EB535A" w:rsidRDefault="00F37EF6" w:rsidP="00F37E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F8133B" w:rsidRPr="00EB535A" w14:paraId="5F3B34C3" w14:textId="77777777" w:rsidTr="00F250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18AD2E9" w14:textId="77777777" w:rsidR="00F8133B" w:rsidRPr="00EB535A" w:rsidRDefault="00F8133B" w:rsidP="00F813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5CA08A4" w14:textId="77777777" w:rsidR="00F8133B" w:rsidRPr="00EB535A" w:rsidRDefault="00F8133B" w:rsidP="00F813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22BA46CF" w14:textId="1F0B76AC" w:rsidR="00F8133B" w:rsidRPr="00EB535A" w:rsidRDefault="00F8133B" w:rsidP="00F813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สินทรัพย์ไม่หมุนเวียนที่จัดประเภทเป็นสินทรัพย์ที่ถือไว้เพื่อขาย</w:t>
            </w:r>
          </w:p>
        </w:tc>
      </w:tr>
      <w:tr w:rsidR="00F8133B" w:rsidRPr="00EB535A" w14:paraId="00481E14" w14:textId="77777777" w:rsidTr="00F250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16A7EF72" w14:textId="7CB233FD" w:rsidR="00F8133B" w:rsidRPr="00EB535A" w:rsidRDefault="00F8133B" w:rsidP="00F813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4399B67D" w14:textId="77777777" w:rsidR="00F8133B" w:rsidRPr="00EB535A" w:rsidRDefault="00F8133B" w:rsidP="00F813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7AFABD96" w14:textId="54576413" w:rsidR="00F8133B" w:rsidRPr="00EB535A" w:rsidRDefault="00F8133B" w:rsidP="00F813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F8133B" w:rsidRPr="00EB535A" w14:paraId="6E6F8640" w14:textId="77777777" w:rsidTr="00F250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7D63F434" w14:textId="0D6D736D" w:rsidR="00F8133B" w:rsidRPr="00EB535A" w:rsidRDefault="00F8133B" w:rsidP="00F813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7E9C6726" w14:textId="77777777" w:rsidR="00F8133B" w:rsidRPr="00EB535A" w:rsidRDefault="00F8133B" w:rsidP="00F813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512E0B2C" w14:textId="1EABEDD6" w:rsidR="00F8133B" w:rsidRPr="00EB535A" w:rsidRDefault="00F8133B" w:rsidP="00F813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F8133B" w:rsidRPr="00EB535A" w14:paraId="5344EB7E" w14:textId="77777777" w:rsidTr="00F250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477E3B56" w14:textId="67D6F0F2" w:rsidR="00F8133B" w:rsidRPr="00EB535A" w:rsidRDefault="00F8133B" w:rsidP="00F813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50B73645" w14:textId="77777777" w:rsidR="00F8133B" w:rsidRPr="00EB535A" w:rsidRDefault="00F8133B" w:rsidP="00F813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1FA9E1B7" w14:textId="75591E57" w:rsidR="00F8133B" w:rsidRPr="00EB535A" w:rsidRDefault="00F8133B" w:rsidP="00F813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F8133B" w:rsidRPr="00EB535A" w14:paraId="67767B4D" w14:textId="77777777" w:rsidTr="00F250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160B1B97" w14:textId="108BF0E5" w:rsidR="00F8133B" w:rsidRPr="00EB535A" w:rsidRDefault="00F8133B" w:rsidP="00F813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432E2907" w14:textId="77777777" w:rsidR="00F8133B" w:rsidRPr="00EB535A" w:rsidRDefault="00F8133B" w:rsidP="00F813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5CE8BBB8" w14:textId="20A2AF1F" w:rsidR="00F8133B" w:rsidRPr="00EB535A" w:rsidRDefault="00F8133B" w:rsidP="00F813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F8133B" w:rsidRPr="00EB535A" w14:paraId="16CFE452" w14:textId="77777777" w:rsidTr="00F250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278" w:type="dxa"/>
            <w:shd w:val="clear" w:color="auto" w:fill="auto"/>
          </w:tcPr>
          <w:p w14:paraId="29C7A489" w14:textId="56D653C7" w:rsidR="00F8133B" w:rsidRPr="00EB535A" w:rsidRDefault="00F8133B" w:rsidP="00F813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6AFFED84" w14:textId="77777777" w:rsidR="00F8133B" w:rsidRPr="00EB535A" w:rsidRDefault="00F8133B" w:rsidP="00F813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7747C14F" w14:textId="5226644B" w:rsidR="00F8133B" w:rsidRPr="00EB535A" w:rsidRDefault="00F8133B" w:rsidP="00F813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F8133B" w:rsidRPr="00EB535A" w14:paraId="734E50BD" w14:textId="77777777" w:rsidTr="00F250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278" w:type="dxa"/>
            <w:shd w:val="clear" w:color="auto" w:fill="auto"/>
          </w:tcPr>
          <w:p w14:paraId="67A86D2F" w14:textId="29E44045" w:rsidR="00F8133B" w:rsidRPr="00EB535A" w:rsidRDefault="00F8133B" w:rsidP="00F813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14:paraId="43719B49" w14:textId="77777777" w:rsidR="00F8133B" w:rsidRPr="00EB535A" w:rsidRDefault="00F8133B" w:rsidP="00F813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785F18FB" w14:textId="7B63AEF4" w:rsidR="00F8133B" w:rsidRPr="00EB535A" w:rsidRDefault="00F8133B" w:rsidP="00F813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F8133B" w:rsidRPr="00EB535A" w14:paraId="2439B2BE" w14:textId="77777777" w:rsidTr="00F250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278" w:type="dxa"/>
            <w:shd w:val="clear" w:color="auto" w:fill="auto"/>
          </w:tcPr>
          <w:p w14:paraId="4076D191" w14:textId="0846E795" w:rsidR="00F8133B" w:rsidRPr="00EB535A" w:rsidRDefault="00F8133B" w:rsidP="00F813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0" w:type="dxa"/>
            <w:shd w:val="clear" w:color="auto" w:fill="auto"/>
          </w:tcPr>
          <w:p w14:paraId="29526EDC" w14:textId="77777777" w:rsidR="00F8133B" w:rsidRPr="00EB535A" w:rsidRDefault="00F8133B" w:rsidP="00F813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5A73B6D3" w14:textId="1FFDB89A" w:rsidR="00F8133B" w:rsidRPr="00EB535A" w:rsidRDefault="00F8133B" w:rsidP="00F813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กำไร</w:t>
            </w:r>
            <w:r w:rsidRPr="00EB535A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EB535A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(</w:t>
            </w:r>
            <w:r w:rsidRPr="00EB535A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ขาดทุน</w:t>
            </w:r>
            <w:r w:rsidRPr="00EB535A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)</w:t>
            </w:r>
            <w:r w:rsidRPr="00EB535A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EB53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ต่อหุ้น</w:t>
            </w:r>
          </w:p>
        </w:tc>
      </w:tr>
      <w:tr w:rsidR="00F8133B" w:rsidRPr="00EB535A" w14:paraId="008207C1" w14:textId="77777777" w:rsidTr="00F250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278" w:type="dxa"/>
            <w:shd w:val="clear" w:color="auto" w:fill="auto"/>
          </w:tcPr>
          <w:p w14:paraId="548AE0B0" w14:textId="5AA53B69" w:rsidR="00F8133B" w:rsidRPr="00EB535A" w:rsidRDefault="00F8133B" w:rsidP="00F813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70" w:type="dxa"/>
            <w:shd w:val="clear" w:color="auto" w:fill="auto"/>
          </w:tcPr>
          <w:p w14:paraId="6EDAAC95" w14:textId="77777777" w:rsidR="00F8133B" w:rsidRPr="00EB535A" w:rsidRDefault="00F8133B" w:rsidP="00F813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561BB881" w14:textId="7E2F5E57" w:rsidR="00F8133B" w:rsidRPr="00EB535A" w:rsidRDefault="00F8133B" w:rsidP="00F813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B535A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F8133B" w:rsidRPr="00EB535A" w14:paraId="4A3336ED" w14:textId="77777777" w:rsidTr="00F250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278" w:type="dxa"/>
            <w:shd w:val="clear" w:color="auto" w:fill="auto"/>
          </w:tcPr>
          <w:p w14:paraId="17703741" w14:textId="62DCE81C" w:rsidR="00F8133B" w:rsidRPr="00EB535A" w:rsidRDefault="00F8133B" w:rsidP="00F813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14:paraId="47047EAC" w14:textId="77777777" w:rsidR="00F8133B" w:rsidRPr="00EB535A" w:rsidRDefault="00F8133B" w:rsidP="00F813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127C6B76" w14:textId="00AD316F" w:rsidR="00F8133B" w:rsidRPr="00EB535A" w:rsidRDefault="00F8133B" w:rsidP="00F813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ภาระผูกพันกับบุคคลหรือกิจการที่ไม่เกี่ยวข้องกัน   </w:t>
            </w:r>
          </w:p>
        </w:tc>
      </w:tr>
      <w:tr w:rsidR="00F8133B" w:rsidRPr="00EB535A" w14:paraId="51221F40" w14:textId="77777777" w:rsidTr="005261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29CF109E" w14:textId="498F686E" w:rsidR="00F8133B" w:rsidRPr="00EB535A" w:rsidRDefault="00F8133B" w:rsidP="00F813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270" w:type="dxa"/>
            <w:shd w:val="clear" w:color="auto" w:fill="auto"/>
          </w:tcPr>
          <w:p w14:paraId="07BD542B" w14:textId="77777777" w:rsidR="00F8133B" w:rsidRPr="00EB535A" w:rsidRDefault="00F8133B" w:rsidP="00F813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552B623" w14:textId="41CDF8D7" w:rsidR="00F8133B" w:rsidRPr="00EB535A" w:rsidRDefault="00F8133B" w:rsidP="00F813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เรื่องอื่นๆ</w:t>
            </w:r>
          </w:p>
        </w:tc>
      </w:tr>
      <w:tr w:rsidR="000B0338" w:rsidRPr="00EB535A" w14:paraId="367E3DA7" w14:textId="77777777" w:rsidTr="005261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5441EC84" w14:textId="14F66129" w:rsidR="000B0338" w:rsidRPr="00EB535A" w:rsidRDefault="000B0338" w:rsidP="00F813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270" w:type="dxa"/>
            <w:shd w:val="clear" w:color="auto" w:fill="auto"/>
          </w:tcPr>
          <w:p w14:paraId="001B5B79" w14:textId="77777777" w:rsidR="000B0338" w:rsidRPr="00EB535A" w:rsidRDefault="000B0338" w:rsidP="00F813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490EA6E" w14:textId="648EC06F" w:rsidR="000B0338" w:rsidRPr="00EB535A" w:rsidRDefault="000B0338" w:rsidP="00F813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8E0808" w:rsidRPr="00EB535A" w14:paraId="7C9056DE" w14:textId="77777777" w:rsidTr="00F250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515BF7B" w14:textId="7AE40336" w:rsidR="008E0808" w:rsidRPr="00EB535A" w:rsidRDefault="008E0808" w:rsidP="008E08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0B0338" w:rsidRPr="00EB53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E5F945F" w14:textId="77777777" w:rsidR="008E0808" w:rsidRPr="00EB535A" w:rsidRDefault="008E0808" w:rsidP="008E08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3CBCD50" w14:textId="313B5113" w:rsidR="008E0808" w:rsidRPr="00EB535A" w:rsidRDefault="008E0808" w:rsidP="008E08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B535A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การจัด</w:t>
            </w:r>
            <w:r w:rsidRPr="00EB535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ประเภท</w:t>
            </w:r>
            <w:r w:rsidRPr="00EB535A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รายการใหม่</w:t>
            </w:r>
          </w:p>
        </w:tc>
      </w:tr>
      <w:tr w:rsidR="008E0808" w:rsidRPr="00EB535A" w14:paraId="5160227F" w14:textId="77777777" w:rsidTr="00F250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8617690" w14:textId="4BA2097D" w:rsidR="008E0808" w:rsidRPr="00EB535A" w:rsidRDefault="008E0808" w:rsidP="008E08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0E4C26" w14:textId="77777777" w:rsidR="008E0808" w:rsidRPr="00EB535A" w:rsidRDefault="008E0808" w:rsidP="008E08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58C45D6" w14:textId="2252D41B" w:rsidR="008E0808" w:rsidRPr="00EB535A" w:rsidRDefault="008E0808" w:rsidP="008E08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</w:tbl>
    <w:p w14:paraId="3B65BF5E" w14:textId="77777777" w:rsidR="00562CEB" w:rsidRPr="00EB535A" w:rsidRDefault="00562CEB" w:rsidP="00562CEB">
      <w:pPr>
        <w:rPr>
          <w:rFonts w:asciiTheme="majorBidi" w:hAnsiTheme="majorBidi" w:cstheme="majorBidi"/>
          <w:b/>
          <w:bCs/>
        </w:rPr>
      </w:pPr>
    </w:p>
    <w:p w14:paraId="496B4B0B" w14:textId="77777777" w:rsidR="00562CEB" w:rsidRPr="00EB535A" w:rsidRDefault="00562CEB" w:rsidP="00562CEB">
      <w:pPr>
        <w:rPr>
          <w:rFonts w:asciiTheme="majorBidi" w:hAnsiTheme="majorBidi" w:cstheme="majorBidi"/>
          <w:b/>
          <w:bCs/>
        </w:rPr>
      </w:pPr>
    </w:p>
    <w:p w14:paraId="342AD34B" w14:textId="77777777" w:rsidR="00562CEB" w:rsidRPr="00EB535A" w:rsidRDefault="00562CEB" w:rsidP="00562CEB">
      <w:pPr>
        <w:rPr>
          <w:rFonts w:asciiTheme="majorBidi" w:hAnsiTheme="majorBidi" w:cstheme="majorBidi"/>
        </w:rPr>
      </w:pPr>
    </w:p>
    <w:p w14:paraId="69F8A61B" w14:textId="4C9C6815" w:rsidR="00562CEB" w:rsidRPr="00EB535A" w:rsidRDefault="00562CEB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30"/>
          <w:szCs w:val="30"/>
        </w:rPr>
      </w:pPr>
      <w:r w:rsidRPr="00EB535A">
        <w:rPr>
          <w:rFonts w:asciiTheme="majorBidi" w:hAnsiTheme="majorBidi" w:cstheme="majorBidi"/>
        </w:rPr>
        <w:br w:type="page"/>
      </w:r>
      <w:r w:rsidRPr="00EB535A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03094D0D" w14:textId="77777777" w:rsidR="00562CEB" w:rsidRPr="00EB535A" w:rsidRDefault="00562CEB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p w14:paraId="16DDAD23" w14:textId="3511D7AC" w:rsidR="00562CEB" w:rsidRPr="00EB535A" w:rsidRDefault="00562CEB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0"/>
        <w:rPr>
          <w:rFonts w:asciiTheme="majorBidi" w:hAnsiTheme="majorBidi" w:cstheme="majorBidi"/>
          <w:sz w:val="30"/>
          <w:szCs w:val="30"/>
        </w:rPr>
      </w:pPr>
      <w:r w:rsidRPr="00EB535A">
        <w:rPr>
          <w:rFonts w:asciiTheme="majorBidi" w:hAnsiTheme="majorBidi" w:cstheme="majorBidi"/>
          <w:sz w:val="30"/>
          <w:szCs w:val="30"/>
          <w:cs/>
        </w:rPr>
        <w:t xml:space="preserve">งบการเงินระหว่างกาลนี้ได้รับอนุมัติให้ออกงบการเงินจากคณะกรรมการบริหารเมื่อวันที่ </w:t>
      </w:r>
      <w:r w:rsidR="0062028A" w:rsidRPr="00EB535A">
        <w:rPr>
          <w:rFonts w:asciiTheme="majorBidi" w:hAnsiTheme="majorBidi" w:cstheme="majorBidi"/>
          <w:sz w:val="30"/>
          <w:szCs w:val="30"/>
        </w:rPr>
        <w:t>14</w:t>
      </w:r>
      <w:r w:rsidRPr="00EB535A">
        <w:rPr>
          <w:rFonts w:asciiTheme="majorBidi" w:hAnsiTheme="majorBidi" w:cstheme="majorBidi"/>
          <w:sz w:val="30"/>
          <w:szCs w:val="30"/>
        </w:rPr>
        <w:t xml:space="preserve"> </w:t>
      </w:r>
      <w:r w:rsidR="002D66F1" w:rsidRPr="00EB535A">
        <w:rPr>
          <w:rFonts w:asciiTheme="majorBidi" w:hAnsiTheme="majorBidi" w:cstheme="majorBidi" w:hint="cs"/>
          <w:sz w:val="30"/>
          <w:szCs w:val="30"/>
          <w:cs/>
        </w:rPr>
        <w:t>สิงหา</w:t>
      </w:r>
      <w:r w:rsidRPr="00EB535A">
        <w:rPr>
          <w:rFonts w:asciiTheme="majorBidi" w:hAnsiTheme="majorBidi" w:cstheme="majorBidi"/>
          <w:sz w:val="30"/>
          <w:szCs w:val="30"/>
          <w:cs/>
        </w:rPr>
        <w:t xml:space="preserve">คม </w:t>
      </w:r>
      <w:r w:rsidR="000D0FB7" w:rsidRPr="00EB535A">
        <w:rPr>
          <w:rFonts w:asciiTheme="majorBidi" w:hAnsiTheme="majorBidi" w:cstheme="majorBidi"/>
          <w:sz w:val="30"/>
          <w:szCs w:val="30"/>
        </w:rPr>
        <w:t>2563</w:t>
      </w:r>
    </w:p>
    <w:p w14:paraId="5147E125" w14:textId="77777777" w:rsidR="00562CEB" w:rsidRPr="00EB535A" w:rsidRDefault="00562CEB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4D953995" w14:textId="77777777" w:rsidR="00562CEB" w:rsidRPr="00EB535A" w:rsidRDefault="00562CEB" w:rsidP="00302A40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</w:rPr>
      </w:pPr>
      <w:r w:rsidRPr="00EB535A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ข้อมูลทั่วไป</w:t>
      </w:r>
    </w:p>
    <w:p w14:paraId="70CEED9B" w14:textId="77777777" w:rsidR="00562CEB" w:rsidRPr="00EB535A" w:rsidRDefault="00562CEB" w:rsidP="00562CEB">
      <w:pPr>
        <w:pStyle w:val="a0"/>
        <w:tabs>
          <w:tab w:val="clear" w:pos="360"/>
          <w:tab w:val="clear" w:pos="720"/>
          <w:tab w:val="clear" w:pos="1080"/>
          <w:tab w:val="left" w:pos="540"/>
        </w:tabs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4D7E4367" w14:textId="77777777" w:rsidR="007C4E28" w:rsidRPr="00EB535A" w:rsidRDefault="007C222C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B535A">
        <w:rPr>
          <w:rFonts w:asciiTheme="majorBidi" w:hAnsiTheme="majorBidi" w:cstheme="majorBidi"/>
          <w:sz w:val="30"/>
          <w:szCs w:val="30"/>
          <w:cs/>
        </w:rPr>
        <w:t>บริษัท ช ทวี จำกัด (มหาชน)</w:t>
      </w:r>
      <w:r w:rsidR="00562CEB" w:rsidRPr="00EB535A">
        <w:rPr>
          <w:rFonts w:asciiTheme="majorBidi" w:hAnsiTheme="majorBidi" w:cstheme="majorBidi"/>
          <w:sz w:val="30"/>
          <w:szCs w:val="30"/>
        </w:rPr>
        <w:t xml:space="preserve"> </w:t>
      </w:r>
      <w:r w:rsidR="00562CEB" w:rsidRPr="00EB535A">
        <w:rPr>
          <w:rFonts w:asciiTheme="majorBidi" w:hAnsiTheme="majorBidi" w:cstheme="majorBidi"/>
          <w:sz w:val="30"/>
          <w:szCs w:val="30"/>
          <w:cs/>
        </w:rPr>
        <w:t>(</w:t>
      </w:r>
      <w:r w:rsidR="00562CEB" w:rsidRPr="00EB535A">
        <w:rPr>
          <w:rFonts w:asciiTheme="majorBidi" w:hAnsiTheme="majorBidi" w:cstheme="majorBidi"/>
          <w:sz w:val="30"/>
          <w:szCs w:val="30"/>
        </w:rPr>
        <w:t>“</w:t>
      </w:r>
      <w:r w:rsidR="00562CEB" w:rsidRPr="00EB535A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562CEB" w:rsidRPr="00EB535A">
        <w:rPr>
          <w:rFonts w:asciiTheme="majorBidi" w:hAnsiTheme="majorBidi" w:cstheme="majorBidi"/>
          <w:sz w:val="30"/>
          <w:szCs w:val="30"/>
        </w:rPr>
        <w:t xml:space="preserve">”) </w:t>
      </w:r>
      <w:r w:rsidR="00562CEB" w:rsidRPr="00EB535A">
        <w:rPr>
          <w:rFonts w:asciiTheme="majorBidi" w:hAnsiTheme="majorBidi" w:cstheme="majorBidi"/>
          <w:sz w:val="30"/>
          <w:szCs w:val="30"/>
          <w:cs/>
        </w:rPr>
        <w:t>เป็นนิติบุคคลที่จัดตั้งขึ้นในประเทศไทย และมีที่อยู่จดทะเบียน</w:t>
      </w:r>
      <w:r w:rsidR="007C4E28" w:rsidRPr="00EB535A">
        <w:rPr>
          <w:rFonts w:asciiTheme="majorBidi" w:hAnsiTheme="majorBidi" w:cstheme="majorBidi"/>
          <w:sz w:val="30"/>
          <w:szCs w:val="30"/>
          <w:cs/>
        </w:rPr>
        <w:t xml:space="preserve">ไว้ดังนี้ </w:t>
      </w:r>
    </w:p>
    <w:p w14:paraId="7FEC9610" w14:textId="77777777" w:rsidR="007C4E28" w:rsidRPr="00EB535A" w:rsidRDefault="007C4E28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88" w:type="dxa"/>
        <w:tblInd w:w="540" w:type="dxa"/>
        <w:tblLook w:val="04A0" w:firstRow="1" w:lastRow="0" w:firstColumn="1" w:lastColumn="0" w:noHBand="0" w:noVBand="1"/>
      </w:tblPr>
      <w:tblGrid>
        <w:gridCol w:w="3150"/>
        <w:gridCol w:w="6138"/>
      </w:tblGrid>
      <w:tr w:rsidR="007C4E28" w:rsidRPr="00EB535A" w14:paraId="20E1110E" w14:textId="77777777" w:rsidTr="00885544">
        <w:tc>
          <w:tcPr>
            <w:tcW w:w="3150" w:type="dxa"/>
            <w:shd w:val="clear" w:color="auto" w:fill="auto"/>
          </w:tcPr>
          <w:p w14:paraId="3245E73D" w14:textId="77777777" w:rsidR="007C4E28" w:rsidRPr="00EB535A" w:rsidRDefault="007C4E28" w:rsidP="0088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สำนักงานใหญ่</w:t>
            </w:r>
            <w:r w:rsidRPr="00EB535A">
              <w:rPr>
                <w:rFonts w:asciiTheme="majorBidi" w:hAnsiTheme="majorBidi" w:cstheme="majorBidi"/>
                <w:sz w:val="30"/>
                <w:szCs w:val="30"/>
              </w:rPr>
              <w:t xml:space="preserve"> :</w:t>
            </w:r>
          </w:p>
        </w:tc>
        <w:tc>
          <w:tcPr>
            <w:tcW w:w="6138" w:type="dxa"/>
            <w:shd w:val="clear" w:color="auto" w:fill="auto"/>
          </w:tcPr>
          <w:p w14:paraId="3EC4D9B7" w14:textId="77777777" w:rsidR="007C4E28" w:rsidRPr="00EB535A" w:rsidRDefault="007C4E28" w:rsidP="0088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 xml:space="preserve">265 </w:t>
            </w:r>
            <w:r w:rsidRPr="00EB535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หมู่ </w:t>
            </w:r>
            <w:r w:rsidRPr="00EB535A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EB535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ถนนกลางเมือง ตำบลเมืองเก่า อำเภอเมือง จังหวัดขอนแก่น</w:t>
            </w:r>
          </w:p>
        </w:tc>
      </w:tr>
      <w:tr w:rsidR="007C4E28" w:rsidRPr="00EB535A" w14:paraId="70A9E86C" w14:textId="77777777" w:rsidTr="00885544">
        <w:tc>
          <w:tcPr>
            <w:tcW w:w="3150" w:type="dxa"/>
            <w:shd w:val="clear" w:color="auto" w:fill="auto"/>
          </w:tcPr>
          <w:p w14:paraId="75581C2D" w14:textId="77777777" w:rsidR="007C4E28" w:rsidRPr="00EB535A" w:rsidRDefault="007C4E28" w:rsidP="0088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  <w:cs/>
              </w:rPr>
              <w:t>สาขาที่</w:t>
            </w:r>
            <w:r w:rsidRPr="00EB535A">
              <w:rPr>
                <w:rFonts w:asciiTheme="majorBidi" w:hAnsiTheme="majorBidi" w:cstheme="majorBidi"/>
                <w:sz w:val="30"/>
                <w:szCs w:val="30"/>
              </w:rPr>
              <w:t xml:space="preserve"> 1 :</w:t>
            </w:r>
          </w:p>
        </w:tc>
        <w:tc>
          <w:tcPr>
            <w:tcW w:w="6138" w:type="dxa"/>
            <w:shd w:val="clear" w:color="auto" w:fill="auto"/>
          </w:tcPr>
          <w:p w14:paraId="503DDF3C" w14:textId="77777777" w:rsidR="007C4E28" w:rsidRPr="00EB535A" w:rsidRDefault="007C4E28" w:rsidP="0088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 xml:space="preserve">96/25 </w:t>
            </w:r>
            <w:r w:rsidRPr="00EB535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หมู่ </w:t>
            </w:r>
            <w:r w:rsidRPr="00EB535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EB535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ถนนวิภาวดีรังสิต แขวงตลาดบางเขน เขตหลักสี่ กรุงเทพฯ</w:t>
            </w:r>
          </w:p>
        </w:tc>
      </w:tr>
      <w:tr w:rsidR="007C4E28" w:rsidRPr="00EB535A" w14:paraId="73863DD5" w14:textId="77777777" w:rsidTr="00885544">
        <w:tc>
          <w:tcPr>
            <w:tcW w:w="3150" w:type="dxa"/>
            <w:shd w:val="clear" w:color="auto" w:fill="auto"/>
          </w:tcPr>
          <w:p w14:paraId="41465917" w14:textId="77777777" w:rsidR="007C4E28" w:rsidRPr="00EB535A" w:rsidRDefault="007C4E28" w:rsidP="0088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  <w:cs/>
              </w:rPr>
              <w:t>สาขาที่</w:t>
            </w:r>
            <w:r w:rsidRPr="00EB535A">
              <w:rPr>
                <w:rFonts w:asciiTheme="majorBidi" w:hAnsiTheme="majorBidi" w:cstheme="majorBidi"/>
                <w:sz w:val="30"/>
                <w:szCs w:val="30"/>
              </w:rPr>
              <w:t xml:space="preserve"> 2 :</w:t>
            </w:r>
          </w:p>
        </w:tc>
        <w:tc>
          <w:tcPr>
            <w:tcW w:w="6138" w:type="dxa"/>
            <w:shd w:val="clear" w:color="auto" w:fill="auto"/>
          </w:tcPr>
          <w:p w14:paraId="42D4A9E3" w14:textId="77777777" w:rsidR="007C4E28" w:rsidRPr="00EB535A" w:rsidRDefault="007C4E28" w:rsidP="0088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 xml:space="preserve">66/5 </w:t>
            </w:r>
            <w:r w:rsidRPr="00EB535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หมู่ </w:t>
            </w:r>
            <w:r w:rsidRPr="00EB535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EB535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ตำบลโป่ง อำเภอบางละมุง จังหวัดชลบุรี</w:t>
            </w:r>
          </w:p>
        </w:tc>
      </w:tr>
      <w:tr w:rsidR="007C4E28" w:rsidRPr="00EB535A" w14:paraId="2CEB7D45" w14:textId="77777777" w:rsidTr="00885544">
        <w:tc>
          <w:tcPr>
            <w:tcW w:w="3150" w:type="dxa"/>
            <w:shd w:val="clear" w:color="auto" w:fill="auto"/>
          </w:tcPr>
          <w:p w14:paraId="7FFF0272" w14:textId="77777777" w:rsidR="007C4E28" w:rsidRPr="00EB535A" w:rsidRDefault="007C4E28" w:rsidP="0088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  <w:cs/>
              </w:rPr>
              <w:t>สาขาที่</w:t>
            </w:r>
            <w:r w:rsidRPr="00EB535A">
              <w:rPr>
                <w:rFonts w:asciiTheme="majorBidi" w:hAnsiTheme="majorBidi" w:cstheme="majorBidi"/>
                <w:sz w:val="30"/>
                <w:szCs w:val="30"/>
              </w:rPr>
              <w:t xml:space="preserve"> 3 :</w:t>
            </w:r>
          </w:p>
        </w:tc>
        <w:tc>
          <w:tcPr>
            <w:tcW w:w="6138" w:type="dxa"/>
            <w:shd w:val="clear" w:color="auto" w:fill="auto"/>
          </w:tcPr>
          <w:p w14:paraId="750DC92B" w14:textId="77777777" w:rsidR="007C4E28" w:rsidRPr="00EB535A" w:rsidRDefault="007C4E28" w:rsidP="0088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 xml:space="preserve">62/25 </w:t>
            </w:r>
            <w:r w:rsidRPr="00EB535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หมู่ </w:t>
            </w:r>
            <w:r w:rsidRPr="00EB535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EB535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ตำบลลำไทร อำเภอวังน้อย จังหวัดพระนครศรีอยุธยา</w:t>
            </w:r>
          </w:p>
        </w:tc>
      </w:tr>
      <w:tr w:rsidR="007C4E28" w:rsidRPr="00EB535A" w14:paraId="096DC10E" w14:textId="77777777" w:rsidTr="00885544">
        <w:tc>
          <w:tcPr>
            <w:tcW w:w="3150" w:type="dxa"/>
            <w:shd w:val="clear" w:color="auto" w:fill="auto"/>
          </w:tcPr>
          <w:p w14:paraId="61318346" w14:textId="77777777" w:rsidR="007C4E28" w:rsidRPr="00EB535A" w:rsidRDefault="007C4E28" w:rsidP="0088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  <w:cs/>
              </w:rPr>
              <w:t>สาขาที่</w:t>
            </w:r>
            <w:r w:rsidRPr="00EB535A">
              <w:rPr>
                <w:rFonts w:asciiTheme="majorBidi" w:hAnsiTheme="majorBidi" w:cstheme="majorBidi"/>
                <w:sz w:val="30"/>
                <w:szCs w:val="30"/>
              </w:rPr>
              <w:t xml:space="preserve"> 4 :</w:t>
            </w:r>
          </w:p>
        </w:tc>
        <w:tc>
          <w:tcPr>
            <w:tcW w:w="6138" w:type="dxa"/>
            <w:shd w:val="clear" w:color="auto" w:fill="auto"/>
          </w:tcPr>
          <w:p w14:paraId="43861202" w14:textId="77777777" w:rsidR="007C4E28" w:rsidRPr="00EB535A" w:rsidRDefault="007C4E28" w:rsidP="0088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 xml:space="preserve">37/30 </w:t>
            </w:r>
            <w:r w:rsidRPr="00EB535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หมู่ </w:t>
            </w:r>
            <w:r w:rsidRPr="00EB535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EB535A">
              <w:rPr>
                <w:rFonts w:asciiTheme="majorBidi" w:hAnsiTheme="majorBidi" w:cstheme="majorBidi"/>
                <w:sz w:val="30"/>
                <w:szCs w:val="30"/>
                <w:cs/>
              </w:rPr>
              <w:t>ตำบลหนองขาม อำเภอศรีราชา จังหวัดชลบุรี</w:t>
            </w:r>
          </w:p>
        </w:tc>
      </w:tr>
    </w:tbl>
    <w:p w14:paraId="5293DFE5" w14:textId="77777777" w:rsidR="007C4E28" w:rsidRPr="00EB535A" w:rsidRDefault="007C4E28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E013BAC" w14:textId="77777777" w:rsidR="00562CEB" w:rsidRPr="00EB535A" w:rsidRDefault="00562CEB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B535A">
        <w:rPr>
          <w:rFonts w:asciiTheme="majorBidi" w:hAnsiTheme="majorBidi" w:cstheme="majorBidi"/>
          <w:sz w:val="30"/>
          <w:szCs w:val="30"/>
          <w:cs/>
        </w:rPr>
        <w:t>บริษัทจดทะเบียนกับตลาดหลักทรัพย์</w:t>
      </w:r>
      <w:r w:rsidR="007C222C" w:rsidRPr="00EB535A">
        <w:rPr>
          <w:rFonts w:asciiTheme="majorBidi" w:hAnsiTheme="majorBidi" w:cstheme="majorBidi"/>
          <w:sz w:val="30"/>
          <w:szCs w:val="30"/>
        </w:rPr>
        <w:t xml:space="preserve"> </w:t>
      </w:r>
      <w:r w:rsidR="007C222C" w:rsidRPr="00EB535A">
        <w:rPr>
          <w:rFonts w:asciiTheme="majorBidi" w:hAnsiTheme="majorBidi" w:cstheme="majorBidi"/>
          <w:sz w:val="30"/>
          <w:szCs w:val="30"/>
          <w:cs/>
        </w:rPr>
        <w:t>เอ็ม เอไอ</w:t>
      </w:r>
      <w:r w:rsidR="007C222C" w:rsidRPr="00EB535A">
        <w:rPr>
          <w:rFonts w:asciiTheme="majorBidi" w:hAnsiTheme="majorBidi" w:cstheme="majorBidi"/>
          <w:sz w:val="30"/>
          <w:szCs w:val="30"/>
        </w:rPr>
        <w:t xml:space="preserve"> </w:t>
      </w:r>
      <w:r w:rsidRPr="00EB535A">
        <w:rPr>
          <w:rFonts w:asciiTheme="majorBidi" w:hAnsiTheme="majorBidi" w:cstheme="majorBidi"/>
          <w:sz w:val="30"/>
          <w:szCs w:val="30"/>
          <w:cs/>
        </w:rPr>
        <w:t>เมื่อ</w:t>
      </w:r>
      <w:r w:rsidR="00A44A3A" w:rsidRPr="00EB535A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EB535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4614B" w:rsidRPr="00EB535A">
        <w:rPr>
          <w:rFonts w:asciiTheme="majorBidi" w:hAnsiTheme="majorBidi" w:cstheme="majorBidi"/>
          <w:sz w:val="30"/>
          <w:szCs w:val="30"/>
        </w:rPr>
        <w:t xml:space="preserve">13 </w:t>
      </w:r>
      <w:r w:rsidR="007C222C" w:rsidRPr="00EB535A">
        <w:rPr>
          <w:rFonts w:asciiTheme="majorBidi" w:hAnsiTheme="majorBidi" w:cstheme="majorBidi"/>
          <w:sz w:val="30"/>
          <w:szCs w:val="30"/>
          <w:cs/>
        </w:rPr>
        <w:t>พฤษภาคม</w:t>
      </w:r>
      <w:r w:rsidR="007C222C" w:rsidRPr="00EB535A">
        <w:rPr>
          <w:rFonts w:asciiTheme="majorBidi" w:hAnsiTheme="majorBidi" w:cstheme="majorBidi"/>
          <w:sz w:val="30"/>
          <w:szCs w:val="30"/>
        </w:rPr>
        <w:t xml:space="preserve"> </w:t>
      </w:r>
      <w:r w:rsidRPr="00EB535A">
        <w:rPr>
          <w:rFonts w:asciiTheme="majorBidi" w:hAnsiTheme="majorBidi" w:cstheme="majorBidi"/>
          <w:sz w:val="30"/>
          <w:szCs w:val="30"/>
        </w:rPr>
        <w:t>2</w:t>
      </w:r>
      <w:r w:rsidR="007C222C" w:rsidRPr="00EB535A">
        <w:rPr>
          <w:rFonts w:asciiTheme="majorBidi" w:hAnsiTheme="majorBidi" w:cstheme="majorBidi"/>
          <w:sz w:val="30"/>
          <w:szCs w:val="30"/>
        </w:rPr>
        <w:t>556</w:t>
      </w:r>
    </w:p>
    <w:p w14:paraId="605AE30A" w14:textId="77777777" w:rsidR="00562CEB" w:rsidRPr="00EB535A" w:rsidRDefault="00562CEB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9C4E142" w14:textId="77777777" w:rsidR="00562CEB" w:rsidRPr="00EB535A" w:rsidRDefault="00562CEB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B535A">
        <w:rPr>
          <w:rFonts w:asciiTheme="majorBidi" w:hAnsiTheme="majorBidi" w:cstheme="majorBidi"/>
          <w:sz w:val="30"/>
          <w:szCs w:val="30"/>
          <w:cs/>
        </w:rPr>
        <w:t xml:space="preserve">ผู้ถือหุ้นรายใหญ่ในระหว่างงวดได้แก่ </w:t>
      </w:r>
      <w:r w:rsidR="0061400A" w:rsidRPr="00EB535A">
        <w:rPr>
          <w:rFonts w:asciiTheme="majorBidi" w:hAnsiTheme="majorBidi" w:cstheme="majorBidi"/>
          <w:sz w:val="30"/>
          <w:szCs w:val="30"/>
          <w:cs/>
        </w:rPr>
        <w:t>นายสุรเดช ทวีแสงสกุลไทย</w:t>
      </w:r>
      <w:r w:rsidRPr="00EB535A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10266A9" w14:textId="77777777" w:rsidR="00562CEB" w:rsidRPr="00EB535A" w:rsidRDefault="00562CEB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4293863" w14:textId="0E6D15CC" w:rsidR="00562CEB" w:rsidRPr="00EB535A" w:rsidRDefault="007C4E28" w:rsidP="007C4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B535A">
        <w:rPr>
          <w:rFonts w:asciiTheme="majorBidi" w:hAnsiTheme="majorBidi" w:cstheme="majorBidi"/>
          <w:sz w:val="30"/>
          <w:szCs w:val="30"/>
          <w:cs/>
        </w:rPr>
        <w:t>กลุ่ม</w:t>
      </w:r>
      <w:r w:rsidR="00562CEB" w:rsidRPr="00EB535A">
        <w:rPr>
          <w:rFonts w:asciiTheme="majorBidi" w:hAnsiTheme="majorBidi" w:cstheme="majorBidi"/>
          <w:sz w:val="30"/>
          <w:szCs w:val="30"/>
          <w:cs/>
        </w:rPr>
        <w:t>บริษัทดำเนินธุรกิจหลักเกี่ยวกับ</w:t>
      </w:r>
      <w:r w:rsidR="00043278" w:rsidRPr="00EB535A">
        <w:rPr>
          <w:rFonts w:asciiTheme="majorBidi" w:hAnsiTheme="majorBidi" w:cstheme="majorBidi"/>
          <w:sz w:val="30"/>
          <w:szCs w:val="30"/>
          <w:cs/>
        </w:rPr>
        <w:t>การผลิต ขาย และบริการเกี่ยวกับการประกอบรถพ่วงและยานพาหนะและอุปกรณ์แบบพิเศษ</w:t>
      </w:r>
      <w:r w:rsidRPr="00EB535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62CEB" w:rsidRPr="00EB535A">
        <w:rPr>
          <w:rFonts w:asciiTheme="majorBidi" w:hAnsiTheme="majorBidi" w:cstheme="majorBidi"/>
          <w:sz w:val="30"/>
          <w:szCs w:val="30"/>
          <w:cs/>
        </w:rPr>
        <w:t>รายละเอียดของบริษัทย่อย</w:t>
      </w:r>
      <w:r w:rsidR="00EC59DB" w:rsidRPr="00EB535A">
        <w:rPr>
          <w:rFonts w:asciiTheme="majorBidi" w:hAnsiTheme="majorBidi" w:cstheme="majorBidi"/>
          <w:sz w:val="30"/>
          <w:szCs w:val="30"/>
          <w:cs/>
        </w:rPr>
        <w:t>ที่บริษัทถือหุ้น</w:t>
      </w:r>
      <w:r w:rsidR="00562CEB" w:rsidRPr="00EB535A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="002D66F1" w:rsidRPr="00EB535A">
        <w:rPr>
          <w:rFonts w:asciiTheme="majorBidi" w:hAnsiTheme="majorBidi" w:cstheme="majorBidi"/>
          <w:sz w:val="30"/>
          <w:szCs w:val="30"/>
        </w:rPr>
        <w:t xml:space="preserve">30 </w:t>
      </w:r>
      <w:r w:rsidR="002D66F1" w:rsidRPr="00EB535A">
        <w:rPr>
          <w:rFonts w:asciiTheme="majorBidi" w:hAnsiTheme="majorBidi" w:hint="cs"/>
          <w:sz w:val="30"/>
          <w:szCs w:val="30"/>
          <w:cs/>
        </w:rPr>
        <w:t>มิถุนายน</w:t>
      </w:r>
      <w:r w:rsidR="002D66F1" w:rsidRPr="00EB535A">
        <w:rPr>
          <w:rFonts w:asciiTheme="majorBidi" w:hAnsiTheme="majorBidi"/>
          <w:sz w:val="30"/>
          <w:szCs w:val="30"/>
          <w:cs/>
        </w:rPr>
        <w:t xml:space="preserve"> </w:t>
      </w:r>
      <w:r w:rsidR="002D66F1" w:rsidRPr="00EB535A">
        <w:rPr>
          <w:rFonts w:asciiTheme="majorBidi" w:hAnsiTheme="majorBidi" w:cstheme="majorBidi"/>
          <w:sz w:val="30"/>
          <w:szCs w:val="30"/>
        </w:rPr>
        <w:t>2563</w:t>
      </w:r>
      <w:r w:rsidR="00562CEB" w:rsidRPr="00EB535A">
        <w:rPr>
          <w:rFonts w:asciiTheme="majorBidi" w:hAnsiTheme="majorBidi" w:cstheme="majorBidi"/>
          <w:sz w:val="30"/>
          <w:szCs w:val="30"/>
        </w:rPr>
        <w:t xml:space="preserve"> </w:t>
      </w:r>
      <w:r w:rsidR="00562CEB" w:rsidRPr="00EB535A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8E53DC" w:rsidRPr="00EB535A">
        <w:rPr>
          <w:rFonts w:asciiTheme="majorBidi" w:hAnsiTheme="majorBidi" w:cstheme="majorBidi"/>
          <w:sz w:val="30"/>
          <w:szCs w:val="30"/>
        </w:rPr>
        <w:t>3</w:t>
      </w:r>
      <w:r w:rsidR="00562CEB" w:rsidRPr="00EB535A">
        <w:rPr>
          <w:rFonts w:asciiTheme="majorBidi" w:hAnsiTheme="majorBidi" w:cstheme="majorBidi"/>
          <w:sz w:val="30"/>
          <w:szCs w:val="30"/>
        </w:rPr>
        <w:t xml:space="preserve">1 </w:t>
      </w:r>
      <w:r w:rsidR="00562CEB" w:rsidRPr="00EB535A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0D0FB7" w:rsidRPr="00EB535A">
        <w:rPr>
          <w:rFonts w:asciiTheme="majorBidi" w:hAnsiTheme="majorBidi" w:cstheme="majorBidi"/>
          <w:sz w:val="30"/>
          <w:szCs w:val="30"/>
        </w:rPr>
        <w:t>2562</w:t>
      </w:r>
      <w:r w:rsidR="00562CEB" w:rsidRPr="00EB535A">
        <w:rPr>
          <w:rFonts w:asciiTheme="majorBidi" w:hAnsiTheme="majorBidi" w:cstheme="majorBidi"/>
          <w:sz w:val="30"/>
          <w:szCs w:val="30"/>
        </w:rPr>
        <w:t xml:space="preserve"> </w:t>
      </w:r>
      <w:r w:rsidR="00562CEB" w:rsidRPr="00EB535A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7C650361" w14:textId="77777777" w:rsidR="00562CEB" w:rsidRPr="00EB535A" w:rsidRDefault="00562CEB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67" w:type="dxa"/>
        <w:tblInd w:w="558" w:type="dxa"/>
        <w:tblLook w:val="01E0" w:firstRow="1" w:lastRow="1" w:firstColumn="1" w:lastColumn="1" w:noHBand="0" w:noVBand="0"/>
      </w:tblPr>
      <w:tblGrid>
        <w:gridCol w:w="3510"/>
        <w:gridCol w:w="3330"/>
        <w:gridCol w:w="1170"/>
        <w:gridCol w:w="1157"/>
      </w:tblGrid>
      <w:tr w:rsidR="00562CEB" w:rsidRPr="00EB535A" w14:paraId="6CE856FF" w14:textId="77777777" w:rsidTr="00F250F7">
        <w:trPr>
          <w:cantSplit/>
          <w:tblHeader/>
        </w:trPr>
        <w:tc>
          <w:tcPr>
            <w:tcW w:w="3510" w:type="dxa"/>
          </w:tcPr>
          <w:p w14:paraId="4A3FA323" w14:textId="77777777" w:rsidR="00562CEB" w:rsidRPr="00EB535A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330" w:type="dxa"/>
          </w:tcPr>
          <w:p w14:paraId="06625C25" w14:textId="77777777" w:rsidR="00562CEB" w:rsidRPr="00EB535A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27" w:type="dxa"/>
            <w:gridSpan w:val="2"/>
          </w:tcPr>
          <w:p w14:paraId="0675B689" w14:textId="77777777" w:rsidR="00562CEB" w:rsidRPr="00EB535A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บริษัทถือหุ้นร้อยละ</w:t>
            </w:r>
          </w:p>
        </w:tc>
      </w:tr>
      <w:tr w:rsidR="00562CEB" w:rsidRPr="00EB535A" w14:paraId="7DD70122" w14:textId="77777777" w:rsidTr="00F250F7">
        <w:trPr>
          <w:cantSplit/>
          <w:tblHeader/>
        </w:trPr>
        <w:tc>
          <w:tcPr>
            <w:tcW w:w="3510" w:type="dxa"/>
          </w:tcPr>
          <w:p w14:paraId="285E5B71" w14:textId="77777777" w:rsidR="00562CEB" w:rsidRPr="00EB535A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330" w:type="dxa"/>
          </w:tcPr>
          <w:p w14:paraId="46E6B99E" w14:textId="77777777" w:rsidR="00562CEB" w:rsidRPr="00EB535A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FFFFFF"/>
          </w:tcPr>
          <w:p w14:paraId="1C6BCBC0" w14:textId="0CCA1B12" w:rsidR="00562CEB" w:rsidRPr="00EB535A" w:rsidRDefault="002D66F1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EB535A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57" w:type="dxa"/>
            <w:shd w:val="clear" w:color="auto" w:fill="FFFFFF"/>
          </w:tcPr>
          <w:p w14:paraId="6E74470F" w14:textId="77777777" w:rsidR="00562CEB" w:rsidRPr="00EB535A" w:rsidRDefault="008E53DC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562CEB" w:rsidRPr="00EB535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62CEB" w:rsidRPr="00EB535A" w14:paraId="065694B3" w14:textId="77777777" w:rsidTr="00F250F7">
        <w:trPr>
          <w:cantSplit/>
          <w:tblHeader/>
        </w:trPr>
        <w:tc>
          <w:tcPr>
            <w:tcW w:w="3510" w:type="dxa"/>
          </w:tcPr>
          <w:p w14:paraId="3C536AC4" w14:textId="77777777" w:rsidR="00562CEB" w:rsidRPr="00EB535A" w:rsidRDefault="007C4E28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3330" w:type="dxa"/>
          </w:tcPr>
          <w:p w14:paraId="6733ACF4" w14:textId="77777777" w:rsidR="00562CEB" w:rsidRPr="00EB535A" w:rsidRDefault="007C4E28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170" w:type="dxa"/>
            <w:shd w:val="clear" w:color="auto" w:fill="FFFFFF"/>
          </w:tcPr>
          <w:p w14:paraId="447EFEFB" w14:textId="77777777" w:rsidR="00562CEB" w:rsidRPr="00EB535A" w:rsidRDefault="000D0FB7" w:rsidP="00043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157" w:type="dxa"/>
            <w:shd w:val="clear" w:color="auto" w:fill="FFFFFF"/>
          </w:tcPr>
          <w:p w14:paraId="5708C411" w14:textId="77777777" w:rsidR="00562CEB" w:rsidRPr="00EB535A" w:rsidRDefault="000D0FB7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</w:tr>
      <w:tr w:rsidR="00562CEB" w:rsidRPr="00EB535A" w14:paraId="72FEEC59" w14:textId="77777777" w:rsidTr="00F250F7">
        <w:trPr>
          <w:cantSplit/>
          <w:trHeight w:val="290"/>
        </w:trPr>
        <w:tc>
          <w:tcPr>
            <w:tcW w:w="3510" w:type="dxa"/>
          </w:tcPr>
          <w:p w14:paraId="4293464F" w14:textId="77777777" w:rsidR="00562CEB" w:rsidRPr="00EB535A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3330" w:type="dxa"/>
          </w:tcPr>
          <w:p w14:paraId="26FD0FC7" w14:textId="77777777" w:rsidR="00562CEB" w:rsidRPr="00EB535A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531F48" w14:textId="77777777" w:rsidR="00562CEB" w:rsidRPr="00EB535A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</w:tcPr>
          <w:p w14:paraId="70E3ECC3" w14:textId="77777777" w:rsidR="00562CEB" w:rsidRPr="00EB535A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439F0" w:rsidRPr="00EB535A" w14:paraId="06B5C277" w14:textId="77777777" w:rsidTr="00F250F7">
        <w:trPr>
          <w:cantSplit/>
        </w:trPr>
        <w:tc>
          <w:tcPr>
            <w:tcW w:w="3510" w:type="dxa"/>
          </w:tcPr>
          <w:p w14:paraId="38BE07BF" w14:textId="77777777" w:rsidR="007439F0" w:rsidRPr="00EB535A" w:rsidRDefault="007439F0" w:rsidP="00743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ช. ทวี เทอร์โมเทค จำกัด</w:t>
            </w:r>
          </w:p>
        </w:tc>
        <w:tc>
          <w:tcPr>
            <w:tcW w:w="3330" w:type="dxa"/>
          </w:tcPr>
          <w:p w14:paraId="6D3BF623" w14:textId="77777777" w:rsidR="007439F0" w:rsidRPr="00EB535A" w:rsidRDefault="007439F0" w:rsidP="00743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58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  <w:cs/>
              </w:rPr>
              <w:t>ผลิต ตกแต่ง ประกอบและซ่อมแซม</w:t>
            </w:r>
          </w:p>
          <w:p w14:paraId="305E8F0F" w14:textId="77777777" w:rsidR="007439F0" w:rsidRPr="00EB535A" w:rsidRDefault="007439F0" w:rsidP="00743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58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  <w:cs/>
              </w:rPr>
              <w:t>ตู้ที่ใช้สำหรับบรรจุและบรรทุกสินค้า</w:t>
            </w:r>
          </w:p>
        </w:tc>
        <w:tc>
          <w:tcPr>
            <w:tcW w:w="1170" w:type="dxa"/>
          </w:tcPr>
          <w:p w14:paraId="36A2ED1E" w14:textId="77777777" w:rsidR="007439F0" w:rsidRPr="00EB535A" w:rsidRDefault="007439F0" w:rsidP="00743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1157" w:type="dxa"/>
          </w:tcPr>
          <w:p w14:paraId="236F7A5B" w14:textId="77777777" w:rsidR="007439F0" w:rsidRPr="00EB535A" w:rsidRDefault="007439F0" w:rsidP="00743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</w:tr>
      <w:tr w:rsidR="007439F0" w:rsidRPr="00EB535A" w14:paraId="01B88312" w14:textId="77777777" w:rsidTr="00F250F7">
        <w:trPr>
          <w:cantSplit/>
        </w:trPr>
        <w:tc>
          <w:tcPr>
            <w:tcW w:w="3510" w:type="dxa"/>
            <w:shd w:val="clear" w:color="auto" w:fill="auto"/>
          </w:tcPr>
          <w:p w14:paraId="05F1F4B3" w14:textId="77777777" w:rsidR="007439F0" w:rsidRPr="00EB535A" w:rsidRDefault="007439F0" w:rsidP="00743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อมรรัตน์โกสินทร์ จำกัด</w:t>
            </w:r>
          </w:p>
          <w:p w14:paraId="2E45239C" w14:textId="77777777" w:rsidR="007439F0" w:rsidRPr="00EB535A" w:rsidRDefault="007439F0" w:rsidP="00743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330" w:type="dxa"/>
            <w:shd w:val="clear" w:color="auto" w:fill="auto"/>
          </w:tcPr>
          <w:p w14:paraId="2D73F46F" w14:textId="77777777" w:rsidR="007439F0" w:rsidRPr="00EB535A" w:rsidRDefault="007439F0" w:rsidP="00743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  <w:cs/>
              </w:rPr>
              <w:t>การขนส่งผู้โดยสารประจำทาง</w:t>
            </w:r>
          </w:p>
        </w:tc>
        <w:tc>
          <w:tcPr>
            <w:tcW w:w="1170" w:type="dxa"/>
            <w:shd w:val="clear" w:color="auto" w:fill="auto"/>
          </w:tcPr>
          <w:p w14:paraId="54751B38" w14:textId="77777777" w:rsidR="007439F0" w:rsidRPr="00EB535A" w:rsidRDefault="007439F0" w:rsidP="00743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2"/>
                <w:tab w:val="center" w:pos="493"/>
                <w:tab w:val="left" w:pos="540"/>
              </w:tabs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ab/>
              <w:t>99.97</w:t>
            </w:r>
          </w:p>
        </w:tc>
        <w:tc>
          <w:tcPr>
            <w:tcW w:w="1157" w:type="dxa"/>
            <w:shd w:val="clear" w:color="auto" w:fill="auto"/>
          </w:tcPr>
          <w:p w14:paraId="2BA20577" w14:textId="77777777" w:rsidR="007439F0" w:rsidRPr="00EB535A" w:rsidRDefault="007439F0" w:rsidP="00743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2"/>
                <w:tab w:val="center" w:pos="493"/>
                <w:tab w:val="left" w:pos="540"/>
              </w:tabs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ab/>
              <w:t>99.97</w:t>
            </w:r>
          </w:p>
        </w:tc>
      </w:tr>
    </w:tbl>
    <w:p w14:paraId="1E88FF0A" w14:textId="77777777" w:rsidR="00B032B1" w:rsidRPr="00EB535A" w:rsidRDefault="00B4421F" w:rsidP="00B032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"/>
        <w:rPr>
          <w:rFonts w:asciiTheme="majorBidi" w:hAnsiTheme="majorBidi" w:cstheme="majorBidi"/>
          <w:sz w:val="30"/>
          <w:szCs w:val="30"/>
        </w:rPr>
      </w:pPr>
      <w:r w:rsidRPr="00EB535A">
        <w:rPr>
          <w:rFonts w:asciiTheme="majorBidi" w:hAnsiTheme="majorBidi" w:cstheme="majorBidi"/>
          <w:sz w:val="30"/>
          <w:szCs w:val="30"/>
        </w:rPr>
        <w:t xml:space="preserve">  </w:t>
      </w:r>
      <w:r w:rsidR="00562CEB" w:rsidRPr="00EB535A">
        <w:rPr>
          <w:rFonts w:asciiTheme="majorBidi" w:hAnsiTheme="majorBidi" w:cstheme="majorBidi"/>
          <w:sz w:val="30"/>
          <w:szCs w:val="30"/>
          <w:cs/>
        </w:rPr>
        <w:t xml:space="preserve">บริษัทย่อยทางตรงข้างต้นจดทะเบียนในประเทศไทย </w:t>
      </w:r>
    </w:p>
    <w:p w14:paraId="08ACF0A4" w14:textId="77777777" w:rsidR="00562CEB" w:rsidRPr="00EB535A" w:rsidRDefault="00562CEB" w:rsidP="00302A40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EB535A">
        <w:rPr>
          <w:rFonts w:asciiTheme="majorBidi" w:hAnsiTheme="majorBidi" w:cstheme="majorBidi"/>
          <w:sz w:val="30"/>
          <w:szCs w:val="30"/>
          <w:cs/>
        </w:rPr>
        <w:br w:type="page"/>
      </w:r>
      <w:r w:rsidRPr="00EB535A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เกณฑ์การจัดทำงบการเงินระหว่างกาล</w:t>
      </w:r>
    </w:p>
    <w:p w14:paraId="6D986B10" w14:textId="77777777" w:rsidR="00562CEB" w:rsidRPr="00EB535A" w:rsidRDefault="00562CEB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B503A74" w14:textId="77777777" w:rsidR="00562CEB" w:rsidRPr="00EB535A" w:rsidRDefault="00562CEB" w:rsidP="00562CE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B535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(ก)</w:t>
      </w:r>
      <w:r w:rsidRPr="00EB535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14:paraId="1FDF2E83" w14:textId="77777777" w:rsidR="00562CEB" w:rsidRPr="00EB535A" w:rsidRDefault="00562CEB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50081E2C" w14:textId="77777777" w:rsidR="001169B4" w:rsidRPr="00EB535A" w:rsidRDefault="001169B4" w:rsidP="001169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8"/>
          <w:sz w:val="30"/>
          <w:szCs w:val="30"/>
        </w:rPr>
      </w:pPr>
      <w:r w:rsidRPr="00EB535A">
        <w:rPr>
          <w:rFonts w:asciiTheme="majorBidi" w:hAnsiTheme="majorBidi" w:cstheme="majorBidi"/>
          <w:spacing w:val="8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EB535A">
        <w:rPr>
          <w:rFonts w:asciiTheme="majorBidi" w:hAnsiTheme="majorBidi" w:cstheme="majorBidi"/>
          <w:spacing w:val="8"/>
          <w:sz w:val="30"/>
          <w:szCs w:val="30"/>
        </w:rPr>
        <w:t xml:space="preserve">34 </w:t>
      </w:r>
      <w:r w:rsidRPr="00EB535A">
        <w:rPr>
          <w:rFonts w:asciiTheme="majorBidi" w:hAnsiTheme="majorBidi" w:cstheme="majorBidi"/>
          <w:spacing w:val="8"/>
          <w:sz w:val="30"/>
          <w:szCs w:val="30"/>
          <w:cs/>
        </w:rPr>
        <w:t xml:space="preserve">เรื่อง การรายงานทางการเงินระหว่างกาล </w:t>
      </w:r>
      <w:r w:rsidRPr="00EB535A">
        <w:rPr>
          <w:rFonts w:asciiTheme="majorBidi" w:hAnsiTheme="majorBidi" w:cstheme="majorBidi"/>
          <w:spacing w:val="8"/>
          <w:sz w:val="30"/>
          <w:szCs w:val="30"/>
        </w:rPr>
        <w:t xml:space="preserve"> </w:t>
      </w:r>
      <w:r w:rsidRPr="00EB535A">
        <w:rPr>
          <w:rFonts w:asciiTheme="majorBidi" w:hAnsiTheme="majorBidi" w:cstheme="majorBidi"/>
          <w:spacing w:val="8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EB535A">
        <w:rPr>
          <w:rFonts w:asciiTheme="majorBidi" w:hAnsiTheme="majorBidi" w:cstheme="majorBidi"/>
          <w:spacing w:val="8"/>
          <w:sz w:val="30"/>
          <w:szCs w:val="30"/>
        </w:rPr>
        <w:t xml:space="preserve"> </w:t>
      </w:r>
    </w:p>
    <w:p w14:paraId="627A5BDE" w14:textId="77777777" w:rsidR="001169B4" w:rsidRPr="00EB535A" w:rsidRDefault="001169B4" w:rsidP="001169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8"/>
          <w:sz w:val="30"/>
          <w:szCs w:val="30"/>
        </w:rPr>
      </w:pPr>
    </w:p>
    <w:p w14:paraId="0B234458" w14:textId="472D3C71" w:rsidR="00562CEB" w:rsidRPr="00EB535A" w:rsidRDefault="001169B4" w:rsidP="001169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8"/>
          <w:sz w:val="30"/>
          <w:szCs w:val="30"/>
        </w:rPr>
      </w:pPr>
      <w:r w:rsidRPr="00EB535A">
        <w:rPr>
          <w:rFonts w:asciiTheme="majorBidi" w:hAnsiTheme="majorBidi" w:cstheme="majorBidi"/>
          <w:spacing w:val="8"/>
          <w:sz w:val="30"/>
          <w:szCs w:val="30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ดังนั้นการอ่านงบการเงินระหว่างกาลนี้จึงควรอ่านควบคู่กับงบการเงินของบริษั</w:t>
      </w:r>
      <w:r w:rsidRPr="00EB535A">
        <w:rPr>
          <w:rFonts w:asciiTheme="majorBidi" w:hAnsiTheme="majorBidi" w:cstheme="majorBidi" w:hint="cs"/>
          <w:spacing w:val="8"/>
          <w:sz w:val="30"/>
          <w:szCs w:val="30"/>
          <w:cs/>
        </w:rPr>
        <w:t>ท</w:t>
      </w:r>
      <w:r w:rsidRPr="00EB535A">
        <w:rPr>
          <w:rFonts w:asciiTheme="majorBidi" w:hAnsiTheme="majorBidi" w:cstheme="majorBidi"/>
          <w:spacing w:val="8"/>
          <w:sz w:val="30"/>
          <w:szCs w:val="30"/>
          <w:cs/>
        </w:rPr>
        <w:t>และบริษัทย่อยสำหรับปีสิ้นสุดวันที่</w:t>
      </w:r>
      <w:r w:rsidRPr="00EB535A">
        <w:rPr>
          <w:rFonts w:asciiTheme="majorBidi" w:hAnsiTheme="majorBidi" w:cstheme="majorBidi"/>
          <w:spacing w:val="8"/>
          <w:sz w:val="30"/>
          <w:szCs w:val="30"/>
        </w:rPr>
        <w:t xml:space="preserve"> 31 </w:t>
      </w:r>
      <w:r w:rsidRPr="00EB535A">
        <w:rPr>
          <w:rFonts w:asciiTheme="majorBidi" w:hAnsiTheme="majorBidi" w:cstheme="majorBidi"/>
          <w:spacing w:val="8"/>
          <w:sz w:val="30"/>
          <w:szCs w:val="30"/>
          <w:cs/>
        </w:rPr>
        <w:t>ธันวาคม</w:t>
      </w:r>
      <w:r w:rsidRPr="00EB535A">
        <w:rPr>
          <w:rFonts w:asciiTheme="majorBidi" w:hAnsiTheme="majorBidi" w:cstheme="majorBidi"/>
          <w:spacing w:val="8"/>
          <w:sz w:val="30"/>
          <w:szCs w:val="30"/>
        </w:rPr>
        <w:t xml:space="preserve"> 25</w:t>
      </w:r>
      <w:r w:rsidR="003661A9" w:rsidRPr="00EB535A">
        <w:rPr>
          <w:rFonts w:asciiTheme="majorBidi" w:hAnsiTheme="majorBidi" w:cstheme="majorBidi"/>
          <w:sz w:val="30"/>
          <w:szCs w:val="30"/>
        </w:rPr>
        <w:t>6</w:t>
      </w:r>
      <w:r w:rsidRPr="00EB535A">
        <w:rPr>
          <w:rFonts w:asciiTheme="majorBidi" w:hAnsiTheme="majorBidi" w:cstheme="majorBidi"/>
          <w:spacing w:val="8"/>
          <w:sz w:val="30"/>
          <w:szCs w:val="30"/>
        </w:rPr>
        <w:t>2</w:t>
      </w:r>
    </w:p>
    <w:p w14:paraId="63019EA3" w14:textId="77777777" w:rsidR="001169B4" w:rsidRPr="00EB535A" w:rsidRDefault="001169B4" w:rsidP="001169B4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724B11AB" w14:textId="25463771" w:rsidR="00E6512D" w:rsidRPr="00EB535A" w:rsidRDefault="00E6512D" w:rsidP="00E651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B535A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9A07D3" w:rsidRPr="00EB535A">
        <w:rPr>
          <w:rFonts w:asciiTheme="majorBidi" w:hAnsiTheme="majorBidi" w:cstheme="majorBidi"/>
          <w:sz w:val="30"/>
          <w:szCs w:val="30"/>
          <w:cs/>
        </w:rPr>
        <w:t>ถือปฏิบัติตามมาตรฐานการรายงานทางการเงินกลุ่มเครื่องมือทางการเงินและมาตรฐานการรายงานทางการเงิน</w:t>
      </w:r>
      <w:r w:rsidR="009A07D3" w:rsidRPr="00EB535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A07D3" w:rsidRPr="00EB535A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="009A07D3" w:rsidRPr="00EB535A">
        <w:rPr>
          <w:rFonts w:asciiTheme="majorBidi" w:hAnsiTheme="majorBidi" w:cstheme="majorBidi"/>
          <w:sz w:val="30"/>
          <w:szCs w:val="30"/>
        </w:rPr>
        <w:t xml:space="preserve">16 </w:t>
      </w:r>
      <w:r w:rsidR="009A07D3" w:rsidRPr="00EB535A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="009A07D3" w:rsidRPr="00EB535A">
        <w:rPr>
          <w:rFonts w:asciiTheme="majorBidi" w:hAnsiTheme="majorBidi" w:cstheme="majorBidi"/>
          <w:sz w:val="30"/>
          <w:szCs w:val="30"/>
          <w:cs/>
        </w:rPr>
        <w:t>สัญญาเช่า</w:t>
      </w:r>
      <w:r w:rsidR="009A07D3" w:rsidRPr="00EB535A">
        <w:rPr>
          <w:rFonts w:asciiTheme="majorBidi" w:hAnsiTheme="majorBidi" w:cstheme="majorBidi"/>
          <w:sz w:val="30"/>
          <w:szCs w:val="30"/>
        </w:rPr>
        <w:t xml:space="preserve"> </w:t>
      </w:r>
      <w:r w:rsidR="009A07D3" w:rsidRPr="00EB535A">
        <w:rPr>
          <w:rFonts w:asciiTheme="majorBidi" w:hAnsiTheme="majorBidi" w:cstheme="majorBidi"/>
          <w:sz w:val="30"/>
          <w:szCs w:val="30"/>
          <w:cs/>
        </w:rPr>
        <w:t>(</w:t>
      </w:r>
      <w:r w:rsidR="009A07D3" w:rsidRPr="00EB535A">
        <w:rPr>
          <w:rFonts w:asciiTheme="majorBidi" w:hAnsiTheme="majorBidi" w:cstheme="majorBidi"/>
          <w:sz w:val="30"/>
          <w:szCs w:val="30"/>
        </w:rPr>
        <w:t>TFRS 16</w:t>
      </w:r>
      <w:r w:rsidR="009A07D3" w:rsidRPr="00EB535A">
        <w:rPr>
          <w:rFonts w:asciiTheme="majorBidi" w:hAnsiTheme="majorBidi" w:cstheme="majorBidi"/>
          <w:sz w:val="30"/>
          <w:szCs w:val="30"/>
          <w:cs/>
        </w:rPr>
        <w:t>) เป็นครั้งแรก</w:t>
      </w:r>
      <w:r w:rsidR="00E350FE" w:rsidRPr="00EB535A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0C60CF" w:rsidRPr="00EB535A">
        <w:rPr>
          <w:rFonts w:asciiTheme="majorBidi" w:hAnsiTheme="majorBidi" w:cstheme="majorBidi" w:hint="cs"/>
          <w:sz w:val="30"/>
          <w:szCs w:val="30"/>
          <w:cs/>
        </w:rPr>
        <w:t>การตีราคาที่ดินใหม่</w:t>
      </w:r>
      <w:r w:rsidR="009E5A01" w:rsidRPr="00EB535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A07D3" w:rsidRPr="00EB535A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EB535A">
        <w:rPr>
          <w:rFonts w:asciiTheme="majorBidi" w:hAnsiTheme="majorBidi" w:cstheme="majorBidi" w:hint="cs"/>
          <w:sz w:val="30"/>
          <w:szCs w:val="30"/>
          <w:cs/>
        </w:rPr>
        <w:t xml:space="preserve">ได้เปิดเผยผลกระทบจากการเปลี่ยนแปลงนโยบายการบัญชีที่มีสาระสำคัญไว้ในหมายเหตุข้อ </w:t>
      </w:r>
      <w:r w:rsidRPr="00EB535A">
        <w:rPr>
          <w:rFonts w:asciiTheme="majorBidi" w:hAnsiTheme="majorBidi" w:cstheme="majorBidi"/>
          <w:sz w:val="30"/>
          <w:szCs w:val="30"/>
        </w:rPr>
        <w:t>3</w:t>
      </w:r>
    </w:p>
    <w:p w14:paraId="515954E2" w14:textId="59E5CAFB" w:rsidR="00DA2222" w:rsidRPr="00EB535A" w:rsidRDefault="00DA2222" w:rsidP="00B461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B1A544A" w14:textId="77777777" w:rsidR="008D545E" w:rsidRPr="00EB535A" w:rsidRDefault="008D545E" w:rsidP="00B461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B535A">
        <w:rPr>
          <w:rFonts w:asciiTheme="majorBidi" w:hAnsiTheme="majorBidi" w:cstheme="majorBidi"/>
          <w:sz w:val="30"/>
          <w:szCs w:val="30"/>
          <w:cs/>
        </w:rPr>
        <w:t>นอกจากนี้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 กลุ่ม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 ซึ่งคาดว่าไม่มีผลกระทบที่มีสาระสำคัญต่องบการเงินในงวดที่ถือปฏิบัติ</w:t>
      </w:r>
    </w:p>
    <w:p w14:paraId="6C209430" w14:textId="77777777" w:rsidR="00D11F7E" w:rsidRPr="00EB535A" w:rsidRDefault="00D11F7E" w:rsidP="00194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lang w:val="en-GB"/>
        </w:rPr>
      </w:pPr>
    </w:p>
    <w:p w14:paraId="38E1F8A3" w14:textId="77777777" w:rsidR="00562CEB" w:rsidRPr="00EB535A" w:rsidRDefault="00D11F7E" w:rsidP="00194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eastAsia="MS Mincho" w:hAnsiTheme="majorBidi" w:cstheme="majorBidi"/>
          <w:b/>
          <w:bCs/>
          <w:i/>
          <w:iCs/>
          <w:color w:val="0000FF"/>
          <w:sz w:val="30"/>
          <w:szCs w:val="30"/>
          <w:lang w:val="en-GB"/>
        </w:rPr>
      </w:pPr>
      <w:r w:rsidRPr="00EB535A"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val="en-GB"/>
        </w:rPr>
        <w:t xml:space="preserve"> </w:t>
      </w:r>
      <w:r w:rsidR="0019410A" w:rsidRPr="00EB535A"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val="en-GB"/>
        </w:rPr>
        <w:t>(</w:t>
      </w:r>
      <w:r w:rsidRPr="00EB535A">
        <w:rPr>
          <w:rFonts w:asciiTheme="majorBidi" w:eastAsia="MS Mincho" w:hAnsiTheme="majorBidi" w:cstheme="majorBidi" w:hint="cs"/>
          <w:b/>
          <w:bCs/>
          <w:i/>
          <w:iCs/>
          <w:sz w:val="30"/>
          <w:szCs w:val="30"/>
          <w:cs/>
          <w:lang w:val="en-GB"/>
        </w:rPr>
        <w:t>ข</w:t>
      </w:r>
      <w:r w:rsidR="0019410A" w:rsidRPr="00EB535A"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val="en-GB"/>
        </w:rPr>
        <w:t>)</w:t>
      </w:r>
      <w:r w:rsidR="0019410A" w:rsidRPr="00EB535A"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val="en-GB"/>
        </w:rPr>
        <w:tab/>
      </w:r>
      <w:r w:rsidR="00562CEB" w:rsidRPr="00EB535A"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val="en-GB"/>
        </w:rPr>
        <w:t>การใช้วิจารณญาณและการประมาณการ</w:t>
      </w:r>
    </w:p>
    <w:p w14:paraId="500C6127" w14:textId="77777777" w:rsidR="00562CEB" w:rsidRPr="00EB535A" w:rsidRDefault="00562CEB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04"/>
        <w:jc w:val="thaiDistribute"/>
        <w:rPr>
          <w:rFonts w:asciiTheme="majorBidi" w:eastAsia="MS Mincho" w:hAnsiTheme="majorBidi" w:cstheme="majorBidi"/>
          <w:sz w:val="30"/>
          <w:szCs w:val="30"/>
        </w:rPr>
      </w:pPr>
    </w:p>
    <w:p w14:paraId="05F7EA24" w14:textId="15033969" w:rsidR="00F37EF6" w:rsidRPr="00EB535A" w:rsidRDefault="00D11F7E" w:rsidP="00A510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B535A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</w:t>
      </w:r>
      <w:r w:rsidRPr="00EB535A">
        <w:rPr>
          <w:rFonts w:ascii="Angsana New" w:hAnsi="Angsana New" w:hint="cs"/>
          <w:sz w:val="30"/>
          <w:szCs w:val="30"/>
          <w:cs/>
        </w:rPr>
        <w:t>ไว้</w:t>
      </w:r>
      <w:r w:rsidRPr="00EB535A">
        <w:rPr>
          <w:rFonts w:ascii="Angsana New" w:hAnsi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Pr="00EB535A">
        <w:rPr>
          <w:rFonts w:ascii="Angsana New" w:hAnsi="Angsana New"/>
          <w:sz w:val="30"/>
          <w:szCs w:val="30"/>
        </w:rPr>
        <w:t xml:space="preserve">31 </w:t>
      </w:r>
      <w:r w:rsidRPr="00EB535A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EB535A">
        <w:rPr>
          <w:rFonts w:ascii="Angsana New" w:hAnsi="Angsana New"/>
          <w:sz w:val="30"/>
          <w:szCs w:val="30"/>
        </w:rPr>
        <w:t>2562</w:t>
      </w:r>
      <w:r w:rsidRPr="00EB535A">
        <w:rPr>
          <w:rFonts w:ascii="Angsana New" w:hAnsi="Angsana New" w:hint="cs"/>
          <w:sz w:val="30"/>
          <w:szCs w:val="30"/>
          <w:cs/>
        </w:rPr>
        <w:t xml:space="preserve"> </w:t>
      </w:r>
      <w:r w:rsidRPr="00EB535A">
        <w:rPr>
          <w:rFonts w:ascii="Angsana New" w:hAnsi="Angsana New"/>
          <w:sz w:val="30"/>
          <w:szCs w:val="30"/>
          <w:cs/>
        </w:rPr>
        <w:t>เว้นแต่การใช้วิจารณญาณและแหล่งข้อมูลสำคัญใหม่ที่ใช้ในการประมาณการจากการถือปฏิบัติตามมาตรฐานการรายงานทางการเงินใหม่</w:t>
      </w:r>
      <w:r w:rsidR="00C05F3C" w:rsidRPr="00EB535A">
        <w:rPr>
          <w:rFonts w:ascii="Angsana New" w:hAnsi="Angsana New" w:hint="cs"/>
          <w:sz w:val="30"/>
          <w:szCs w:val="30"/>
          <w:cs/>
        </w:rPr>
        <w:t xml:space="preserve"> การตีราคาที่ดินใหม่ </w:t>
      </w:r>
      <w:r w:rsidR="008122F0" w:rsidRPr="00EB535A">
        <w:rPr>
          <w:rFonts w:ascii="Angsana New" w:hAnsi="Angsana New" w:hint="cs"/>
          <w:sz w:val="30"/>
          <w:szCs w:val="30"/>
          <w:cs/>
        </w:rPr>
        <w:t>และ</w:t>
      </w:r>
      <w:r w:rsidR="008122F0" w:rsidRPr="00EB535A">
        <w:rPr>
          <w:rFonts w:ascii="Angsana New" w:hAnsi="Angsana New" w:hint="cs"/>
          <w:sz w:val="30"/>
          <w:szCs w:val="30"/>
          <w:cs/>
        </w:rPr>
        <w:br/>
        <w:t>แนวปฏิบัติทางการบัญชี เรื่อง มาตรการผ่อนปรนชั่วคราวส</w:t>
      </w:r>
      <w:r w:rsidR="00E233E0" w:rsidRPr="00EB535A">
        <w:rPr>
          <w:rFonts w:ascii="Angsana New" w:hAnsi="Angsana New" w:hint="cs"/>
          <w:sz w:val="30"/>
          <w:szCs w:val="30"/>
          <w:cs/>
        </w:rPr>
        <w:t>ำ</w:t>
      </w:r>
      <w:r w:rsidR="008122F0" w:rsidRPr="00EB535A">
        <w:rPr>
          <w:rFonts w:ascii="Angsana New" w:hAnsi="Angsana New" w:hint="cs"/>
          <w:sz w:val="30"/>
          <w:szCs w:val="30"/>
          <w:cs/>
        </w:rPr>
        <w:t xml:space="preserve">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="004F2264" w:rsidRPr="00EB535A">
        <w:rPr>
          <w:rFonts w:ascii="Angsana New" w:hAnsi="Angsana New" w:hint="cs"/>
          <w:sz w:val="30"/>
          <w:szCs w:val="30"/>
        </w:rPr>
        <w:t>2019</w:t>
      </w:r>
      <w:r w:rsidR="008122F0" w:rsidRPr="00EB535A">
        <w:rPr>
          <w:rFonts w:ascii="Angsana New" w:hAnsi="Angsana New" w:hint="cs"/>
          <w:sz w:val="30"/>
          <w:szCs w:val="30"/>
          <w:cs/>
        </w:rPr>
        <w:t xml:space="preserve"> (</w:t>
      </w:r>
      <w:r w:rsidR="008122F0" w:rsidRPr="00EB535A">
        <w:rPr>
          <w:rFonts w:ascii="Angsana New" w:hAnsi="Angsana New" w:hint="cs"/>
          <w:sz w:val="30"/>
          <w:szCs w:val="30"/>
        </w:rPr>
        <w:t>COVID-</w:t>
      </w:r>
      <w:r w:rsidR="004F2264" w:rsidRPr="00EB535A">
        <w:rPr>
          <w:rFonts w:ascii="Angsana New" w:hAnsi="Angsana New" w:hint="cs"/>
          <w:sz w:val="30"/>
          <w:szCs w:val="30"/>
        </w:rPr>
        <w:t>19</w:t>
      </w:r>
      <w:r w:rsidR="008122F0" w:rsidRPr="00EB535A">
        <w:rPr>
          <w:rFonts w:ascii="Angsana New" w:hAnsi="Angsana New" w:hint="cs"/>
          <w:sz w:val="30"/>
          <w:szCs w:val="30"/>
          <w:cs/>
        </w:rPr>
        <w:t>)</w:t>
      </w:r>
    </w:p>
    <w:p w14:paraId="718F5091" w14:textId="77777777" w:rsidR="0069073C" w:rsidRPr="00EB535A" w:rsidRDefault="0069073C" w:rsidP="006907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B535A">
        <w:rPr>
          <w:rFonts w:ascii="Angsana New" w:hAnsi="Angsana New" w:hint="cs"/>
          <w:sz w:val="30"/>
          <w:szCs w:val="30"/>
          <w:cs/>
        </w:rPr>
        <w:lastRenderedPageBreak/>
        <w:t>ใ</w:t>
      </w:r>
      <w:r w:rsidRPr="00EB535A">
        <w:rPr>
          <w:rFonts w:ascii="Angsana New" w:hAnsi="Angsana New"/>
          <w:sz w:val="30"/>
          <w:szCs w:val="30"/>
          <w:cs/>
        </w:rPr>
        <w:t>นช่วงต้นปี</w:t>
      </w:r>
      <w:r w:rsidRPr="00EB535A">
        <w:rPr>
          <w:rFonts w:ascii="Angsana New" w:hAnsi="Angsana New"/>
          <w:sz w:val="30"/>
          <w:szCs w:val="30"/>
        </w:rPr>
        <w:t xml:space="preserve"> 2563 </w:t>
      </w:r>
      <w:r w:rsidRPr="00EB535A">
        <w:rPr>
          <w:rFonts w:ascii="Angsana New" w:hAnsi="Angsana New"/>
          <w:sz w:val="30"/>
          <w:szCs w:val="30"/>
          <w:cs/>
        </w:rPr>
        <w:t xml:space="preserve">เกิดการแพร่ระบาดของโรคติดเชื้อไวรัสโคโรนา </w:t>
      </w:r>
      <w:r w:rsidRPr="00EB535A">
        <w:rPr>
          <w:rFonts w:ascii="Angsana New" w:hAnsi="Angsana New"/>
          <w:sz w:val="30"/>
          <w:szCs w:val="30"/>
        </w:rPr>
        <w:t xml:space="preserve">2019 (Covid-19) </w:t>
      </w:r>
      <w:r w:rsidRPr="00EB535A">
        <w:rPr>
          <w:rFonts w:ascii="Angsana New" w:hAnsi="Angsana New"/>
          <w:sz w:val="30"/>
          <w:szCs w:val="30"/>
          <w:cs/>
        </w:rPr>
        <w:t>ทำให้ประเทศไทยและหลายประเทศได้ประกาศมาตรการป้องกันหลายประการเพื่อป้องกันการแพร่ระบาดของโรค เช่น การสั่งให้มีการปิดสถานประกอบการหรือลดเวลาการประกอบกิจการเป็นการชั่วคราว การให้มีระยะห่างทางสังคม เป็นต้น ซึ่งส่งผลกระทบอย่างมากต่อระบบเศรษฐกิจโลก การผลิต การกระจายสินค้าตลอดจนผลการดำเนินงานของหลายกิจการในวงกว้าง ผู้บริหารมีการติดตามสถานการณ์ดังกล่าวและบริหารจัดการอย่างใกล้ชิด เพื่อให้มั่นใจว่าจะมีรายได้และ</w:t>
      </w:r>
      <w:r w:rsidRPr="00EB535A">
        <w:rPr>
          <w:rFonts w:ascii="Angsana New" w:hAnsi="Angsana New"/>
          <w:spacing w:val="-4"/>
          <w:sz w:val="30"/>
          <w:szCs w:val="30"/>
          <w:cs/>
        </w:rPr>
        <w:t>กระแสเงินสดอย่างเพียงพอต่อการดำเนินงาน</w:t>
      </w:r>
      <w:r w:rsidRPr="00EB535A">
        <w:rPr>
          <w:rFonts w:ascii="Angsana New" w:hAnsi="Angsana New"/>
          <w:spacing w:val="-4"/>
          <w:sz w:val="30"/>
          <w:szCs w:val="30"/>
        </w:rPr>
        <w:t xml:space="preserve"> </w:t>
      </w:r>
      <w:r w:rsidRPr="00EB535A">
        <w:rPr>
          <w:rFonts w:ascii="Angsana New" w:hAnsi="Angsana New"/>
          <w:spacing w:val="-4"/>
          <w:sz w:val="30"/>
          <w:szCs w:val="30"/>
          <w:cs/>
        </w:rPr>
        <w:t>โดยให้ความสำคัญในการเพิ่มสัดส่วนรายได้จากการให้บริการให้มากขึ้น</w:t>
      </w:r>
      <w:r w:rsidRPr="00EB535A">
        <w:rPr>
          <w:rFonts w:ascii="Angsana New" w:hAnsi="Angsana New"/>
          <w:sz w:val="30"/>
          <w:szCs w:val="30"/>
          <w:cs/>
        </w:rPr>
        <w:t xml:space="preserve"> ทั้งนี้</w:t>
      </w:r>
      <w:r w:rsidRPr="00EB535A">
        <w:rPr>
          <w:rFonts w:ascii="Angsana New" w:hAnsi="Angsana New"/>
          <w:sz w:val="30"/>
          <w:szCs w:val="30"/>
        </w:rPr>
        <w:t xml:space="preserve"> </w:t>
      </w:r>
      <w:r w:rsidRPr="00EB535A">
        <w:rPr>
          <w:rFonts w:ascii="Angsana New" w:hAnsi="Angsana New"/>
          <w:sz w:val="30"/>
          <w:szCs w:val="30"/>
          <w:cs/>
        </w:rPr>
        <w:t>เพื่อให้มีรายได้และกระแสเงินสดอย่างต่อเนื่องในการเสริมสภาพคล่องให้แก่กลุ่มบริษัท</w:t>
      </w:r>
    </w:p>
    <w:p w14:paraId="07AD80DE" w14:textId="77777777" w:rsidR="00ED5743" w:rsidRPr="00EB535A" w:rsidRDefault="00ED5743" w:rsidP="003D79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B5C5994" w14:textId="1BFE9D90" w:rsidR="003D79FA" w:rsidRPr="00EB535A" w:rsidRDefault="003D79FA" w:rsidP="003D79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B535A">
        <w:rPr>
          <w:rFonts w:ascii="Angsana New" w:hAnsi="Angsana New" w:hint="cs"/>
          <w:sz w:val="30"/>
          <w:szCs w:val="30"/>
          <w:cs/>
        </w:rPr>
        <w:t xml:space="preserve">ทั้งนี้ ณ </w:t>
      </w:r>
      <w:r w:rsidRPr="00EB535A">
        <w:rPr>
          <w:rFonts w:ascii="Angsana New" w:hAnsi="Angsana New"/>
          <w:sz w:val="30"/>
          <w:szCs w:val="30"/>
          <w:cs/>
        </w:rPr>
        <w:t xml:space="preserve">วันที่ </w:t>
      </w:r>
      <w:r w:rsidR="00E23BD8" w:rsidRPr="00EB535A">
        <w:rPr>
          <w:rFonts w:ascii="Angsana New" w:hAnsi="Angsana New"/>
          <w:sz w:val="30"/>
          <w:szCs w:val="30"/>
        </w:rPr>
        <w:t xml:space="preserve">30 </w:t>
      </w:r>
      <w:r w:rsidR="00E23BD8" w:rsidRPr="00EB535A">
        <w:rPr>
          <w:rFonts w:ascii="Angsana New" w:hAnsi="Angsana New" w:hint="cs"/>
          <w:sz w:val="30"/>
          <w:szCs w:val="30"/>
          <w:cs/>
        </w:rPr>
        <w:t>มิถุนายน</w:t>
      </w:r>
      <w:r w:rsidR="00E23BD8" w:rsidRPr="00EB535A">
        <w:rPr>
          <w:rFonts w:ascii="Angsana New" w:hAnsi="Angsana New"/>
          <w:sz w:val="30"/>
          <w:szCs w:val="30"/>
          <w:cs/>
        </w:rPr>
        <w:t xml:space="preserve"> </w:t>
      </w:r>
      <w:r w:rsidR="00E23BD8" w:rsidRPr="00EB535A">
        <w:rPr>
          <w:rFonts w:ascii="Angsana New" w:hAnsi="Angsana New"/>
          <w:sz w:val="30"/>
          <w:szCs w:val="30"/>
        </w:rPr>
        <w:t xml:space="preserve">2563 </w:t>
      </w:r>
      <w:r w:rsidRPr="00EB535A">
        <w:rPr>
          <w:rFonts w:ascii="Angsana New" w:hAnsi="Angsana New" w:hint="cs"/>
          <w:sz w:val="30"/>
          <w:szCs w:val="30"/>
          <w:cs/>
        </w:rPr>
        <w:t xml:space="preserve">สถานการณ์ของการแพร่ระบาดดังกล่าวยังไม่สิ้นสุด ทำให้เกิดความไม่แน่นอนในการประมาณการผลกระทบที่คาดว่าจะเกิดขึ้น </w:t>
      </w:r>
      <w:r w:rsidRPr="00EB535A">
        <w:rPr>
          <w:rFonts w:ascii="Angsana New" w:hAnsi="Angsana New"/>
          <w:sz w:val="30"/>
          <w:szCs w:val="30"/>
          <w:cs/>
        </w:rPr>
        <w:t>กลุ่มบริษัท</w:t>
      </w:r>
      <w:r w:rsidRPr="00EB535A">
        <w:rPr>
          <w:rFonts w:ascii="Angsana New" w:hAnsi="Angsana New" w:hint="cs"/>
          <w:sz w:val="30"/>
          <w:szCs w:val="30"/>
          <w:cs/>
        </w:rPr>
        <w:t>จึงเลือกปฏิบัติตามแนวปฏิบัติทางการบัญชี เรื่อง มาตรการ     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 โคโรนา</w:t>
      </w:r>
      <w:r w:rsidRPr="00EB535A">
        <w:rPr>
          <w:rFonts w:ascii="Angsana New" w:hAnsi="Angsana New"/>
          <w:sz w:val="30"/>
          <w:szCs w:val="30"/>
          <w:cs/>
        </w:rPr>
        <w:t xml:space="preserve"> </w:t>
      </w:r>
      <w:r w:rsidR="004F2264" w:rsidRPr="00EB535A">
        <w:rPr>
          <w:rFonts w:ascii="Angsana New" w:hAnsi="Angsana New"/>
          <w:sz w:val="30"/>
          <w:szCs w:val="30"/>
        </w:rPr>
        <w:t>2019</w:t>
      </w:r>
      <w:r w:rsidRPr="00EB535A">
        <w:rPr>
          <w:rFonts w:ascii="Angsana New" w:hAnsi="Angsana New"/>
          <w:sz w:val="30"/>
          <w:szCs w:val="30"/>
          <w:cs/>
        </w:rPr>
        <w:t xml:space="preserve"> (</w:t>
      </w:r>
      <w:r w:rsidRPr="00EB535A">
        <w:rPr>
          <w:rFonts w:ascii="Angsana New" w:hAnsi="Angsana New"/>
          <w:sz w:val="30"/>
          <w:szCs w:val="30"/>
        </w:rPr>
        <w:t>COVID-</w:t>
      </w:r>
      <w:r w:rsidR="004F2264" w:rsidRPr="00EB535A">
        <w:rPr>
          <w:rFonts w:ascii="Angsana New" w:hAnsi="Angsana New"/>
          <w:sz w:val="30"/>
          <w:szCs w:val="30"/>
        </w:rPr>
        <w:t>19</w:t>
      </w:r>
      <w:r w:rsidRPr="00EB535A">
        <w:rPr>
          <w:rFonts w:ascii="Angsana New" w:hAnsi="Angsana New"/>
          <w:sz w:val="30"/>
          <w:szCs w:val="30"/>
          <w:cs/>
        </w:rPr>
        <w:t>)</w:t>
      </w:r>
      <w:r w:rsidRPr="00EB535A">
        <w:rPr>
          <w:rFonts w:ascii="Angsana New" w:hAnsi="Angsana New" w:hint="cs"/>
          <w:sz w:val="30"/>
          <w:szCs w:val="30"/>
          <w:cs/>
        </w:rPr>
        <w:t xml:space="preserve"> ในเรื่องดังต่อไปนี้</w:t>
      </w:r>
    </w:p>
    <w:p w14:paraId="40E549DF" w14:textId="77777777" w:rsidR="003D79FA" w:rsidRPr="00EB535A" w:rsidRDefault="003D79FA" w:rsidP="003D79FA">
      <w:pPr>
        <w:pStyle w:val="AccountingPolicy"/>
        <w:tabs>
          <w:tab w:val="clear" w:pos="1531"/>
          <w:tab w:val="clear" w:pos="1871"/>
          <w:tab w:val="left" w:pos="-6210"/>
        </w:tabs>
        <w:ind w:left="540" w:firstLine="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374FD850" w14:textId="77777777" w:rsidR="003D79FA" w:rsidRPr="00EB535A" w:rsidRDefault="003D79FA" w:rsidP="00302A40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EB535A">
        <w:rPr>
          <w:rFonts w:ascii="Angsana New" w:hAnsi="Angsana New" w:hint="cs"/>
          <w:i/>
          <w:iCs/>
          <w:color w:val="000000"/>
          <w:sz w:val="30"/>
          <w:szCs w:val="30"/>
          <w:cs/>
        </w:rPr>
        <w:t>การด้อยค่าของสินทรัพย์</w:t>
      </w:r>
    </w:p>
    <w:p w14:paraId="0D2A48E9" w14:textId="77777777" w:rsidR="003D79FA" w:rsidRPr="00EB535A" w:rsidRDefault="003D79FA" w:rsidP="003D79F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2A3BCFF0" w14:textId="0BA89EDC" w:rsidR="003D79FA" w:rsidRPr="00EB535A" w:rsidRDefault="003D79FA" w:rsidP="003D79F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EB535A">
        <w:rPr>
          <w:rFonts w:ascii="Angsana New" w:hAnsi="Angsana New"/>
          <w:sz w:val="30"/>
          <w:szCs w:val="30"/>
          <w:cs/>
        </w:rPr>
        <w:t>กลุ่มบริษัท</w:t>
      </w:r>
      <w:r w:rsidRPr="00EB535A">
        <w:rPr>
          <w:rFonts w:ascii="Angsana New" w:hAnsi="Angsana New" w:hint="cs"/>
          <w:color w:val="000000"/>
          <w:sz w:val="30"/>
          <w:szCs w:val="30"/>
          <w:cs/>
        </w:rPr>
        <w:t>พิจารณาการด้อยค่าของลูกหนี้การค้า</w:t>
      </w:r>
      <w:r w:rsidR="00D936AE" w:rsidRPr="00EB535A">
        <w:rPr>
          <w:rFonts w:ascii="Angsana New" w:hAnsi="Angsana New" w:hint="cs"/>
          <w:color w:val="000000"/>
          <w:sz w:val="30"/>
          <w:szCs w:val="30"/>
          <w:cs/>
        </w:rPr>
        <w:t>และสินทรัพย์ที่เกิดจากสัญญา</w:t>
      </w:r>
      <w:r w:rsidRPr="00EB535A">
        <w:rPr>
          <w:rFonts w:ascii="Angsana New" w:hAnsi="Angsana New" w:hint="cs"/>
          <w:color w:val="000000"/>
          <w:sz w:val="30"/>
          <w:szCs w:val="30"/>
          <w:cs/>
        </w:rPr>
        <w:t>ตามวิธีการอย่างง่าย</w:t>
      </w:r>
      <w:r w:rsidRPr="00EB535A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EB535A">
        <w:rPr>
          <w:rFonts w:ascii="Angsana New" w:hAnsi="Angsana New"/>
          <w:color w:val="000000"/>
          <w:sz w:val="30"/>
          <w:szCs w:val="30"/>
        </w:rPr>
        <w:t>Simplified approach)</w:t>
      </w:r>
      <w:r w:rsidRPr="00EB535A">
        <w:rPr>
          <w:rFonts w:ascii="Angsana New" w:hAnsi="Angsana New" w:hint="cs"/>
          <w:color w:val="000000"/>
          <w:sz w:val="30"/>
          <w:szCs w:val="30"/>
          <w:cs/>
        </w:rPr>
        <w:t xml:space="preserve"> โดยใช้ข้อมูลผลขาดทุนด้านเครดิตในอดีตมาพิจารณาอัตราการสูญเสีย</w:t>
      </w:r>
      <w:r w:rsidRPr="00EB535A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EB535A">
        <w:rPr>
          <w:rFonts w:ascii="Angsana New" w:hAnsi="Angsana New"/>
          <w:color w:val="000000"/>
          <w:sz w:val="30"/>
          <w:szCs w:val="30"/>
        </w:rPr>
        <w:t>loss rate)</w:t>
      </w:r>
      <w:r w:rsidRPr="00EB535A">
        <w:rPr>
          <w:rFonts w:ascii="Angsana New" w:hAnsi="Angsana New" w:hint="cs"/>
          <w:color w:val="000000"/>
          <w:sz w:val="30"/>
          <w:szCs w:val="30"/>
          <w:cs/>
        </w:rPr>
        <w:t xml:space="preserve"> และ</w:t>
      </w:r>
      <w:r w:rsidRPr="00EB535A">
        <w:rPr>
          <w:rFonts w:ascii="Angsana New" w:hAnsi="Angsana New"/>
          <w:sz w:val="30"/>
          <w:szCs w:val="30"/>
          <w:cs/>
        </w:rPr>
        <w:t xml:space="preserve">ไม่นำข้อมูลที่มีการคาดการณ์ในอนาคต </w:t>
      </w:r>
      <w:r w:rsidRPr="00EB535A">
        <w:rPr>
          <w:rFonts w:ascii="Angsana New" w:hAnsi="Angsana New"/>
          <w:sz w:val="30"/>
          <w:szCs w:val="30"/>
        </w:rPr>
        <w:t xml:space="preserve">(Forward-looking information) </w:t>
      </w:r>
      <w:r w:rsidRPr="00EB535A">
        <w:rPr>
          <w:rFonts w:ascii="Angsana New" w:hAnsi="Angsana New"/>
          <w:sz w:val="30"/>
          <w:szCs w:val="30"/>
          <w:cs/>
        </w:rPr>
        <w:t>มา</w:t>
      </w:r>
      <w:r w:rsidRPr="00EB535A">
        <w:rPr>
          <w:rFonts w:ascii="Angsana New" w:hAnsi="Angsana New" w:hint="cs"/>
          <w:sz w:val="30"/>
          <w:szCs w:val="30"/>
          <w:cs/>
        </w:rPr>
        <w:t>พิจารณา</w:t>
      </w:r>
    </w:p>
    <w:p w14:paraId="146B76C3" w14:textId="77777777" w:rsidR="004F5709" w:rsidRPr="00EB535A" w:rsidRDefault="004F5709" w:rsidP="003D79F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5658EB74" w14:textId="77777777" w:rsidR="004F5709" w:rsidRPr="00EB535A" w:rsidRDefault="004F5709" w:rsidP="00302A40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EB535A">
        <w:rPr>
          <w:rFonts w:ascii="Angsana New" w:hAnsi="Angsana New" w:hint="cs"/>
          <w:i/>
          <w:iCs/>
          <w:color w:val="000000"/>
          <w:sz w:val="30"/>
          <w:szCs w:val="30"/>
          <w:cs/>
        </w:rPr>
        <w:t>การวัดมูลค่ายุติธรรม</w:t>
      </w:r>
    </w:p>
    <w:p w14:paraId="2C4DB6B4" w14:textId="77777777" w:rsidR="004F5709" w:rsidRPr="00EB535A" w:rsidRDefault="004F5709" w:rsidP="004F570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20"/>
          <w:szCs w:val="20"/>
        </w:rPr>
      </w:pPr>
    </w:p>
    <w:p w14:paraId="3C66F101" w14:textId="406F2F0D" w:rsidR="004F5709" w:rsidRPr="00EB535A" w:rsidRDefault="004F5709" w:rsidP="004F570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EB535A">
        <w:rPr>
          <w:rFonts w:ascii="Angsana New" w:hAnsi="Angsana New"/>
          <w:color w:val="000000"/>
          <w:sz w:val="30"/>
          <w:szCs w:val="30"/>
          <w:cs/>
        </w:rPr>
        <w:t>กลุ่มบริษัทเลือกวัดมูลค่ายุติธรรมของเงินลงทุนในตราสารทุนที่ไม่อยู่ในความต้องการของตลาด</w:t>
      </w:r>
      <w:r w:rsidRPr="00EB535A">
        <w:rPr>
          <w:rFonts w:ascii="Angsana New" w:hAnsi="Angsana New" w:hint="cs"/>
          <w:color w:val="000000"/>
          <w:sz w:val="30"/>
          <w:szCs w:val="30"/>
          <w:cs/>
        </w:rPr>
        <w:t xml:space="preserve"> ณ วันที่ </w:t>
      </w:r>
      <w:r w:rsidR="00002511" w:rsidRPr="00EB535A">
        <w:rPr>
          <w:rFonts w:ascii="Angsana New" w:hAnsi="Angsana New"/>
          <w:color w:val="000000"/>
          <w:sz w:val="30"/>
          <w:szCs w:val="30"/>
        </w:rPr>
        <w:t xml:space="preserve">30 </w:t>
      </w:r>
      <w:r w:rsidR="00002511" w:rsidRPr="00EB535A">
        <w:rPr>
          <w:rFonts w:ascii="Angsana New" w:hAnsi="Angsana New" w:hint="cs"/>
          <w:color w:val="000000"/>
          <w:sz w:val="30"/>
          <w:szCs w:val="30"/>
          <w:cs/>
        </w:rPr>
        <w:t>มิถุนายน</w:t>
      </w:r>
      <w:r w:rsidR="00002511" w:rsidRPr="00EB535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002511" w:rsidRPr="00EB535A">
        <w:rPr>
          <w:rFonts w:ascii="Angsana New" w:hAnsi="Angsana New"/>
          <w:color w:val="000000"/>
          <w:sz w:val="30"/>
          <w:szCs w:val="30"/>
        </w:rPr>
        <w:t>2563</w:t>
      </w:r>
      <w:r w:rsidRPr="00EB535A">
        <w:rPr>
          <w:rFonts w:ascii="Angsana New" w:hAnsi="Angsana New"/>
          <w:color w:val="000000"/>
          <w:sz w:val="30"/>
          <w:szCs w:val="30"/>
        </w:rPr>
        <w:t xml:space="preserve"> </w:t>
      </w:r>
      <w:r w:rsidRPr="00EB535A">
        <w:rPr>
          <w:rFonts w:ascii="Angsana New" w:hAnsi="Angsana New"/>
          <w:color w:val="000000"/>
          <w:sz w:val="30"/>
          <w:szCs w:val="30"/>
          <w:cs/>
        </w:rPr>
        <w:t xml:space="preserve">ด้วยมูลค่ายุติธรรม ณ วันที่ </w:t>
      </w:r>
      <w:r w:rsidRPr="00EB535A">
        <w:rPr>
          <w:rFonts w:ascii="Angsana New" w:hAnsi="Angsana New"/>
          <w:color w:val="000000"/>
          <w:sz w:val="30"/>
          <w:szCs w:val="30"/>
        </w:rPr>
        <w:t>1</w:t>
      </w:r>
      <w:r w:rsidRPr="00EB535A">
        <w:rPr>
          <w:rFonts w:ascii="Angsana New" w:hAnsi="Angsana New"/>
          <w:color w:val="000000"/>
          <w:sz w:val="30"/>
          <w:szCs w:val="30"/>
          <w:cs/>
        </w:rPr>
        <w:t xml:space="preserve"> มกราคม </w:t>
      </w:r>
      <w:r w:rsidRPr="00EB535A">
        <w:rPr>
          <w:rFonts w:ascii="Angsana New" w:hAnsi="Angsana New"/>
          <w:color w:val="000000"/>
          <w:sz w:val="30"/>
          <w:szCs w:val="30"/>
        </w:rPr>
        <w:t>2563</w:t>
      </w:r>
    </w:p>
    <w:p w14:paraId="78DDEF0A" w14:textId="75283B01" w:rsidR="00606A39" w:rsidRPr="00EB535A" w:rsidRDefault="00606A39" w:rsidP="004F570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A259C18" w14:textId="2F83F283" w:rsidR="00606A39" w:rsidRPr="00EB535A" w:rsidRDefault="00606A39" w:rsidP="00606A3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EB535A">
        <w:rPr>
          <w:rFonts w:ascii="Angsana New" w:hAnsi="Angsana New"/>
          <w:color w:val="000000"/>
          <w:sz w:val="30"/>
          <w:szCs w:val="30"/>
          <w:cs/>
        </w:rPr>
        <w:t>กลุ่มบริษัท</w:t>
      </w:r>
      <w:r w:rsidRPr="00EB535A">
        <w:rPr>
          <w:rFonts w:ascii="Angsana New" w:hAnsi="Angsana New" w:hint="cs"/>
          <w:color w:val="000000"/>
          <w:sz w:val="30"/>
          <w:szCs w:val="30"/>
          <w:cs/>
        </w:rPr>
        <w:t>เลือกไม่นำสถานการณ์</w:t>
      </w:r>
      <w:r w:rsidRPr="00EB535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EB535A">
        <w:rPr>
          <w:rFonts w:ascii="Angsana New" w:hAnsi="Angsana New"/>
          <w:color w:val="000000"/>
          <w:sz w:val="30"/>
          <w:szCs w:val="30"/>
        </w:rPr>
        <w:t>COVID-19</w:t>
      </w:r>
      <w:r w:rsidRPr="00EB535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EB535A">
        <w:rPr>
          <w:rFonts w:ascii="Angsana New" w:hAnsi="Angsana New" w:hint="cs"/>
          <w:color w:val="000000"/>
          <w:sz w:val="30"/>
          <w:szCs w:val="30"/>
          <w:cs/>
        </w:rPr>
        <w:t xml:space="preserve">ที่อาจจะกระทบต่อการวัดมูลค่ายุติธรรมของที่ดิน </w:t>
      </w:r>
      <w:r w:rsidRPr="00EB535A">
        <w:rPr>
          <w:rFonts w:ascii="Angsana New" w:hAnsi="Angsana New"/>
          <w:color w:val="000000"/>
          <w:sz w:val="30"/>
          <w:szCs w:val="30"/>
          <w:cs/>
        </w:rPr>
        <w:t>กลุ่มบริษัท</w:t>
      </w:r>
      <w:r w:rsidRPr="00EB535A">
        <w:rPr>
          <w:rFonts w:ascii="Angsana New" w:hAnsi="Angsana New" w:hint="cs"/>
          <w:color w:val="000000"/>
          <w:sz w:val="30"/>
          <w:szCs w:val="30"/>
          <w:cs/>
        </w:rPr>
        <w:t>จึงใช้ราคาประเมินที่ผู้ประเมินราคาได้ประเมินล่าสุดเป็นมูลค่ายุติธรรม</w:t>
      </w:r>
    </w:p>
    <w:p w14:paraId="2F0BF905" w14:textId="795D128C" w:rsidR="00606A39" w:rsidRPr="00EB535A" w:rsidRDefault="00606A39" w:rsidP="00A510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29D8DFB" w14:textId="715C993E" w:rsidR="00606A39" w:rsidRPr="00EB535A" w:rsidRDefault="00606A39" w:rsidP="00A510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86FCF2C" w14:textId="446B87E7" w:rsidR="00606A39" w:rsidRPr="00EB535A" w:rsidRDefault="00606A39" w:rsidP="00A510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D51F35E" w14:textId="4BF25E2D" w:rsidR="00606A39" w:rsidRPr="00EB535A" w:rsidRDefault="00606A39" w:rsidP="00A510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C13B619" w14:textId="0B3D9715" w:rsidR="00606A39" w:rsidRPr="00EB535A" w:rsidRDefault="00606A39" w:rsidP="00A510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4D9A45E" w14:textId="3C839CA4" w:rsidR="00606A39" w:rsidRPr="00EB535A" w:rsidRDefault="00606A39" w:rsidP="00A510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7041975" w14:textId="77777777" w:rsidR="00F37EF6" w:rsidRPr="00EB535A" w:rsidRDefault="00F37EF6" w:rsidP="00302A40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EB535A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การเปลี่ยนแปลงนโยบายการบัญชี</w:t>
      </w:r>
    </w:p>
    <w:p w14:paraId="23518E6C" w14:textId="77777777" w:rsidR="00F37EF6" w:rsidRPr="00EB535A" w:rsidRDefault="00F37EF6" w:rsidP="00F37E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AD194D0" w14:textId="5DDA262C" w:rsidR="00F37EF6" w:rsidRPr="00EB535A" w:rsidRDefault="00F37EF6" w:rsidP="00F37E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B535A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="004F2264" w:rsidRPr="00EB535A">
        <w:rPr>
          <w:rFonts w:asciiTheme="majorBidi" w:hAnsiTheme="majorBidi" w:cstheme="majorBidi"/>
          <w:sz w:val="30"/>
          <w:szCs w:val="30"/>
        </w:rPr>
        <w:t>1</w:t>
      </w:r>
      <w:r w:rsidRPr="00EB535A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4F2264" w:rsidRPr="00EB535A">
        <w:rPr>
          <w:rFonts w:asciiTheme="majorBidi" w:hAnsiTheme="majorBidi" w:cstheme="majorBidi"/>
          <w:sz w:val="30"/>
          <w:szCs w:val="30"/>
        </w:rPr>
        <w:t>2563</w:t>
      </w:r>
      <w:r w:rsidRPr="00EB535A">
        <w:rPr>
          <w:rFonts w:asciiTheme="majorBidi" w:hAnsiTheme="majorBidi" w:cstheme="majorBidi"/>
          <w:sz w:val="30"/>
          <w:szCs w:val="30"/>
          <w:cs/>
        </w:rPr>
        <w:t xml:space="preserve"> กลุ่มบริษัทได้ถือปฏิบัติตามมาตรฐานการรายงานทางการเงินกลุ่มเครื่องมือทางการเงินและ</w:t>
      </w:r>
      <w:r w:rsidR="001169B4" w:rsidRPr="00EB535A">
        <w:rPr>
          <w:rFonts w:asciiTheme="majorBidi" w:hAnsiTheme="majorBidi" w:cstheme="majorBidi" w:hint="cs"/>
          <w:sz w:val="30"/>
          <w:szCs w:val="30"/>
          <w:cs/>
        </w:rPr>
        <w:t>มาตรฐานการายงานทางการเงิน</w:t>
      </w:r>
      <w:r w:rsidR="001169B4" w:rsidRPr="00EB535A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="001169B4" w:rsidRPr="00EB535A">
        <w:rPr>
          <w:rFonts w:asciiTheme="majorBidi" w:hAnsiTheme="majorBidi" w:cstheme="majorBidi"/>
          <w:sz w:val="30"/>
          <w:szCs w:val="30"/>
        </w:rPr>
        <w:t xml:space="preserve">16 </w:t>
      </w:r>
      <w:r w:rsidR="001169B4" w:rsidRPr="00EB535A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="001169B4" w:rsidRPr="00EB535A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สัญญาเช่า </w:t>
      </w:r>
      <w:r w:rsidR="001169B4" w:rsidRPr="00EB535A">
        <w:rPr>
          <w:rFonts w:asciiTheme="majorBidi" w:hAnsiTheme="majorBidi" w:cstheme="majorBidi"/>
          <w:sz w:val="30"/>
          <w:szCs w:val="30"/>
          <w:cs/>
        </w:rPr>
        <w:t>(</w:t>
      </w:r>
      <w:r w:rsidR="001169B4" w:rsidRPr="00EB535A">
        <w:rPr>
          <w:rFonts w:asciiTheme="majorBidi" w:hAnsiTheme="majorBidi" w:cstheme="majorBidi"/>
          <w:sz w:val="30"/>
          <w:szCs w:val="30"/>
        </w:rPr>
        <w:t>TFRS 16</w:t>
      </w:r>
      <w:r w:rsidR="001169B4" w:rsidRPr="00EB535A">
        <w:rPr>
          <w:rFonts w:asciiTheme="majorBidi" w:hAnsiTheme="majorBidi" w:cstheme="majorBidi"/>
          <w:sz w:val="30"/>
          <w:szCs w:val="30"/>
          <w:cs/>
        </w:rPr>
        <w:t>)</w:t>
      </w:r>
      <w:r w:rsidR="001169B4" w:rsidRPr="00EB535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EB535A">
        <w:rPr>
          <w:rFonts w:asciiTheme="majorBidi" w:hAnsiTheme="majorBidi" w:cstheme="majorBidi"/>
          <w:sz w:val="30"/>
          <w:szCs w:val="30"/>
          <w:cs/>
        </w:rPr>
        <w:t>เป็นครั้งแรก</w:t>
      </w:r>
      <w:r w:rsidR="001169B4" w:rsidRPr="00EB535A">
        <w:rPr>
          <w:rFonts w:ascii="Angsana New" w:hAnsi="Angsana New" w:hint="cs"/>
          <w:sz w:val="30"/>
          <w:szCs w:val="30"/>
          <w:cs/>
        </w:rPr>
        <w:t>และการเปลี่ยนนโยบายการ</w:t>
      </w:r>
      <w:r w:rsidR="009A07D3" w:rsidRPr="00EB535A">
        <w:rPr>
          <w:rFonts w:ascii="Angsana New" w:hAnsi="Angsana New" w:hint="cs"/>
          <w:sz w:val="30"/>
          <w:szCs w:val="30"/>
          <w:cs/>
        </w:rPr>
        <w:t>บัญชีในการ</w:t>
      </w:r>
      <w:r w:rsidR="001169B4" w:rsidRPr="00EB535A">
        <w:rPr>
          <w:rFonts w:ascii="Angsana New" w:hAnsi="Angsana New" w:hint="cs"/>
          <w:sz w:val="30"/>
          <w:szCs w:val="30"/>
          <w:cs/>
        </w:rPr>
        <w:t>บันทึกมูลค่าที่ดินจาก</w:t>
      </w:r>
      <w:r w:rsidR="00D14DC5" w:rsidRPr="00EB535A">
        <w:rPr>
          <w:rFonts w:ascii="Angsana New" w:hAnsi="Angsana New" w:hint="cs"/>
          <w:sz w:val="30"/>
          <w:szCs w:val="30"/>
          <w:cs/>
        </w:rPr>
        <w:t>วิธี</w:t>
      </w:r>
      <w:r w:rsidR="001169B4" w:rsidRPr="00EB535A">
        <w:rPr>
          <w:rFonts w:ascii="Angsana New" w:hAnsi="Angsana New" w:hint="cs"/>
          <w:sz w:val="30"/>
          <w:szCs w:val="30"/>
          <w:cs/>
        </w:rPr>
        <w:t>ราคาทุนเป็น</w:t>
      </w:r>
      <w:r w:rsidR="00D14DC5" w:rsidRPr="00EB535A">
        <w:rPr>
          <w:rFonts w:ascii="Angsana New" w:hAnsi="Angsana New" w:hint="cs"/>
          <w:sz w:val="30"/>
          <w:szCs w:val="30"/>
          <w:cs/>
        </w:rPr>
        <w:t>วิธี</w:t>
      </w:r>
      <w:r w:rsidR="001169B4" w:rsidRPr="00EB535A">
        <w:rPr>
          <w:rFonts w:ascii="Angsana New" w:hAnsi="Angsana New" w:hint="cs"/>
          <w:sz w:val="30"/>
          <w:szCs w:val="30"/>
          <w:cs/>
        </w:rPr>
        <w:t>ราคาที่ตีใหม่</w:t>
      </w:r>
      <w:r w:rsidRPr="00EB535A">
        <w:rPr>
          <w:rFonts w:asciiTheme="majorBidi" w:hAnsiTheme="majorBidi" w:cstheme="majorBidi"/>
          <w:sz w:val="30"/>
          <w:szCs w:val="30"/>
          <w:cs/>
        </w:rPr>
        <w:t xml:space="preserve"> ผลกระทบ</w:t>
      </w:r>
      <w:r w:rsidR="00CC4D1C" w:rsidRPr="00EB535A">
        <w:rPr>
          <w:rFonts w:asciiTheme="majorBidi" w:hAnsiTheme="majorBidi" w:cstheme="majorBidi" w:hint="cs"/>
          <w:sz w:val="30"/>
          <w:szCs w:val="30"/>
          <w:cs/>
        </w:rPr>
        <w:t>ต่อ</w:t>
      </w:r>
      <w:r w:rsidRPr="00EB535A">
        <w:rPr>
          <w:rFonts w:asciiTheme="majorBidi" w:hAnsiTheme="majorBidi" w:cstheme="majorBidi"/>
          <w:sz w:val="30"/>
          <w:szCs w:val="30"/>
          <w:cs/>
        </w:rPr>
        <w:t>ส่วนของผู้ถือหุ้น</w:t>
      </w:r>
      <w:r w:rsidR="00CC4D1C" w:rsidRPr="00EB535A">
        <w:rPr>
          <w:rFonts w:asciiTheme="majorBidi" w:hAnsiTheme="majorBidi" w:cstheme="majorBidi" w:hint="cs"/>
          <w:sz w:val="30"/>
          <w:szCs w:val="30"/>
          <w:cs/>
        </w:rPr>
        <w:t>ต้นงวด</w:t>
      </w:r>
      <w:r w:rsidRPr="00EB535A">
        <w:rPr>
          <w:rFonts w:asciiTheme="majorBidi" w:hAnsiTheme="majorBidi" w:cstheme="majorBidi"/>
          <w:sz w:val="30"/>
          <w:szCs w:val="30"/>
          <w:cs/>
        </w:rPr>
        <w:t>จากการเปลี่ยนแปลงนโยบายการบัญชี มีดังนี้</w:t>
      </w:r>
    </w:p>
    <w:tbl>
      <w:tblPr>
        <w:tblW w:w="8460" w:type="dxa"/>
        <w:tblInd w:w="90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760"/>
        <w:gridCol w:w="1260"/>
        <w:gridCol w:w="180"/>
        <w:gridCol w:w="1260"/>
      </w:tblGrid>
      <w:tr w:rsidR="00CC4D1C" w:rsidRPr="00EB535A" w14:paraId="0709D91F" w14:textId="77777777" w:rsidTr="00CC4D1C">
        <w:trPr>
          <w:cantSplit/>
          <w:tblHeader/>
        </w:trPr>
        <w:tc>
          <w:tcPr>
            <w:tcW w:w="5760" w:type="dxa"/>
            <w:vAlign w:val="bottom"/>
            <w:hideMark/>
          </w:tcPr>
          <w:p w14:paraId="4D80F4F0" w14:textId="77777777" w:rsidR="00CC4D1C" w:rsidRPr="00EB535A" w:rsidRDefault="00CC4D1C" w:rsidP="00CC4D1C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74177B9" w14:textId="77777777" w:rsidR="00CC4D1C" w:rsidRPr="00EB535A" w:rsidRDefault="00CC4D1C" w:rsidP="00CC4D1C">
            <w:pPr>
              <w:pStyle w:val="acctmergecolhdg"/>
              <w:spacing w:line="240" w:lineRule="auto"/>
              <w:ind w:left="-77" w:right="-8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  <w:p w14:paraId="559ADA8F" w14:textId="77777777" w:rsidR="00CC4D1C" w:rsidRPr="00EB535A" w:rsidRDefault="00CC4D1C" w:rsidP="00CC4D1C">
            <w:pPr>
              <w:pStyle w:val="acctmergecolhdg"/>
              <w:spacing w:line="240" w:lineRule="auto"/>
              <w:ind w:left="-77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30BF7E6F" w14:textId="77777777" w:rsidR="00CC4D1C" w:rsidRPr="00EB535A" w:rsidRDefault="00CC4D1C" w:rsidP="00CC4D1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3D624409" w14:textId="77777777" w:rsidR="00CC4D1C" w:rsidRPr="00EB535A" w:rsidRDefault="00CC4D1C" w:rsidP="00CC4D1C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EB535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7DD8F3B1" w14:textId="77777777" w:rsidR="00CC4D1C" w:rsidRPr="00EB535A" w:rsidRDefault="00CC4D1C" w:rsidP="00CC4D1C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  <w:r w:rsidRPr="00EB535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 </w:t>
            </w:r>
          </w:p>
        </w:tc>
      </w:tr>
      <w:tr w:rsidR="00CC4D1C" w:rsidRPr="00EB535A" w14:paraId="6AFF6A54" w14:textId="77777777" w:rsidTr="00CC4D1C">
        <w:trPr>
          <w:cantSplit/>
          <w:tblHeader/>
        </w:trPr>
        <w:tc>
          <w:tcPr>
            <w:tcW w:w="5760" w:type="dxa"/>
          </w:tcPr>
          <w:p w14:paraId="1FDB2BA4" w14:textId="77777777" w:rsidR="00CC4D1C" w:rsidRPr="00EB535A" w:rsidRDefault="00CC4D1C" w:rsidP="00CC4D1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hideMark/>
          </w:tcPr>
          <w:p w14:paraId="362600F4" w14:textId="77777777" w:rsidR="00CC4D1C" w:rsidRPr="00EB535A" w:rsidRDefault="00CC4D1C" w:rsidP="00CC4D1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EB535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C4D1C" w:rsidRPr="00EB535A" w14:paraId="07D15724" w14:textId="77777777" w:rsidTr="00CC4D1C">
        <w:trPr>
          <w:cantSplit/>
          <w:trHeight w:val="191"/>
        </w:trPr>
        <w:tc>
          <w:tcPr>
            <w:tcW w:w="5760" w:type="dxa"/>
            <w:hideMark/>
          </w:tcPr>
          <w:p w14:paraId="639F029D" w14:textId="1EA1A71C" w:rsidR="00CC4D1C" w:rsidRPr="00EB535A" w:rsidRDefault="00CC4D1C" w:rsidP="00CC4D1C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ผลกระทบต่อกำไรสะสม</w:t>
            </w:r>
          </w:p>
        </w:tc>
        <w:tc>
          <w:tcPr>
            <w:tcW w:w="1260" w:type="dxa"/>
          </w:tcPr>
          <w:p w14:paraId="663422AA" w14:textId="77777777" w:rsidR="00CC4D1C" w:rsidRPr="00EB535A" w:rsidRDefault="00CC4D1C" w:rsidP="00CC4D1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922C798" w14:textId="77777777" w:rsidR="00CC4D1C" w:rsidRPr="00EB535A" w:rsidRDefault="00CC4D1C" w:rsidP="00CC4D1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6500B61" w14:textId="77777777" w:rsidR="00CC4D1C" w:rsidRPr="00EB535A" w:rsidRDefault="00CC4D1C" w:rsidP="00CC4D1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C4D1C" w:rsidRPr="00EB535A" w14:paraId="50AE2014" w14:textId="77777777" w:rsidTr="00CC4D1C">
        <w:trPr>
          <w:cantSplit/>
          <w:trHeight w:val="191"/>
        </w:trPr>
        <w:tc>
          <w:tcPr>
            <w:tcW w:w="5760" w:type="dxa"/>
          </w:tcPr>
          <w:p w14:paraId="3204DB7F" w14:textId="166C0117" w:rsidR="00CC4D1C" w:rsidRPr="00EB535A" w:rsidRDefault="00CC4D1C" w:rsidP="00CC4D1C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EB535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B535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EB535A">
              <w:rPr>
                <w:rFonts w:asciiTheme="majorBidi" w:hAnsiTheme="majorBidi" w:cstheme="majorBidi"/>
                <w:sz w:val="30"/>
                <w:szCs w:val="30"/>
              </w:rPr>
              <w:t>2562</w:t>
            </w:r>
            <w:r w:rsidRPr="00EB535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B535A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EB535A">
              <w:rPr>
                <w:rFonts w:asciiTheme="majorBidi" w:hAnsiTheme="majorBidi" w:cstheme="majorBidi"/>
                <w:sz w:val="30"/>
                <w:szCs w:val="30"/>
                <w:cs/>
              </w:rPr>
              <w:t>ตามที่รายงาน</w:t>
            </w:r>
          </w:p>
        </w:tc>
        <w:tc>
          <w:tcPr>
            <w:tcW w:w="1260" w:type="dxa"/>
          </w:tcPr>
          <w:p w14:paraId="7F655925" w14:textId="1A4DC856" w:rsidR="00CC4D1C" w:rsidRPr="00EB535A" w:rsidRDefault="00CC4D1C" w:rsidP="00CC4D1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73,034</w:t>
            </w:r>
          </w:p>
        </w:tc>
        <w:tc>
          <w:tcPr>
            <w:tcW w:w="180" w:type="dxa"/>
          </w:tcPr>
          <w:p w14:paraId="6E19E19E" w14:textId="77777777" w:rsidR="00CC4D1C" w:rsidRPr="00EB535A" w:rsidRDefault="00CC4D1C" w:rsidP="00CC4D1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1F149EE" w14:textId="0AABD0E4" w:rsidR="00CC4D1C" w:rsidRPr="00EB535A" w:rsidRDefault="00CC4D1C" w:rsidP="00415005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57,144</w:t>
            </w:r>
          </w:p>
        </w:tc>
      </w:tr>
      <w:tr w:rsidR="00CC4D1C" w:rsidRPr="00EB535A" w14:paraId="51804941" w14:textId="77777777" w:rsidTr="00CC4D1C">
        <w:trPr>
          <w:cantSplit/>
          <w:trHeight w:val="191"/>
        </w:trPr>
        <w:tc>
          <w:tcPr>
            <w:tcW w:w="5760" w:type="dxa"/>
            <w:hideMark/>
          </w:tcPr>
          <w:p w14:paraId="0508BDD3" w14:textId="3270338E" w:rsidR="00CC4D1C" w:rsidRPr="00EB535A" w:rsidRDefault="00CC4D1C" w:rsidP="00CC4D1C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B535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ลดลง</w:t>
            </w:r>
            <w:r w:rsidRPr="00EB535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เนื่องจาก</w:t>
            </w:r>
          </w:p>
        </w:tc>
        <w:tc>
          <w:tcPr>
            <w:tcW w:w="1260" w:type="dxa"/>
          </w:tcPr>
          <w:p w14:paraId="3B66EE8A" w14:textId="7F082E17" w:rsidR="00CC4D1C" w:rsidRPr="00EB535A" w:rsidRDefault="00CC4D1C" w:rsidP="00CC4D1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76DA0862" w14:textId="77777777" w:rsidR="00CC4D1C" w:rsidRPr="00EB535A" w:rsidRDefault="00CC4D1C" w:rsidP="00CC4D1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5809928" w14:textId="130D4476" w:rsidR="00CC4D1C" w:rsidRPr="00EB535A" w:rsidRDefault="00CC4D1C" w:rsidP="00CC4D1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</w:tr>
      <w:tr w:rsidR="009A07D3" w:rsidRPr="00EB535A" w14:paraId="1276ADBD" w14:textId="77777777" w:rsidTr="00CC4D1C">
        <w:trPr>
          <w:cantSplit/>
          <w:trHeight w:val="191"/>
        </w:trPr>
        <w:tc>
          <w:tcPr>
            <w:tcW w:w="5760" w:type="dxa"/>
          </w:tcPr>
          <w:p w14:paraId="5BD3690D" w14:textId="6723441C" w:rsidR="009A07D3" w:rsidRPr="00EB535A" w:rsidRDefault="009A07D3" w:rsidP="00CC4D1C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  <w:cs/>
              </w:rPr>
              <w:t>การถือปฏิบัติตาม</w:t>
            </w:r>
            <w:r w:rsidRPr="00EB535A">
              <w:rPr>
                <w:rFonts w:asciiTheme="majorBidi" w:hAnsiTheme="majorBidi"/>
                <w:sz w:val="30"/>
                <w:szCs w:val="30"/>
                <w:cs/>
              </w:rPr>
              <w:t>มาตรฐานการรายงานทางการเงินกลุ่ม</w:t>
            </w:r>
            <w:r w:rsidRPr="00EB535A">
              <w:rPr>
                <w:rFonts w:asciiTheme="majorBidi" w:hAnsiTheme="majorBidi"/>
                <w:sz w:val="30"/>
                <w:szCs w:val="30"/>
              </w:rPr>
              <w:br/>
            </w:r>
            <w:r w:rsidRPr="00EB535A">
              <w:rPr>
                <w:rFonts w:asciiTheme="majorBidi" w:hAnsi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260" w:type="dxa"/>
          </w:tcPr>
          <w:p w14:paraId="5871EF76" w14:textId="77777777" w:rsidR="009A07D3" w:rsidRPr="00EB535A" w:rsidRDefault="009A07D3" w:rsidP="00CC4D1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25FC769B" w14:textId="77777777" w:rsidR="009A07D3" w:rsidRPr="00EB535A" w:rsidRDefault="009A07D3" w:rsidP="00CC4D1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15EF1FF" w14:textId="77777777" w:rsidR="009A07D3" w:rsidRPr="00EB535A" w:rsidRDefault="009A07D3" w:rsidP="00CC4D1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</w:tr>
      <w:tr w:rsidR="00CC4D1C" w:rsidRPr="00EB535A" w14:paraId="46A0C0CA" w14:textId="77777777" w:rsidTr="00CC4D1C">
        <w:trPr>
          <w:cantSplit/>
          <w:trHeight w:val="191"/>
        </w:trPr>
        <w:tc>
          <w:tcPr>
            <w:tcW w:w="5760" w:type="dxa"/>
          </w:tcPr>
          <w:p w14:paraId="41872585" w14:textId="63444DE4" w:rsidR="00CC4D1C" w:rsidRPr="00EB535A" w:rsidRDefault="00CC4D1C" w:rsidP="00CC4D1C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ผลขาดทุนจากการด้อยค่าของสินทรัพย์ทางการเงิน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8B73029" w14:textId="1BF97CFD" w:rsidR="00CC4D1C" w:rsidRPr="00EB535A" w:rsidRDefault="003E4659" w:rsidP="003E465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-8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     </w:t>
            </w:r>
            <w:r w:rsidR="00CC4D1C" w:rsidRPr="00EB53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582A80" w:rsidRPr="00EB53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072D01" w:rsidRPr="00EB53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CC4D1C" w:rsidRPr="00EB53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431F4C" w:rsidRPr="00EB53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072D01" w:rsidRPr="00EB53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</w:t>
            </w:r>
            <w:r w:rsidR="00CC4D1C" w:rsidRPr="00EB53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26BF94B9" w14:textId="77777777" w:rsidR="00CC4D1C" w:rsidRPr="00EB535A" w:rsidRDefault="00CC4D1C" w:rsidP="00CC4D1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EB9528D" w14:textId="3E1C1DA5" w:rsidR="00CC4D1C" w:rsidRPr="00EB535A" w:rsidRDefault="003E4659" w:rsidP="003E4659">
            <w:pPr>
              <w:pStyle w:val="acctfourfigures"/>
              <w:tabs>
                <w:tab w:val="clear" w:pos="765"/>
              </w:tabs>
              <w:spacing w:line="240" w:lineRule="auto"/>
              <w:ind w:right="-44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      </w:t>
            </w:r>
            <w:r w:rsidR="00CC4D1C" w:rsidRPr="00EB53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072D01" w:rsidRPr="00EB53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 w:rsidR="00CC4D1C" w:rsidRPr="00EB53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072D01" w:rsidRPr="00EB53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486</w:t>
            </w:r>
            <w:r w:rsidR="00CC4D1C" w:rsidRPr="00EB53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CC4D1C" w:rsidRPr="00EB535A" w14:paraId="33053F27" w14:textId="77777777" w:rsidTr="00CC4D1C">
        <w:trPr>
          <w:cantSplit/>
          <w:trHeight w:val="191"/>
        </w:trPr>
        <w:tc>
          <w:tcPr>
            <w:tcW w:w="5760" w:type="dxa"/>
          </w:tcPr>
          <w:p w14:paraId="2010EFDC" w14:textId="65A8E11F" w:rsidR="00CC4D1C" w:rsidRPr="00EB535A" w:rsidRDefault="00CC4D1C" w:rsidP="00CC4D1C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2563 - </w:t>
            </w: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CE82AB" w14:textId="4B2919D2" w:rsidR="00CC4D1C" w:rsidRPr="00EB535A" w:rsidRDefault="00072D01" w:rsidP="00CC4D1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58</w:t>
            </w:r>
            <w:r w:rsidR="00CC4D1C" w:rsidRPr="00EB53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911</w:t>
            </w:r>
          </w:p>
        </w:tc>
        <w:tc>
          <w:tcPr>
            <w:tcW w:w="180" w:type="dxa"/>
          </w:tcPr>
          <w:p w14:paraId="4177B95B" w14:textId="77777777" w:rsidR="00CC4D1C" w:rsidRPr="00EB535A" w:rsidRDefault="00CC4D1C" w:rsidP="00CC4D1C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0EACBB" w14:textId="1E55F8C8" w:rsidR="00CC4D1C" w:rsidRPr="00EB535A" w:rsidRDefault="00582A80" w:rsidP="00A060E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="00072D01" w:rsidRPr="00EB53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="00CC4D1C" w:rsidRPr="00EB53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072D01" w:rsidRPr="00EB53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658</w:t>
            </w:r>
          </w:p>
        </w:tc>
      </w:tr>
    </w:tbl>
    <w:p w14:paraId="3C1FEAC4" w14:textId="77777777" w:rsidR="00606A39" w:rsidRPr="00EB535A" w:rsidRDefault="00606A39" w:rsidP="00606A3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E081E80" w14:textId="03E32570" w:rsidR="00F37EF6" w:rsidRPr="00EB535A" w:rsidRDefault="00F37EF6" w:rsidP="00302A40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72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B535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</w:p>
    <w:p w14:paraId="5886E6D8" w14:textId="77777777" w:rsidR="005B63A6" w:rsidRPr="00EB535A" w:rsidRDefault="005B63A6" w:rsidP="005B63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A52DE36" w14:textId="06A7DA36" w:rsidR="005B63A6" w:rsidRPr="00EB535A" w:rsidRDefault="005B63A6" w:rsidP="005B63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B535A">
        <w:rPr>
          <w:rFonts w:asciiTheme="majorBidi" w:hAnsiTheme="majorBidi" w:cstheme="majorBidi"/>
          <w:sz w:val="30"/>
          <w:szCs w:val="30"/>
          <w:cs/>
        </w:rPr>
        <w:t>กลุ่มบริษัทได้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ะสม</w:t>
      </w:r>
      <w:r w:rsidR="008732D1" w:rsidRPr="00EB535A">
        <w:rPr>
          <w:rFonts w:asciiTheme="majorBidi" w:hAnsiTheme="majorBidi" w:cstheme="majorBidi"/>
          <w:sz w:val="30"/>
          <w:szCs w:val="30"/>
        </w:rPr>
        <w:t xml:space="preserve"> </w:t>
      </w:r>
      <w:r w:rsidRPr="00EB535A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4F2264" w:rsidRPr="00EB535A">
        <w:rPr>
          <w:rFonts w:asciiTheme="majorBidi" w:hAnsiTheme="majorBidi" w:cstheme="majorBidi"/>
          <w:sz w:val="30"/>
          <w:szCs w:val="30"/>
        </w:rPr>
        <w:t>1</w:t>
      </w:r>
      <w:r w:rsidRPr="00EB535A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4F2264" w:rsidRPr="00EB535A">
        <w:rPr>
          <w:rFonts w:asciiTheme="majorBidi" w:hAnsiTheme="majorBidi" w:cstheme="majorBidi"/>
          <w:sz w:val="30"/>
          <w:szCs w:val="30"/>
        </w:rPr>
        <w:t>2563</w:t>
      </w:r>
      <w:r w:rsidRPr="00EB535A">
        <w:rPr>
          <w:rFonts w:asciiTheme="majorBidi" w:hAnsiTheme="majorBidi" w:cstheme="majorBidi"/>
          <w:sz w:val="30"/>
          <w:szCs w:val="30"/>
          <w:cs/>
        </w:rPr>
        <w:t xml:space="preserve"> ดังนั้น กลุ่มบริษัทจึงไม่ปรับปรุงข้อมูลที่นำเสนอในปี </w:t>
      </w:r>
      <w:r w:rsidR="004F2264" w:rsidRPr="00EB535A">
        <w:rPr>
          <w:rFonts w:asciiTheme="majorBidi" w:hAnsiTheme="majorBidi" w:cstheme="majorBidi"/>
          <w:sz w:val="30"/>
          <w:szCs w:val="30"/>
        </w:rPr>
        <w:t>2562</w:t>
      </w:r>
    </w:p>
    <w:p w14:paraId="68238D1D" w14:textId="77777777" w:rsidR="005B63A6" w:rsidRPr="00EB535A" w:rsidRDefault="005B63A6" w:rsidP="005B63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6E98706" w14:textId="77777777" w:rsidR="005B63A6" w:rsidRPr="00EB535A" w:rsidRDefault="005B63A6" w:rsidP="005B63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B535A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กลุ่ม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โดยผลกระทบจากการถือปฏิบัติตามมาตรฐานการรายงานทางการเงินกลุ่มเครื่องมือทางการเงิน มีดังนี้</w:t>
      </w:r>
    </w:p>
    <w:p w14:paraId="37EDC3D4" w14:textId="77777777" w:rsidR="005B63A6" w:rsidRPr="00EB535A" w:rsidRDefault="005B63A6" w:rsidP="005B63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77E5CE8" w14:textId="77777777" w:rsidR="005B63A6" w:rsidRPr="00EB535A" w:rsidRDefault="005B63A6" w:rsidP="00302A40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EB535A">
        <w:rPr>
          <w:rFonts w:asciiTheme="majorBidi" w:hAnsiTheme="majorBidi" w:cstheme="majorBidi"/>
          <w:sz w:val="30"/>
          <w:szCs w:val="30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05BEEF4D" w14:textId="77777777" w:rsidR="005B63A6" w:rsidRPr="00EB535A" w:rsidRDefault="005B63A6" w:rsidP="005B63A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08EF073C" w14:textId="032B693E" w:rsidR="005B63A6" w:rsidRPr="00EB535A" w:rsidRDefault="005B63A6" w:rsidP="005B63A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EB535A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 ฉบับที่ </w:t>
      </w:r>
      <w:r w:rsidR="004F2264" w:rsidRPr="00EB535A">
        <w:rPr>
          <w:rFonts w:asciiTheme="majorBidi" w:hAnsiTheme="majorBidi" w:cstheme="majorBidi"/>
          <w:sz w:val="30"/>
          <w:szCs w:val="30"/>
        </w:rPr>
        <w:t>9</w:t>
      </w:r>
      <w:r w:rsidRPr="00EB535A">
        <w:rPr>
          <w:rFonts w:asciiTheme="majorBidi" w:hAnsiTheme="majorBidi" w:cstheme="majorBidi"/>
          <w:sz w:val="30"/>
          <w:szCs w:val="30"/>
          <w:cs/>
        </w:rPr>
        <w:t xml:space="preserve"> (“</w:t>
      </w:r>
      <w:r w:rsidRPr="00EB535A">
        <w:rPr>
          <w:rFonts w:asciiTheme="majorBidi" w:hAnsiTheme="majorBidi" w:cstheme="majorBidi"/>
          <w:sz w:val="30"/>
          <w:szCs w:val="30"/>
        </w:rPr>
        <w:t xml:space="preserve">TFRS </w:t>
      </w:r>
      <w:r w:rsidR="004F2264" w:rsidRPr="00EB535A">
        <w:rPr>
          <w:rFonts w:asciiTheme="majorBidi" w:hAnsiTheme="majorBidi" w:cstheme="majorBidi"/>
          <w:sz w:val="30"/>
          <w:szCs w:val="30"/>
        </w:rPr>
        <w:t>9</w:t>
      </w:r>
      <w:r w:rsidRPr="00EB535A">
        <w:rPr>
          <w:rFonts w:asciiTheme="majorBidi" w:hAnsiTheme="majorBidi" w:cstheme="majorBidi"/>
          <w:sz w:val="30"/>
          <w:szCs w:val="30"/>
          <w:cs/>
        </w:rPr>
        <w:t xml:space="preserve">”) จัดประเภทสินทรัพย์ทางการเงินเป็น </w:t>
      </w:r>
      <w:r w:rsidR="004F2264" w:rsidRPr="00EB535A">
        <w:rPr>
          <w:rFonts w:asciiTheme="majorBidi" w:hAnsiTheme="majorBidi" w:cstheme="majorBidi"/>
          <w:sz w:val="30"/>
          <w:szCs w:val="30"/>
        </w:rPr>
        <w:t>3</w:t>
      </w:r>
      <w:r w:rsidRPr="00EB535A">
        <w:rPr>
          <w:rFonts w:asciiTheme="majorBidi" w:hAnsiTheme="majorBidi" w:cstheme="majorBidi"/>
          <w:sz w:val="30"/>
          <w:szCs w:val="30"/>
          <w:cs/>
        </w:rPr>
        <w:t xml:space="preserve"> ประเภท ได้แก่ ราคาทุนตัดจำหน่าย มูลค่ายุติธรรมผ่านกำไรขาดทุนเบ็ดเสร็จอื่น (</w:t>
      </w:r>
      <w:r w:rsidRPr="00EB535A">
        <w:rPr>
          <w:rFonts w:asciiTheme="majorBidi" w:hAnsiTheme="majorBidi" w:cstheme="majorBidi"/>
          <w:sz w:val="30"/>
          <w:szCs w:val="30"/>
        </w:rPr>
        <w:t xml:space="preserve">FVOCI) </w:t>
      </w:r>
      <w:r w:rsidRPr="00EB535A">
        <w:rPr>
          <w:rFonts w:asciiTheme="majorBidi" w:hAnsiTheme="majorBidi" w:cstheme="majorBidi"/>
          <w:sz w:val="30"/>
          <w:szCs w:val="30"/>
          <w:cs/>
        </w:rPr>
        <w:t>และมูลค่ายุติธรรมผ่านกำไรหรือขาดทุน (</w:t>
      </w:r>
      <w:r w:rsidRPr="00EB535A">
        <w:rPr>
          <w:rFonts w:asciiTheme="majorBidi" w:hAnsiTheme="majorBidi" w:cstheme="majorBidi"/>
          <w:sz w:val="30"/>
          <w:szCs w:val="30"/>
        </w:rPr>
        <w:t xml:space="preserve">FVTPL) </w:t>
      </w:r>
      <w:r w:rsidRPr="00EB535A">
        <w:rPr>
          <w:rFonts w:asciiTheme="majorBidi" w:hAnsiTheme="majorBidi" w:cstheme="majorBidi"/>
          <w:sz w:val="30"/>
          <w:szCs w:val="30"/>
          <w:cs/>
        </w:rPr>
        <w:t xml:space="preserve">โดยการจัดประเภทตาม </w:t>
      </w:r>
      <w:r w:rsidRPr="00EB535A">
        <w:rPr>
          <w:rFonts w:asciiTheme="majorBidi" w:hAnsiTheme="majorBidi" w:cstheme="majorBidi"/>
          <w:sz w:val="30"/>
          <w:szCs w:val="30"/>
        </w:rPr>
        <w:t xml:space="preserve">TFRS </w:t>
      </w:r>
      <w:r w:rsidR="004F2264" w:rsidRPr="00EB535A">
        <w:rPr>
          <w:rFonts w:asciiTheme="majorBidi" w:hAnsiTheme="majorBidi" w:cstheme="majorBidi"/>
          <w:sz w:val="30"/>
          <w:szCs w:val="30"/>
        </w:rPr>
        <w:t>9</w:t>
      </w:r>
      <w:r w:rsidRPr="00EB535A">
        <w:rPr>
          <w:rFonts w:asciiTheme="majorBidi" w:hAnsiTheme="majorBidi" w:cstheme="majorBidi"/>
          <w:sz w:val="30"/>
          <w:szCs w:val="30"/>
          <w:cs/>
        </w:rPr>
        <w:t xml:space="preserve"> จะเป็นไปตามลักษณะของกระแสเงินสดของสินทรัพย์ทาง</w:t>
      </w:r>
      <w:r w:rsidRPr="00EB535A">
        <w:rPr>
          <w:rFonts w:asciiTheme="majorBidi" w:hAnsiTheme="majorBidi" w:cstheme="majorBidi"/>
          <w:sz w:val="30"/>
          <w:szCs w:val="30"/>
          <w:cs/>
        </w:rPr>
        <w:lastRenderedPageBreak/>
        <w:t xml:space="preserve">การเงินและโมเดลธุรกิจของกิจการในการบริหารจัดการสินทรัพย์ทางการเงินนั้น ทั้งนี้ </w:t>
      </w:r>
      <w:r w:rsidRPr="00EB535A">
        <w:rPr>
          <w:rFonts w:asciiTheme="majorBidi" w:hAnsiTheme="majorBidi" w:cstheme="majorBidi"/>
          <w:sz w:val="30"/>
          <w:szCs w:val="30"/>
        </w:rPr>
        <w:t xml:space="preserve">TFRS </w:t>
      </w:r>
      <w:r w:rsidR="004F2264" w:rsidRPr="00EB535A">
        <w:rPr>
          <w:rFonts w:asciiTheme="majorBidi" w:hAnsiTheme="majorBidi" w:cstheme="majorBidi"/>
          <w:sz w:val="30"/>
          <w:szCs w:val="30"/>
        </w:rPr>
        <w:t>9</w:t>
      </w:r>
      <w:r w:rsidRPr="00EB535A">
        <w:rPr>
          <w:rFonts w:asciiTheme="majorBidi" w:hAnsiTheme="majorBidi" w:cstheme="majorBidi"/>
          <w:sz w:val="30"/>
          <w:szCs w:val="30"/>
          <w:cs/>
        </w:rPr>
        <w:t xml:space="preserve"> 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="004F2264" w:rsidRPr="00EB535A">
        <w:rPr>
          <w:rFonts w:asciiTheme="majorBidi" w:hAnsiTheme="majorBidi" w:cstheme="majorBidi"/>
          <w:sz w:val="30"/>
          <w:szCs w:val="30"/>
        </w:rPr>
        <w:t>105</w:t>
      </w:r>
    </w:p>
    <w:p w14:paraId="54F54D5B" w14:textId="77777777" w:rsidR="005B63A6" w:rsidRPr="00EB535A" w:rsidRDefault="005B63A6" w:rsidP="005B63A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sz w:val="22"/>
        </w:rPr>
      </w:pPr>
    </w:p>
    <w:p w14:paraId="61A57D9D" w14:textId="69DA5D36" w:rsidR="005B63A6" w:rsidRPr="00EB535A" w:rsidRDefault="005B63A6" w:rsidP="005B63A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EB535A">
        <w:rPr>
          <w:rFonts w:asciiTheme="majorBidi" w:hAnsiTheme="majorBidi" w:cstheme="majorBidi"/>
          <w:sz w:val="30"/>
          <w:szCs w:val="30"/>
          <w:cs/>
        </w:rPr>
        <w:t xml:space="preserve">ตาม </w:t>
      </w:r>
      <w:r w:rsidRPr="00EB535A">
        <w:rPr>
          <w:rFonts w:asciiTheme="majorBidi" w:hAnsiTheme="majorBidi" w:cstheme="majorBidi"/>
          <w:sz w:val="30"/>
          <w:szCs w:val="30"/>
        </w:rPr>
        <w:t xml:space="preserve">TFRS </w:t>
      </w:r>
      <w:r w:rsidR="003661A9" w:rsidRPr="00EB535A">
        <w:rPr>
          <w:rFonts w:asciiTheme="majorBidi" w:hAnsiTheme="majorBidi" w:cstheme="majorBidi" w:hint="cs"/>
          <w:sz w:val="30"/>
          <w:szCs w:val="30"/>
        </w:rPr>
        <w:t>9</w:t>
      </w:r>
      <w:r w:rsidRPr="00EB535A">
        <w:rPr>
          <w:rFonts w:asciiTheme="majorBidi" w:hAnsiTheme="majorBidi" w:cstheme="majorBidi"/>
          <w:sz w:val="30"/>
          <w:szCs w:val="30"/>
          <w:cs/>
        </w:rPr>
        <w:t xml:space="preserve"> สินทรัพย์และหนี้สินทางการเงินที่วัดมูลค่าด้วยวิธีราคาทุนตัดจำหน่ายจะรับรู้ดอกเบี้ยรับและดอกเบี้ยจ่ายด้วยอัตราดอกเบี้ยที่แท้จริง เดิมกลุ่มบริษัทรับรู้ดอกเบี้ยรับและดอกเบี้ยจ่ายด้วยอัตราดอกเบี้ยตามสัญญ</w:t>
      </w:r>
      <w:r w:rsidR="000F1160" w:rsidRPr="00EB535A">
        <w:rPr>
          <w:rFonts w:asciiTheme="majorBidi" w:hAnsiTheme="majorBidi" w:cstheme="majorBidi" w:hint="cs"/>
          <w:sz w:val="30"/>
          <w:szCs w:val="30"/>
          <w:cs/>
        </w:rPr>
        <w:t>า ซึ่งไม่มีผลกระทบที่เป็นสาระสำคัญในการนำมาปฏิบัติใช้เป็นครั้งแรก</w:t>
      </w:r>
    </w:p>
    <w:p w14:paraId="4ACA7DFA" w14:textId="77777777" w:rsidR="008732D1" w:rsidRPr="00EB535A" w:rsidRDefault="008732D1" w:rsidP="005B63A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sz w:val="22"/>
        </w:rPr>
      </w:pPr>
    </w:p>
    <w:p w14:paraId="7B98CD26" w14:textId="5326F0D6" w:rsidR="00D246E6" w:rsidRPr="00EB535A" w:rsidRDefault="001170AF" w:rsidP="00D246E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EB535A">
        <w:rPr>
          <w:rFonts w:asciiTheme="majorBidi" w:hAnsiTheme="majorBidi" w:cstheme="majorBidi" w:hint="cs"/>
          <w:sz w:val="30"/>
          <w:szCs w:val="30"/>
          <w:cs/>
        </w:rPr>
        <w:t>ก</w:t>
      </w:r>
      <w:r w:rsidR="00FB60F6" w:rsidRPr="00EB535A">
        <w:rPr>
          <w:rFonts w:asciiTheme="majorBidi" w:hAnsiTheme="majorBidi" w:cstheme="majorBidi" w:hint="cs"/>
          <w:sz w:val="30"/>
          <w:szCs w:val="30"/>
          <w:cs/>
        </w:rPr>
        <w:t>ารปฏิบัติใช้</w:t>
      </w:r>
      <w:r w:rsidR="00D246E6" w:rsidRPr="00EB535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246E6" w:rsidRPr="00EB535A">
        <w:rPr>
          <w:rFonts w:asciiTheme="majorBidi" w:hAnsiTheme="majorBidi" w:cstheme="majorBidi" w:hint="cs"/>
          <w:sz w:val="30"/>
          <w:szCs w:val="30"/>
        </w:rPr>
        <w:t xml:space="preserve">TFRS 9 </w:t>
      </w:r>
      <w:r w:rsidR="00D246E6" w:rsidRPr="00EB535A">
        <w:rPr>
          <w:rFonts w:asciiTheme="majorBidi" w:hAnsiTheme="majorBidi" w:cstheme="majorBidi" w:hint="cs"/>
          <w:sz w:val="30"/>
          <w:szCs w:val="30"/>
          <w:cs/>
        </w:rPr>
        <w:t>ไม่มีผลกระทบอย่างมีสาระสำคัญต่อการ</w:t>
      </w:r>
      <w:r w:rsidR="00077CD5" w:rsidRPr="00EB535A">
        <w:rPr>
          <w:rFonts w:asciiTheme="majorBidi" w:hAnsiTheme="majorBidi" w:cstheme="majorBidi" w:hint="cs"/>
          <w:sz w:val="30"/>
          <w:szCs w:val="30"/>
          <w:cs/>
        </w:rPr>
        <w:t>จัดประเภท</w:t>
      </w:r>
      <w:r w:rsidR="00D246E6" w:rsidRPr="00EB535A">
        <w:rPr>
          <w:rFonts w:asciiTheme="majorBidi" w:hAnsiTheme="majorBidi" w:cstheme="majorBidi" w:hint="cs"/>
          <w:sz w:val="30"/>
          <w:szCs w:val="30"/>
          <w:cs/>
        </w:rPr>
        <w:t>รายการ</w:t>
      </w:r>
      <w:r w:rsidRPr="00EB535A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2A172B" w:rsidRPr="00EB535A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Pr="00EB535A">
        <w:rPr>
          <w:rFonts w:asciiTheme="majorBidi" w:hAnsiTheme="majorBidi" w:cstheme="majorBidi" w:hint="cs"/>
          <w:sz w:val="30"/>
          <w:szCs w:val="30"/>
          <w:cs/>
        </w:rPr>
        <w:t xml:space="preserve">วัดมูลค่าสินทรัพย์และหนี้สินทางการเงิน </w:t>
      </w:r>
      <w:r w:rsidR="00D246E6" w:rsidRPr="00EB535A">
        <w:rPr>
          <w:rFonts w:asciiTheme="majorBidi" w:hAnsiTheme="majorBidi" w:cstheme="majorBidi" w:hint="cs"/>
          <w:sz w:val="30"/>
          <w:szCs w:val="30"/>
          <w:cs/>
        </w:rPr>
        <w:t>โดยส่วนใหญ่</w:t>
      </w:r>
      <w:r w:rsidR="003174E2" w:rsidRPr="00EB535A">
        <w:rPr>
          <w:rFonts w:asciiTheme="majorBidi" w:hAnsiTheme="majorBidi" w:cstheme="majorBidi" w:hint="cs"/>
          <w:sz w:val="30"/>
          <w:szCs w:val="30"/>
          <w:cs/>
        </w:rPr>
        <w:t>จัดประเภทและวัดมูลค่าด้วย</w:t>
      </w:r>
      <w:r w:rsidR="00D246E6" w:rsidRPr="00EB535A">
        <w:rPr>
          <w:rFonts w:asciiTheme="majorBidi" w:hAnsiTheme="majorBidi" w:cstheme="majorBidi" w:hint="cs"/>
          <w:sz w:val="30"/>
          <w:szCs w:val="30"/>
          <w:cs/>
        </w:rPr>
        <w:t>ราคาทุนตัดจำหน่ายซึ่งใกล้เคียงกับมูลค่าตามบัญชี</w:t>
      </w:r>
      <w:r w:rsidR="002A172B" w:rsidRPr="00EB535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93594" w:rsidRPr="00EB535A">
        <w:rPr>
          <w:rFonts w:asciiTheme="majorBidi" w:hAnsiTheme="majorBidi" w:cstheme="majorBidi" w:hint="cs"/>
          <w:sz w:val="30"/>
          <w:szCs w:val="30"/>
          <w:cs/>
        </w:rPr>
        <w:t>รายการที่จัดประเภทรายการและวัดมูลค่าด้วยวิธีอื่น</w:t>
      </w:r>
      <w:r w:rsidR="009D69ED" w:rsidRPr="00EB535A">
        <w:rPr>
          <w:rFonts w:asciiTheme="majorBidi" w:hAnsiTheme="majorBidi" w:cstheme="majorBidi" w:hint="cs"/>
          <w:sz w:val="30"/>
          <w:szCs w:val="30"/>
          <w:cs/>
        </w:rPr>
        <w:t>ได้แก่</w:t>
      </w:r>
    </w:p>
    <w:p w14:paraId="2E0C68ED" w14:textId="77777777" w:rsidR="00D246E6" w:rsidRPr="00EB535A" w:rsidRDefault="00D246E6" w:rsidP="00D246E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33AA55C4" w14:textId="43035454" w:rsidR="00D246E6" w:rsidRPr="00EB535A" w:rsidRDefault="00D246E6" w:rsidP="00302A40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EB535A">
        <w:rPr>
          <w:rFonts w:asciiTheme="majorBidi" w:hAnsiTheme="majorBidi" w:cstheme="majorBidi" w:hint="cs"/>
          <w:sz w:val="30"/>
          <w:szCs w:val="30"/>
          <w:cs/>
        </w:rPr>
        <w:t xml:space="preserve">ตราสารอนุพันธ์ วัดมูลค่าด้วยมูลค่ายุติธรรมผ่านกำไรหรือขาดทุน </w:t>
      </w:r>
      <w:r w:rsidRPr="00EB535A">
        <w:rPr>
          <w:rFonts w:asciiTheme="majorBidi" w:hAnsiTheme="majorBidi" w:cstheme="majorBidi"/>
          <w:sz w:val="30"/>
          <w:szCs w:val="30"/>
        </w:rPr>
        <w:t>(FVTPL)</w:t>
      </w:r>
    </w:p>
    <w:p w14:paraId="7706DC55" w14:textId="6947CE6F" w:rsidR="008732D1" w:rsidRPr="00EB535A" w:rsidRDefault="00D246E6" w:rsidP="00302A40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EB535A">
        <w:rPr>
          <w:rFonts w:asciiTheme="majorBidi" w:hAnsiTheme="majorBidi" w:cstheme="majorBidi" w:hint="cs"/>
          <w:sz w:val="30"/>
          <w:szCs w:val="30"/>
          <w:cs/>
        </w:rPr>
        <w:t>เงินลงทุนในตราสารทุนที่ไม่อยู่ในความต้องการของตลาด</w:t>
      </w:r>
      <w:r w:rsidR="00060F1C" w:rsidRPr="00EB535A">
        <w:rPr>
          <w:rFonts w:asciiTheme="majorBidi" w:hAnsiTheme="majorBidi" w:cstheme="majorBidi" w:hint="cs"/>
          <w:sz w:val="30"/>
          <w:szCs w:val="30"/>
          <w:cs/>
        </w:rPr>
        <w:t xml:space="preserve"> กลุ่มบริษัทเลือกกำหนดให้</w:t>
      </w:r>
      <w:r w:rsidRPr="00EB535A">
        <w:rPr>
          <w:rFonts w:asciiTheme="majorBidi" w:hAnsiTheme="majorBidi" w:cstheme="majorBidi" w:hint="cs"/>
          <w:sz w:val="30"/>
          <w:szCs w:val="30"/>
          <w:cs/>
        </w:rPr>
        <w:t xml:space="preserve">วัดมูลค่าด้วยมูลค่ายุติธรรมผ่านกำไรเบ็ดเสร็จอื่น </w:t>
      </w:r>
      <w:r w:rsidR="00D92D78" w:rsidRPr="00EB535A">
        <w:rPr>
          <w:rFonts w:asciiTheme="majorBidi" w:hAnsiTheme="majorBidi" w:cstheme="majorBidi"/>
          <w:sz w:val="30"/>
          <w:szCs w:val="30"/>
        </w:rPr>
        <w:t>(FVOCI)</w:t>
      </w:r>
      <w:r w:rsidR="002F3005" w:rsidRPr="00EB535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60F1C" w:rsidRPr="00EB535A">
        <w:rPr>
          <w:rFonts w:asciiTheme="majorBidi" w:hAnsiTheme="majorBidi" w:cstheme="majorBidi" w:hint="cs"/>
          <w:sz w:val="30"/>
          <w:szCs w:val="30"/>
          <w:cs/>
        </w:rPr>
        <w:t>เพราะ</w:t>
      </w:r>
      <w:r w:rsidR="008732D1" w:rsidRPr="00EB535A">
        <w:rPr>
          <w:rFonts w:asciiTheme="majorBidi" w:hAnsiTheme="majorBidi" w:cstheme="majorBidi"/>
          <w:sz w:val="30"/>
          <w:szCs w:val="30"/>
          <w:cs/>
        </w:rPr>
        <w:t>ตั้งใจจะถือตราสารทุน</w:t>
      </w:r>
      <w:r w:rsidR="00060F1C" w:rsidRPr="00EB535A">
        <w:rPr>
          <w:rFonts w:asciiTheme="majorBidi" w:hAnsiTheme="majorBidi" w:cstheme="majorBidi" w:hint="cs"/>
          <w:sz w:val="30"/>
          <w:szCs w:val="30"/>
          <w:cs/>
        </w:rPr>
        <w:t>นี้</w:t>
      </w:r>
      <w:r w:rsidR="008732D1" w:rsidRPr="00EB535A">
        <w:rPr>
          <w:rFonts w:asciiTheme="majorBidi" w:hAnsiTheme="majorBidi" w:cstheme="majorBidi"/>
          <w:sz w:val="30"/>
          <w:szCs w:val="30"/>
          <w:cs/>
        </w:rPr>
        <w:t>เพื่อวัตถุประสงค์ทางกลยุทธ์</w:t>
      </w:r>
      <w:r w:rsidR="008732D1" w:rsidRPr="00EB535A">
        <w:rPr>
          <w:rFonts w:asciiTheme="majorBidi" w:hAnsiTheme="majorBidi" w:cstheme="majorBidi" w:hint="cs"/>
          <w:sz w:val="30"/>
          <w:szCs w:val="30"/>
          <w:cs/>
        </w:rPr>
        <w:t>ในระยะยาว</w:t>
      </w:r>
      <w:r w:rsidR="008732D1" w:rsidRPr="00EB535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732D1" w:rsidRPr="00EB535A">
        <w:rPr>
          <w:rFonts w:ascii="Angsana New" w:hAnsi="Angsana New"/>
          <w:sz w:val="30"/>
          <w:szCs w:val="30"/>
          <w:cs/>
        </w:rPr>
        <w:t xml:space="preserve">ทั้งนี้ ผลกำไร (ขาดทุน) </w:t>
      </w:r>
      <w:r w:rsidR="008732D1" w:rsidRPr="00EB535A">
        <w:rPr>
          <w:rFonts w:ascii="Angsana New" w:hAnsi="Angsana New" w:hint="cs"/>
          <w:sz w:val="30"/>
          <w:szCs w:val="30"/>
          <w:cs/>
        </w:rPr>
        <w:t>สะสม</w:t>
      </w:r>
      <w:r w:rsidR="008732D1" w:rsidRPr="00EB535A">
        <w:rPr>
          <w:rFonts w:ascii="Angsana New" w:hAnsi="Angsana New"/>
          <w:sz w:val="30"/>
          <w:szCs w:val="30"/>
          <w:cs/>
        </w:rPr>
        <w:t>จากการวัดมูลค่ายุติธรรมของเงินลงทุนดังกล่าว</w:t>
      </w:r>
      <w:r w:rsidR="008732D1" w:rsidRPr="00EB535A">
        <w:rPr>
          <w:rFonts w:ascii="Angsana New" w:hAnsi="Angsana New" w:hint="cs"/>
          <w:sz w:val="30"/>
          <w:szCs w:val="30"/>
          <w:cs/>
        </w:rPr>
        <w:t>จะไม่ถูกจัดประเภทไปยังกำไรหรือขาดทุนในภายหลัง</w:t>
      </w:r>
      <w:r w:rsidR="00433FD5" w:rsidRPr="00EB535A">
        <w:rPr>
          <w:rFonts w:ascii="Angsana New" w:hAnsi="Angsana New" w:hint="cs"/>
          <w:sz w:val="30"/>
          <w:szCs w:val="30"/>
          <w:cs/>
        </w:rPr>
        <w:t xml:space="preserve"> </w:t>
      </w:r>
    </w:p>
    <w:p w14:paraId="5D3F90BA" w14:textId="77777777" w:rsidR="005B63A6" w:rsidRPr="00EB535A" w:rsidRDefault="005B63A6" w:rsidP="005B63A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6AA0267B" w14:textId="77777777" w:rsidR="008D6C38" w:rsidRPr="00EB535A" w:rsidRDefault="008D6C38" w:rsidP="00302A40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EB535A">
        <w:rPr>
          <w:rFonts w:asciiTheme="majorBidi" w:hAnsiTheme="majorBidi" w:cstheme="majorBidi"/>
          <w:sz w:val="30"/>
          <w:szCs w:val="30"/>
          <w:cs/>
        </w:rPr>
        <w:t>การด้อยค่าของสินทรัพย์ทางการเงินและสินทรัพย์ที่เกิดจากสัญญา</w:t>
      </w:r>
    </w:p>
    <w:p w14:paraId="1CF120A4" w14:textId="77777777" w:rsidR="008D6C38" w:rsidRPr="00EB535A" w:rsidRDefault="008D6C38" w:rsidP="005B63A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697DF2E4" w14:textId="77777777" w:rsidR="0015143E" w:rsidRPr="00EB535A" w:rsidRDefault="0015143E" w:rsidP="0015143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EB535A">
        <w:rPr>
          <w:rFonts w:asciiTheme="majorBidi" w:hAnsiTheme="majorBidi" w:cstheme="majorBidi"/>
          <w:sz w:val="30"/>
          <w:szCs w:val="30"/>
        </w:rPr>
        <w:t>TFRS 9</w:t>
      </w:r>
      <w:r w:rsidRPr="00EB535A">
        <w:rPr>
          <w:rFonts w:asciiTheme="majorBidi" w:hAnsiTheme="majorBidi" w:cstheme="majorBidi"/>
          <w:sz w:val="30"/>
          <w:szCs w:val="30"/>
          <w:cs/>
        </w:rPr>
        <w:t xml:space="preserve"> 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 เดิมกลุ่มบริษัทประมาณการค่าเผื่อหนี้สงสัยจะสูญโดยการวิเคราะห์ประวัติการชำระหนี้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 w:rsidRPr="00EB535A">
        <w:rPr>
          <w:rFonts w:asciiTheme="majorBidi" w:hAnsiTheme="majorBidi" w:cstheme="majorBidi"/>
          <w:sz w:val="30"/>
          <w:szCs w:val="30"/>
        </w:rPr>
        <w:t>TFRS 9</w:t>
      </w:r>
      <w:r w:rsidRPr="00EB535A">
        <w:rPr>
          <w:rFonts w:asciiTheme="majorBidi" w:hAnsiTheme="majorBidi" w:cstheme="majorBidi"/>
          <w:sz w:val="30"/>
          <w:szCs w:val="30"/>
          <w:cs/>
        </w:rPr>
        <w:t xml:space="preserve"> 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และพิจารณาความน่าจะเป็นถ่วงน้ำหนัก ทั้งนี้ การพิจารณาด้อยค่าดังกล่าวจะถือปฏิบัติกับสินทรัพย์ทางการเงินที่วัดมูลค่าด้วยวิธีราคาทุนตัดจำหน่าย สินทรัพย์ที่เกิดจากสัญญาและเงินลงทุนในตราสารหนี้ที่วัดมูลค่าด้วยมูลค่ายุติธรรมผ่านกำไรขาดทุนเบ็ดเสร็จอื่น ลูกหนี้ตามสัญญาเช่า ซึ่งไม่รวมเงินลงทุนในตราสารทุน</w:t>
      </w:r>
    </w:p>
    <w:p w14:paraId="1FDC0154" w14:textId="42F44E09" w:rsidR="0015143E" w:rsidRPr="00EB535A" w:rsidRDefault="0015143E" w:rsidP="0015143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31629506" w14:textId="2DFBD448" w:rsidR="00606A39" w:rsidRPr="00EB535A" w:rsidRDefault="00606A39" w:rsidP="0015143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310BA47A" w14:textId="26B19964" w:rsidR="00606A39" w:rsidRPr="00EB535A" w:rsidRDefault="00606A39" w:rsidP="0015143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0656463B" w14:textId="36D1020D" w:rsidR="00606A39" w:rsidRPr="00EB535A" w:rsidRDefault="00606A39" w:rsidP="0015143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0B48848B" w14:textId="77777777" w:rsidR="00606A39" w:rsidRPr="00EB535A" w:rsidRDefault="00606A39" w:rsidP="0015143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562BA797" w14:textId="77777777" w:rsidR="0015143E" w:rsidRPr="00EB535A" w:rsidRDefault="0015143E" w:rsidP="0015143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EB535A">
        <w:rPr>
          <w:rFonts w:asciiTheme="majorBidi" w:hAnsiTheme="majorBidi" w:cstheme="majorBidi"/>
          <w:sz w:val="30"/>
          <w:szCs w:val="30"/>
          <w:cs/>
        </w:rPr>
        <w:lastRenderedPageBreak/>
        <w:t xml:space="preserve">กลุ่มบริษัทได้ประเมินการด้อยค่าตาม </w:t>
      </w:r>
      <w:r w:rsidRPr="00EB535A">
        <w:rPr>
          <w:rFonts w:asciiTheme="majorBidi" w:hAnsiTheme="majorBidi" w:cstheme="majorBidi"/>
          <w:sz w:val="30"/>
          <w:szCs w:val="30"/>
        </w:rPr>
        <w:t xml:space="preserve">TFRS 9 </w:t>
      </w:r>
      <w:r w:rsidRPr="00EB535A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EB535A">
        <w:rPr>
          <w:rFonts w:asciiTheme="majorBidi" w:hAnsiTheme="majorBidi" w:cstheme="majorBidi"/>
          <w:sz w:val="30"/>
          <w:szCs w:val="30"/>
        </w:rPr>
        <w:t xml:space="preserve">1 </w:t>
      </w:r>
      <w:r w:rsidRPr="00EB535A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EB535A">
        <w:rPr>
          <w:rFonts w:asciiTheme="majorBidi" w:hAnsiTheme="majorBidi" w:cstheme="majorBidi"/>
          <w:sz w:val="30"/>
          <w:szCs w:val="30"/>
        </w:rPr>
        <w:t xml:space="preserve">2563 </w:t>
      </w:r>
      <w:r w:rsidRPr="00EB535A">
        <w:rPr>
          <w:rFonts w:asciiTheme="majorBidi" w:hAnsiTheme="majorBidi" w:cstheme="majorBidi"/>
          <w:sz w:val="30"/>
          <w:szCs w:val="30"/>
          <w:cs/>
        </w:rPr>
        <w:t>ส่งผลให้มีค่าเผื่อผลขาดทุนจากการด้อยค่าเพิ่มขึ้น ดังนี้</w:t>
      </w:r>
    </w:p>
    <w:p w14:paraId="63C92EE9" w14:textId="77777777" w:rsidR="00714AAF" w:rsidRPr="00EB535A" w:rsidRDefault="00714AAF" w:rsidP="0015143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460" w:type="dxa"/>
        <w:tblInd w:w="90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760"/>
        <w:gridCol w:w="1260"/>
        <w:gridCol w:w="180"/>
        <w:gridCol w:w="1260"/>
      </w:tblGrid>
      <w:tr w:rsidR="0015143E" w:rsidRPr="00EB535A" w14:paraId="6429FC33" w14:textId="77777777" w:rsidTr="0015143E">
        <w:trPr>
          <w:cantSplit/>
          <w:tblHeader/>
        </w:trPr>
        <w:tc>
          <w:tcPr>
            <w:tcW w:w="5760" w:type="dxa"/>
            <w:vAlign w:val="bottom"/>
            <w:hideMark/>
          </w:tcPr>
          <w:p w14:paraId="38197F6E" w14:textId="77777777" w:rsidR="0015143E" w:rsidRPr="00EB535A" w:rsidRDefault="0015143E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53A702F" w14:textId="77777777" w:rsidR="0015143E" w:rsidRPr="00EB535A" w:rsidRDefault="0015143E">
            <w:pPr>
              <w:pStyle w:val="acctmergecolhdg"/>
              <w:spacing w:line="240" w:lineRule="auto"/>
              <w:ind w:left="-77" w:right="-8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  <w:p w14:paraId="6DEE9104" w14:textId="77777777" w:rsidR="0015143E" w:rsidRPr="00EB535A" w:rsidRDefault="0015143E">
            <w:pPr>
              <w:pStyle w:val="acctmergecolhdg"/>
              <w:spacing w:line="240" w:lineRule="auto"/>
              <w:ind w:left="-77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743E2D67" w14:textId="77777777" w:rsidR="0015143E" w:rsidRPr="00EB535A" w:rsidRDefault="0015143E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1060B870" w14:textId="77777777" w:rsidR="0015143E" w:rsidRPr="00EB535A" w:rsidRDefault="0015143E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EB535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69906971" w14:textId="77777777" w:rsidR="0015143E" w:rsidRPr="00EB535A" w:rsidRDefault="0015143E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  <w:r w:rsidRPr="00EB535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 </w:t>
            </w:r>
          </w:p>
        </w:tc>
      </w:tr>
      <w:tr w:rsidR="0015143E" w:rsidRPr="00EB535A" w14:paraId="45B4D7C8" w14:textId="77777777" w:rsidTr="0015143E">
        <w:trPr>
          <w:cantSplit/>
          <w:tblHeader/>
        </w:trPr>
        <w:tc>
          <w:tcPr>
            <w:tcW w:w="5760" w:type="dxa"/>
          </w:tcPr>
          <w:p w14:paraId="39BD1CCD" w14:textId="77777777" w:rsidR="0015143E" w:rsidRPr="00EB535A" w:rsidRDefault="0015143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hideMark/>
          </w:tcPr>
          <w:p w14:paraId="2706AA02" w14:textId="77777777" w:rsidR="0015143E" w:rsidRPr="00EB535A" w:rsidRDefault="0015143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EB535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5143E" w:rsidRPr="00EB535A" w14:paraId="4AB53433" w14:textId="77777777" w:rsidTr="0015143E">
        <w:trPr>
          <w:cantSplit/>
          <w:trHeight w:val="191"/>
        </w:trPr>
        <w:tc>
          <w:tcPr>
            <w:tcW w:w="5760" w:type="dxa"/>
            <w:hideMark/>
          </w:tcPr>
          <w:p w14:paraId="45C6F151" w14:textId="77777777" w:rsidR="0015143E" w:rsidRPr="00EB535A" w:rsidRDefault="0015143E" w:rsidP="0015143E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ค่าเผื่อผลขาดทุนจากการด้อยค่า ณ วันที่ </w:t>
            </w: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14:paraId="7C248C36" w14:textId="77777777" w:rsidR="0015143E" w:rsidRPr="00EB535A" w:rsidRDefault="0015143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123E104" w14:textId="77777777" w:rsidR="0015143E" w:rsidRPr="00EB535A" w:rsidRDefault="0015143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87C116B" w14:textId="77777777" w:rsidR="0015143E" w:rsidRPr="00EB535A" w:rsidRDefault="0015143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5143E" w:rsidRPr="00EB535A" w14:paraId="2A041EAC" w14:textId="77777777" w:rsidTr="0015143E">
        <w:trPr>
          <w:cantSplit/>
          <w:trHeight w:val="191"/>
        </w:trPr>
        <w:tc>
          <w:tcPr>
            <w:tcW w:w="5760" w:type="dxa"/>
            <w:hideMark/>
          </w:tcPr>
          <w:p w14:paraId="24A06BF6" w14:textId="77777777" w:rsidR="0015143E" w:rsidRPr="00EB535A" w:rsidRDefault="0015143E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ค่าเผื่อหนี้สงสัยจะสูญ </w:t>
            </w:r>
            <w:r w:rsidRPr="00EB535A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EB535A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0" w:type="dxa"/>
          </w:tcPr>
          <w:p w14:paraId="395A7144" w14:textId="56E5B4DF" w:rsidR="0015143E" w:rsidRPr="00EB535A" w:rsidRDefault="00085E0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2,450</w:t>
            </w:r>
          </w:p>
        </w:tc>
        <w:tc>
          <w:tcPr>
            <w:tcW w:w="180" w:type="dxa"/>
          </w:tcPr>
          <w:p w14:paraId="5DB820AF" w14:textId="77777777" w:rsidR="0015143E" w:rsidRPr="00EB535A" w:rsidRDefault="0015143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BCAB163" w14:textId="743BB169" w:rsidR="0015143E" w:rsidRPr="00EB535A" w:rsidRDefault="00085E0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1,474</w:t>
            </w:r>
          </w:p>
        </w:tc>
      </w:tr>
      <w:tr w:rsidR="0015143E" w:rsidRPr="00EB535A" w14:paraId="2E37923E" w14:textId="77777777" w:rsidTr="0015143E">
        <w:trPr>
          <w:cantSplit/>
          <w:trHeight w:val="191"/>
        </w:trPr>
        <w:tc>
          <w:tcPr>
            <w:tcW w:w="5760" w:type="dxa"/>
            <w:hideMark/>
          </w:tcPr>
          <w:p w14:paraId="2246417E" w14:textId="77777777" w:rsidR="0015143E" w:rsidRPr="00EB535A" w:rsidRDefault="0015143E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4B3C70" w14:textId="77777777" w:rsidR="0015143E" w:rsidRPr="00EB535A" w:rsidRDefault="0015143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D5A8155" w14:textId="77777777" w:rsidR="0015143E" w:rsidRPr="00EB535A" w:rsidRDefault="0015143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208267" w14:textId="77777777" w:rsidR="0015143E" w:rsidRPr="00EB535A" w:rsidRDefault="0015143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5143E" w:rsidRPr="00EB535A" w14:paraId="73E53677" w14:textId="77777777" w:rsidTr="0015143E">
        <w:trPr>
          <w:cantSplit/>
          <w:trHeight w:val="191"/>
        </w:trPr>
        <w:tc>
          <w:tcPr>
            <w:tcW w:w="5760" w:type="dxa"/>
            <w:hideMark/>
          </w:tcPr>
          <w:p w14:paraId="00A21176" w14:textId="77777777" w:rsidR="00955E61" w:rsidRPr="00EB535A" w:rsidRDefault="0015143E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ผลขาดทุนจากการด้อยค่าที่รับรู้เพิ่มเติม </w:t>
            </w:r>
          </w:p>
          <w:p w14:paraId="24F232C9" w14:textId="0B588E78" w:rsidR="0015143E" w:rsidRPr="00EB535A" w:rsidRDefault="00955E61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B535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  </w:t>
            </w:r>
            <w:r w:rsidR="0015143E" w:rsidRPr="00EB535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15143E" w:rsidRPr="00EB535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1 </w:t>
            </w:r>
            <w:r w:rsidR="0015143E" w:rsidRPr="00EB535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มกราคม </w:t>
            </w:r>
            <w:r w:rsidR="0015143E" w:rsidRPr="00EB535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2563 </w:t>
            </w:r>
            <w:r w:rsidR="0015143E" w:rsidRPr="00EB535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สำหรับ</w:t>
            </w:r>
          </w:p>
        </w:tc>
        <w:tc>
          <w:tcPr>
            <w:tcW w:w="1260" w:type="dxa"/>
          </w:tcPr>
          <w:p w14:paraId="7A930FD3" w14:textId="77777777" w:rsidR="0015143E" w:rsidRPr="00EB535A" w:rsidRDefault="0015143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6D30471" w14:textId="77777777" w:rsidR="0015143E" w:rsidRPr="00EB535A" w:rsidRDefault="0015143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85E4762" w14:textId="77777777" w:rsidR="0015143E" w:rsidRPr="00EB535A" w:rsidRDefault="0015143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1B19" w:rsidRPr="00EB535A" w14:paraId="53D80AAB" w14:textId="77777777" w:rsidTr="0015143E">
        <w:trPr>
          <w:cantSplit/>
        </w:trPr>
        <w:tc>
          <w:tcPr>
            <w:tcW w:w="5760" w:type="dxa"/>
            <w:hideMark/>
          </w:tcPr>
          <w:p w14:paraId="795E93B2" w14:textId="5F5E382E" w:rsidR="00EA1B19" w:rsidRPr="00EB535A" w:rsidRDefault="00EA1B19" w:rsidP="00302A40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90" w:right="-8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0" w:type="dxa"/>
          </w:tcPr>
          <w:p w14:paraId="3C551A76" w14:textId="2AB6B2BD" w:rsidR="00487DB1" w:rsidRPr="00EB535A" w:rsidRDefault="00431F4C" w:rsidP="00487DB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A50C8" w:rsidRPr="00EB535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EB53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A50C8" w:rsidRPr="00EB535A">
              <w:rPr>
                <w:rFonts w:asciiTheme="majorBidi" w:hAnsiTheme="majorBidi" w:cstheme="majorBidi"/>
                <w:sz w:val="30"/>
                <w:szCs w:val="30"/>
              </w:rPr>
              <w:t>784</w:t>
            </w:r>
          </w:p>
        </w:tc>
        <w:tc>
          <w:tcPr>
            <w:tcW w:w="180" w:type="dxa"/>
          </w:tcPr>
          <w:p w14:paraId="27E4F204" w14:textId="77777777" w:rsidR="00EA1B19" w:rsidRPr="00EB535A" w:rsidRDefault="00EA1B19" w:rsidP="00EA1B1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525526E" w14:textId="6324F2E4" w:rsidR="00EA1B19" w:rsidRPr="00EB535A" w:rsidRDefault="005A50C8" w:rsidP="00EA1B1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5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="00487DB1" w:rsidRPr="00EB53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B53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662</w:t>
            </w:r>
          </w:p>
        </w:tc>
      </w:tr>
      <w:tr w:rsidR="00EA1B19" w:rsidRPr="00EB535A" w14:paraId="5A4F832B" w14:textId="77777777" w:rsidTr="00342107">
        <w:trPr>
          <w:cantSplit/>
        </w:trPr>
        <w:tc>
          <w:tcPr>
            <w:tcW w:w="5760" w:type="dxa"/>
          </w:tcPr>
          <w:p w14:paraId="013C2801" w14:textId="2EBCE6E5" w:rsidR="00EA1B19" w:rsidRPr="00EB535A" w:rsidRDefault="00EA1B19" w:rsidP="00302A40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90" w:right="-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260" w:type="dxa"/>
          </w:tcPr>
          <w:p w14:paraId="7BD753E6" w14:textId="43C231E2" w:rsidR="00EA1B19" w:rsidRPr="00EB535A" w:rsidRDefault="00431F4C" w:rsidP="00EA1B1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339</w:t>
            </w:r>
          </w:p>
        </w:tc>
        <w:tc>
          <w:tcPr>
            <w:tcW w:w="180" w:type="dxa"/>
          </w:tcPr>
          <w:p w14:paraId="0EBA9ED6" w14:textId="77777777" w:rsidR="00EA1B19" w:rsidRPr="00EB535A" w:rsidRDefault="00EA1B19" w:rsidP="00EA1B1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86C358F" w14:textId="4B5568EF" w:rsidR="00EA1B19" w:rsidRPr="00EB535A" w:rsidRDefault="00255BA0" w:rsidP="00EA1B1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5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332</w:t>
            </w:r>
          </w:p>
        </w:tc>
      </w:tr>
      <w:tr w:rsidR="00EA1B19" w:rsidRPr="00EB535A" w14:paraId="7A15250C" w14:textId="77777777" w:rsidTr="00342107">
        <w:trPr>
          <w:cantSplit/>
        </w:trPr>
        <w:tc>
          <w:tcPr>
            <w:tcW w:w="5760" w:type="dxa"/>
          </w:tcPr>
          <w:p w14:paraId="1238CA7F" w14:textId="681C9D7C" w:rsidR="00EA1B19" w:rsidRPr="00EB535A" w:rsidRDefault="00EA1B19" w:rsidP="00302A40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90" w:right="-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hint="cs"/>
                <w:sz w:val="30"/>
                <w:szCs w:val="30"/>
                <w:cs/>
              </w:rPr>
              <w:t>เงินให้กู้ยืมแก่</w:t>
            </w:r>
            <w:r w:rsidR="004E5250" w:rsidRPr="00EB535A">
              <w:rPr>
                <w:rFonts w:asciiTheme="majorBidi" w:hAnsiTheme="majorBidi" w:hint="cs"/>
                <w:sz w:val="30"/>
                <w:szCs w:val="30"/>
                <w:cs/>
              </w:rPr>
              <w:t>บริษั</w:t>
            </w:r>
            <w:r w:rsidR="003C2E2A" w:rsidRPr="00EB535A">
              <w:rPr>
                <w:rFonts w:asciiTheme="majorBidi" w:hAnsiTheme="majorBidi" w:hint="cs"/>
                <w:sz w:val="30"/>
                <w:szCs w:val="30"/>
                <w:cs/>
              </w:rPr>
              <w:t>ท</w:t>
            </w:r>
            <w:r w:rsidR="004E5250" w:rsidRPr="00EB535A">
              <w:rPr>
                <w:rFonts w:asciiTheme="majorBidi" w:hAnsiTheme="majorBidi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1260" w:type="dxa"/>
          </w:tcPr>
          <w:p w14:paraId="27BD228F" w14:textId="2E79B82C" w:rsidR="00EA1B19" w:rsidRPr="00EB535A" w:rsidRDefault="004E5250" w:rsidP="00A060E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DE3992D" w14:textId="77777777" w:rsidR="00EA1B19" w:rsidRPr="00EB535A" w:rsidRDefault="00EA1B19" w:rsidP="00A060E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F7802ED" w14:textId="7CCBD0CF" w:rsidR="00EA1B19" w:rsidRPr="00EB535A" w:rsidRDefault="00255BA0" w:rsidP="00EA1B1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491</w:t>
            </w:r>
          </w:p>
        </w:tc>
      </w:tr>
      <w:tr w:rsidR="00E36302" w:rsidRPr="00EB535A" w14:paraId="454B885A" w14:textId="77777777" w:rsidTr="00E74273">
        <w:trPr>
          <w:cantSplit/>
        </w:trPr>
        <w:tc>
          <w:tcPr>
            <w:tcW w:w="5760" w:type="dxa"/>
            <w:vAlign w:val="bottom"/>
            <w:hideMark/>
          </w:tcPr>
          <w:p w14:paraId="10C2CDEF" w14:textId="77777777" w:rsidR="00E36302" w:rsidRPr="00EB535A" w:rsidRDefault="00E36302" w:rsidP="00E36302">
            <w:pPr>
              <w:spacing w:line="240" w:lineRule="auto"/>
              <w:ind w:left="190" w:hanging="1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ค่าเผื่อผลขาดทุนจากการด้อยค่า ณ วันที่ </w:t>
            </w: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63040C" w14:textId="12B3A85C" w:rsidR="00E36302" w:rsidRPr="00EB535A" w:rsidRDefault="00487DB1" w:rsidP="00E3630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5A50C8" w:rsidRPr="00EB53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="00E36302" w:rsidRPr="00EB53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5A50C8" w:rsidRPr="00EB53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573</w:t>
            </w:r>
          </w:p>
        </w:tc>
        <w:tc>
          <w:tcPr>
            <w:tcW w:w="180" w:type="dxa"/>
          </w:tcPr>
          <w:p w14:paraId="1D9EF902" w14:textId="77777777" w:rsidR="00E36302" w:rsidRPr="00EB535A" w:rsidRDefault="00E36302" w:rsidP="00E36302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C3817D" w14:textId="534CB921" w:rsidR="00E36302" w:rsidRPr="00EB535A" w:rsidRDefault="00431F4C" w:rsidP="00E3630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5A50C8" w:rsidRPr="00EB53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E36302" w:rsidRPr="00EB53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5A50C8" w:rsidRPr="00EB53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959</w:t>
            </w:r>
          </w:p>
        </w:tc>
      </w:tr>
    </w:tbl>
    <w:p w14:paraId="7DBACCEB" w14:textId="77777777" w:rsidR="0015143E" w:rsidRPr="00EB535A" w:rsidRDefault="0015143E" w:rsidP="0015143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0254469D" w14:textId="78117779" w:rsidR="0056625C" w:rsidRPr="00EB535A" w:rsidRDefault="0056625C" w:rsidP="00B1616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EB535A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EB535A">
        <w:rPr>
          <w:rFonts w:asciiTheme="majorBidi" w:hAnsiTheme="majorBidi" w:cstheme="majorBidi"/>
          <w:sz w:val="30"/>
          <w:szCs w:val="30"/>
          <w:cs/>
        </w:rPr>
        <w:t>เลือกที่จะรับรู้</w:t>
      </w:r>
      <w:r w:rsidRPr="00EB535A">
        <w:rPr>
          <w:rFonts w:asciiTheme="majorBidi" w:hAnsiTheme="majorBidi" w:cstheme="majorBidi" w:hint="cs"/>
          <w:sz w:val="30"/>
          <w:szCs w:val="30"/>
          <w:cs/>
        </w:rPr>
        <w:t>การเพิ่มขึ้นของผลขาดทุนจากการด้อยค่าโดย</w:t>
      </w:r>
      <w:r w:rsidRPr="00EB535A">
        <w:rPr>
          <w:rFonts w:asciiTheme="majorBidi" w:hAnsiTheme="majorBidi" w:cstheme="majorBidi"/>
          <w:sz w:val="30"/>
          <w:szCs w:val="30"/>
          <w:cs/>
        </w:rPr>
        <w:t>ปรับปรุงกับกำไรสะสม</w:t>
      </w:r>
      <w:r w:rsidRPr="00EB535A">
        <w:rPr>
          <w:rFonts w:asciiTheme="majorBidi" w:hAnsiTheme="majorBidi" w:cstheme="majorBidi"/>
          <w:sz w:val="30"/>
          <w:szCs w:val="30"/>
        </w:rPr>
        <w:t xml:space="preserve"> </w:t>
      </w:r>
      <w:r w:rsidRPr="00EB535A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EB535A">
        <w:rPr>
          <w:rFonts w:asciiTheme="majorBidi" w:hAnsiTheme="majorBidi" w:cstheme="majorBidi"/>
          <w:sz w:val="30"/>
          <w:szCs w:val="30"/>
        </w:rPr>
        <w:t xml:space="preserve">1 </w:t>
      </w:r>
      <w:r w:rsidRPr="00EB535A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EB535A">
        <w:rPr>
          <w:rFonts w:asciiTheme="majorBidi" w:hAnsiTheme="majorBidi" w:cstheme="majorBidi"/>
          <w:sz w:val="30"/>
          <w:szCs w:val="30"/>
        </w:rPr>
        <w:t>2563</w:t>
      </w:r>
    </w:p>
    <w:p w14:paraId="512158E3" w14:textId="77777777" w:rsidR="00606A39" w:rsidRPr="00EB535A" w:rsidRDefault="00606A39" w:rsidP="00B1616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FDAE2F4" w14:textId="77777777" w:rsidR="00DF6EF5" w:rsidRPr="00EB535A" w:rsidRDefault="00DF6EF5" w:rsidP="00302A40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72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B535A">
        <w:rPr>
          <w:rFonts w:asciiTheme="majorBidi" w:hAnsiTheme="majorBidi" w:cstheme="majorBidi"/>
          <w:b/>
          <w:bCs/>
          <w:i/>
          <w:iCs/>
          <w:sz w:val="30"/>
          <w:szCs w:val="30"/>
        </w:rPr>
        <w:t>TFRS 16</w:t>
      </w:r>
      <w:r w:rsidRPr="00EB535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สัญญาเช่า</w:t>
      </w:r>
    </w:p>
    <w:p w14:paraId="2B416D41" w14:textId="77777777" w:rsidR="00F009B9" w:rsidRPr="00EB535A" w:rsidRDefault="00F009B9" w:rsidP="00F009B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08091C73" w14:textId="449945B1" w:rsidR="00F009B9" w:rsidRPr="00EB535A" w:rsidRDefault="00F009B9" w:rsidP="00B777A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B535A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Pr="00EB535A">
        <w:rPr>
          <w:rFonts w:asciiTheme="majorBidi" w:hAnsiTheme="majorBidi" w:cstheme="majorBidi"/>
          <w:sz w:val="30"/>
          <w:szCs w:val="30"/>
        </w:rPr>
        <w:t>1</w:t>
      </w:r>
      <w:r w:rsidRPr="00EB535A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Pr="00EB535A">
        <w:rPr>
          <w:rFonts w:asciiTheme="majorBidi" w:hAnsiTheme="majorBidi" w:cstheme="majorBidi"/>
          <w:sz w:val="30"/>
          <w:szCs w:val="30"/>
        </w:rPr>
        <w:t xml:space="preserve">2563 </w:t>
      </w:r>
      <w:r w:rsidRPr="00EB535A">
        <w:rPr>
          <w:rFonts w:asciiTheme="majorBidi" w:hAnsiTheme="majorBidi" w:cstheme="majorBidi"/>
          <w:sz w:val="30"/>
          <w:szCs w:val="30"/>
          <w:cs/>
        </w:rPr>
        <w:t xml:space="preserve">กลุ่มบริษัทถือปฏิบัติตาม </w:t>
      </w:r>
      <w:r w:rsidRPr="00EB535A">
        <w:rPr>
          <w:rFonts w:asciiTheme="majorBidi" w:hAnsiTheme="majorBidi" w:cstheme="majorBidi"/>
          <w:sz w:val="30"/>
          <w:szCs w:val="30"/>
        </w:rPr>
        <w:t>TFRS 16</w:t>
      </w:r>
      <w:r w:rsidRPr="00EB535A">
        <w:rPr>
          <w:rFonts w:asciiTheme="majorBidi" w:hAnsiTheme="majorBidi" w:cstheme="majorBidi"/>
          <w:sz w:val="30"/>
          <w:szCs w:val="30"/>
          <w:cs/>
        </w:rPr>
        <w:t xml:space="preserve"> เป็นครั้งแรกกับสัญญาที่เคยระบุว่าเป็นสัญญาเช่าตามมาตรฐานการบัญชี ฉบับที่ </w:t>
      </w:r>
      <w:r w:rsidRPr="00EB535A">
        <w:rPr>
          <w:rFonts w:asciiTheme="majorBidi" w:hAnsiTheme="majorBidi" w:cstheme="majorBidi"/>
          <w:sz w:val="30"/>
          <w:szCs w:val="30"/>
        </w:rPr>
        <w:t>17</w:t>
      </w:r>
      <w:r w:rsidRPr="00EB535A">
        <w:rPr>
          <w:rFonts w:asciiTheme="majorBidi" w:hAnsiTheme="majorBidi" w:cstheme="majorBidi"/>
          <w:sz w:val="30"/>
          <w:szCs w:val="30"/>
          <w:cs/>
        </w:rPr>
        <w:t xml:space="preserve"> เรื่อง สัญญาเช่า (</w:t>
      </w:r>
      <w:r w:rsidRPr="00EB535A">
        <w:rPr>
          <w:rFonts w:asciiTheme="majorBidi" w:hAnsiTheme="majorBidi" w:cstheme="majorBidi"/>
          <w:sz w:val="30"/>
          <w:szCs w:val="30"/>
        </w:rPr>
        <w:t xml:space="preserve">TAS 17) </w:t>
      </w:r>
      <w:r w:rsidRPr="00EB535A">
        <w:rPr>
          <w:rFonts w:asciiTheme="majorBidi" w:hAnsiTheme="majorBidi" w:cstheme="majorBidi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Pr="00EB535A">
        <w:rPr>
          <w:rFonts w:asciiTheme="majorBidi" w:hAnsiTheme="majorBidi" w:cstheme="majorBidi"/>
          <w:sz w:val="30"/>
          <w:szCs w:val="30"/>
        </w:rPr>
        <w:t>4</w:t>
      </w:r>
      <w:r w:rsidRPr="00EB535A">
        <w:rPr>
          <w:rFonts w:asciiTheme="majorBidi" w:hAnsiTheme="majorBidi" w:cstheme="majorBidi"/>
          <w:sz w:val="30"/>
          <w:szCs w:val="30"/>
          <w:cs/>
        </w:rPr>
        <w:t xml:space="preserve"> เรื่อง การประเมินว่าข้อตกลงประกอบด้วยสัญญาเช่าหรือไม่ (</w:t>
      </w:r>
      <w:r w:rsidRPr="00EB535A">
        <w:rPr>
          <w:rFonts w:asciiTheme="majorBidi" w:hAnsiTheme="majorBidi" w:cstheme="majorBidi"/>
          <w:sz w:val="30"/>
          <w:szCs w:val="30"/>
        </w:rPr>
        <w:t xml:space="preserve">TFRIC 4) </w:t>
      </w:r>
      <w:r w:rsidRPr="00EB535A">
        <w:rPr>
          <w:rFonts w:asciiTheme="majorBidi" w:hAnsiTheme="majorBidi" w:cstheme="majorBidi"/>
          <w:sz w:val="30"/>
          <w:szCs w:val="30"/>
          <w:cs/>
        </w:rPr>
        <w:t>ด้วยวิธีปรับปรุงย้อนหลังโดยรับรู้ผลกระทบสะสม (</w:t>
      </w:r>
      <w:r w:rsidRPr="00EB535A">
        <w:rPr>
          <w:rFonts w:asciiTheme="majorBidi" w:hAnsiTheme="majorBidi" w:cstheme="majorBidi"/>
          <w:sz w:val="30"/>
          <w:szCs w:val="30"/>
        </w:rPr>
        <w:t xml:space="preserve">Modified retrospective approach) </w:t>
      </w:r>
    </w:p>
    <w:p w14:paraId="4713653A" w14:textId="77777777" w:rsidR="00DD16E7" w:rsidRPr="00EB535A" w:rsidRDefault="00DD16E7" w:rsidP="00B777A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0952657" w14:textId="4F54ABD3" w:rsidR="00F009B9" w:rsidRPr="00EB535A" w:rsidRDefault="00F009B9" w:rsidP="00B777A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B535A">
        <w:rPr>
          <w:rFonts w:asciiTheme="majorBidi" w:hAnsiTheme="majorBidi" w:cstheme="majorBidi"/>
          <w:sz w:val="30"/>
          <w:szCs w:val="30"/>
          <w:cs/>
        </w:rPr>
        <w:t xml:space="preserve">เดิมกลุ่มบริษัทในฐานะผู้เช่าจะรับรู้รายจ่ายภายใต้สัญญาเช่าดำเนินงานในกำไรหรือขาดทุนโดยวิธีเส้นตรงตลอดอายุสัญญาเช่าตาม </w:t>
      </w:r>
      <w:r w:rsidRPr="00EB535A">
        <w:rPr>
          <w:rFonts w:asciiTheme="majorBidi" w:hAnsiTheme="majorBidi" w:cstheme="majorBidi"/>
          <w:sz w:val="30"/>
          <w:szCs w:val="30"/>
        </w:rPr>
        <w:t xml:space="preserve">TFRS 16 </w:t>
      </w:r>
      <w:r w:rsidRPr="00EB535A">
        <w:rPr>
          <w:rFonts w:asciiTheme="majorBidi" w:hAnsiTheme="majorBidi" w:cstheme="majorBidi"/>
          <w:sz w:val="30"/>
          <w:szCs w:val="30"/>
          <w:cs/>
        </w:rPr>
        <w:t>กลุ่มบริษัทได้ประเมินว่าสัญญาเป็นสัญญาเช่าหรือประกอบด้วยสัญญาเช่าหรือไม่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กลุ่มบริษัทจะปันส่วนสิ่งตอบแทนที่ต้องจ่ายตามราคาขายที่เป็นเอกเทศ (</w:t>
      </w:r>
      <w:r w:rsidRPr="00EB535A">
        <w:rPr>
          <w:rFonts w:asciiTheme="majorBidi" w:hAnsiTheme="majorBidi" w:cstheme="majorBidi"/>
          <w:sz w:val="30"/>
          <w:szCs w:val="30"/>
        </w:rPr>
        <w:t xml:space="preserve">Transaction price) </w:t>
      </w:r>
      <w:r w:rsidRPr="00EB535A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EB535A">
        <w:rPr>
          <w:rFonts w:asciiTheme="majorBidi" w:hAnsiTheme="majorBidi" w:cstheme="majorBidi"/>
          <w:sz w:val="30"/>
          <w:szCs w:val="30"/>
        </w:rPr>
        <w:t>1</w:t>
      </w:r>
      <w:r w:rsidRPr="00EB535A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Pr="00EB535A">
        <w:rPr>
          <w:rFonts w:asciiTheme="majorBidi" w:hAnsiTheme="majorBidi" w:cstheme="majorBidi"/>
          <w:sz w:val="30"/>
          <w:szCs w:val="30"/>
        </w:rPr>
        <w:t xml:space="preserve">2563 </w:t>
      </w:r>
      <w:r w:rsidRPr="00EB535A">
        <w:rPr>
          <w:rFonts w:asciiTheme="majorBidi" w:hAnsiTheme="majorBidi" w:cstheme="majorBidi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ส่งผลให้ลักษณะของค่าใช้จ่ายที่เกี่ยวข้องกับสัญญาเช่าดังกล่าวเปลี่ยนแปลงไปโดยกลุ่มบริษัทรับรู้ค่าเสื่อมราคาของสินทรัพย์สิทธิการใช้และดอกเบี้ยจ่ายของหนี้สินตามสัญญาเช่า</w:t>
      </w:r>
    </w:p>
    <w:p w14:paraId="7E50A6C6" w14:textId="77777777" w:rsidR="00141B55" w:rsidRPr="00EB535A" w:rsidRDefault="00141B55" w:rsidP="00B777A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216B338" w14:textId="55EA7501" w:rsidR="00E62609" w:rsidRPr="00EB535A" w:rsidRDefault="00776CE6" w:rsidP="00E6260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B535A">
        <w:rPr>
          <w:rFonts w:asciiTheme="majorBidi" w:hAnsiTheme="majorBidi" w:cstheme="majorBidi"/>
          <w:sz w:val="30"/>
          <w:szCs w:val="30"/>
          <w:cs/>
        </w:rPr>
        <w:lastRenderedPageBreak/>
        <w:t>ในการปฏิบัติในช่วงเปลี่ยนแปลงกลุ่มบริษัทได้เลือกใช้ข้อยกเว้น</w:t>
      </w:r>
      <w:r w:rsidR="00606A39" w:rsidRPr="00EB535A">
        <w:rPr>
          <w:rFonts w:asciiTheme="majorBidi" w:hAnsiTheme="majorBidi" w:cstheme="majorBidi" w:hint="cs"/>
          <w:sz w:val="30"/>
          <w:szCs w:val="30"/>
          <w:cs/>
        </w:rPr>
        <w:t xml:space="preserve"> โดย</w:t>
      </w:r>
      <w:r w:rsidRPr="00EB535A">
        <w:rPr>
          <w:rFonts w:asciiTheme="majorBidi" w:hAnsiTheme="majorBidi" w:cstheme="majorBidi"/>
          <w:sz w:val="30"/>
          <w:szCs w:val="30"/>
          <w:cs/>
        </w:rPr>
        <w:t>ใช้อัตราคิดลดอัตราเดียวสำหรับกลุ่มสัญญาเช่าที่มีลักษณะคล้ายคลึงกันอย่างสมเหตุสมผล</w:t>
      </w:r>
    </w:p>
    <w:p w14:paraId="1E979297" w14:textId="77777777" w:rsidR="00606A39" w:rsidRPr="00EB535A" w:rsidRDefault="00606A39" w:rsidP="00E6260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8640" w:type="dxa"/>
        <w:tblInd w:w="8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670"/>
        <w:gridCol w:w="1439"/>
        <w:gridCol w:w="181"/>
        <w:gridCol w:w="1350"/>
      </w:tblGrid>
      <w:tr w:rsidR="00FF2312" w:rsidRPr="00EB535A" w14:paraId="5B97C4AB" w14:textId="77777777" w:rsidTr="00A060E2">
        <w:trPr>
          <w:cantSplit/>
          <w:trHeight w:val="20"/>
          <w:tblHeader/>
        </w:trPr>
        <w:tc>
          <w:tcPr>
            <w:tcW w:w="5670" w:type="dxa"/>
            <w:shd w:val="clear" w:color="auto" w:fill="auto"/>
            <w:vAlign w:val="bottom"/>
          </w:tcPr>
          <w:p w14:paraId="4A414F64" w14:textId="7AE5130E" w:rsidR="00FF2312" w:rsidRPr="00EB535A" w:rsidRDefault="00FF2312" w:rsidP="003661A9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 w:rsidRPr="00EB535A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>ผลกระทบจากการ</w:t>
            </w:r>
            <w:r w:rsidRPr="00EB535A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  <w:lang w:bidi="th-TH"/>
              </w:rPr>
              <w:t>ถือ</w:t>
            </w:r>
            <w:r w:rsidRPr="00EB535A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>ปฏิบัติ</w:t>
            </w:r>
            <w:r w:rsidRPr="00EB535A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  <w:lang w:bidi="th-TH"/>
              </w:rPr>
              <w:t>ตาม</w:t>
            </w:r>
            <w:r w:rsidRPr="00EB535A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EB535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TFRS 16</w:t>
            </w:r>
          </w:p>
        </w:tc>
        <w:tc>
          <w:tcPr>
            <w:tcW w:w="1439" w:type="dxa"/>
            <w:vAlign w:val="bottom"/>
          </w:tcPr>
          <w:p w14:paraId="468F8C64" w14:textId="5A7C482E" w:rsidR="00FF2312" w:rsidRPr="00EB535A" w:rsidRDefault="00FF2312" w:rsidP="003661A9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EB535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1" w:type="dxa"/>
            <w:vAlign w:val="bottom"/>
          </w:tcPr>
          <w:p w14:paraId="0C09A2BC" w14:textId="77777777" w:rsidR="00FF2312" w:rsidRPr="00EB535A" w:rsidRDefault="00FF2312" w:rsidP="003661A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8B4C7EF" w14:textId="77777777" w:rsidR="00FF2312" w:rsidRPr="00EB535A" w:rsidRDefault="00FF2312" w:rsidP="003661A9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EB535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7A66FA28" w14:textId="3E5C4B11" w:rsidR="00FF2312" w:rsidRPr="00EB535A" w:rsidRDefault="00FF2312" w:rsidP="003661A9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FF2312" w:rsidRPr="00EB535A" w14:paraId="5FB99268" w14:textId="77777777" w:rsidTr="00002BCA">
        <w:trPr>
          <w:cantSplit/>
          <w:trHeight w:val="20"/>
          <w:tblHeader/>
        </w:trPr>
        <w:tc>
          <w:tcPr>
            <w:tcW w:w="5670" w:type="dxa"/>
          </w:tcPr>
          <w:p w14:paraId="6860C2F0" w14:textId="77777777" w:rsidR="00FF2312" w:rsidRPr="00EB535A" w:rsidRDefault="00FF2312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14:paraId="632363D3" w14:textId="77777777" w:rsidR="00FF2312" w:rsidRPr="00EB535A" w:rsidRDefault="00FF2312" w:rsidP="003661A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EB535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EB535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F2312" w:rsidRPr="00EB535A" w14:paraId="61AAD7A0" w14:textId="77777777" w:rsidTr="00002BCA">
        <w:trPr>
          <w:cantSplit/>
          <w:trHeight w:val="20"/>
        </w:trPr>
        <w:tc>
          <w:tcPr>
            <w:tcW w:w="5670" w:type="dxa"/>
          </w:tcPr>
          <w:p w14:paraId="6D328A2D" w14:textId="77777777" w:rsidR="00FF2312" w:rsidRPr="00EB535A" w:rsidRDefault="00FF2312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EB535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Pr="00EB535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Pr="00EB535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970" w:type="dxa"/>
            <w:gridSpan w:val="3"/>
          </w:tcPr>
          <w:p w14:paraId="46EBDDDA" w14:textId="77777777" w:rsidR="00FF2312" w:rsidRPr="00EB535A" w:rsidRDefault="00FF2312" w:rsidP="003661A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FF2312" w:rsidRPr="00EB535A" w14:paraId="2C512D41" w14:textId="77777777" w:rsidTr="00A060E2">
        <w:trPr>
          <w:cantSplit/>
          <w:trHeight w:val="20"/>
        </w:trPr>
        <w:tc>
          <w:tcPr>
            <w:tcW w:w="5670" w:type="dxa"/>
            <w:vAlign w:val="bottom"/>
          </w:tcPr>
          <w:p w14:paraId="721EF063" w14:textId="023F7FC7" w:rsidR="00FF2312" w:rsidRPr="00EB535A" w:rsidRDefault="00FF2312" w:rsidP="003661A9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สินทรัพย์สิทธิการใช้เพิ่มขึ้น</w:t>
            </w:r>
          </w:p>
        </w:tc>
        <w:tc>
          <w:tcPr>
            <w:tcW w:w="1439" w:type="dxa"/>
            <w:vAlign w:val="bottom"/>
          </w:tcPr>
          <w:p w14:paraId="27F8E8F2" w14:textId="6D692272" w:rsidR="00FF2312" w:rsidRPr="00EB535A" w:rsidRDefault="00FF2312" w:rsidP="00A060E2">
            <w:pPr>
              <w:pStyle w:val="acctfourfigures"/>
              <w:tabs>
                <w:tab w:val="clear" w:pos="765"/>
                <w:tab w:val="left" w:pos="464"/>
                <w:tab w:val="decimal" w:pos="1642"/>
              </w:tabs>
              <w:spacing w:line="240" w:lineRule="auto"/>
              <w:ind w:right="-166" w:firstLine="45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50,502</w:t>
            </w:r>
          </w:p>
        </w:tc>
        <w:tc>
          <w:tcPr>
            <w:tcW w:w="181" w:type="dxa"/>
            <w:vAlign w:val="bottom"/>
          </w:tcPr>
          <w:p w14:paraId="130D63CF" w14:textId="77777777" w:rsidR="00FF2312" w:rsidRPr="00EB535A" w:rsidRDefault="00FF2312" w:rsidP="003661A9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3BAB227" w14:textId="1CF4AA52" w:rsidR="00FF2312" w:rsidRPr="00EB535A" w:rsidRDefault="00FF2312" w:rsidP="00A060E2">
            <w:pPr>
              <w:pStyle w:val="acctfourfigures"/>
              <w:tabs>
                <w:tab w:val="clear" w:pos="765"/>
                <w:tab w:val="decimal" w:pos="108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50,502</w:t>
            </w:r>
          </w:p>
        </w:tc>
      </w:tr>
      <w:tr w:rsidR="00FF2312" w:rsidRPr="00EB535A" w14:paraId="3658853D" w14:textId="77777777" w:rsidTr="00A060E2">
        <w:trPr>
          <w:cantSplit/>
          <w:trHeight w:val="20"/>
        </w:trPr>
        <w:tc>
          <w:tcPr>
            <w:tcW w:w="5670" w:type="dxa"/>
            <w:vAlign w:val="bottom"/>
          </w:tcPr>
          <w:p w14:paraId="4141DB19" w14:textId="71FC5540" w:rsidR="00FF2312" w:rsidRPr="00EB535A" w:rsidRDefault="00FF2312" w:rsidP="003661A9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  <w:r w:rsidRPr="00EB535A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39" w:type="dxa"/>
            <w:vAlign w:val="bottom"/>
          </w:tcPr>
          <w:p w14:paraId="167F28AC" w14:textId="79B60D18" w:rsidR="00FF2312" w:rsidRPr="00EB535A" w:rsidRDefault="001B573E" w:rsidP="003661A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FF2312" w:rsidRPr="00EB535A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8E251A" w:rsidRPr="00EB535A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FF2312" w:rsidRPr="00EB53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E251A" w:rsidRPr="00EB535A">
              <w:rPr>
                <w:rFonts w:asciiTheme="majorBidi" w:hAnsiTheme="majorBidi" w:cstheme="majorBidi"/>
                <w:sz w:val="30"/>
                <w:szCs w:val="30"/>
              </w:rPr>
              <w:t>664</w:t>
            </w:r>
            <w:r w:rsidRPr="00EB535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1" w:type="dxa"/>
            <w:vAlign w:val="bottom"/>
          </w:tcPr>
          <w:p w14:paraId="2748191D" w14:textId="77777777" w:rsidR="00FF2312" w:rsidRPr="00EB535A" w:rsidRDefault="00FF2312" w:rsidP="003661A9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3F84415" w14:textId="7F5629E8" w:rsidR="00FF2312" w:rsidRPr="00EB535A" w:rsidRDefault="001B573E" w:rsidP="003661A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F2312" w:rsidRPr="00EB535A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8E251A" w:rsidRPr="00EB535A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FF2312" w:rsidRPr="00EB53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E251A" w:rsidRPr="00EB535A">
              <w:rPr>
                <w:rFonts w:asciiTheme="majorBidi" w:hAnsiTheme="majorBidi" w:cstheme="majorBidi"/>
                <w:sz w:val="30"/>
                <w:szCs w:val="30"/>
              </w:rPr>
              <w:t>664</w:t>
            </w:r>
            <w:r w:rsidRPr="00EB535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F2312" w:rsidRPr="00EB535A" w14:paraId="4661D9B2" w14:textId="77777777" w:rsidTr="00A060E2">
        <w:trPr>
          <w:cantSplit/>
          <w:trHeight w:val="20"/>
        </w:trPr>
        <w:tc>
          <w:tcPr>
            <w:tcW w:w="5670" w:type="dxa"/>
          </w:tcPr>
          <w:p w14:paraId="7CFC440E" w14:textId="00D1C21A" w:rsidR="00FF2312" w:rsidRPr="00EB535A" w:rsidRDefault="00FF2312" w:rsidP="003661A9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ค่าใช้จ่ายจ่ายล่วงหน้าลดลง</w:t>
            </w:r>
          </w:p>
        </w:tc>
        <w:tc>
          <w:tcPr>
            <w:tcW w:w="1439" w:type="dxa"/>
            <w:vAlign w:val="bottom"/>
          </w:tcPr>
          <w:p w14:paraId="74CBD78D" w14:textId="4F05BCB4" w:rsidR="00FF2312" w:rsidRPr="00EB535A" w:rsidRDefault="001B573E" w:rsidP="003661A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E251A" w:rsidRPr="00EB535A">
              <w:rPr>
                <w:rFonts w:asciiTheme="majorBidi" w:hAnsiTheme="majorBidi" w:cstheme="majorBidi"/>
                <w:sz w:val="30"/>
                <w:szCs w:val="30"/>
              </w:rPr>
              <w:t>1,838</w:t>
            </w:r>
            <w:r w:rsidRPr="00EB535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1" w:type="dxa"/>
          </w:tcPr>
          <w:p w14:paraId="4B192FD6" w14:textId="77777777" w:rsidR="00FF2312" w:rsidRPr="00EB535A" w:rsidRDefault="00FF2312" w:rsidP="003661A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04D0913" w14:textId="11F22E7E" w:rsidR="00FF2312" w:rsidRPr="00EB535A" w:rsidRDefault="001B573E" w:rsidP="003661A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E251A" w:rsidRPr="00EB535A">
              <w:rPr>
                <w:rFonts w:asciiTheme="majorBidi" w:hAnsiTheme="majorBidi" w:cstheme="majorBidi"/>
                <w:sz w:val="30"/>
                <w:szCs w:val="30"/>
              </w:rPr>
              <w:t>1,838</w:t>
            </w:r>
            <w:r w:rsidRPr="00EB535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5AB624A7" w14:textId="77777777" w:rsidR="00002BCA" w:rsidRPr="00EB535A" w:rsidRDefault="00002BCA" w:rsidP="00FF231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3EF8A6A" w14:textId="17AA6CBA" w:rsidR="00FF2312" w:rsidRPr="00EB535A" w:rsidRDefault="00FF2312" w:rsidP="00FF231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B535A">
        <w:rPr>
          <w:rFonts w:asciiTheme="majorBidi" w:hAnsiTheme="majorBidi" w:cstheme="majorBidi" w:hint="cs"/>
          <w:sz w:val="30"/>
          <w:szCs w:val="30"/>
          <w:cs/>
        </w:rPr>
        <w:t xml:space="preserve">อัตราดอกเบี้ยเงินกู้ยืมส่วนเพิ่ม ณ วันที่ </w:t>
      </w:r>
      <w:r w:rsidRPr="00EB535A">
        <w:rPr>
          <w:rFonts w:asciiTheme="majorBidi" w:hAnsiTheme="majorBidi" w:cstheme="majorBidi"/>
          <w:sz w:val="30"/>
          <w:szCs w:val="30"/>
        </w:rPr>
        <w:t xml:space="preserve">1 </w:t>
      </w:r>
      <w:r w:rsidRPr="00EB535A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Pr="00EB535A">
        <w:rPr>
          <w:rFonts w:asciiTheme="majorBidi" w:hAnsiTheme="majorBidi" w:cstheme="majorBidi"/>
          <w:sz w:val="30"/>
          <w:szCs w:val="30"/>
        </w:rPr>
        <w:t xml:space="preserve">2563 </w:t>
      </w:r>
      <w:r w:rsidRPr="00EB535A">
        <w:rPr>
          <w:rFonts w:asciiTheme="majorBidi" w:hAnsiTheme="majorBidi" w:cstheme="majorBidi" w:hint="cs"/>
          <w:sz w:val="30"/>
          <w:szCs w:val="30"/>
          <w:cs/>
        </w:rPr>
        <w:t xml:space="preserve">มีอัตราร้อยละ </w:t>
      </w:r>
      <w:r w:rsidRPr="00EB535A">
        <w:rPr>
          <w:rFonts w:asciiTheme="majorBidi" w:hAnsiTheme="majorBidi" w:cstheme="majorBidi"/>
          <w:sz w:val="30"/>
          <w:szCs w:val="30"/>
        </w:rPr>
        <w:t>6.75</w:t>
      </w:r>
      <w:r w:rsidRPr="00EB535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335C387B" w14:textId="77777777" w:rsidR="00FF2312" w:rsidRPr="00EB535A" w:rsidRDefault="00FF2312" w:rsidP="00714AA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5982A16" w14:textId="1A0C6C87" w:rsidR="0058506F" w:rsidRPr="00EB535A" w:rsidRDefault="00FF2312" w:rsidP="00714AA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B535A">
        <w:rPr>
          <w:rFonts w:asciiTheme="majorBidi" w:hAnsiTheme="majorBidi" w:cstheme="majorBidi" w:hint="cs"/>
          <w:sz w:val="30"/>
          <w:szCs w:val="30"/>
          <w:cs/>
        </w:rPr>
        <w:t>สินทรัพย์สิทธิการใช้ที่บันทึกเพิ่มขึ้นส่วนใหญ่อยู่ในส่วนงานการให้บริการ</w:t>
      </w:r>
    </w:p>
    <w:p w14:paraId="2F110CA0" w14:textId="77777777" w:rsidR="00203F91" w:rsidRPr="00EB535A" w:rsidRDefault="00203F91" w:rsidP="00714AA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651122E" w14:textId="2F56D597" w:rsidR="00144D95" w:rsidRPr="00EB535A" w:rsidRDefault="00144D95" w:rsidP="00302A40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72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bookmarkStart w:id="2" w:name="_Hlk38990151"/>
      <w:r w:rsidRPr="00EB535A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การเปลี่ยน</w:t>
      </w:r>
      <w:r w:rsidR="00D14DC5" w:rsidRPr="00EB535A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แปลง</w:t>
      </w:r>
      <w:r w:rsidRPr="00EB535A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นโยบายการบัญชีการบันทึกมูลค่าที่ดิน</w:t>
      </w:r>
    </w:p>
    <w:p w14:paraId="5F334F24" w14:textId="77777777" w:rsidR="00144D95" w:rsidRPr="00EB535A" w:rsidRDefault="00144D95" w:rsidP="00144D95">
      <w:pPr>
        <w:pStyle w:val="BodyText"/>
        <w:shd w:val="clear" w:color="auto" w:fill="FFFFFF"/>
        <w:tabs>
          <w:tab w:val="clear" w:pos="454"/>
        </w:tabs>
        <w:spacing w:after="0"/>
        <w:ind w:left="549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E700F83" w14:textId="50135AA5" w:rsidR="00144D95" w:rsidRPr="00EB535A" w:rsidRDefault="00144D95" w:rsidP="00A85B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="Angsana New" w:eastAsia="Calibri" w:hAnsi="Angsana New"/>
          <w:spacing w:val="-6"/>
          <w:sz w:val="30"/>
          <w:szCs w:val="30"/>
          <w:lang w:eastAsia="x-none"/>
        </w:rPr>
      </w:pPr>
      <w:r w:rsidRPr="00EB535A">
        <w:rPr>
          <w:rFonts w:ascii="Angsana New" w:eastAsia="Calibri" w:hAnsi="Angsana New" w:hint="cs"/>
          <w:sz w:val="30"/>
          <w:szCs w:val="30"/>
          <w:cs/>
          <w:lang w:val="x-none" w:eastAsia="x-none"/>
        </w:rPr>
        <w:t>กลุ่มบริษัทเปลี่ยนวิธีการ</w:t>
      </w:r>
      <w:r w:rsidR="00986E9A" w:rsidRPr="00EB535A">
        <w:rPr>
          <w:rFonts w:ascii="Angsana New" w:eastAsia="Calibri" w:hAnsi="Angsana New" w:hint="cs"/>
          <w:sz w:val="30"/>
          <w:szCs w:val="30"/>
          <w:cs/>
          <w:lang w:val="x-none" w:eastAsia="x-none"/>
        </w:rPr>
        <w:t>รับรู้</w:t>
      </w:r>
      <w:r w:rsidRPr="00EB535A">
        <w:rPr>
          <w:rFonts w:ascii="Angsana New" w:eastAsia="Calibri" w:hAnsi="Angsana New" w:hint="cs"/>
          <w:sz w:val="30"/>
          <w:szCs w:val="30"/>
          <w:cs/>
          <w:lang w:val="x-none" w:eastAsia="x-none"/>
        </w:rPr>
        <w:t>มูลค่าของที่ดิน</w:t>
      </w:r>
      <w:r w:rsidR="00304080" w:rsidRPr="00EB535A">
        <w:rPr>
          <w:rFonts w:ascii="Angsana New" w:eastAsia="Calibri" w:hAnsi="Angsana New" w:hint="cs"/>
          <w:sz w:val="30"/>
          <w:szCs w:val="30"/>
          <w:cs/>
          <w:lang w:val="x-none" w:eastAsia="x-none"/>
        </w:rPr>
        <w:t xml:space="preserve"> </w:t>
      </w:r>
      <w:r w:rsidR="00304080" w:rsidRPr="00EB535A">
        <w:rPr>
          <w:rFonts w:ascii="Angsana New" w:eastAsia="Calibri" w:hAnsi="Angsana New" w:hint="cs"/>
          <w:sz w:val="30"/>
          <w:szCs w:val="30"/>
          <w:cs/>
          <w:lang w:eastAsia="x-none"/>
        </w:rPr>
        <w:t>(แสดงภายใต้ที่ดิน</w:t>
      </w:r>
      <w:r w:rsidR="00304080" w:rsidRPr="00EB535A">
        <w:rPr>
          <w:rFonts w:ascii="Angsana New" w:eastAsia="Calibri" w:hAnsi="Angsana New"/>
          <w:sz w:val="30"/>
          <w:szCs w:val="30"/>
          <w:cs/>
          <w:lang w:eastAsia="x-none"/>
        </w:rPr>
        <w:t xml:space="preserve"> </w:t>
      </w:r>
      <w:r w:rsidR="00304080" w:rsidRPr="00EB535A">
        <w:rPr>
          <w:rFonts w:ascii="Angsana New" w:eastAsia="Calibri" w:hAnsi="Angsana New" w:hint="cs"/>
          <w:sz w:val="30"/>
          <w:szCs w:val="30"/>
          <w:cs/>
          <w:lang w:eastAsia="x-none"/>
        </w:rPr>
        <w:t>อาคารและอุปกรณ์</w:t>
      </w:r>
      <w:r w:rsidR="00304080" w:rsidRPr="00EB535A">
        <w:rPr>
          <w:rFonts w:ascii="Angsana New" w:eastAsia="Calibri" w:hAnsi="Angsana New"/>
          <w:sz w:val="30"/>
          <w:szCs w:val="30"/>
          <w:cs/>
          <w:lang w:eastAsia="x-none"/>
        </w:rPr>
        <w:t xml:space="preserve"> </w:t>
      </w:r>
      <w:r w:rsidR="00304080" w:rsidRPr="00EB535A">
        <w:rPr>
          <w:rFonts w:ascii="Angsana New" w:eastAsia="Calibri" w:hAnsi="Angsana New" w:hint="cs"/>
          <w:sz w:val="30"/>
          <w:szCs w:val="30"/>
          <w:cs/>
          <w:lang w:eastAsia="x-none"/>
        </w:rPr>
        <w:t>และอสังหาริมทรัพย์เพื่อการลงทุน</w:t>
      </w:r>
      <w:r w:rsidR="00571CAD" w:rsidRPr="00EB535A">
        <w:rPr>
          <w:rFonts w:ascii="Angsana New" w:eastAsia="Calibri" w:hAnsi="Angsana New" w:hint="cs"/>
          <w:sz w:val="30"/>
          <w:szCs w:val="30"/>
          <w:cs/>
          <w:lang w:eastAsia="x-none"/>
        </w:rPr>
        <w:t>)</w:t>
      </w:r>
      <w:r w:rsidR="00304080" w:rsidRPr="00EB535A">
        <w:rPr>
          <w:rFonts w:ascii="Angsana New" w:eastAsia="Calibri" w:hAnsi="Angsana New" w:hint="cs"/>
          <w:sz w:val="30"/>
          <w:szCs w:val="30"/>
          <w:cs/>
          <w:lang w:eastAsia="x-none"/>
        </w:rPr>
        <w:t xml:space="preserve"> </w:t>
      </w:r>
      <w:r w:rsidRPr="00EB535A">
        <w:rPr>
          <w:rFonts w:ascii="Angsana New" w:eastAsia="Calibri" w:hAnsi="Angsana New" w:hint="cs"/>
          <w:sz w:val="30"/>
          <w:szCs w:val="30"/>
          <w:cs/>
          <w:lang w:val="x-none" w:eastAsia="x-none"/>
        </w:rPr>
        <w:t xml:space="preserve">จากวิธีราคาทุนเป็นวิธีการตีราคาใหม่ ตั้งแต่วันที่ </w:t>
      </w:r>
      <w:r w:rsidRPr="00EB535A">
        <w:rPr>
          <w:rFonts w:ascii="Angsana New" w:eastAsia="Calibri" w:hAnsi="Angsana New"/>
          <w:sz w:val="30"/>
          <w:szCs w:val="30"/>
          <w:lang w:val="x-none" w:eastAsia="x-none"/>
        </w:rPr>
        <w:t>1</w:t>
      </w:r>
      <w:r w:rsidRPr="00EB535A">
        <w:rPr>
          <w:rFonts w:ascii="Angsana New" w:eastAsia="Calibri" w:hAnsi="Angsana New" w:hint="cs"/>
          <w:sz w:val="30"/>
          <w:szCs w:val="30"/>
          <w:cs/>
          <w:lang w:val="x-none" w:eastAsia="x-none"/>
        </w:rPr>
        <w:t xml:space="preserve"> มกราคม </w:t>
      </w:r>
      <w:r w:rsidRPr="00EB535A">
        <w:rPr>
          <w:rFonts w:ascii="Angsana New" w:eastAsia="Calibri" w:hAnsi="Angsana New"/>
          <w:sz w:val="30"/>
          <w:szCs w:val="30"/>
          <w:lang w:val="x-none" w:eastAsia="x-none"/>
        </w:rPr>
        <w:t>256</w:t>
      </w:r>
      <w:r w:rsidRPr="00EB535A">
        <w:rPr>
          <w:rFonts w:ascii="Angsana New" w:eastAsia="Calibri" w:hAnsi="Angsana New"/>
          <w:sz w:val="30"/>
          <w:szCs w:val="30"/>
          <w:lang w:eastAsia="x-none"/>
        </w:rPr>
        <w:t>3</w:t>
      </w:r>
      <w:r w:rsidRPr="00EB535A">
        <w:rPr>
          <w:rFonts w:ascii="Angsana New" w:eastAsia="Calibri" w:hAnsi="Angsana New"/>
          <w:sz w:val="30"/>
          <w:szCs w:val="30"/>
          <w:lang w:val="x-none" w:eastAsia="x-none"/>
        </w:rPr>
        <w:t xml:space="preserve"> </w:t>
      </w:r>
      <w:r w:rsidRPr="00EB535A">
        <w:rPr>
          <w:rFonts w:ascii="Angsana New" w:eastAsia="Calibri" w:hAnsi="Angsana New" w:hint="cs"/>
          <w:spacing w:val="-2"/>
          <w:sz w:val="30"/>
          <w:szCs w:val="30"/>
          <w:cs/>
          <w:lang w:val="x-none" w:eastAsia="x-none"/>
        </w:rPr>
        <w:t>เพื่อสะท้อนมูลค่าที่แท้จริงของที่ดิน</w:t>
      </w:r>
      <w:r w:rsidR="00002BCA" w:rsidRPr="00EB535A">
        <w:rPr>
          <w:rFonts w:ascii="Angsana New" w:eastAsia="Calibri" w:hAnsi="Angsana New" w:hint="cs"/>
          <w:spacing w:val="-2"/>
          <w:sz w:val="30"/>
          <w:szCs w:val="30"/>
          <w:cs/>
          <w:lang w:val="x-none" w:eastAsia="x-none"/>
        </w:rPr>
        <w:t xml:space="preserve"> </w:t>
      </w:r>
      <w:r w:rsidR="00141B55" w:rsidRPr="00EB535A">
        <w:rPr>
          <w:rFonts w:ascii="Angsana New" w:eastAsia="Calibri" w:hAnsi="Angsana New" w:hint="cs"/>
          <w:spacing w:val="-2"/>
          <w:sz w:val="30"/>
          <w:szCs w:val="30"/>
          <w:cs/>
          <w:lang w:val="x-none" w:eastAsia="x-none"/>
        </w:rPr>
        <w:t>ผลกระทบต่อ</w:t>
      </w:r>
      <w:r w:rsidR="00002BCA" w:rsidRPr="00EB535A">
        <w:rPr>
          <w:rFonts w:ascii="Angsana New" w:eastAsia="Calibri" w:hAnsi="Angsana New" w:hint="cs"/>
          <w:spacing w:val="-2"/>
          <w:sz w:val="30"/>
          <w:szCs w:val="30"/>
          <w:cs/>
          <w:lang w:val="x-none" w:eastAsia="x-none"/>
        </w:rPr>
        <w:t>งบ</w:t>
      </w:r>
      <w:r w:rsidR="00141B55" w:rsidRPr="00EB535A">
        <w:rPr>
          <w:rFonts w:ascii="Angsana New" w:eastAsia="Calibri" w:hAnsi="Angsana New" w:hint="cs"/>
          <w:spacing w:val="-2"/>
          <w:sz w:val="30"/>
          <w:szCs w:val="30"/>
          <w:cs/>
          <w:lang w:val="x-none" w:eastAsia="x-none"/>
        </w:rPr>
        <w:t>การเงิน</w:t>
      </w:r>
      <w:r w:rsidR="00002BCA" w:rsidRPr="00EB535A">
        <w:rPr>
          <w:rFonts w:ascii="Angsana New" w:eastAsia="Calibri" w:hAnsi="Angsana New" w:hint="cs"/>
          <w:spacing w:val="-2"/>
          <w:sz w:val="30"/>
          <w:szCs w:val="30"/>
          <w:cs/>
          <w:lang w:val="x-none" w:eastAsia="x-none"/>
        </w:rPr>
        <w:t>มี</w:t>
      </w:r>
      <w:r w:rsidR="00141B55" w:rsidRPr="00EB535A">
        <w:rPr>
          <w:rFonts w:ascii="Angsana New" w:eastAsia="Calibri" w:hAnsi="Angsana New" w:hint="cs"/>
          <w:spacing w:val="-2"/>
          <w:sz w:val="30"/>
          <w:szCs w:val="30"/>
          <w:cs/>
          <w:lang w:val="x-none" w:eastAsia="x-none"/>
        </w:rPr>
        <w:t>ดังนี้</w:t>
      </w:r>
    </w:p>
    <w:tbl>
      <w:tblPr>
        <w:tblW w:w="8550" w:type="dxa"/>
        <w:tblInd w:w="90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760"/>
        <w:gridCol w:w="1260"/>
        <w:gridCol w:w="178"/>
        <w:gridCol w:w="1352"/>
      </w:tblGrid>
      <w:tr w:rsidR="00141B55" w:rsidRPr="00EB535A" w14:paraId="7FE897CF" w14:textId="77777777" w:rsidTr="00A060E2">
        <w:trPr>
          <w:cantSplit/>
          <w:tblHeader/>
        </w:trPr>
        <w:tc>
          <w:tcPr>
            <w:tcW w:w="5760" w:type="dxa"/>
            <w:vAlign w:val="bottom"/>
            <w:hideMark/>
          </w:tcPr>
          <w:p w14:paraId="0B841109" w14:textId="77777777" w:rsidR="00141B55" w:rsidRPr="00EB535A" w:rsidRDefault="00141B55" w:rsidP="00CC4D1C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48E328D" w14:textId="77777777" w:rsidR="00141B55" w:rsidRPr="00EB535A" w:rsidRDefault="00141B55" w:rsidP="00CC4D1C">
            <w:pPr>
              <w:pStyle w:val="acctmergecolhdg"/>
              <w:spacing w:line="240" w:lineRule="auto"/>
              <w:ind w:left="-77" w:right="-8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  <w:p w14:paraId="3E363279" w14:textId="77777777" w:rsidR="00141B55" w:rsidRPr="00EB535A" w:rsidRDefault="00141B55" w:rsidP="00CC4D1C">
            <w:pPr>
              <w:pStyle w:val="acctmergecolhdg"/>
              <w:spacing w:line="240" w:lineRule="auto"/>
              <w:ind w:left="-77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403B3156" w14:textId="77777777" w:rsidR="00141B55" w:rsidRPr="00EB535A" w:rsidRDefault="00141B55" w:rsidP="00CC4D1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  <w:hideMark/>
          </w:tcPr>
          <w:p w14:paraId="39E080DE" w14:textId="77777777" w:rsidR="00141B55" w:rsidRPr="00EB535A" w:rsidRDefault="00141B55" w:rsidP="00CC4D1C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EB535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74BC8934" w14:textId="77777777" w:rsidR="00141B55" w:rsidRPr="00EB535A" w:rsidRDefault="00141B55" w:rsidP="00CC4D1C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  <w:r w:rsidRPr="00EB535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 </w:t>
            </w:r>
          </w:p>
        </w:tc>
      </w:tr>
      <w:tr w:rsidR="00141B55" w:rsidRPr="00EB535A" w14:paraId="1A56C49C" w14:textId="77777777" w:rsidTr="00A060E2">
        <w:trPr>
          <w:cantSplit/>
          <w:tblHeader/>
        </w:trPr>
        <w:tc>
          <w:tcPr>
            <w:tcW w:w="5760" w:type="dxa"/>
          </w:tcPr>
          <w:p w14:paraId="1914CD39" w14:textId="77777777" w:rsidR="00141B55" w:rsidRPr="00EB535A" w:rsidRDefault="00141B55" w:rsidP="00CC4D1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hideMark/>
          </w:tcPr>
          <w:p w14:paraId="4E11C246" w14:textId="77777777" w:rsidR="00141B55" w:rsidRPr="00EB535A" w:rsidRDefault="00141B55" w:rsidP="00CC4D1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EB535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41B55" w:rsidRPr="00EB535A" w14:paraId="4FE304AC" w14:textId="77777777" w:rsidTr="00A060E2">
        <w:trPr>
          <w:cantSplit/>
          <w:trHeight w:val="191"/>
        </w:trPr>
        <w:tc>
          <w:tcPr>
            <w:tcW w:w="5760" w:type="dxa"/>
            <w:hideMark/>
          </w:tcPr>
          <w:p w14:paraId="3C7BADF5" w14:textId="11A5E761" w:rsidR="00141B55" w:rsidRPr="00EB535A" w:rsidRDefault="00141B55" w:rsidP="00141B55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ตีราคาที่ดินเพิ่มขึ้น</w:t>
            </w:r>
          </w:p>
        </w:tc>
        <w:tc>
          <w:tcPr>
            <w:tcW w:w="1260" w:type="dxa"/>
          </w:tcPr>
          <w:p w14:paraId="6FCD5B01" w14:textId="3CB86197" w:rsidR="00141B55" w:rsidRPr="00EB535A" w:rsidRDefault="00141B55" w:rsidP="00141B5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246,061</w:t>
            </w:r>
          </w:p>
        </w:tc>
        <w:tc>
          <w:tcPr>
            <w:tcW w:w="178" w:type="dxa"/>
          </w:tcPr>
          <w:p w14:paraId="34292EC0" w14:textId="77777777" w:rsidR="00141B55" w:rsidRPr="00EB535A" w:rsidRDefault="00141B55" w:rsidP="00141B5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2AF3391E" w14:textId="0884BFA4" w:rsidR="00141B55" w:rsidRPr="00EB535A" w:rsidRDefault="00141B55" w:rsidP="00141B5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244,870</w:t>
            </w:r>
          </w:p>
        </w:tc>
      </w:tr>
      <w:tr w:rsidR="00141B55" w:rsidRPr="00EB535A" w14:paraId="0436F82E" w14:textId="77777777" w:rsidTr="00A060E2">
        <w:trPr>
          <w:cantSplit/>
          <w:trHeight w:val="191"/>
        </w:trPr>
        <w:tc>
          <w:tcPr>
            <w:tcW w:w="5760" w:type="dxa"/>
          </w:tcPr>
          <w:p w14:paraId="686BFD14" w14:textId="0C2198BE" w:rsidR="00141B55" w:rsidRPr="00EB535A" w:rsidRDefault="00141B55" w:rsidP="00141B55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ผลกำไรจากการตีราคาสินทรัพย์ใหม่ก่อนภาษี</w:t>
            </w:r>
          </w:p>
        </w:tc>
        <w:tc>
          <w:tcPr>
            <w:tcW w:w="1260" w:type="dxa"/>
          </w:tcPr>
          <w:p w14:paraId="11D8E94C" w14:textId="4A271B3B" w:rsidR="00141B55" w:rsidRPr="00EB535A" w:rsidRDefault="00141B55" w:rsidP="00141B5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246,061</w:t>
            </w:r>
          </w:p>
        </w:tc>
        <w:tc>
          <w:tcPr>
            <w:tcW w:w="178" w:type="dxa"/>
          </w:tcPr>
          <w:p w14:paraId="497AB3D8" w14:textId="77777777" w:rsidR="00141B55" w:rsidRPr="00EB535A" w:rsidRDefault="00141B55" w:rsidP="00141B5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035237E5" w14:textId="43194B37" w:rsidR="00141B55" w:rsidRPr="00EB535A" w:rsidRDefault="00141B55" w:rsidP="00141B5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244,870</w:t>
            </w:r>
          </w:p>
        </w:tc>
      </w:tr>
      <w:tr w:rsidR="00141B55" w:rsidRPr="00EB535A" w14:paraId="2F2F723F" w14:textId="77777777" w:rsidTr="00A060E2">
        <w:trPr>
          <w:cantSplit/>
          <w:trHeight w:val="191"/>
        </w:trPr>
        <w:tc>
          <w:tcPr>
            <w:tcW w:w="5760" w:type="dxa"/>
          </w:tcPr>
          <w:p w14:paraId="275BAF5C" w14:textId="13C8178C" w:rsidR="00141B55" w:rsidRPr="00EB535A" w:rsidRDefault="00141B55" w:rsidP="00141B55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หนี้สินภาษีเงินได้รอตัดบัญชีเพิ่มขึ้น</w:t>
            </w:r>
          </w:p>
        </w:tc>
        <w:tc>
          <w:tcPr>
            <w:tcW w:w="1260" w:type="dxa"/>
          </w:tcPr>
          <w:p w14:paraId="03632448" w14:textId="48364F73" w:rsidR="00141B55" w:rsidRPr="00EB535A" w:rsidRDefault="00141B55" w:rsidP="00141B5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49,212</w:t>
            </w:r>
          </w:p>
        </w:tc>
        <w:tc>
          <w:tcPr>
            <w:tcW w:w="178" w:type="dxa"/>
          </w:tcPr>
          <w:p w14:paraId="0D73990E" w14:textId="77777777" w:rsidR="00141B55" w:rsidRPr="00EB535A" w:rsidRDefault="00141B55" w:rsidP="00141B5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26C358B9" w14:textId="17419470" w:rsidR="00141B55" w:rsidRPr="00EB535A" w:rsidRDefault="00141B55" w:rsidP="00141B5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48,974</w:t>
            </w:r>
          </w:p>
        </w:tc>
      </w:tr>
      <w:bookmarkEnd w:id="2"/>
    </w:tbl>
    <w:p w14:paraId="7B7CD527" w14:textId="77777777" w:rsidR="0058506F" w:rsidRPr="00EB535A" w:rsidRDefault="0058506F" w:rsidP="00585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20"/>
          <w:szCs w:val="20"/>
          <w:lang w:val="th-TH"/>
        </w:rPr>
      </w:pPr>
    </w:p>
    <w:p w14:paraId="4D4E6032" w14:textId="383F9D28" w:rsidR="00562CEB" w:rsidRPr="00EB535A" w:rsidRDefault="00562CEB" w:rsidP="00302A40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EB535A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52CD4D48" w14:textId="77777777" w:rsidR="00562CEB" w:rsidRPr="00EB535A" w:rsidRDefault="00562CEB" w:rsidP="00562CEB">
      <w:pPr>
        <w:pStyle w:val="a"/>
        <w:tabs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  <w:lang w:val="en-US"/>
        </w:rPr>
      </w:pPr>
    </w:p>
    <w:p w14:paraId="291AAB4F" w14:textId="77777777" w:rsidR="00562CEB" w:rsidRPr="00EB535A" w:rsidRDefault="00562CEB" w:rsidP="00562CEB">
      <w:pPr>
        <w:ind w:left="540" w:right="-108"/>
        <w:jc w:val="thaiDistribute"/>
        <w:rPr>
          <w:rFonts w:asciiTheme="majorBidi" w:hAnsiTheme="majorBidi" w:cstheme="majorBidi"/>
          <w:b/>
          <w:color w:val="000000"/>
          <w:sz w:val="30"/>
          <w:szCs w:val="30"/>
        </w:rPr>
      </w:pPr>
      <w:r w:rsidRPr="00EB535A">
        <w:rPr>
          <w:rFonts w:asciiTheme="majorBidi" w:hAnsiTheme="majorBidi" w:cstheme="majorBidi"/>
          <w:b/>
          <w:sz w:val="30"/>
          <w:szCs w:val="30"/>
          <w:cs/>
        </w:rPr>
        <w:t>เพื่อวัต</w:t>
      </w:r>
      <w:r w:rsidRPr="00EB535A">
        <w:rPr>
          <w:rFonts w:asciiTheme="majorBidi" w:hAnsiTheme="majorBidi" w:cstheme="majorBidi"/>
          <w:b/>
          <w:color w:val="000000"/>
          <w:sz w:val="30"/>
          <w:szCs w:val="30"/>
          <w:cs/>
        </w:rPr>
        <w:t>ถุประสงค์ในการจัดทำงบการเงิน บุคคลหรือกิจการเป็นบุคคลหรือกิจการที่เกี่ยวข้องกันกับกลุ่มบริษัท หากกลุ่มบริษัทมีอำนาจควบคุมหรือควบคุมร่วมกันทั้งทางตรงและทางอ้อมหรือมีอิทธิพลอย่างมีนัยสำคัญต่อบุคคลหรือกิจการในการตัดสินใจทางการเงินและการบริหารหรือในทางกลับกัน หรือกลุ่มบริษัทอยู่ภายใต้การควบคุมเดียวกันหรืออยู่ภายใต้อิทธิพลอย่างมีสาระสำคัญเดียวกันกับบุคคลหรือกิจการนั้น การเกี่ยวข้องกันนี้อาจเป็นรายบุคคลหรือเป็นกิจการ</w:t>
      </w:r>
    </w:p>
    <w:p w14:paraId="256C1535" w14:textId="0C78DB3A" w:rsidR="00562CEB" w:rsidRPr="00EB535A" w:rsidRDefault="00110F6D" w:rsidP="004200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="Angsana New" w:eastAsia="Calibri" w:hAnsi="Angsana New"/>
          <w:spacing w:val="-6"/>
          <w:sz w:val="30"/>
          <w:szCs w:val="30"/>
          <w:lang w:eastAsia="x-none"/>
        </w:rPr>
      </w:pPr>
      <w:r w:rsidRPr="00EB535A">
        <w:rPr>
          <w:rFonts w:ascii="Angsana New" w:eastAsia="Calibri" w:hAnsi="Angsana New"/>
          <w:spacing w:val="-6"/>
          <w:sz w:val="30"/>
          <w:szCs w:val="30"/>
          <w:cs/>
          <w:lang w:eastAsia="x-none"/>
        </w:rPr>
        <w:lastRenderedPageBreak/>
        <w:t>ความสัมพันธ์ที่มีกับบริษัทย่อย บริษัทร่วมและการร่วมค้า ผู้บริหารสำคัญและบุคคลหรือกิจการที่เกี่ยวข้องกัน รวมถึงนโยบายการกำหนดราคาไม่ได้มีการเปลี่ยนแปลงอย่างเป็นสาระสำคัญใน</w:t>
      </w:r>
      <w:r w:rsidR="00002BCA" w:rsidRPr="00EB535A">
        <w:rPr>
          <w:rFonts w:ascii="Angsana New" w:eastAsia="Calibri" w:hAnsi="Angsana New" w:hint="cs"/>
          <w:spacing w:val="-6"/>
          <w:sz w:val="30"/>
          <w:szCs w:val="30"/>
          <w:cs/>
          <w:lang w:eastAsia="x-none"/>
        </w:rPr>
        <w:t>ระหว่างงวด</w:t>
      </w:r>
      <w:r w:rsidR="00407600" w:rsidRPr="00EB535A">
        <w:rPr>
          <w:rFonts w:ascii="Angsana New" w:eastAsia="Calibri" w:hAnsi="Angsana New" w:hint="cs"/>
          <w:spacing w:val="-6"/>
          <w:sz w:val="30"/>
          <w:szCs w:val="30"/>
          <w:cs/>
          <w:lang w:eastAsia="x-none"/>
        </w:rPr>
        <w:t>สาม</w:t>
      </w:r>
      <w:r w:rsidR="00002BCA" w:rsidRPr="00EB535A">
        <w:rPr>
          <w:rFonts w:ascii="Angsana New" w:eastAsia="Calibri" w:hAnsi="Angsana New" w:hint="cs"/>
          <w:spacing w:val="-6"/>
          <w:sz w:val="30"/>
          <w:szCs w:val="30"/>
          <w:cs/>
          <w:lang w:eastAsia="x-none"/>
        </w:rPr>
        <w:t>เดือน</w:t>
      </w:r>
      <w:r w:rsidR="00002511" w:rsidRPr="00EB535A">
        <w:rPr>
          <w:rFonts w:ascii="Angsana New" w:eastAsia="Calibri" w:hAnsi="Angsana New" w:hint="cs"/>
          <w:spacing w:val="-6"/>
          <w:sz w:val="30"/>
          <w:szCs w:val="30"/>
          <w:cs/>
          <w:lang w:eastAsia="x-none"/>
        </w:rPr>
        <w:t>และหกเดือน</w:t>
      </w:r>
      <w:r w:rsidR="00002BCA" w:rsidRPr="00EB535A">
        <w:rPr>
          <w:rFonts w:ascii="Angsana New" w:eastAsia="Calibri" w:hAnsi="Angsana New" w:hint="cs"/>
          <w:spacing w:val="-6"/>
          <w:sz w:val="30"/>
          <w:szCs w:val="30"/>
          <w:cs/>
          <w:lang w:eastAsia="x-none"/>
        </w:rPr>
        <w:t xml:space="preserve">สิ้นสุดวันที่ </w:t>
      </w:r>
      <w:r w:rsidR="00002511" w:rsidRPr="00EB535A">
        <w:rPr>
          <w:rFonts w:ascii="Angsana New" w:eastAsia="Calibri" w:hAnsi="Angsana New"/>
          <w:spacing w:val="-6"/>
          <w:sz w:val="30"/>
          <w:szCs w:val="30"/>
          <w:lang w:eastAsia="x-none"/>
        </w:rPr>
        <w:t xml:space="preserve">30 </w:t>
      </w:r>
      <w:r w:rsidR="00002511" w:rsidRPr="00EB535A">
        <w:rPr>
          <w:rFonts w:ascii="Angsana New" w:eastAsia="Calibri" w:hAnsi="Angsana New"/>
          <w:spacing w:val="-6"/>
          <w:sz w:val="30"/>
          <w:szCs w:val="30"/>
          <w:cs/>
          <w:lang w:eastAsia="x-none"/>
        </w:rPr>
        <w:t xml:space="preserve">มิถุนายน </w:t>
      </w:r>
      <w:r w:rsidR="00002511" w:rsidRPr="00EB535A">
        <w:rPr>
          <w:rFonts w:ascii="Angsana New" w:eastAsia="Calibri" w:hAnsi="Angsana New"/>
          <w:spacing w:val="-6"/>
          <w:sz w:val="30"/>
          <w:szCs w:val="30"/>
          <w:lang w:eastAsia="x-none"/>
        </w:rPr>
        <w:t>2563</w:t>
      </w:r>
    </w:p>
    <w:p w14:paraId="3E765B4F" w14:textId="77777777" w:rsidR="00110F6D" w:rsidRPr="00EB535A" w:rsidRDefault="00110F6D" w:rsidP="004200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="Angsana New" w:eastAsia="Calibri" w:hAnsi="Angsana New"/>
          <w:spacing w:val="-6"/>
          <w:sz w:val="22"/>
          <w:szCs w:val="22"/>
          <w:lang w:eastAsia="x-none"/>
        </w:rPr>
      </w:pPr>
    </w:p>
    <w:p w14:paraId="5D99C35C" w14:textId="220E8363" w:rsidR="00562CEB" w:rsidRPr="00EB535A" w:rsidRDefault="00562CEB" w:rsidP="004200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="Angsana New" w:eastAsia="Calibri" w:hAnsi="Angsana New"/>
          <w:spacing w:val="-6"/>
          <w:sz w:val="30"/>
          <w:szCs w:val="30"/>
          <w:lang w:eastAsia="x-none"/>
        </w:rPr>
      </w:pPr>
      <w:r w:rsidRPr="00EB535A">
        <w:rPr>
          <w:rFonts w:ascii="Angsana New" w:eastAsia="Calibri" w:hAnsi="Angsana New"/>
          <w:spacing w:val="-6"/>
          <w:sz w:val="30"/>
          <w:szCs w:val="30"/>
          <w:cs/>
          <w:lang w:eastAsia="x-none"/>
        </w:rPr>
        <w:t>รายการที่สำคัญกับบุคคลหรือกิจการที่เกี่ยวข้องกันสำหรับงวดสามเดือน</w:t>
      </w:r>
      <w:r w:rsidR="00002511" w:rsidRPr="00EB535A">
        <w:rPr>
          <w:rFonts w:ascii="Angsana New" w:eastAsia="Calibri" w:hAnsi="Angsana New" w:hint="cs"/>
          <w:spacing w:val="-6"/>
          <w:sz w:val="30"/>
          <w:szCs w:val="30"/>
          <w:cs/>
          <w:lang w:eastAsia="x-none"/>
        </w:rPr>
        <w:t>และหกเดือน</w:t>
      </w:r>
      <w:r w:rsidRPr="00EB535A">
        <w:rPr>
          <w:rFonts w:ascii="Angsana New" w:eastAsia="Calibri" w:hAnsi="Angsana New"/>
          <w:spacing w:val="-6"/>
          <w:sz w:val="30"/>
          <w:szCs w:val="30"/>
          <w:cs/>
          <w:lang w:eastAsia="x-none"/>
        </w:rPr>
        <w:t xml:space="preserve">สิ้นสุดวันที่ </w:t>
      </w:r>
      <w:r w:rsidR="00002511" w:rsidRPr="00EB535A">
        <w:rPr>
          <w:rFonts w:ascii="Angsana New" w:eastAsia="Calibri" w:hAnsi="Angsana New"/>
          <w:spacing w:val="-6"/>
          <w:sz w:val="30"/>
          <w:szCs w:val="30"/>
          <w:lang w:eastAsia="x-none"/>
        </w:rPr>
        <w:t xml:space="preserve">30 </w:t>
      </w:r>
      <w:r w:rsidR="00002511" w:rsidRPr="00EB535A">
        <w:rPr>
          <w:rFonts w:ascii="Angsana New" w:eastAsia="Calibri" w:hAnsi="Angsana New"/>
          <w:spacing w:val="-6"/>
          <w:sz w:val="30"/>
          <w:szCs w:val="30"/>
          <w:cs/>
          <w:lang w:eastAsia="x-none"/>
        </w:rPr>
        <w:t xml:space="preserve">มิถุนายน </w:t>
      </w:r>
      <w:r w:rsidR="00002511" w:rsidRPr="00EB535A">
        <w:rPr>
          <w:rFonts w:ascii="Angsana New" w:eastAsia="Calibri" w:hAnsi="Angsana New"/>
          <w:spacing w:val="-6"/>
          <w:sz w:val="30"/>
          <w:szCs w:val="30"/>
          <w:lang w:eastAsia="x-none"/>
        </w:rPr>
        <w:t>2563</w:t>
      </w:r>
      <w:r w:rsidRPr="00EB535A">
        <w:rPr>
          <w:rFonts w:ascii="Angsana New" w:eastAsia="Calibri" w:hAnsi="Angsana New"/>
          <w:spacing w:val="-6"/>
          <w:sz w:val="30"/>
          <w:szCs w:val="30"/>
          <w:lang w:eastAsia="x-none"/>
        </w:rPr>
        <w:t xml:space="preserve"> </w:t>
      </w:r>
      <w:r w:rsidRPr="00EB535A">
        <w:rPr>
          <w:rFonts w:ascii="Angsana New" w:eastAsia="Calibri" w:hAnsi="Angsana New"/>
          <w:spacing w:val="-6"/>
          <w:sz w:val="30"/>
          <w:szCs w:val="30"/>
          <w:cs/>
          <w:lang w:eastAsia="x-none"/>
        </w:rPr>
        <w:t xml:space="preserve">และ </w:t>
      </w:r>
      <w:r w:rsidR="000D0FB7" w:rsidRPr="00EB535A">
        <w:rPr>
          <w:rFonts w:ascii="Angsana New" w:eastAsia="Calibri" w:hAnsi="Angsana New"/>
          <w:spacing w:val="-6"/>
          <w:sz w:val="30"/>
          <w:szCs w:val="30"/>
          <w:lang w:eastAsia="x-none"/>
        </w:rPr>
        <w:t>2562</w:t>
      </w:r>
      <w:r w:rsidRPr="00EB535A">
        <w:rPr>
          <w:rFonts w:ascii="Angsana New" w:eastAsia="Calibri" w:hAnsi="Angsana New"/>
          <w:spacing w:val="-6"/>
          <w:sz w:val="30"/>
          <w:szCs w:val="30"/>
          <w:cs/>
          <w:lang w:eastAsia="x-none"/>
        </w:rPr>
        <w:t xml:space="preserve"> สรุปได้ดังนี้</w:t>
      </w:r>
    </w:p>
    <w:p w14:paraId="3058190A" w14:textId="77777777" w:rsidR="00856851" w:rsidRPr="00EB535A" w:rsidRDefault="00856851" w:rsidP="003014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22"/>
        <w:gridCol w:w="1260"/>
        <w:gridCol w:w="270"/>
        <w:gridCol w:w="1260"/>
        <w:gridCol w:w="270"/>
        <w:gridCol w:w="1260"/>
        <w:gridCol w:w="270"/>
        <w:gridCol w:w="1260"/>
      </w:tblGrid>
      <w:tr w:rsidR="00562CEB" w:rsidRPr="00EB535A" w14:paraId="3B4B249A" w14:textId="77777777" w:rsidTr="002D781D">
        <w:tc>
          <w:tcPr>
            <w:tcW w:w="3222" w:type="dxa"/>
            <w:shd w:val="clear" w:color="auto" w:fill="auto"/>
          </w:tcPr>
          <w:p w14:paraId="67F1EAA6" w14:textId="77777777" w:rsidR="00562CEB" w:rsidRPr="00EB535A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</w:p>
        </w:tc>
        <w:tc>
          <w:tcPr>
            <w:tcW w:w="2790" w:type="dxa"/>
            <w:gridSpan w:val="3"/>
            <w:shd w:val="clear" w:color="auto" w:fill="auto"/>
          </w:tcPr>
          <w:p w14:paraId="46C3C3A3" w14:textId="77777777" w:rsidR="00562CEB" w:rsidRPr="00EB535A" w:rsidRDefault="00562CEB" w:rsidP="00F250F7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5F351C2E" w14:textId="77777777" w:rsidR="00562CEB" w:rsidRPr="00EB535A" w:rsidRDefault="00562CEB" w:rsidP="00F250F7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1386F3FE" w14:textId="77777777" w:rsidR="00562CEB" w:rsidRPr="00EB535A" w:rsidRDefault="00562CEB" w:rsidP="00F250F7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2CEB" w:rsidRPr="00EB535A" w14:paraId="2627F83A" w14:textId="77777777" w:rsidTr="002D781D">
        <w:tc>
          <w:tcPr>
            <w:tcW w:w="3222" w:type="dxa"/>
            <w:shd w:val="clear" w:color="auto" w:fill="auto"/>
          </w:tcPr>
          <w:p w14:paraId="4CC7ECCE" w14:textId="4EB0D453" w:rsidR="00562CEB" w:rsidRPr="00EB535A" w:rsidRDefault="002D781D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EB535A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60" w:type="dxa"/>
            <w:shd w:val="clear" w:color="auto" w:fill="auto"/>
          </w:tcPr>
          <w:p w14:paraId="2CD471E7" w14:textId="77777777" w:rsidR="00562CEB" w:rsidRPr="00EB535A" w:rsidRDefault="000D0FB7" w:rsidP="00F250F7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6D22874D" w14:textId="77777777" w:rsidR="00562CEB" w:rsidRPr="00EB535A" w:rsidRDefault="00562CEB" w:rsidP="00F250F7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0AD93C0" w14:textId="77777777" w:rsidR="00562CEB" w:rsidRPr="00EB535A" w:rsidRDefault="000D0FB7" w:rsidP="00F250F7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7E0A1379" w14:textId="77777777" w:rsidR="00562CEB" w:rsidRPr="00EB535A" w:rsidRDefault="00562CEB" w:rsidP="00F250F7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39A0A48" w14:textId="77777777" w:rsidR="00562CEB" w:rsidRPr="00EB535A" w:rsidRDefault="000D0FB7" w:rsidP="00F250F7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278959C7" w14:textId="77777777" w:rsidR="00562CEB" w:rsidRPr="00EB535A" w:rsidRDefault="00562CEB" w:rsidP="00F250F7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B45F72A" w14:textId="77777777" w:rsidR="00562CEB" w:rsidRPr="00EB535A" w:rsidRDefault="000D0FB7" w:rsidP="00F250F7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</w:tr>
      <w:tr w:rsidR="00562CEB" w:rsidRPr="00EB535A" w14:paraId="42A00561" w14:textId="77777777" w:rsidTr="002D781D">
        <w:trPr>
          <w:trHeight w:val="344"/>
        </w:trPr>
        <w:tc>
          <w:tcPr>
            <w:tcW w:w="3222" w:type="dxa"/>
            <w:shd w:val="clear" w:color="auto" w:fill="auto"/>
          </w:tcPr>
          <w:p w14:paraId="666A871C" w14:textId="77777777" w:rsidR="00562CEB" w:rsidRPr="00EB535A" w:rsidRDefault="00562CEB" w:rsidP="00F250F7">
            <w:pPr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5850" w:type="dxa"/>
            <w:gridSpan w:val="7"/>
            <w:shd w:val="clear" w:color="auto" w:fill="auto"/>
          </w:tcPr>
          <w:p w14:paraId="1FCE264C" w14:textId="77777777" w:rsidR="00562CEB" w:rsidRPr="00EB535A" w:rsidRDefault="00A95283" w:rsidP="00F250F7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EB535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="007E1AC5" w:rsidRPr="00EB535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="00562CEB" w:rsidRPr="00EB535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562CEB" w:rsidRPr="00EB535A" w14:paraId="20F7300F" w14:textId="77777777" w:rsidTr="002D781D">
        <w:tc>
          <w:tcPr>
            <w:tcW w:w="3222" w:type="dxa"/>
            <w:shd w:val="clear" w:color="auto" w:fill="auto"/>
          </w:tcPr>
          <w:p w14:paraId="0FFB36EE" w14:textId="77777777" w:rsidR="00562CEB" w:rsidRPr="00EB535A" w:rsidRDefault="00562CEB" w:rsidP="00F250F7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</w:tcPr>
          <w:p w14:paraId="3376F006" w14:textId="77777777" w:rsidR="00562CEB" w:rsidRPr="00EB535A" w:rsidRDefault="00562CEB" w:rsidP="00EF0033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4E2EC6B" w14:textId="77777777" w:rsidR="00562CEB" w:rsidRPr="00EB535A" w:rsidRDefault="00562CEB" w:rsidP="00EF0033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094C7B2" w14:textId="77777777" w:rsidR="00562CEB" w:rsidRPr="00EB535A" w:rsidRDefault="00562CEB" w:rsidP="00EF0033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6BDD733" w14:textId="77777777" w:rsidR="00562CEB" w:rsidRPr="00EB535A" w:rsidRDefault="00562CEB" w:rsidP="00EF0033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BF589B4" w14:textId="77777777" w:rsidR="00562CEB" w:rsidRPr="00EB535A" w:rsidRDefault="00562CEB" w:rsidP="00EF0033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5B0B7D9" w14:textId="77777777" w:rsidR="00562CEB" w:rsidRPr="00EB535A" w:rsidRDefault="00562CEB" w:rsidP="00EF0033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789EA88" w14:textId="77777777" w:rsidR="00562CEB" w:rsidRPr="00EB535A" w:rsidRDefault="00562CEB" w:rsidP="00EF0033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A4E50" w:rsidRPr="00EB535A" w14:paraId="5ED48036" w14:textId="77777777" w:rsidTr="002D781D">
        <w:tc>
          <w:tcPr>
            <w:tcW w:w="3222" w:type="dxa"/>
            <w:shd w:val="clear" w:color="auto" w:fill="auto"/>
          </w:tcPr>
          <w:p w14:paraId="60A1E77F" w14:textId="478507D4" w:rsidR="00EA4E50" w:rsidRPr="00EB535A" w:rsidRDefault="00EA4E50" w:rsidP="00EA4E50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hint="cs"/>
                <w:sz w:val="30"/>
                <w:szCs w:val="30"/>
                <w:cs/>
              </w:rPr>
              <w:t>รายได้ตามสัญญา</w:t>
            </w:r>
          </w:p>
        </w:tc>
        <w:tc>
          <w:tcPr>
            <w:tcW w:w="1260" w:type="dxa"/>
            <w:shd w:val="clear" w:color="auto" w:fill="auto"/>
          </w:tcPr>
          <w:p w14:paraId="3E3ADF8F" w14:textId="0A006067" w:rsidR="00EA4E50" w:rsidRPr="00EB535A" w:rsidRDefault="00EA4E50" w:rsidP="00EA4E50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39F446B" w14:textId="77777777" w:rsidR="00EA4E50" w:rsidRPr="00EB535A" w:rsidRDefault="00EA4E50" w:rsidP="00EA4E50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010A40C" w14:textId="4B7F1181" w:rsidR="00EA4E50" w:rsidRPr="00EB535A" w:rsidRDefault="00EA4E50" w:rsidP="00EA4E50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9723ED8" w14:textId="77777777" w:rsidR="00EA4E50" w:rsidRPr="00EB535A" w:rsidRDefault="00EA4E50" w:rsidP="00EA4E50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EE1C02F" w14:textId="08524CD6" w:rsidR="00EA4E50" w:rsidRPr="00EB535A" w:rsidRDefault="00EA4E50" w:rsidP="00EA4E50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B535A">
              <w:rPr>
                <w:rFonts w:ascii="Angsana New" w:hAnsi="Angsana New"/>
                <w:sz w:val="30"/>
                <w:szCs w:val="30"/>
                <w:lang w:val="en-US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05968B24" w14:textId="77777777" w:rsidR="00EA4E50" w:rsidRPr="00EB535A" w:rsidRDefault="00EA4E50" w:rsidP="00EA4E50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B64A32A" w14:textId="4C0C4E3B" w:rsidR="00EA4E50" w:rsidRPr="00EB535A" w:rsidRDefault="00EA4E50" w:rsidP="00EA4E50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535A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</w:tr>
      <w:tr w:rsidR="00EA4E50" w:rsidRPr="00EB535A" w14:paraId="5D5B66D2" w14:textId="77777777" w:rsidTr="002D781D">
        <w:tc>
          <w:tcPr>
            <w:tcW w:w="3222" w:type="dxa"/>
            <w:shd w:val="clear" w:color="auto" w:fill="auto"/>
          </w:tcPr>
          <w:p w14:paraId="044BE58C" w14:textId="77777777" w:rsidR="00EA4E50" w:rsidRPr="00EB535A" w:rsidRDefault="00EA4E50" w:rsidP="00EA4E50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260" w:type="dxa"/>
            <w:shd w:val="clear" w:color="auto" w:fill="auto"/>
          </w:tcPr>
          <w:p w14:paraId="6EB1CC60" w14:textId="77777777" w:rsidR="00EA4E50" w:rsidRPr="00EB535A" w:rsidRDefault="00EA4E50" w:rsidP="00EA4E50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FA78A2" w14:textId="77777777" w:rsidR="00EA4E50" w:rsidRPr="00EB535A" w:rsidRDefault="00EA4E50" w:rsidP="00EA4E50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4F2BF22" w14:textId="77777777" w:rsidR="00EA4E50" w:rsidRPr="00EB535A" w:rsidRDefault="00EA4E50" w:rsidP="00EA4E50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F9B64DA" w14:textId="77777777" w:rsidR="00EA4E50" w:rsidRPr="00EB535A" w:rsidRDefault="00EA4E50" w:rsidP="00EA4E50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778CF72" w14:textId="585A5C46" w:rsidR="00EA4E50" w:rsidRPr="00EB535A" w:rsidRDefault="00EA4E50" w:rsidP="00EA4E50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B535A">
              <w:rPr>
                <w:rFonts w:ascii="Angsana New" w:hAnsi="Angsana New"/>
                <w:sz w:val="30"/>
                <w:szCs w:val="30"/>
                <w:lang w:val="en-US"/>
              </w:rPr>
              <w:t xml:space="preserve"> 903 </w:t>
            </w:r>
          </w:p>
        </w:tc>
        <w:tc>
          <w:tcPr>
            <w:tcW w:w="270" w:type="dxa"/>
            <w:shd w:val="clear" w:color="auto" w:fill="auto"/>
          </w:tcPr>
          <w:p w14:paraId="10BB1080" w14:textId="77777777" w:rsidR="00EA4E50" w:rsidRPr="00EB535A" w:rsidRDefault="00EA4E50" w:rsidP="00EA4E50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374A7EF" w14:textId="266CC664" w:rsidR="00EA4E50" w:rsidRPr="00EB535A" w:rsidRDefault="00EA4E50" w:rsidP="00EA4E50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535A">
              <w:rPr>
                <w:rFonts w:ascii="Angsana New" w:hAnsi="Angsana New"/>
                <w:sz w:val="30"/>
                <w:szCs w:val="30"/>
                <w:lang w:val="en-US"/>
              </w:rPr>
              <w:t>658</w:t>
            </w:r>
          </w:p>
        </w:tc>
      </w:tr>
      <w:tr w:rsidR="00EA4E50" w:rsidRPr="00EB535A" w14:paraId="22664FED" w14:textId="77777777" w:rsidTr="002D781D">
        <w:tc>
          <w:tcPr>
            <w:tcW w:w="3222" w:type="dxa"/>
            <w:shd w:val="clear" w:color="auto" w:fill="auto"/>
          </w:tcPr>
          <w:p w14:paraId="16846ED1" w14:textId="77777777" w:rsidR="00EA4E50" w:rsidRPr="00EB535A" w:rsidRDefault="00EA4E50" w:rsidP="00EA4E50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</w:t>
            </w:r>
          </w:p>
        </w:tc>
        <w:tc>
          <w:tcPr>
            <w:tcW w:w="1260" w:type="dxa"/>
            <w:shd w:val="clear" w:color="auto" w:fill="auto"/>
          </w:tcPr>
          <w:p w14:paraId="719C0A4F" w14:textId="77777777" w:rsidR="00EA4E50" w:rsidRPr="00EB535A" w:rsidRDefault="00EA4E50" w:rsidP="00EA4E50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A44765C" w14:textId="77777777" w:rsidR="00EA4E50" w:rsidRPr="00EB535A" w:rsidRDefault="00EA4E50" w:rsidP="00EA4E50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F7D4C0F" w14:textId="77777777" w:rsidR="00EA4E50" w:rsidRPr="00EB535A" w:rsidRDefault="00EA4E50" w:rsidP="00EA4E50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DBD4D6" w14:textId="77777777" w:rsidR="00EA4E50" w:rsidRPr="00EB535A" w:rsidRDefault="00EA4E50" w:rsidP="00EA4E50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080D31D" w14:textId="1D92BB8E" w:rsidR="00EA4E50" w:rsidRPr="00EB535A" w:rsidRDefault="00EA4E50" w:rsidP="00EA4E50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B535A">
              <w:rPr>
                <w:rFonts w:ascii="Angsana New" w:hAnsi="Angsana New"/>
                <w:sz w:val="30"/>
                <w:szCs w:val="30"/>
                <w:lang w:val="en-US"/>
              </w:rPr>
              <w:t xml:space="preserve"> 426 </w:t>
            </w:r>
          </w:p>
        </w:tc>
        <w:tc>
          <w:tcPr>
            <w:tcW w:w="270" w:type="dxa"/>
            <w:shd w:val="clear" w:color="auto" w:fill="auto"/>
          </w:tcPr>
          <w:p w14:paraId="692FA9F1" w14:textId="77777777" w:rsidR="00EA4E50" w:rsidRPr="00EB535A" w:rsidRDefault="00EA4E50" w:rsidP="00EA4E50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4977B69" w14:textId="44E64CB4" w:rsidR="00EA4E50" w:rsidRPr="00EB535A" w:rsidRDefault="00EA4E50" w:rsidP="00EA4E50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535A">
              <w:rPr>
                <w:rFonts w:ascii="Angsana New" w:hAnsi="Angsana New"/>
                <w:sz w:val="30"/>
                <w:szCs w:val="30"/>
                <w:lang w:val="en-US"/>
              </w:rPr>
              <w:t>237</w:t>
            </w:r>
          </w:p>
        </w:tc>
      </w:tr>
      <w:tr w:rsidR="00EA4E50" w:rsidRPr="00EB535A" w14:paraId="7CD5F85E" w14:textId="77777777" w:rsidTr="003A5CC9">
        <w:tc>
          <w:tcPr>
            <w:tcW w:w="3222" w:type="dxa"/>
            <w:shd w:val="clear" w:color="auto" w:fill="auto"/>
          </w:tcPr>
          <w:p w14:paraId="4A14F656" w14:textId="77777777" w:rsidR="00EA4E50" w:rsidRPr="00EB535A" w:rsidRDefault="00EA4E50" w:rsidP="00EA4E50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260" w:type="dxa"/>
            <w:shd w:val="clear" w:color="auto" w:fill="auto"/>
          </w:tcPr>
          <w:p w14:paraId="213B26C6" w14:textId="77777777" w:rsidR="00EA4E50" w:rsidRPr="00EB535A" w:rsidRDefault="00EA4E50" w:rsidP="00EA4E50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54B321F" w14:textId="77777777" w:rsidR="00EA4E50" w:rsidRPr="00EB535A" w:rsidRDefault="00EA4E50" w:rsidP="00EA4E50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0CED84E" w14:textId="77777777" w:rsidR="00EA4E50" w:rsidRPr="00EB535A" w:rsidRDefault="00EA4E50" w:rsidP="00EA4E50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4D0AB7" w14:textId="77777777" w:rsidR="00EA4E50" w:rsidRPr="00EB535A" w:rsidRDefault="00EA4E50" w:rsidP="00EA4E50">
            <w:pPr>
              <w:pStyle w:val="a3"/>
              <w:tabs>
                <w:tab w:val="decimal" w:pos="792"/>
              </w:tabs>
              <w:ind w:right="44"/>
              <w:jc w:val="right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8A0FB46" w14:textId="2131ED10" w:rsidR="00EA4E50" w:rsidRPr="00EB535A" w:rsidRDefault="00EA4E50" w:rsidP="00EA4E50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B535A">
              <w:rPr>
                <w:rFonts w:ascii="Angsana New" w:hAnsi="Angsana New"/>
                <w:sz w:val="30"/>
                <w:szCs w:val="30"/>
                <w:lang w:val="en-US"/>
              </w:rPr>
              <w:t xml:space="preserve"> 432 </w:t>
            </w:r>
          </w:p>
        </w:tc>
        <w:tc>
          <w:tcPr>
            <w:tcW w:w="270" w:type="dxa"/>
            <w:shd w:val="clear" w:color="auto" w:fill="auto"/>
          </w:tcPr>
          <w:p w14:paraId="52D4A2BE" w14:textId="77777777" w:rsidR="00EA4E50" w:rsidRPr="00EB535A" w:rsidRDefault="00EA4E50" w:rsidP="00EA4E50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27425AB" w14:textId="36D544B3" w:rsidR="00EA4E50" w:rsidRPr="00EB535A" w:rsidRDefault="00EA4E50" w:rsidP="00EA4E50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535A">
              <w:rPr>
                <w:rFonts w:ascii="Angsana New" w:hAnsi="Angsana New"/>
                <w:sz w:val="30"/>
                <w:szCs w:val="30"/>
                <w:lang w:val="en-US"/>
              </w:rPr>
              <w:t>660</w:t>
            </w:r>
          </w:p>
        </w:tc>
      </w:tr>
      <w:tr w:rsidR="00EA4E50" w:rsidRPr="00EB535A" w14:paraId="1AE5C4D1" w14:textId="77777777" w:rsidTr="00EF7611">
        <w:tc>
          <w:tcPr>
            <w:tcW w:w="3222" w:type="dxa"/>
            <w:shd w:val="clear" w:color="auto" w:fill="auto"/>
          </w:tcPr>
          <w:p w14:paraId="37A639E4" w14:textId="77777777" w:rsidR="00EA4E50" w:rsidRPr="00EB535A" w:rsidRDefault="00EA4E50" w:rsidP="00EA4E50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60" w:type="dxa"/>
            <w:shd w:val="clear" w:color="auto" w:fill="auto"/>
          </w:tcPr>
          <w:p w14:paraId="7F07B086" w14:textId="77777777" w:rsidR="00EA4E50" w:rsidRPr="00EB535A" w:rsidRDefault="00EA4E50" w:rsidP="00EA4E50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50BF692" w14:textId="77777777" w:rsidR="00EA4E50" w:rsidRPr="00EB535A" w:rsidRDefault="00EA4E50" w:rsidP="00EA4E50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6FF1C7A" w14:textId="77777777" w:rsidR="00EA4E50" w:rsidRPr="00EB535A" w:rsidRDefault="00EA4E50" w:rsidP="00EA4E50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3F43B34" w14:textId="77777777" w:rsidR="00EA4E50" w:rsidRPr="00EB535A" w:rsidRDefault="00EA4E50" w:rsidP="00EA4E50">
            <w:pPr>
              <w:pStyle w:val="a3"/>
              <w:tabs>
                <w:tab w:val="decimal" w:pos="792"/>
              </w:tabs>
              <w:ind w:right="44"/>
              <w:jc w:val="right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B900D49" w14:textId="785F474B" w:rsidR="00EA4E50" w:rsidRPr="00EB535A" w:rsidRDefault="00EA4E50" w:rsidP="00EA4E50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B535A">
              <w:rPr>
                <w:rFonts w:ascii="Angsana New" w:hAnsi="Angsana New"/>
                <w:sz w:val="30"/>
                <w:szCs w:val="30"/>
                <w:lang w:val="en-US"/>
              </w:rPr>
              <w:t xml:space="preserve">2,974 </w:t>
            </w:r>
          </w:p>
        </w:tc>
        <w:tc>
          <w:tcPr>
            <w:tcW w:w="270" w:type="dxa"/>
            <w:shd w:val="clear" w:color="auto" w:fill="auto"/>
          </w:tcPr>
          <w:p w14:paraId="405A89BA" w14:textId="77777777" w:rsidR="00EA4E50" w:rsidRPr="00EB535A" w:rsidRDefault="00EA4E50" w:rsidP="00EA4E50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6C628719" w14:textId="16283475" w:rsidR="00EA4E50" w:rsidRPr="00EB535A" w:rsidRDefault="00EA4E50" w:rsidP="00EA4E50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535A">
              <w:rPr>
                <w:rFonts w:ascii="Angsana New" w:hAnsi="Angsana New"/>
                <w:sz w:val="30"/>
                <w:szCs w:val="30"/>
                <w:lang w:val="en-US"/>
              </w:rPr>
              <w:t>2,823</w:t>
            </w:r>
          </w:p>
        </w:tc>
      </w:tr>
      <w:tr w:rsidR="00EA4E50" w:rsidRPr="00EB535A" w14:paraId="5355DD5F" w14:textId="77777777" w:rsidTr="002D781D">
        <w:tc>
          <w:tcPr>
            <w:tcW w:w="3222" w:type="dxa"/>
            <w:shd w:val="clear" w:color="auto" w:fill="auto"/>
          </w:tcPr>
          <w:p w14:paraId="7BBC4DC7" w14:textId="77777777" w:rsidR="00EA4E50" w:rsidRPr="00EB535A" w:rsidRDefault="00EA4E50" w:rsidP="00EA4E50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60" w:type="dxa"/>
            <w:shd w:val="clear" w:color="auto" w:fill="auto"/>
          </w:tcPr>
          <w:p w14:paraId="0200D2EB" w14:textId="77777777" w:rsidR="00EA4E50" w:rsidRPr="00EB535A" w:rsidRDefault="00EA4E50" w:rsidP="00EA4E50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4A82C27" w14:textId="77777777" w:rsidR="00EA4E50" w:rsidRPr="00EB535A" w:rsidRDefault="00EA4E50" w:rsidP="00EA4E50">
            <w:pPr>
              <w:pStyle w:val="a3"/>
              <w:tabs>
                <w:tab w:val="decimal" w:pos="792"/>
              </w:tabs>
              <w:ind w:right="-108"/>
              <w:jc w:val="right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2B2C981" w14:textId="77777777" w:rsidR="00EA4E50" w:rsidRPr="00EB535A" w:rsidRDefault="00EA4E50" w:rsidP="00EA4E50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FE95C03" w14:textId="77777777" w:rsidR="00EA4E50" w:rsidRPr="00EB535A" w:rsidRDefault="00EA4E50" w:rsidP="00EA4E50">
            <w:pPr>
              <w:pStyle w:val="a3"/>
              <w:tabs>
                <w:tab w:val="decimal" w:pos="792"/>
              </w:tabs>
              <w:ind w:right="44"/>
              <w:jc w:val="right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67BCC8F" w14:textId="7A3F03A6" w:rsidR="00EA4E50" w:rsidRPr="00EB535A" w:rsidRDefault="00EA4E50" w:rsidP="00EA4E50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B535A">
              <w:rPr>
                <w:rFonts w:ascii="Angsana New" w:hAnsi="Angsana New"/>
                <w:sz w:val="30"/>
                <w:szCs w:val="30"/>
                <w:lang w:val="en-US"/>
              </w:rPr>
              <w:t xml:space="preserve">254 </w:t>
            </w:r>
          </w:p>
        </w:tc>
        <w:tc>
          <w:tcPr>
            <w:tcW w:w="270" w:type="dxa"/>
            <w:shd w:val="clear" w:color="auto" w:fill="auto"/>
          </w:tcPr>
          <w:p w14:paraId="16637241" w14:textId="77777777" w:rsidR="00EA4E50" w:rsidRPr="00EB535A" w:rsidRDefault="00EA4E50" w:rsidP="00EA4E50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0022D519" w14:textId="51FE90B1" w:rsidR="00EA4E50" w:rsidRPr="00EB535A" w:rsidRDefault="00EA4E50" w:rsidP="00EA4E50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535A">
              <w:rPr>
                <w:rFonts w:ascii="Angsana New" w:hAnsi="Angsana New"/>
                <w:sz w:val="30"/>
                <w:szCs w:val="30"/>
                <w:lang w:val="en-US"/>
              </w:rPr>
              <w:t>1,368</w:t>
            </w:r>
          </w:p>
        </w:tc>
      </w:tr>
      <w:tr w:rsidR="00EA4E50" w:rsidRPr="00EB535A" w14:paraId="16902D38" w14:textId="77777777" w:rsidTr="002D781D">
        <w:tc>
          <w:tcPr>
            <w:tcW w:w="3222" w:type="dxa"/>
            <w:shd w:val="clear" w:color="auto" w:fill="auto"/>
          </w:tcPr>
          <w:p w14:paraId="201A75AF" w14:textId="77777777" w:rsidR="00EA4E50" w:rsidRPr="00EB535A" w:rsidRDefault="00EA4E50" w:rsidP="00EA4E50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260" w:type="dxa"/>
            <w:shd w:val="clear" w:color="auto" w:fill="auto"/>
          </w:tcPr>
          <w:p w14:paraId="32217937" w14:textId="77777777" w:rsidR="00EA4E50" w:rsidRPr="00EB535A" w:rsidRDefault="00EA4E50" w:rsidP="00EA4E50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9340720" w14:textId="77777777" w:rsidR="00EA4E50" w:rsidRPr="00EB535A" w:rsidRDefault="00EA4E50" w:rsidP="00EA4E50">
            <w:pPr>
              <w:pStyle w:val="a3"/>
              <w:tabs>
                <w:tab w:val="decimal" w:pos="792"/>
              </w:tabs>
              <w:ind w:right="-108"/>
              <w:jc w:val="right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C022FCA" w14:textId="77777777" w:rsidR="00EA4E50" w:rsidRPr="00EB535A" w:rsidRDefault="00EA4E50" w:rsidP="00EA4E50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AF03811" w14:textId="77777777" w:rsidR="00EA4E50" w:rsidRPr="00EB535A" w:rsidRDefault="00EA4E50" w:rsidP="00EA4E50">
            <w:pPr>
              <w:pStyle w:val="a3"/>
              <w:tabs>
                <w:tab w:val="decimal" w:pos="792"/>
              </w:tabs>
              <w:ind w:right="44"/>
              <w:jc w:val="right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CA3BC5D" w14:textId="5E7BFDCD" w:rsidR="00EA4E50" w:rsidRPr="00EB535A" w:rsidRDefault="00EA4E50" w:rsidP="00EA4E50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B535A">
              <w:rPr>
                <w:rFonts w:ascii="Angsana New" w:hAnsi="Angsana New"/>
                <w:sz w:val="30"/>
                <w:szCs w:val="30"/>
                <w:lang w:val="en-US"/>
              </w:rPr>
              <w:t xml:space="preserve">1,778 </w:t>
            </w:r>
          </w:p>
        </w:tc>
        <w:tc>
          <w:tcPr>
            <w:tcW w:w="270" w:type="dxa"/>
            <w:shd w:val="clear" w:color="auto" w:fill="auto"/>
          </w:tcPr>
          <w:p w14:paraId="107E33F9" w14:textId="77777777" w:rsidR="00EA4E50" w:rsidRPr="00EB535A" w:rsidRDefault="00EA4E50" w:rsidP="00EA4E50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549C986B" w14:textId="1014F9F1" w:rsidR="00EA4E50" w:rsidRPr="00EB535A" w:rsidRDefault="00EA4E50" w:rsidP="00EA4E50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535A">
              <w:rPr>
                <w:rFonts w:ascii="Angsana New" w:hAnsi="Angsana New"/>
                <w:sz w:val="30"/>
                <w:szCs w:val="30"/>
                <w:lang w:val="en-US"/>
              </w:rPr>
              <w:t>8,197</w:t>
            </w:r>
          </w:p>
        </w:tc>
      </w:tr>
      <w:tr w:rsidR="00EA7354" w:rsidRPr="00EB535A" w14:paraId="0FBBB8F9" w14:textId="77777777" w:rsidTr="002D781D">
        <w:tc>
          <w:tcPr>
            <w:tcW w:w="3222" w:type="dxa"/>
            <w:shd w:val="clear" w:color="auto" w:fill="auto"/>
          </w:tcPr>
          <w:p w14:paraId="342389D9" w14:textId="77777777" w:rsidR="00EA7354" w:rsidRPr="00EB535A" w:rsidRDefault="00EA7354" w:rsidP="00EA7354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26C0EC4" w14:textId="77777777" w:rsidR="00EA7354" w:rsidRPr="00EB535A" w:rsidRDefault="00EA7354" w:rsidP="00EA7354">
            <w:pPr>
              <w:pStyle w:val="a3"/>
              <w:tabs>
                <w:tab w:val="left" w:pos="420"/>
                <w:tab w:val="center" w:pos="486"/>
                <w:tab w:val="decimal" w:pos="522"/>
              </w:tabs>
              <w:ind w:right="-108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67F533E" w14:textId="77777777" w:rsidR="00EA7354" w:rsidRPr="00EB535A" w:rsidRDefault="00EA7354" w:rsidP="00EA7354">
            <w:pPr>
              <w:pStyle w:val="a3"/>
              <w:tabs>
                <w:tab w:val="decimal" w:pos="792"/>
              </w:tabs>
              <w:ind w:right="-108"/>
              <w:jc w:val="right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DA9236D" w14:textId="77777777" w:rsidR="00EA7354" w:rsidRPr="00EB535A" w:rsidRDefault="00EA7354" w:rsidP="00EA7354">
            <w:pPr>
              <w:pStyle w:val="a3"/>
              <w:tabs>
                <w:tab w:val="left" w:pos="420"/>
                <w:tab w:val="center" w:pos="486"/>
                <w:tab w:val="decimal" w:pos="522"/>
              </w:tabs>
              <w:ind w:right="-108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CC0E563" w14:textId="77777777" w:rsidR="00EA7354" w:rsidRPr="00EB535A" w:rsidRDefault="00EA7354" w:rsidP="00EA7354">
            <w:pPr>
              <w:pStyle w:val="a3"/>
              <w:tabs>
                <w:tab w:val="decimal" w:pos="792"/>
              </w:tabs>
              <w:ind w:right="44"/>
              <w:jc w:val="right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F2CEA2C" w14:textId="77777777" w:rsidR="00EA7354" w:rsidRPr="00EB535A" w:rsidRDefault="00EA7354" w:rsidP="00EA7354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9206058" w14:textId="77777777" w:rsidR="00EA7354" w:rsidRPr="00EB535A" w:rsidRDefault="00EA7354" w:rsidP="00EA7354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0A1CD8F4" w14:textId="77777777" w:rsidR="00EA7354" w:rsidRPr="00EB535A" w:rsidRDefault="00EA7354" w:rsidP="00EA7354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EA7354" w:rsidRPr="00EB535A" w14:paraId="4C35735B" w14:textId="77777777" w:rsidTr="002D781D">
        <w:tc>
          <w:tcPr>
            <w:tcW w:w="3222" w:type="dxa"/>
            <w:shd w:val="clear" w:color="auto" w:fill="auto"/>
          </w:tcPr>
          <w:p w14:paraId="2FB3E201" w14:textId="77777777" w:rsidR="00EA7354" w:rsidRPr="00EB535A" w:rsidRDefault="00EA7354" w:rsidP="00EA7354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22F20706" w14:textId="77777777" w:rsidR="00EA7354" w:rsidRPr="00EB535A" w:rsidRDefault="00EA7354" w:rsidP="00EA7354">
            <w:pPr>
              <w:pStyle w:val="a1"/>
              <w:tabs>
                <w:tab w:val="decimal" w:pos="70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A042FAC" w14:textId="77777777" w:rsidR="00EA7354" w:rsidRPr="00EB535A" w:rsidRDefault="00EA7354" w:rsidP="00EA7354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DA59FB1" w14:textId="77777777" w:rsidR="00EA7354" w:rsidRPr="00EB535A" w:rsidRDefault="00EA7354" w:rsidP="00EA7354">
            <w:pPr>
              <w:pStyle w:val="a1"/>
              <w:tabs>
                <w:tab w:val="decimal" w:pos="70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5EC2AB5" w14:textId="77777777" w:rsidR="00EA7354" w:rsidRPr="00EB535A" w:rsidRDefault="00EA7354" w:rsidP="00EA7354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02F40B0" w14:textId="77777777" w:rsidR="00EA7354" w:rsidRPr="00EB535A" w:rsidRDefault="00EA7354" w:rsidP="00EA7354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FD17F19" w14:textId="77777777" w:rsidR="00EA7354" w:rsidRPr="00EB535A" w:rsidRDefault="00EA7354" w:rsidP="00EA7354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305AFC8" w14:textId="77777777" w:rsidR="00EA7354" w:rsidRPr="00EB535A" w:rsidRDefault="00EA7354" w:rsidP="00EA7354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10D37" w:rsidRPr="00EB535A" w14:paraId="0D6652A0" w14:textId="77777777" w:rsidTr="003A5CC9">
        <w:tc>
          <w:tcPr>
            <w:tcW w:w="3222" w:type="dxa"/>
            <w:shd w:val="clear" w:color="auto" w:fill="auto"/>
          </w:tcPr>
          <w:p w14:paraId="399752E2" w14:textId="77777777" w:rsidR="00010D37" w:rsidRPr="00EB535A" w:rsidRDefault="00010D37" w:rsidP="00010D37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รายได้ตามสัญญา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D53865C" w14:textId="7AB122EA" w:rsidR="00010D37" w:rsidRPr="00EB535A" w:rsidRDefault="00010D37" w:rsidP="00010D37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8566499" w14:textId="77777777" w:rsidR="00010D37" w:rsidRPr="00EB535A" w:rsidRDefault="00010D37" w:rsidP="00010D37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55DE7B8" w14:textId="5C5F8A7D" w:rsidR="00010D37" w:rsidRPr="00EB535A" w:rsidRDefault="00010D37" w:rsidP="00010D37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535A">
              <w:rPr>
                <w:rFonts w:ascii="Angsana New" w:hAnsi="Angsana New"/>
                <w:sz w:val="30"/>
                <w:szCs w:val="30"/>
                <w:lang w:val="en-US"/>
              </w:rPr>
              <w:t>23,116</w:t>
            </w:r>
          </w:p>
        </w:tc>
        <w:tc>
          <w:tcPr>
            <w:tcW w:w="270" w:type="dxa"/>
            <w:shd w:val="clear" w:color="auto" w:fill="auto"/>
          </w:tcPr>
          <w:p w14:paraId="2E8F6924" w14:textId="77777777" w:rsidR="00010D37" w:rsidRPr="00EB535A" w:rsidRDefault="00010D37" w:rsidP="00010D37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EC1681D" w14:textId="0E0266F9" w:rsidR="00010D37" w:rsidRPr="00EB535A" w:rsidRDefault="00010D37" w:rsidP="00010D37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CC3F8CC" w14:textId="77777777" w:rsidR="00010D37" w:rsidRPr="00EB535A" w:rsidRDefault="00010D37" w:rsidP="00010D37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52CA944" w14:textId="64C7E191" w:rsidR="00010D37" w:rsidRPr="00EB535A" w:rsidRDefault="00010D37" w:rsidP="00010D37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535A">
              <w:rPr>
                <w:rFonts w:ascii="Angsana New" w:hAnsi="Angsana New"/>
                <w:sz w:val="30"/>
                <w:szCs w:val="30"/>
                <w:lang w:val="en-US"/>
              </w:rPr>
              <w:t>12,705</w:t>
            </w:r>
          </w:p>
        </w:tc>
      </w:tr>
      <w:tr w:rsidR="00010D37" w:rsidRPr="00EB535A" w14:paraId="4E726DEE" w14:textId="77777777" w:rsidTr="003A5CC9">
        <w:tc>
          <w:tcPr>
            <w:tcW w:w="3222" w:type="dxa"/>
            <w:shd w:val="clear" w:color="auto" w:fill="auto"/>
          </w:tcPr>
          <w:p w14:paraId="297C6B17" w14:textId="77777777" w:rsidR="00010D37" w:rsidRPr="00EB535A" w:rsidRDefault="00010D37" w:rsidP="00010D37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5251637" w14:textId="78957480" w:rsidR="00010D37" w:rsidRPr="00EB535A" w:rsidRDefault="00010D37" w:rsidP="00010D37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535A">
              <w:rPr>
                <w:rFonts w:ascii="Angsana New" w:hAnsi="Angsana New" w:hint="cs"/>
                <w:color w:val="000000"/>
                <w:sz w:val="30"/>
                <w:szCs w:val="30"/>
              </w:rPr>
              <w:t>15,356</w:t>
            </w:r>
          </w:p>
        </w:tc>
        <w:tc>
          <w:tcPr>
            <w:tcW w:w="270" w:type="dxa"/>
            <w:shd w:val="clear" w:color="auto" w:fill="auto"/>
          </w:tcPr>
          <w:p w14:paraId="1AD2130D" w14:textId="77777777" w:rsidR="00010D37" w:rsidRPr="00EB535A" w:rsidRDefault="00010D37" w:rsidP="00010D37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8318FC0" w14:textId="5850D213" w:rsidR="00010D37" w:rsidRPr="00EB535A" w:rsidRDefault="00010D37" w:rsidP="00010D37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535A">
              <w:rPr>
                <w:rFonts w:ascii="Angsana New" w:hAnsi="Angsana New"/>
                <w:sz w:val="30"/>
                <w:szCs w:val="30"/>
                <w:lang w:val="en-US"/>
              </w:rPr>
              <w:t>33,903</w:t>
            </w:r>
          </w:p>
        </w:tc>
        <w:tc>
          <w:tcPr>
            <w:tcW w:w="270" w:type="dxa"/>
            <w:shd w:val="clear" w:color="auto" w:fill="auto"/>
          </w:tcPr>
          <w:p w14:paraId="70646ACD" w14:textId="77777777" w:rsidR="00010D37" w:rsidRPr="00EB535A" w:rsidRDefault="00010D37" w:rsidP="00010D37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7622133" w14:textId="0D35087F" w:rsidR="00010D37" w:rsidRPr="00EB535A" w:rsidRDefault="00010D37" w:rsidP="00010D37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B535A">
              <w:rPr>
                <w:rFonts w:ascii="Angsana New" w:hAnsi="Angsana New" w:hint="cs"/>
                <w:color w:val="000000"/>
                <w:sz w:val="30"/>
                <w:szCs w:val="30"/>
              </w:rPr>
              <w:t>15,356</w:t>
            </w:r>
          </w:p>
        </w:tc>
        <w:tc>
          <w:tcPr>
            <w:tcW w:w="270" w:type="dxa"/>
            <w:shd w:val="clear" w:color="auto" w:fill="auto"/>
          </w:tcPr>
          <w:p w14:paraId="6AA07C90" w14:textId="77777777" w:rsidR="00010D37" w:rsidRPr="00EB535A" w:rsidRDefault="00010D37" w:rsidP="00010D37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9D794C1" w14:textId="63257182" w:rsidR="00010D37" w:rsidRPr="00EB535A" w:rsidRDefault="00010D37" w:rsidP="00010D37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535A">
              <w:rPr>
                <w:rFonts w:ascii="Angsana New" w:hAnsi="Angsana New"/>
                <w:sz w:val="30"/>
                <w:szCs w:val="30"/>
                <w:lang w:val="en-US"/>
              </w:rPr>
              <w:t>33,903</w:t>
            </w:r>
          </w:p>
        </w:tc>
      </w:tr>
      <w:tr w:rsidR="00010D37" w:rsidRPr="00EB535A" w14:paraId="5353D703" w14:textId="77777777" w:rsidTr="003A5CC9">
        <w:trPr>
          <w:trHeight w:val="80"/>
        </w:trPr>
        <w:tc>
          <w:tcPr>
            <w:tcW w:w="3222" w:type="dxa"/>
            <w:shd w:val="clear" w:color="auto" w:fill="auto"/>
          </w:tcPr>
          <w:p w14:paraId="16F017AF" w14:textId="77777777" w:rsidR="00010D37" w:rsidRPr="00EB535A" w:rsidRDefault="00010D37" w:rsidP="00010D37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3C94E59" w14:textId="18A33855" w:rsidR="00010D37" w:rsidRPr="00EB535A" w:rsidRDefault="00010D37" w:rsidP="00010D37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CCF6188" w14:textId="77777777" w:rsidR="00010D37" w:rsidRPr="00EB535A" w:rsidRDefault="00010D37" w:rsidP="00010D37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ADD76E6" w14:textId="2F97F5A0" w:rsidR="00010D37" w:rsidRPr="00EB535A" w:rsidRDefault="00010D37" w:rsidP="00010D37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535A">
              <w:rPr>
                <w:rFonts w:ascii="Angsana New" w:hAnsi="Angsana New"/>
                <w:sz w:val="30"/>
                <w:szCs w:val="30"/>
                <w:lang w:val="en-US"/>
              </w:rPr>
              <w:t>1,211</w:t>
            </w:r>
          </w:p>
        </w:tc>
        <w:tc>
          <w:tcPr>
            <w:tcW w:w="270" w:type="dxa"/>
            <w:shd w:val="clear" w:color="auto" w:fill="auto"/>
          </w:tcPr>
          <w:p w14:paraId="0D271CE4" w14:textId="77777777" w:rsidR="00010D37" w:rsidRPr="00EB535A" w:rsidRDefault="00010D37" w:rsidP="00010D37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08C074F" w14:textId="5E2F769D" w:rsidR="00010D37" w:rsidRPr="00EB535A" w:rsidRDefault="00010D37" w:rsidP="00010D37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01292F" w14:textId="77777777" w:rsidR="00010D37" w:rsidRPr="00EB535A" w:rsidRDefault="00010D37" w:rsidP="00010D37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295AE7D" w14:textId="2E806F67" w:rsidR="00010D37" w:rsidRPr="00EB535A" w:rsidRDefault="00010D37" w:rsidP="00010D37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B535A">
              <w:rPr>
                <w:rFonts w:ascii="Angsana New" w:hAnsi="Angsana New"/>
                <w:sz w:val="30"/>
                <w:szCs w:val="30"/>
                <w:lang w:val="en-US"/>
              </w:rPr>
              <w:t>1,211</w:t>
            </w:r>
          </w:p>
        </w:tc>
      </w:tr>
      <w:tr w:rsidR="00010D37" w:rsidRPr="00EB535A" w14:paraId="0B950996" w14:textId="77777777" w:rsidTr="002D781D">
        <w:tc>
          <w:tcPr>
            <w:tcW w:w="3222" w:type="dxa"/>
            <w:shd w:val="clear" w:color="auto" w:fill="auto"/>
          </w:tcPr>
          <w:p w14:paraId="526C739E" w14:textId="77777777" w:rsidR="00010D37" w:rsidRPr="00EB535A" w:rsidRDefault="00010D37" w:rsidP="00010D37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260" w:type="dxa"/>
            <w:shd w:val="clear" w:color="auto" w:fill="auto"/>
          </w:tcPr>
          <w:p w14:paraId="259C52F6" w14:textId="47FD4E24" w:rsidR="00010D37" w:rsidRPr="00EB535A" w:rsidRDefault="00010D37" w:rsidP="00010D37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535A">
              <w:rPr>
                <w:rFonts w:ascii="Angsana New" w:hAnsi="Angsana New"/>
                <w:sz w:val="30"/>
                <w:szCs w:val="30"/>
                <w:lang w:val="en-US"/>
              </w:rPr>
              <w:t>90</w:t>
            </w:r>
          </w:p>
        </w:tc>
        <w:tc>
          <w:tcPr>
            <w:tcW w:w="270" w:type="dxa"/>
            <w:shd w:val="clear" w:color="auto" w:fill="auto"/>
          </w:tcPr>
          <w:p w14:paraId="792763AE" w14:textId="77777777" w:rsidR="00010D37" w:rsidRPr="00EB535A" w:rsidRDefault="00010D37" w:rsidP="00010D37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72812E1" w14:textId="73B6C2FA" w:rsidR="00010D37" w:rsidRPr="00EB535A" w:rsidRDefault="00010D37" w:rsidP="00010D37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535A">
              <w:rPr>
                <w:rFonts w:ascii="Angsana New" w:hAnsi="Angsana New"/>
                <w:sz w:val="30"/>
                <w:szCs w:val="30"/>
                <w:lang w:val="en-US"/>
              </w:rPr>
              <w:t>126</w:t>
            </w:r>
          </w:p>
        </w:tc>
        <w:tc>
          <w:tcPr>
            <w:tcW w:w="270" w:type="dxa"/>
            <w:shd w:val="clear" w:color="auto" w:fill="auto"/>
          </w:tcPr>
          <w:p w14:paraId="57692791" w14:textId="77777777" w:rsidR="00010D37" w:rsidRPr="00EB535A" w:rsidRDefault="00010D37" w:rsidP="00010D37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81FB9D1" w14:textId="6662B965" w:rsidR="00010D37" w:rsidRPr="00EB535A" w:rsidRDefault="00010D37" w:rsidP="00010D37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B535A">
              <w:rPr>
                <w:rFonts w:ascii="Angsana New" w:hAnsi="Angsana New"/>
                <w:sz w:val="30"/>
                <w:szCs w:val="30"/>
                <w:lang w:val="en-US"/>
              </w:rPr>
              <w:t>90</w:t>
            </w:r>
          </w:p>
        </w:tc>
        <w:tc>
          <w:tcPr>
            <w:tcW w:w="270" w:type="dxa"/>
            <w:shd w:val="clear" w:color="auto" w:fill="auto"/>
          </w:tcPr>
          <w:p w14:paraId="74288673" w14:textId="77777777" w:rsidR="00010D37" w:rsidRPr="00EB535A" w:rsidRDefault="00010D37" w:rsidP="00010D37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1BAEFF9" w14:textId="103EA0D5" w:rsidR="00010D37" w:rsidRPr="00EB535A" w:rsidRDefault="00010D37" w:rsidP="00010D37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B535A">
              <w:rPr>
                <w:rFonts w:ascii="Angsana New" w:hAnsi="Angsana New"/>
                <w:sz w:val="30"/>
                <w:szCs w:val="30"/>
                <w:lang w:val="en-US"/>
              </w:rPr>
              <w:t>126</w:t>
            </w:r>
          </w:p>
        </w:tc>
      </w:tr>
      <w:tr w:rsidR="00010D37" w:rsidRPr="00EB535A" w14:paraId="076AE0E9" w14:textId="77777777" w:rsidTr="003A5CC9">
        <w:tc>
          <w:tcPr>
            <w:tcW w:w="3222" w:type="dxa"/>
            <w:shd w:val="clear" w:color="auto" w:fill="auto"/>
          </w:tcPr>
          <w:p w14:paraId="6F9D8912" w14:textId="77777777" w:rsidR="00010D37" w:rsidRPr="00EB535A" w:rsidRDefault="00010D37" w:rsidP="00010D37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9A05F9E" w14:textId="6D6A7E14" w:rsidR="00010D37" w:rsidRPr="00EB535A" w:rsidRDefault="00010D37" w:rsidP="00010D37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535A">
              <w:rPr>
                <w:rFonts w:ascii="Angsana New" w:hAnsi="Angsana New" w:hint="cs"/>
                <w:color w:val="000000"/>
                <w:sz w:val="30"/>
                <w:szCs w:val="30"/>
              </w:rPr>
              <w:t>1,477</w:t>
            </w:r>
          </w:p>
        </w:tc>
        <w:tc>
          <w:tcPr>
            <w:tcW w:w="270" w:type="dxa"/>
            <w:shd w:val="clear" w:color="auto" w:fill="auto"/>
          </w:tcPr>
          <w:p w14:paraId="6880EF69" w14:textId="77777777" w:rsidR="00010D37" w:rsidRPr="00EB535A" w:rsidRDefault="00010D37" w:rsidP="00010D37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56D8622" w14:textId="4562F871" w:rsidR="00010D37" w:rsidRPr="00EB535A" w:rsidRDefault="00010D37" w:rsidP="00010D37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535A">
              <w:rPr>
                <w:rFonts w:ascii="Angsana New" w:hAnsi="Angsana New"/>
                <w:sz w:val="30"/>
                <w:szCs w:val="30"/>
                <w:lang w:val="en-US"/>
              </w:rPr>
              <w:t>3,227</w:t>
            </w:r>
          </w:p>
        </w:tc>
        <w:tc>
          <w:tcPr>
            <w:tcW w:w="270" w:type="dxa"/>
            <w:shd w:val="clear" w:color="auto" w:fill="auto"/>
          </w:tcPr>
          <w:p w14:paraId="45BF8AE9" w14:textId="77777777" w:rsidR="00010D37" w:rsidRPr="00EB535A" w:rsidRDefault="00010D37" w:rsidP="00010D37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040EE33" w14:textId="46939FCB" w:rsidR="00010D37" w:rsidRPr="00EB535A" w:rsidRDefault="00010D37" w:rsidP="00010D37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B535A">
              <w:rPr>
                <w:rFonts w:ascii="Angsana New" w:hAnsi="Angsana New"/>
                <w:sz w:val="30"/>
                <w:szCs w:val="30"/>
                <w:lang w:val="en-US"/>
              </w:rPr>
              <w:t>2,918</w:t>
            </w:r>
          </w:p>
        </w:tc>
        <w:tc>
          <w:tcPr>
            <w:tcW w:w="270" w:type="dxa"/>
            <w:shd w:val="clear" w:color="auto" w:fill="auto"/>
          </w:tcPr>
          <w:p w14:paraId="35FF0766" w14:textId="77777777" w:rsidR="00010D37" w:rsidRPr="00EB535A" w:rsidRDefault="00010D37" w:rsidP="00010D37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3CBAAF9" w14:textId="4DACB9C2" w:rsidR="00010D37" w:rsidRPr="00EB535A" w:rsidRDefault="00010D37" w:rsidP="00010D37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535A">
              <w:rPr>
                <w:rFonts w:ascii="Angsana New" w:hAnsi="Angsana New"/>
                <w:sz w:val="30"/>
                <w:szCs w:val="30"/>
                <w:lang w:val="en-US"/>
              </w:rPr>
              <w:t>2,126</w:t>
            </w:r>
          </w:p>
        </w:tc>
      </w:tr>
      <w:tr w:rsidR="00010D37" w:rsidRPr="00EB535A" w14:paraId="4B636D86" w14:textId="77777777" w:rsidTr="003A5CC9">
        <w:tc>
          <w:tcPr>
            <w:tcW w:w="3222" w:type="dxa"/>
            <w:shd w:val="clear" w:color="auto" w:fill="auto"/>
          </w:tcPr>
          <w:p w14:paraId="2A4304F1" w14:textId="77777777" w:rsidR="00010D37" w:rsidRPr="00EB535A" w:rsidRDefault="00010D37" w:rsidP="00010D37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821512A" w14:textId="2973BF53" w:rsidR="00010D37" w:rsidRPr="00EB535A" w:rsidRDefault="00010D37" w:rsidP="00010D37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535A">
              <w:rPr>
                <w:rFonts w:ascii="Angsana New" w:hAnsi="Angsana New" w:hint="cs"/>
                <w:color w:val="000000"/>
                <w:sz w:val="30"/>
                <w:szCs w:val="30"/>
              </w:rPr>
              <w:t>2,793</w:t>
            </w:r>
          </w:p>
        </w:tc>
        <w:tc>
          <w:tcPr>
            <w:tcW w:w="270" w:type="dxa"/>
            <w:shd w:val="clear" w:color="auto" w:fill="auto"/>
          </w:tcPr>
          <w:p w14:paraId="61339A43" w14:textId="77777777" w:rsidR="00010D37" w:rsidRPr="00EB535A" w:rsidRDefault="00010D37" w:rsidP="00010D37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3B1ECA9" w14:textId="00E1D834" w:rsidR="00010D37" w:rsidRPr="00EB535A" w:rsidRDefault="00010D37" w:rsidP="00010D37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535A">
              <w:rPr>
                <w:rFonts w:ascii="Angsana New" w:hAnsi="Angsana New"/>
                <w:sz w:val="30"/>
                <w:szCs w:val="30"/>
                <w:lang w:val="en-US"/>
              </w:rPr>
              <w:t>12,196</w:t>
            </w:r>
          </w:p>
        </w:tc>
        <w:tc>
          <w:tcPr>
            <w:tcW w:w="270" w:type="dxa"/>
            <w:shd w:val="clear" w:color="auto" w:fill="auto"/>
          </w:tcPr>
          <w:p w14:paraId="2BD0CD96" w14:textId="77777777" w:rsidR="00010D37" w:rsidRPr="00EB535A" w:rsidRDefault="00010D37" w:rsidP="00010D37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46BC432" w14:textId="2865F64E" w:rsidR="00010D37" w:rsidRPr="00EB535A" w:rsidRDefault="00010D37" w:rsidP="00010D37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B535A">
              <w:rPr>
                <w:rFonts w:ascii="Angsana New" w:hAnsi="Angsana New"/>
                <w:sz w:val="30"/>
                <w:szCs w:val="30"/>
                <w:lang w:val="en-US"/>
              </w:rPr>
              <w:t>2,793</w:t>
            </w:r>
          </w:p>
        </w:tc>
        <w:tc>
          <w:tcPr>
            <w:tcW w:w="270" w:type="dxa"/>
            <w:shd w:val="clear" w:color="auto" w:fill="auto"/>
          </w:tcPr>
          <w:p w14:paraId="35525754" w14:textId="77777777" w:rsidR="00010D37" w:rsidRPr="00EB535A" w:rsidRDefault="00010D37" w:rsidP="00010D37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2ED0EF4" w14:textId="765F3206" w:rsidR="00010D37" w:rsidRPr="00EB535A" w:rsidRDefault="00010D37" w:rsidP="00010D37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535A">
              <w:rPr>
                <w:rFonts w:ascii="Angsana New" w:hAnsi="Angsana New"/>
                <w:sz w:val="30"/>
                <w:szCs w:val="30"/>
                <w:lang w:val="en-US"/>
              </w:rPr>
              <w:t>12,196</w:t>
            </w:r>
          </w:p>
        </w:tc>
      </w:tr>
      <w:tr w:rsidR="00010D37" w:rsidRPr="00EB535A" w14:paraId="76DB0EDB" w14:textId="77777777" w:rsidTr="003A5CC9">
        <w:tc>
          <w:tcPr>
            <w:tcW w:w="3222" w:type="dxa"/>
            <w:shd w:val="clear" w:color="auto" w:fill="auto"/>
          </w:tcPr>
          <w:p w14:paraId="406D8113" w14:textId="77777777" w:rsidR="00010D37" w:rsidRPr="00EB535A" w:rsidRDefault="00010D37" w:rsidP="00010D37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3FD961C" w14:textId="587FA8F2" w:rsidR="00010D37" w:rsidRPr="00EB535A" w:rsidRDefault="00010D37" w:rsidP="00010D37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535A">
              <w:rPr>
                <w:rFonts w:ascii="Angsana New" w:hAnsi="Angsana New" w:hint="cs"/>
                <w:color w:val="000000"/>
                <w:sz w:val="30"/>
                <w:szCs w:val="30"/>
              </w:rPr>
              <w:t>453</w:t>
            </w:r>
          </w:p>
        </w:tc>
        <w:tc>
          <w:tcPr>
            <w:tcW w:w="270" w:type="dxa"/>
            <w:shd w:val="clear" w:color="auto" w:fill="auto"/>
          </w:tcPr>
          <w:p w14:paraId="727492B3" w14:textId="77777777" w:rsidR="00010D37" w:rsidRPr="00EB535A" w:rsidRDefault="00010D37" w:rsidP="00010D37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D2CD7C2" w14:textId="732FEB80" w:rsidR="00010D37" w:rsidRPr="00EB535A" w:rsidRDefault="00010D37" w:rsidP="00010D37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535A">
              <w:rPr>
                <w:rFonts w:ascii="Angsana New" w:hAnsi="Angsana New"/>
                <w:sz w:val="30"/>
                <w:szCs w:val="30"/>
                <w:lang w:val="en-US"/>
              </w:rPr>
              <w:t>450</w:t>
            </w:r>
          </w:p>
        </w:tc>
        <w:tc>
          <w:tcPr>
            <w:tcW w:w="270" w:type="dxa"/>
            <w:shd w:val="clear" w:color="auto" w:fill="auto"/>
          </w:tcPr>
          <w:p w14:paraId="3C5E1BB2" w14:textId="77777777" w:rsidR="00010D37" w:rsidRPr="00EB535A" w:rsidRDefault="00010D37" w:rsidP="00010D37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1595D00" w14:textId="6AA6D3B8" w:rsidR="00010D37" w:rsidRPr="00EB535A" w:rsidRDefault="00010D37" w:rsidP="00010D37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B535A">
              <w:rPr>
                <w:rFonts w:ascii="Angsana New" w:hAnsi="Angsana New"/>
                <w:sz w:val="30"/>
                <w:szCs w:val="30"/>
                <w:lang w:val="en-US"/>
              </w:rPr>
              <w:t>390</w:t>
            </w:r>
          </w:p>
        </w:tc>
        <w:tc>
          <w:tcPr>
            <w:tcW w:w="270" w:type="dxa"/>
            <w:shd w:val="clear" w:color="auto" w:fill="auto"/>
          </w:tcPr>
          <w:p w14:paraId="5C517A9A" w14:textId="77777777" w:rsidR="00010D37" w:rsidRPr="00EB535A" w:rsidRDefault="00010D37" w:rsidP="00010D37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CD9493A" w14:textId="3D0EF542" w:rsidR="00010D37" w:rsidRPr="00EB535A" w:rsidRDefault="00010D37" w:rsidP="00010D37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B535A">
              <w:rPr>
                <w:rFonts w:ascii="Angsana New" w:hAnsi="Angsana New"/>
                <w:sz w:val="30"/>
                <w:szCs w:val="30"/>
                <w:lang w:val="en-US"/>
              </w:rPr>
              <w:t>450</w:t>
            </w:r>
          </w:p>
        </w:tc>
      </w:tr>
      <w:tr w:rsidR="00010D37" w:rsidRPr="00EB535A" w14:paraId="44214122" w14:textId="77777777" w:rsidTr="003A5CC9">
        <w:tc>
          <w:tcPr>
            <w:tcW w:w="3222" w:type="dxa"/>
            <w:shd w:val="clear" w:color="auto" w:fill="auto"/>
          </w:tcPr>
          <w:p w14:paraId="45ACF240" w14:textId="77777777" w:rsidR="00010D37" w:rsidRPr="00EB535A" w:rsidRDefault="00010D37" w:rsidP="00010D37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6D648BC" w14:textId="348124EE" w:rsidR="00010D37" w:rsidRPr="00EB535A" w:rsidRDefault="00010D37" w:rsidP="00010D37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535A">
              <w:rPr>
                <w:rFonts w:ascii="Angsana New" w:hAnsi="Angsana New" w:hint="cs"/>
                <w:color w:val="000000"/>
                <w:sz w:val="30"/>
                <w:szCs w:val="30"/>
              </w:rPr>
              <w:t>11,474</w:t>
            </w:r>
          </w:p>
        </w:tc>
        <w:tc>
          <w:tcPr>
            <w:tcW w:w="270" w:type="dxa"/>
            <w:shd w:val="clear" w:color="auto" w:fill="auto"/>
          </w:tcPr>
          <w:p w14:paraId="35B112B7" w14:textId="77777777" w:rsidR="00010D37" w:rsidRPr="00EB535A" w:rsidRDefault="00010D37" w:rsidP="00010D37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527B5B8" w14:textId="106A7894" w:rsidR="00010D37" w:rsidRPr="00EB535A" w:rsidRDefault="00010D37" w:rsidP="00010D37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535A">
              <w:rPr>
                <w:rFonts w:ascii="Angsana New" w:hAnsi="Angsana New"/>
                <w:sz w:val="30"/>
                <w:szCs w:val="30"/>
                <w:lang w:val="en-US"/>
              </w:rPr>
              <w:t>1,053</w:t>
            </w:r>
          </w:p>
        </w:tc>
        <w:tc>
          <w:tcPr>
            <w:tcW w:w="270" w:type="dxa"/>
            <w:shd w:val="clear" w:color="auto" w:fill="auto"/>
          </w:tcPr>
          <w:p w14:paraId="3F73395F" w14:textId="77777777" w:rsidR="00010D37" w:rsidRPr="00EB535A" w:rsidRDefault="00010D37" w:rsidP="00010D37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26CD012" w14:textId="1D151B54" w:rsidR="00010D37" w:rsidRPr="00EB535A" w:rsidRDefault="00010D37" w:rsidP="00010D37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B535A">
              <w:rPr>
                <w:rFonts w:ascii="Angsana New" w:hAnsi="Angsana New"/>
                <w:sz w:val="30"/>
                <w:szCs w:val="30"/>
                <w:lang w:val="en-US"/>
              </w:rPr>
              <w:t>11,474</w:t>
            </w:r>
          </w:p>
        </w:tc>
        <w:tc>
          <w:tcPr>
            <w:tcW w:w="270" w:type="dxa"/>
            <w:shd w:val="clear" w:color="auto" w:fill="auto"/>
          </w:tcPr>
          <w:p w14:paraId="63772538" w14:textId="77777777" w:rsidR="00010D37" w:rsidRPr="00EB535A" w:rsidRDefault="00010D37" w:rsidP="00010D37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CDBB7A6" w14:textId="01E3C02B" w:rsidR="00010D37" w:rsidRPr="00EB535A" w:rsidRDefault="00010D37" w:rsidP="00010D37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535A">
              <w:rPr>
                <w:rFonts w:ascii="Angsana New" w:hAnsi="Angsana New"/>
                <w:sz w:val="30"/>
                <w:szCs w:val="30"/>
                <w:lang w:val="en-US"/>
              </w:rPr>
              <w:t>1,053</w:t>
            </w:r>
          </w:p>
        </w:tc>
      </w:tr>
      <w:tr w:rsidR="00EA7354" w:rsidRPr="00EB535A" w14:paraId="104341D0" w14:textId="77777777" w:rsidTr="002D781D">
        <w:tc>
          <w:tcPr>
            <w:tcW w:w="3222" w:type="dxa"/>
            <w:shd w:val="clear" w:color="auto" w:fill="auto"/>
          </w:tcPr>
          <w:p w14:paraId="4ACC897F" w14:textId="77777777" w:rsidR="00EA7354" w:rsidRPr="00EB535A" w:rsidRDefault="00EA7354" w:rsidP="00EA7354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23C3A64E" w14:textId="77777777" w:rsidR="00EA7354" w:rsidRPr="00EB535A" w:rsidRDefault="00EA7354" w:rsidP="00EA7354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3CFB7A8" w14:textId="77777777" w:rsidR="00EA7354" w:rsidRPr="00EB535A" w:rsidRDefault="00EA7354" w:rsidP="00EA7354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2C58025" w14:textId="77777777" w:rsidR="00EA7354" w:rsidRPr="00EB535A" w:rsidRDefault="00EA7354" w:rsidP="00EA7354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DD1FCA9" w14:textId="77777777" w:rsidR="00EA7354" w:rsidRPr="00EB535A" w:rsidRDefault="00EA7354" w:rsidP="00EA7354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BD6A48E" w14:textId="77777777" w:rsidR="00EA7354" w:rsidRPr="00EB535A" w:rsidRDefault="00EA7354" w:rsidP="00EA7354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473A82A" w14:textId="77777777" w:rsidR="00EA7354" w:rsidRPr="00EB535A" w:rsidRDefault="00EA7354" w:rsidP="00EA7354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4071F29" w14:textId="77777777" w:rsidR="00EA7354" w:rsidRPr="00EB535A" w:rsidRDefault="00EA7354" w:rsidP="00EA7354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EA7354" w:rsidRPr="00EB535A" w14:paraId="24165A42" w14:textId="77777777" w:rsidTr="002D781D">
        <w:tc>
          <w:tcPr>
            <w:tcW w:w="3222" w:type="dxa"/>
            <w:shd w:val="clear" w:color="auto" w:fill="auto"/>
          </w:tcPr>
          <w:p w14:paraId="7F407AD6" w14:textId="77777777" w:rsidR="00EA7354" w:rsidRPr="00EB535A" w:rsidRDefault="00EA7354" w:rsidP="00EA7354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60" w:type="dxa"/>
            <w:shd w:val="clear" w:color="auto" w:fill="auto"/>
          </w:tcPr>
          <w:p w14:paraId="67B55F5F" w14:textId="77777777" w:rsidR="00EA7354" w:rsidRPr="00EB535A" w:rsidRDefault="00EA7354" w:rsidP="00EA7354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418B4A0" w14:textId="77777777" w:rsidR="00EA7354" w:rsidRPr="00EB535A" w:rsidRDefault="00EA7354" w:rsidP="00EA7354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2D6344B" w14:textId="77777777" w:rsidR="00EA7354" w:rsidRPr="00EB535A" w:rsidRDefault="00EA7354" w:rsidP="00EA7354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EA0F6BD" w14:textId="77777777" w:rsidR="00EA7354" w:rsidRPr="00EB535A" w:rsidRDefault="00EA7354" w:rsidP="00EA7354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026942A" w14:textId="77777777" w:rsidR="00EA7354" w:rsidRPr="00EB535A" w:rsidRDefault="00EA7354" w:rsidP="00EA7354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30EF17D" w14:textId="77777777" w:rsidR="00EA7354" w:rsidRPr="00EB535A" w:rsidRDefault="00EA7354" w:rsidP="00EA7354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F532745" w14:textId="77777777" w:rsidR="00EA7354" w:rsidRPr="00EB535A" w:rsidRDefault="00EA7354" w:rsidP="00EA7354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  <w:tr w:rsidR="002D781D" w:rsidRPr="00EB535A" w14:paraId="07AF6280" w14:textId="77777777" w:rsidTr="002D781D">
        <w:tc>
          <w:tcPr>
            <w:tcW w:w="3222" w:type="dxa"/>
            <w:shd w:val="clear" w:color="auto" w:fill="auto"/>
          </w:tcPr>
          <w:p w14:paraId="089167CD" w14:textId="77777777" w:rsidR="002D781D" w:rsidRPr="00EB535A" w:rsidRDefault="002D781D" w:rsidP="002D781D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60" w:type="dxa"/>
            <w:shd w:val="clear" w:color="auto" w:fill="auto"/>
          </w:tcPr>
          <w:p w14:paraId="4D47E46F" w14:textId="77777777" w:rsidR="002D781D" w:rsidRPr="00EB535A" w:rsidRDefault="002D781D" w:rsidP="002D781D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A1362AB" w14:textId="77777777" w:rsidR="002D781D" w:rsidRPr="00EB535A" w:rsidRDefault="002D781D" w:rsidP="002D781D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4BD2CFD" w14:textId="3FB994A9" w:rsidR="002D781D" w:rsidRPr="00EB535A" w:rsidRDefault="002D781D" w:rsidP="002D781D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873AAD8" w14:textId="77777777" w:rsidR="002D781D" w:rsidRPr="00EB535A" w:rsidRDefault="002D781D" w:rsidP="002D781D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86DFE80" w14:textId="77777777" w:rsidR="002D781D" w:rsidRPr="00EB535A" w:rsidRDefault="002D781D" w:rsidP="002D781D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EC97321" w14:textId="77777777" w:rsidR="002D781D" w:rsidRPr="00EB535A" w:rsidRDefault="002D781D" w:rsidP="002D781D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15291C7" w14:textId="3C61A221" w:rsidR="002D781D" w:rsidRPr="00EB535A" w:rsidRDefault="002D781D" w:rsidP="002D781D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010D37" w:rsidRPr="00EB535A" w14:paraId="441B6203" w14:textId="77777777" w:rsidTr="002D781D">
        <w:tc>
          <w:tcPr>
            <w:tcW w:w="3222" w:type="dxa"/>
            <w:shd w:val="clear" w:color="auto" w:fill="auto"/>
          </w:tcPr>
          <w:p w14:paraId="6E628EDB" w14:textId="77777777" w:rsidR="00010D37" w:rsidRPr="00EB535A" w:rsidRDefault="00010D37" w:rsidP="00010D37">
            <w:pPr>
              <w:tabs>
                <w:tab w:val="left" w:pos="342"/>
              </w:tabs>
              <w:ind w:left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ผลประโยชน์ระยะสั้นของผู้บริหาร</w:t>
            </w:r>
          </w:p>
        </w:tc>
        <w:tc>
          <w:tcPr>
            <w:tcW w:w="1260" w:type="dxa"/>
            <w:shd w:val="clear" w:color="auto" w:fill="auto"/>
          </w:tcPr>
          <w:p w14:paraId="560F56E7" w14:textId="1E8EA1A6" w:rsidR="00010D37" w:rsidRPr="00EB535A" w:rsidRDefault="00010D37" w:rsidP="00010D37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535A">
              <w:rPr>
                <w:rFonts w:ascii="Angsana New" w:hAnsi="Angsana New"/>
                <w:sz w:val="30"/>
                <w:szCs w:val="30"/>
                <w:lang w:val="en-US"/>
              </w:rPr>
              <w:t>4,982</w:t>
            </w:r>
          </w:p>
        </w:tc>
        <w:tc>
          <w:tcPr>
            <w:tcW w:w="270" w:type="dxa"/>
            <w:shd w:val="clear" w:color="auto" w:fill="auto"/>
          </w:tcPr>
          <w:p w14:paraId="2585B2C3" w14:textId="77777777" w:rsidR="00010D37" w:rsidRPr="00EB535A" w:rsidRDefault="00010D37" w:rsidP="00010D37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527AA53" w14:textId="20CA01BF" w:rsidR="00010D37" w:rsidRPr="00EB535A" w:rsidRDefault="00010D37" w:rsidP="00010D37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535A">
              <w:rPr>
                <w:rFonts w:ascii="Angsana New" w:hAnsi="Angsana New"/>
                <w:sz w:val="30"/>
                <w:szCs w:val="30"/>
                <w:lang w:val="en-US"/>
              </w:rPr>
              <w:t>5,333</w:t>
            </w:r>
          </w:p>
        </w:tc>
        <w:tc>
          <w:tcPr>
            <w:tcW w:w="270" w:type="dxa"/>
            <w:shd w:val="clear" w:color="auto" w:fill="auto"/>
          </w:tcPr>
          <w:p w14:paraId="2DBDF092" w14:textId="77777777" w:rsidR="00010D37" w:rsidRPr="00EB535A" w:rsidRDefault="00010D37" w:rsidP="00010D37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AC2D047" w14:textId="2D4DF544" w:rsidR="00010D37" w:rsidRPr="00EB535A" w:rsidRDefault="00010D37" w:rsidP="00010D37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B535A">
              <w:rPr>
                <w:rFonts w:ascii="Angsana New" w:hAnsi="Angsana New"/>
                <w:sz w:val="30"/>
                <w:szCs w:val="30"/>
                <w:lang w:val="en-US"/>
              </w:rPr>
              <w:t>4,982</w:t>
            </w:r>
          </w:p>
        </w:tc>
        <w:tc>
          <w:tcPr>
            <w:tcW w:w="270" w:type="dxa"/>
            <w:shd w:val="clear" w:color="auto" w:fill="auto"/>
          </w:tcPr>
          <w:p w14:paraId="4EBD1952" w14:textId="77777777" w:rsidR="00010D37" w:rsidRPr="00EB535A" w:rsidRDefault="00010D37" w:rsidP="00010D37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7813D59" w14:textId="5E0B098E" w:rsidR="00010D37" w:rsidRPr="00EB535A" w:rsidRDefault="00010D37" w:rsidP="00010D37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535A">
              <w:rPr>
                <w:rFonts w:ascii="Angsana New" w:hAnsi="Angsana New"/>
                <w:sz w:val="30"/>
                <w:szCs w:val="30"/>
                <w:lang w:val="en-US"/>
              </w:rPr>
              <w:t>5,333</w:t>
            </w:r>
          </w:p>
        </w:tc>
      </w:tr>
      <w:tr w:rsidR="00010D37" w:rsidRPr="00EB535A" w14:paraId="359F3F42" w14:textId="77777777" w:rsidTr="002D781D">
        <w:tc>
          <w:tcPr>
            <w:tcW w:w="3222" w:type="dxa"/>
            <w:shd w:val="clear" w:color="auto" w:fill="auto"/>
          </w:tcPr>
          <w:p w14:paraId="698BEF65" w14:textId="77777777" w:rsidR="00010D37" w:rsidRPr="00EB535A" w:rsidRDefault="00010D37" w:rsidP="00010D37">
            <w:pPr>
              <w:tabs>
                <w:tab w:val="left" w:pos="342"/>
              </w:tabs>
              <w:ind w:left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ผลประโยชน์ระยะยาวของผู้บริหาร</w:t>
            </w:r>
          </w:p>
        </w:tc>
        <w:tc>
          <w:tcPr>
            <w:tcW w:w="1260" w:type="dxa"/>
            <w:shd w:val="clear" w:color="auto" w:fill="auto"/>
          </w:tcPr>
          <w:p w14:paraId="386BDB85" w14:textId="60DC2143" w:rsidR="00010D37" w:rsidRPr="00EB535A" w:rsidRDefault="00010D37" w:rsidP="00010D37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535A">
              <w:rPr>
                <w:rFonts w:ascii="Angsana New" w:hAnsi="Angsana New"/>
                <w:sz w:val="30"/>
                <w:szCs w:val="30"/>
                <w:lang w:val="en-US"/>
              </w:rPr>
              <w:t>538</w:t>
            </w:r>
          </w:p>
        </w:tc>
        <w:tc>
          <w:tcPr>
            <w:tcW w:w="270" w:type="dxa"/>
            <w:shd w:val="clear" w:color="auto" w:fill="auto"/>
          </w:tcPr>
          <w:p w14:paraId="1CD15163" w14:textId="77777777" w:rsidR="00010D37" w:rsidRPr="00EB535A" w:rsidRDefault="00010D37" w:rsidP="00010D37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52C152A" w14:textId="00B1CAB1" w:rsidR="00010D37" w:rsidRPr="00EB535A" w:rsidRDefault="00010D37" w:rsidP="00010D37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535A">
              <w:rPr>
                <w:rFonts w:ascii="Angsana New" w:hAnsi="Angsana New"/>
                <w:sz w:val="30"/>
                <w:szCs w:val="30"/>
                <w:lang w:val="en-US"/>
              </w:rPr>
              <w:t>339</w:t>
            </w:r>
          </w:p>
        </w:tc>
        <w:tc>
          <w:tcPr>
            <w:tcW w:w="270" w:type="dxa"/>
            <w:shd w:val="clear" w:color="auto" w:fill="auto"/>
          </w:tcPr>
          <w:p w14:paraId="2734A9B3" w14:textId="77777777" w:rsidR="00010D37" w:rsidRPr="00EB535A" w:rsidRDefault="00010D37" w:rsidP="00010D37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A5F0FC5" w14:textId="7604B2D8" w:rsidR="00010D37" w:rsidRPr="00EB535A" w:rsidRDefault="00010D37" w:rsidP="00010D37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B535A">
              <w:rPr>
                <w:rFonts w:ascii="Angsana New" w:hAnsi="Angsana New"/>
                <w:sz w:val="30"/>
                <w:szCs w:val="30"/>
                <w:lang w:val="en-US"/>
              </w:rPr>
              <w:t>538</w:t>
            </w:r>
          </w:p>
        </w:tc>
        <w:tc>
          <w:tcPr>
            <w:tcW w:w="270" w:type="dxa"/>
            <w:shd w:val="clear" w:color="auto" w:fill="auto"/>
          </w:tcPr>
          <w:p w14:paraId="1BECC6F2" w14:textId="77777777" w:rsidR="00010D37" w:rsidRPr="00EB535A" w:rsidRDefault="00010D37" w:rsidP="00010D37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598E53D" w14:textId="687A7183" w:rsidR="00010D37" w:rsidRPr="00EB535A" w:rsidRDefault="00010D37" w:rsidP="00010D37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535A">
              <w:rPr>
                <w:rFonts w:ascii="Angsana New" w:hAnsi="Angsana New"/>
                <w:sz w:val="30"/>
                <w:szCs w:val="30"/>
                <w:lang w:val="en-US"/>
              </w:rPr>
              <w:t>339</w:t>
            </w:r>
          </w:p>
        </w:tc>
      </w:tr>
      <w:tr w:rsidR="002D781D" w:rsidRPr="00EB535A" w14:paraId="33677423" w14:textId="77777777" w:rsidTr="002D781D">
        <w:tc>
          <w:tcPr>
            <w:tcW w:w="3222" w:type="dxa"/>
            <w:shd w:val="clear" w:color="auto" w:fill="auto"/>
          </w:tcPr>
          <w:p w14:paraId="1B203D44" w14:textId="3F530335" w:rsidR="002D781D" w:rsidRPr="00EB535A" w:rsidRDefault="002D781D" w:rsidP="00EF7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สำหรับงวด</w:t>
            </w:r>
            <w:r w:rsidRPr="00EB535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EB535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</w:p>
        </w:tc>
        <w:tc>
          <w:tcPr>
            <w:tcW w:w="2790" w:type="dxa"/>
            <w:gridSpan w:val="3"/>
            <w:shd w:val="clear" w:color="auto" w:fill="auto"/>
          </w:tcPr>
          <w:p w14:paraId="3EDB2741" w14:textId="77777777" w:rsidR="002D781D" w:rsidRPr="00EB535A" w:rsidRDefault="002D781D" w:rsidP="00EF7611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787DC260" w14:textId="77777777" w:rsidR="002D781D" w:rsidRPr="00EB535A" w:rsidRDefault="002D781D" w:rsidP="00EF7611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0B96CDF2" w14:textId="77777777" w:rsidR="002D781D" w:rsidRPr="00EB535A" w:rsidRDefault="002D781D" w:rsidP="00EF7611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D781D" w:rsidRPr="00EB535A" w14:paraId="16958547" w14:textId="77777777" w:rsidTr="002D781D">
        <w:tc>
          <w:tcPr>
            <w:tcW w:w="3222" w:type="dxa"/>
            <w:shd w:val="clear" w:color="auto" w:fill="auto"/>
          </w:tcPr>
          <w:p w14:paraId="22DF3789" w14:textId="77777777" w:rsidR="002D781D" w:rsidRPr="00EB535A" w:rsidRDefault="002D781D" w:rsidP="00EF7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EB535A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60" w:type="dxa"/>
            <w:shd w:val="clear" w:color="auto" w:fill="auto"/>
          </w:tcPr>
          <w:p w14:paraId="68624DEC" w14:textId="77777777" w:rsidR="002D781D" w:rsidRPr="00EB535A" w:rsidRDefault="002D781D" w:rsidP="00EF7611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1E5437B2" w14:textId="77777777" w:rsidR="002D781D" w:rsidRPr="00EB535A" w:rsidRDefault="002D781D" w:rsidP="00EF7611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FE95CCA" w14:textId="77777777" w:rsidR="002D781D" w:rsidRPr="00EB535A" w:rsidRDefault="002D781D" w:rsidP="00EF7611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569982E7" w14:textId="77777777" w:rsidR="002D781D" w:rsidRPr="00EB535A" w:rsidRDefault="002D781D" w:rsidP="00EF7611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A3FC9BC" w14:textId="77777777" w:rsidR="002D781D" w:rsidRPr="00EB535A" w:rsidRDefault="002D781D" w:rsidP="00EF7611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5C2B07C3" w14:textId="77777777" w:rsidR="002D781D" w:rsidRPr="00EB535A" w:rsidRDefault="002D781D" w:rsidP="00EF7611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9D5B534" w14:textId="77777777" w:rsidR="002D781D" w:rsidRPr="00EB535A" w:rsidRDefault="002D781D" w:rsidP="00EF7611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</w:tr>
      <w:tr w:rsidR="002D781D" w:rsidRPr="00EB535A" w14:paraId="0833359F" w14:textId="77777777" w:rsidTr="002D781D">
        <w:trPr>
          <w:trHeight w:val="344"/>
        </w:trPr>
        <w:tc>
          <w:tcPr>
            <w:tcW w:w="3222" w:type="dxa"/>
            <w:shd w:val="clear" w:color="auto" w:fill="auto"/>
          </w:tcPr>
          <w:p w14:paraId="0126B22A" w14:textId="77777777" w:rsidR="002D781D" w:rsidRPr="00EB535A" w:rsidRDefault="002D781D" w:rsidP="00EF7611">
            <w:pPr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5850" w:type="dxa"/>
            <w:gridSpan w:val="7"/>
            <w:shd w:val="clear" w:color="auto" w:fill="auto"/>
          </w:tcPr>
          <w:p w14:paraId="448D9FAB" w14:textId="77777777" w:rsidR="002D781D" w:rsidRPr="00EB535A" w:rsidRDefault="002D781D" w:rsidP="00EF7611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EB535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EB535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2D781D" w:rsidRPr="00EB535A" w14:paraId="1B0CC7E2" w14:textId="77777777" w:rsidTr="002D781D">
        <w:tc>
          <w:tcPr>
            <w:tcW w:w="3222" w:type="dxa"/>
            <w:shd w:val="clear" w:color="auto" w:fill="auto"/>
          </w:tcPr>
          <w:p w14:paraId="2F9CD32E" w14:textId="77777777" w:rsidR="002D781D" w:rsidRPr="00EB535A" w:rsidRDefault="002D781D" w:rsidP="00EF7611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</w:tcPr>
          <w:p w14:paraId="2E5E4AF4" w14:textId="77777777" w:rsidR="002D781D" w:rsidRPr="00EB535A" w:rsidRDefault="002D781D" w:rsidP="00EF7611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26E31CD" w14:textId="77777777" w:rsidR="002D781D" w:rsidRPr="00EB535A" w:rsidRDefault="002D781D" w:rsidP="00EF7611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8798A66" w14:textId="77777777" w:rsidR="002D781D" w:rsidRPr="00EB535A" w:rsidRDefault="002D781D" w:rsidP="00EF7611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9BF2786" w14:textId="77777777" w:rsidR="002D781D" w:rsidRPr="00EB535A" w:rsidRDefault="002D781D" w:rsidP="00EF7611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55C098E" w14:textId="77777777" w:rsidR="002D781D" w:rsidRPr="00EB535A" w:rsidRDefault="002D781D" w:rsidP="00EF7611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6E79088" w14:textId="77777777" w:rsidR="002D781D" w:rsidRPr="00EB535A" w:rsidRDefault="002D781D" w:rsidP="00EF7611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CA0ACA9" w14:textId="77777777" w:rsidR="002D781D" w:rsidRPr="00EB535A" w:rsidRDefault="002D781D" w:rsidP="00EF7611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B3F6F" w:rsidRPr="00EB535A" w14:paraId="18D447E0" w14:textId="77777777" w:rsidTr="002D781D">
        <w:tc>
          <w:tcPr>
            <w:tcW w:w="3222" w:type="dxa"/>
            <w:shd w:val="clear" w:color="auto" w:fill="auto"/>
          </w:tcPr>
          <w:p w14:paraId="46BCB654" w14:textId="746B095D" w:rsidR="004B3F6F" w:rsidRPr="00EB535A" w:rsidRDefault="004B3F6F" w:rsidP="004B3F6F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hint="cs"/>
                <w:sz w:val="30"/>
                <w:szCs w:val="30"/>
                <w:cs/>
              </w:rPr>
              <w:t>รายได้ตามสัญญา</w:t>
            </w:r>
          </w:p>
        </w:tc>
        <w:tc>
          <w:tcPr>
            <w:tcW w:w="1260" w:type="dxa"/>
            <w:shd w:val="clear" w:color="auto" w:fill="auto"/>
          </w:tcPr>
          <w:p w14:paraId="50AB9147" w14:textId="150537A3" w:rsidR="004B3F6F" w:rsidRPr="00EB535A" w:rsidRDefault="004B3F6F" w:rsidP="004B3F6F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0F125AF" w14:textId="77777777" w:rsidR="004B3F6F" w:rsidRPr="00EB535A" w:rsidRDefault="004B3F6F" w:rsidP="004B3F6F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E3FA310" w14:textId="5E95A148" w:rsidR="004B3F6F" w:rsidRPr="00EB535A" w:rsidRDefault="004B3F6F" w:rsidP="004B3F6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A5F534A" w14:textId="77777777" w:rsidR="004B3F6F" w:rsidRPr="00EB535A" w:rsidRDefault="004B3F6F" w:rsidP="004B3F6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60AF363" w14:textId="45A2B83A" w:rsidR="004B3F6F" w:rsidRPr="00EB535A" w:rsidRDefault="004B3F6F" w:rsidP="004B3F6F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B535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D27C499" w14:textId="77777777" w:rsidR="004B3F6F" w:rsidRPr="00EB535A" w:rsidRDefault="004B3F6F" w:rsidP="004B3F6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9AE2528" w14:textId="2C9F7542" w:rsidR="004B3F6F" w:rsidRPr="00EB535A" w:rsidRDefault="004B3F6F" w:rsidP="004B3F6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535A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</w:tr>
      <w:tr w:rsidR="004B3F6F" w:rsidRPr="00EB535A" w14:paraId="40892549" w14:textId="77777777" w:rsidTr="002D781D">
        <w:tc>
          <w:tcPr>
            <w:tcW w:w="3222" w:type="dxa"/>
            <w:shd w:val="clear" w:color="auto" w:fill="auto"/>
          </w:tcPr>
          <w:p w14:paraId="545CDF93" w14:textId="77777777" w:rsidR="004B3F6F" w:rsidRPr="00EB535A" w:rsidRDefault="004B3F6F" w:rsidP="004B3F6F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260" w:type="dxa"/>
            <w:shd w:val="clear" w:color="auto" w:fill="auto"/>
          </w:tcPr>
          <w:p w14:paraId="09F9E645" w14:textId="77777777" w:rsidR="004B3F6F" w:rsidRPr="00EB535A" w:rsidRDefault="004B3F6F" w:rsidP="004B3F6F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3038CB4" w14:textId="77777777" w:rsidR="004B3F6F" w:rsidRPr="00EB535A" w:rsidRDefault="004B3F6F" w:rsidP="004B3F6F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A39B29A" w14:textId="77777777" w:rsidR="004B3F6F" w:rsidRPr="00EB535A" w:rsidRDefault="004B3F6F" w:rsidP="004B3F6F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285964A" w14:textId="77777777" w:rsidR="004B3F6F" w:rsidRPr="00EB535A" w:rsidRDefault="004B3F6F" w:rsidP="004B3F6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9E34E46" w14:textId="16D52147" w:rsidR="004B3F6F" w:rsidRPr="00EB535A" w:rsidRDefault="004B3F6F" w:rsidP="004B3F6F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B535A">
              <w:rPr>
                <w:rFonts w:ascii="Angsana New" w:hAnsi="Angsana New"/>
                <w:sz w:val="30"/>
                <w:szCs w:val="30"/>
                <w:lang w:val="en-US"/>
              </w:rPr>
              <w:t>1,227</w:t>
            </w:r>
          </w:p>
        </w:tc>
        <w:tc>
          <w:tcPr>
            <w:tcW w:w="270" w:type="dxa"/>
            <w:shd w:val="clear" w:color="auto" w:fill="auto"/>
          </w:tcPr>
          <w:p w14:paraId="203ED8E1" w14:textId="77777777" w:rsidR="004B3F6F" w:rsidRPr="00EB535A" w:rsidRDefault="004B3F6F" w:rsidP="004B3F6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612F68C" w14:textId="7C622EC7" w:rsidR="004B3F6F" w:rsidRPr="00EB535A" w:rsidRDefault="004B3F6F" w:rsidP="004B3F6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535A">
              <w:rPr>
                <w:rFonts w:ascii="Angsana New" w:hAnsi="Angsana New"/>
                <w:sz w:val="30"/>
                <w:szCs w:val="30"/>
                <w:lang w:val="en-US"/>
              </w:rPr>
              <w:t>6,421</w:t>
            </w:r>
          </w:p>
        </w:tc>
      </w:tr>
      <w:tr w:rsidR="004B3F6F" w:rsidRPr="00EB535A" w14:paraId="1659AB44" w14:textId="77777777" w:rsidTr="002D781D">
        <w:tc>
          <w:tcPr>
            <w:tcW w:w="3222" w:type="dxa"/>
            <w:shd w:val="clear" w:color="auto" w:fill="auto"/>
          </w:tcPr>
          <w:p w14:paraId="686845D9" w14:textId="77777777" w:rsidR="004B3F6F" w:rsidRPr="00EB535A" w:rsidRDefault="004B3F6F" w:rsidP="004B3F6F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</w:t>
            </w:r>
          </w:p>
        </w:tc>
        <w:tc>
          <w:tcPr>
            <w:tcW w:w="1260" w:type="dxa"/>
            <w:shd w:val="clear" w:color="auto" w:fill="auto"/>
          </w:tcPr>
          <w:p w14:paraId="034C77FE" w14:textId="77777777" w:rsidR="004B3F6F" w:rsidRPr="00EB535A" w:rsidRDefault="004B3F6F" w:rsidP="004B3F6F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7A3FCCE" w14:textId="77777777" w:rsidR="004B3F6F" w:rsidRPr="00EB535A" w:rsidRDefault="004B3F6F" w:rsidP="004B3F6F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92620C9" w14:textId="77777777" w:rsidR="004B3F6F" w:rsidRPr="00EB535A" w:rsidRDefault="004B3F6F" w:rsidP="004B3F6F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6C4A779" w14:textId="77777777" w:rsidR="004B3F6F" w:rsidRPr="00EB535A" w:rsidRDefault="004B3F6F" w:rsidP="004B3F6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1598860" w14:textId="096A7145" w:rsidR="004B3F6F" w:rsidRPr="00EB535A" w:rsidRDefault="004B3F6F" w:rsidP="004B3F6F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B535A">
              <w:rPr>
                <w:rFonts w:ascii="Angsana New" w:hAnsi="Angsana New"/>
                <w:sz w:val="30"/>
                <w:szCs w:val="30"/>
                <w:lang w:val="en-US"/>
              </w:rPr>
              <w:t>851</w:t>
            </w:r>
          </w:p>
        </w:tc>
        <w:tc>
          <w:tcPr>
            <w:tcW w:w="270" w:type="dxa"/>
            <w:shd w:val="clear" w:color="auto" w:fill="auto"/>
          </w:tcPr>
          <w:p w14:paraId="42D1A64A" w14:textId="77777777" w:rsidR="004B3F6F" w:rsidRPr="00EB535A" w:rsidRDefault="004B3F6F" w:rsidP="004B3F6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FE52F6F" w14:textId="5DA98546" w:rsidR="004B3F6F" w:rsidRPr="00EB535A" w:rsidRDefault="004B3F6F" w:rsidP="004B3F6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535A">
              <w:rPr>
                <w:rFonts w:ascii="Angsana New" w:hAnsi="Angsana New"/>
                <w:sz w:val="30"/>
                <w:szCs w:val="30"/>
                <w:lang w:val="en-US"/>
              </w:rPr>
              <w:t>474</w:t>
            </w:r>
          </w:p>
        </w:tc>
      </w:tr>
      <w:tr w:rsidR="004B3F6F" w:rsidRPr="00EB535A" w14:paraId="5CDA7E0F" w14:textId="77777777" w:rsidTr="003A5CC9">
        <w:tc>
          <w:tcPr>
            <w:tcW w:w="3222" w:type="dxa"/>
            <w:shd w:val="clear" w:color="auto" w:fill="auto"/>
          </w:tcPr>
          <w:p w14:paraId="090BFF96" w14:textId="77777777" w:rsidR="004B3F6F" w:rsidRPr="00EB535A" w:rsidRDefault="004B3F6F" w:rsidP="004B3F6F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260" w:type="dxa"/>
            <w:shd w:val="clear" w:color="auto" w:fill="auto"/>
          </w:tcPr>
          <w:p w14:paraId="2C58D398" w14:textId="77777777" w:rsidR="004B3F6F" w:rsidRPr="00EB535A" w:rsidRDefault="004B3F6F" w:rsidP="004B3F6F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6BA273D" w14:textId="77777777" w:rsidR="004B3F6F" w:rsidRPr="00EB535A" w:rsidRDefault="004B3F6F" w:rsidP="004B3F6F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E8031C5" w14:textId="77777777" w:rsidR="004B3F6F" w:rsidRPr="00EB535A" w:rsidRDefault="004B3F6F" w:rsidP="004B3F6F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02078A" w14:textId="77777777" w:rsidR="004B3F6F" w:rsidRPr="00EB535A" w:rsidRDefault="004B3F6F" w:rsidP="004B3F6F">
            <w:pPr>
              <w:pStyle w:val="a3"/>
              <w:tabs>
                <w:tab w:val="decimal" w:pos="792"/>
              </w:tabs>
              <w:ind w:right="44"/>
              <w:jc w:val="right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3E82315" w14:textId="53881AB0" w:rsidR="004B3F6F" w:rsidRPr="00EB535A" w:rsidRDefault="004B3F6F" w:rsidP="004B3F6F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B535A">
              <w:rPr>
                <w:rFonts w:ascii="Angsana New" w:hAnsi="Angsana New"/>
                <w:sz w:val="30"/>
                <w:szCs w:val="30"/>
                <w:lang w:val="en-US"/>
              </w:rPr>
              <w:t>865</w:t>
            </w:r>
          </w:p>
        </w:tc>
        <w:tc>
          <w:tcPr>
            <w:tcW w:w="270" w:type="dxa"/>
            <w:shd w:val="clear" w:color="auto" w:fill="auto"/>
          </w:tcPr>
          <w:p w14:paraId="0B96B054" w14:textId="77777777" w:rsidR="004B3F6F" w:rsidRPr="00EB535A" w:rsidRDefault="004B3F6F" w:rsidP="004B3F6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EF735DF" w14:textId="4B6AA75F" w:rsidR="004B3F6F" w:rsidRPr="00EB535A" w:rsidRDefault="004B3F6F" w:rsidP="004B3F6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535A">
              <w:rPr>
                <w:rFonts w:ascii="Angsana New" w:hAnsi="Angsana New"/>
                <w:sz w:val="30"/>
                <w:szCs w:val="30"/>
                <w:lang w:val="en-US"/>
              </w:rPr>
              <w:t>1,320</w:t>
            </w:r>
          </w:p>
        </w:tc>
      </w:tr>
      <w:tr w:rsidR="004B3F6F" w:rsidRPr="00EB535A" w14:paraId="60DE0EAD" w14:textId="77777777" w:rsidTr="002D781D">
        <w:tc>
          <w:tcPr>
            <w:tcW w:w="3222" w:type="dxa"/>
            <w:shd w:val="clear" w:color="auto" w:fill="auto"/>
          </w:tcPr>
          <w:p w14:paraId="4522DB51" w14:textId="77777777" w:rsidR="004B3F6F" w:rsidRPr="00EB535A" w:rsidRDefault="004B3F6F" w:rsidP="004B3F6F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60" w:type="dxa"/>
            <w:shd w:val="clear" w:color="auto" w:fill="auto"/>
          </w:tcPr>
          <w:p w14:paraId="65449268" w14:textId="77777777" w:rsidR="004B3F6F" w:rsidRPr="00EB535A" w:rsidRDefault="004B3F6F" w:rsidP="004B3F6F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2B193C6" w14:textId="77777777" w:rsidR="004B3F6F" w:rsidRPr="00EB535A" w:rsidRDefault="004B3F6F" w:rsidP="004B3F6F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17ECD4D" w14:textId="77777777" w:rsidR="004B3F6F" w:rsidRPr="00EB535A" w:rsidRDefault="004B3F6F" w:rsidP="004B3F6F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896C98E" w14:textId="77777777" w:rsidR="004B3F6F" w:rsidRPr="00EB535A" w:rsidRDefault="004B3F6F" w:rsidP="004B3F6F">
            <w:pPr>
              <w:pStyle w:val="a3"/>
              <w:tabs>
                <w:tab w:val="decimal" w:pos="792"/>
              </w:tabs>
              <w:ind w:right="44"/>
              <w:jc w:val="right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BBF2A79" w14:textId="2774BBBD" w:rsidR="004B3F6F" w:rsidRPr="00EB535A" w:rsidRDefault="004B3F6F" w:rsidP="004B3F6F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B535A">
              <w:rPr>
                <w:rFonts w:ascii="Angsana New" w:hAnsi="Angsana New"/>
                <w:sz w:val="30"/>
                <w:szCs w:val="30"/>
                <w:lang w:val="en-US"/>
              </w:rPr>
              <w:t>7,567</w:t>
            </w:r>
          </w:p>
        </w:tc>
        <w:tc>
          <w:tcPr>
            <w:tcW w:w="270" w:type="dxa"/>
            <w:shd w:val="clear" w:color="auto" w:fill="auto"/>
          </w:tcPr>
          <w:p w14:paraId="3FCD2E49" w14:textId="77777777" w:rsidR="004B3F6F" w:rsidRPr="00EB535A" w:rsidRDefault="004B3F6F" w:rsidP="004B3F6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3D75878D" w14:textId="55A3B24A" w:rsidR="004B3F6F" w:rsidRPr="00EB535A" w:rsidRDefault="004B3F6F" w:rsidP="004B3F6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535A">
              <w:rPr>
                <w:rFonts w:ascii="Angsana New" w:hAnsi="Angsana New"/>
                <w:sz w:val="30"/>
                <w:szCs w:val="30"/>
                <w:lang w:val="en-US"/>
              </w:rPr>
              <w:t>4,789</w:t>
            </w:r>
          </w:p>
        </w:tc>
      </w:tr>
      <w:tr w:rsidR="004B3F6F" w:rsidRPr="00EB535A" w14:paraId="488DA529" w14:textId="77777777" w:rsidTr="002D781D">
        <w:tc>
          <w:tcPr>
            <w:tcW w:w="3222" w:type="dxa"/>
            <w:shd w:val="clear" w:color="auto" w:fill="auto"/>
          </w:tcPr>
          <w:p w14:paraId="41E5F69D" w14:textId="77777777" w:rsidR="004B3F6F" w:rsidRPr="00EB535A" w:rsidRDefault="004B3F6F" w:rsidP="004B3F6F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60" w:type="dxa"/>
            <w:shd w:val="clear" w:color="auto" w:fill="auto"/>
          </w:tcPr>
          <w:p w14:paraId="2E32B0DD" w14:textId="77777777" w:rsidR="004B3F6F" w:rsidRPr="00EB535A" w:rsidRDefault="004B3F6F" w:rsidP="004B3F6F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9B7E13B" w14:textId="77777777" w:rsidR="004B3F6F" w:rsidRPr="00EB535A" w:rsidRDefault="004B3F6F" w:rsidP="004B3F6F">
            <w:pPr>
              <w:pStyle w:val="a3"/>
              <w:tabs>
                <w:tab w:val="decimal" w:pos="792"/>
              </w:tabs>
              <w:ind w:right="-108"/>
              <w:jc w:val="right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E487132" w14:textId="77777777" w:rsidR="004B3F6F" w:rsidRPr="00EB535A" w:rsidRDefault="004B3F6F" w:rsidP="004B3F6F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C2B600F" w14:textId="77777777" w:rsidR="004B3F6F" w:rsidRPr="00EB535A" w:rsidRDefault="004B3F6F" w:rsidP="004B3F6F">
            <w:pPr>
              <w:pStyle w:val="a3"/>
              <w:tabs>
                <w:tab w:val="decimal" w:pos="792"/>
              </w:tabs>
              <w:ind w:right="44"/>
              <w:jc w:val="right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710F192" w14:textId="4453076B" w:rsidR="004B3F6F" w:rsidRPr="00EB535A" w:rsidRDefault="004B3F6F" w:rsidP="004B3F6F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B535A">
              <w:rPr>
                <w:rFonts w:ascii="Angsana New" w:hAnsi="Angsana New"/>
                <w:sz w:val="30"/>
                <w:szCs w:val="30"/>
                <w:lang w:val="en-US"/>
              </w:rPr>
              <w:t>888</w:t>
            </w:r>
          </w:p>
        </w:tc>
        <w:tc>
          <w:tcPr>
            <w:tcW w:w="270" w:type="dxa"/>
            <w:shd w:val="clear" w:color="auto" w:fill="auto"/>
          </w:tcPr>
          <w:p w14:paraId="20104AE1" w14:textId="77777777" w:rsidR="004B3F6F" w:rsidRPr="00EB535A" w:rsidRDefault="004B3F6F" w:rsidP="004B3F6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2C154F3D" w14:textId="03FBA55E" w:rsidR="004B3F6F" w:rsidRPr="00EB535A" w:rsidRDefault="004B3F6F" w:rsidP="004B3F6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535A">
              <w:rPr>
                <w:rFonts w:ascii="Angsana New" w:hAnsi="Angsana New"/>
                <w:sz w:val="30"/>
                <w:szCs w:val="30"/>
                <w:lang w:val="en-US"/>
              </w:rPr>
              <w:t>1,736</w:t>
            </w:r>
          </w:p>
        </w:tc>
      </w:tr>
      <w:tr w:rsidR="004B3F6F" w:rsidRPr="00EB535A" w14:paraId="70D24EB6" w14:textId="77777777" w:rsidTr="002D781D">
        <w:tc>
          <w:tcPr>
            <w:tcW w:w="3222" w:type="dxa"/>
            <w:shd w:val="clear" w:color="auto" w:fill="auto"/>
          </w:tcPr>
          <w:p w14:paraId="7D05F31A" w14:textId="77777777" w:rsidR="004B3F6F" w:rsidRPr="00EB535A" w:rsidRDefault="004B3F6F" w:rsidP="004B3F6F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260" w:type="dxa"/>
            <w:shd w:val="clear" w:color="auto" w:fill="auto"/>
          </w:tcPr>
          <w:p w14:paraId="684C2B26" w14:textId="77777777" w:rsidR="004B3F6F" w:rsidRPr="00EB535A" w:rsidRDefault="004B3F6F" w:rsidP="004B3F6F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D2030A3" w14:textId="77777777" w:rsidR="004B3F6F" w:rsidRPr="00EB535A" w:rsidRDefault="004B3F6F" w:rsidP="004B3F6F">
            <w:pPr>
              <w:pStyle w:val="a3"/>
              <w:tabs>
                <w:tab w:val="decimal" w:pos="792"/>
              </w:tabs>
              <w:ind w:right="-108"/>
              <w:jc w:val="right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6F6C344" w14:textId="77777777" w:rsidR="004B3F6F" w:rsidRPr="00EB535A" w:rsidRDefault="004B3F6F" w:rsidP="004B3F6F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3ADF0AE" w14:textId="77777777" w:rsidR="004B3F6F" w:rsidRPr="00EB535A" w:rsidRDefault="004B3F6F" w:rsidP="004B3F6F">
            <w:pPr>
              <w:pStyle w:val="a3"/>
              <w:tabs>
                <w:tab w:val="decimal" w:pos="792"/>
              </w:tabs>
              <w:ind w:right="44"/>
              <w:jc w:val="right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2F7090B" w14:textId="405071D5" w:rsidR="004B3F6F" w:rsidRPr="00EB535A" w:rsidRDefault="004B3F6F" w:rsidP="004B3F6F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B535A">
              <w:rPr>
                <w:rFonts w:ascii="Angsana New" w:hAnsi="Angsana New"/>
                <w:sz w:val="30"/>
                <w:szCs w:val="30"/>
                <w:lang w:val="en-US"/>
              </w:rPr>
              <w:t>2,676</w:t>
            </w:r>
          </w:p>
        </w:tc>
        <w:tc>
          <w:tcPr>
            <w:tcW w:w="270" w:type="dxa"/>
            <w:shd w:val="clear" w:color="auto" w:fill="auto"/>
          </w:tcPr>
          <w:p w14:paraId="3A22CFED" w14:textId="77777777" w:rsidR="004B3F6F" w:rsidRPr="00EB535A" w:rsidRDefault="004B3F6F" w:rsidP="004B3F6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648F8446" w14:textId="6803AA83" w:rsidR="004B3F6F" w:rsidRPr="00EB535A" w:rsidRDefault="004B3F6F" w:rsidP="004B3F6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535A">
              <w:rPr>
                <w:rFonts w:ascii="Angsana New" w:hAnsi="Angsana New"/>
                <w:sz w:val="30"/>
                <w:szCs w:val="30"/>
                <w:lang w:val="en-US"/>
              </w:rPr>
              <w:t>9,505</w:t>
            </w:r>
          </w:p>
        </w:tc>
      </w:tr>
      <w:tr w:rsidR="002D781D" w:rsidRPr="00EB535A" w14:paraId="1EC6BAF1" w14:textId="77777777" w:rsidTr="002D781D">
        <w:tc>
          <w:tcPr>
            <w:tcW w:w="3222" w:type="dxa"/>
            <w:shd w:val="clear" w:color="auto" w:fill="auto"/>
          </w:tcPr>
          <w:p w14:paraId="4F22A1CA" w14:textId="77777777" w:rsidR="002D781D" w:rsidRPr="00EB535A" w:rsidRDefault="002D781D" w:rsidP="00EF7611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EA59E04" w14:textId="77777777" w:rsidR="002D781D" w:rsidRPr="00EB535A" w:rsidRDefault="002D781D" w:rsidP="00EF7611">
            <w:pPr>
              <w:pStyle w:val="a3"/>
              <w:tabs>
                <w:tab w:val="left" w:pos="420"/>
                <w:tab w:val="center" w:pos="486"/>
                <w:tab w:val="decimal" w:pos="522"/>
              </w:tabs>
              <w:ind w:right="-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2AC0547" w14:textId="77777777" w:rsidR="002D781D" w:rsidRPr="00EB535A" w:rsidRDefault="002D781D" w:rsidP="00EF7611">
            <w:pPr>
              <w:pStyle w:val="a3"/>
              <w:tabs>
                <w:tab w:val="decimal" w:pos="792"/>
              </w:tabs>
              <w:ind w:right="-108"/>
              <w:jc w:val="right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C533828" w14:textId="77777777" w:rsidR="002D781D" w:rsidRPr="00EB535A" w:rsidRDefault="002D781D" w:rsidP="00EF7611">
            <w:pPr>
              <w:pStyle w:val="a3"/>
              <w:tabs>
                <w:tab w:val="left" w:pos="420"/>
                <w:tab w:val="center" w:pos="486"/>
                <w:tab w:val="decimal" w:pos="522"/>
              </w:tabs>
              <w:ind w:right="-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F9E1552" w14:textId="77777777" w:rsidR="002D781D" w:rsidRPr="00EB535A" w:rsidRDefault="002D781D" w:rsidP="00EF7611">
            <w:pPr>
              <w:pStyle w:val="a3"/>
              <w:tabs>
                <w:tab w:val="decimal" w:pos="792"/>
              </w:tabs>
              <w:ind w:right="44"/>
              <w:jc w:val="right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EA4CCDF" w14:textId="77777777" w:rsidR="002D781D" w:rsidRPr="00EB535A" w:rsidRDefault="002D781D" w:rsidP="00EF7611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3545803" w14:textId="77777777" w:rsidR="002D781D" w:rsidRPr="00EB535A" w:rsidRDefault="002D781D" w:rsidP="00EF7611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45C12C21" w14:textId="77777777" w:rsidR="002D781D" w:rsidRPr="00EB535A" w:rsidRDefault="002D781D" w:rsidP="00EF7611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D781D" w:rsidRPr="00EB535A" w14:paraId="4D42656C" w14:textId="77777777" w:rsidTr="002D781D">
        <w:tc>
          <w:tcPr>
            <w:tcW w:w="3222" w:type="dxa"/>
            <w:shd w:val="clear" w:color="auto" w:fill="auto"/>
          </w:tcPr>
          <w:p w14:paraId="48FE77EE" w14:textId="77777777" w:rsidR="002D781D" w:rsidRPr="00EB535A" w:rsidRDefault="002D781D" w:rsidP="00EF7611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654BD122" w14:textId="77777777" w:rsidR="002D781D" w:rsidRPr="00EB535A" w:rsidRDefault="002D781D" w:rsidP="00EF7611">
            <w:pPr>
              <w:pStyle w:val="a1"/>
              <w:tabs>
                <w:tab w:val="decimal" w:pos="70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8A2DFDE" w14:textId="77777777" w:rsidR="002D781D" w:rsidRPr="00EB535A" w:rsidRDefault="002D781D" w:rsidP="00EF7611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B730B50" w14:textId="77777777" w:rsidR="002D781D" w:rsidRPr="00EB535A" w:rsidRDefault="002D781D" w:rsidP="00EF7611">
            <w:pPr>
              <w:pStyle w:val="a1"/>
              <w:tabs>
                <w:tab w:val="decimal" w:pos="70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785B05D" w14:textId="77777777" w:rsidR="002D781D" w:rsidRPr="00EB535A" w:rsidRDefault="002D781D" w:rsidP="00EF7611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ECBB162" w14:textId="77777777" w:rsidR="002D781D" w:rsidRPr="00EB535A" w:rsidRDefault="002D781D" w:rsidP="00EF7611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760CF06" w14:textId="77777777" w:rsidR="002D781D" w:rsidRPr="00EB535A" w:rsidRDefault="002D781D" w:rsidP="00EF7611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7F2EB87" w14:textId="77777777" w:rsidR="002D781D" w:rsidRPr="00EB535A" w:rsidRDefault="002D781D" w:rsidP="00EF7611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662FE" w:rsidRPr="00EB535A" w14:paraId="09DFF247" w14:textId="77777777" w:rsidTr="002D781D">
        <w:tc>
          <w:tcPr>
            <w:tcW w:w="3222" w:type="dxa"/>
            <w:shd w:val="clear" w:color="auto" w:fill="auto"/>
          </w:tcPr>
          <w:p w14:paraId="0739AFBD" w14:textId="77777777" w:rsidR="006662FE" w:rsidRPr="00EB535A" w:rsidRDefault="006662FE" w:rsidP="006662FE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รายได้ตามสัญญา</w:t>
            </w:r>
          </w:p>
        </w:tc>
        <w:tc>
          <w:tcPr>
            <w:tcW w:w="1260" w:type="dxa"/>
            <w:shd w:val="clear" w:color="auto" w:fill="auto"/>
          </w:tcPr>
          <w:p w14:paraId="4B178E6C" w14:textId="4572C26D" w:rsidR="006662FE" w:rsidRPr="00EB535A" w:rsidRDefault="006662FE" w:rsidP="006662FE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B535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1BF97E1" w14:textId="77777777" w:rsidR="006662FE" w:rsidRPr="00EB535A" w:rsidRDefault="006662FE" w:rsidP="006662FE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E3279FE" w14:textId="0AE9C3F3" w:rsidR="006662FE" w:rsidRPr="00EB535A" w:rsidRDefault="006662FE" w:rsidP="006662FE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535A">
              <w:rPr>
                <w:rFonts w:ascii="Angsana New" w:hAnsi="Angsana New"/>
                <w:sz w:val="30"/>
                <w:szCs w:val="30"/>
                <w:lang w:val="en-US"/>
              </w:rPr>
              <w:t>553,786</w:t>
            </w:r>
          </w:p>
        </w:tc>
        <w:tc>
          <w:tcPr>
            <w:tcW w:w="270" w:type="dxa"/>
            <w:shd w:val="clear" w:color="auto" w:fill="auto"/>
          </w:tcPr>
          <w:p w14:paraId="417EC44A" w14:textId="77777777" w:rsidR="006662FE" w:rsidRPr="00EB535A" w:rsidRDefault="006662FE" w:rsidP="006662FE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73D1B82" w14:textId="4375DE93" w:rsidR="006662FE" w:rsidRPr="00EB535A" w:rsidRDefault="006662FE" w:rsidP="006662FE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B535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E550EC9" w14:textId="77777777" w:rsidR="006662FE" w:rsidRPr="00EB535A" w:rsidRDefault="006662FE" w:rsidP="006662FE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0251693" w14:textId="3EE22FF4" w:rsidR="006662FE" w:rsidRPr="00EB535A" w:rsidRDefault="006662FE" w:rsidP="006662FE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535A">
              <w:rPr>
                <w:rFonts w:ascii="Angsana New" w:hAnsi="Angsana New"/>
                <w:sz w:val="30"/>
                <w:szCs w:val="30"/>
                <w:lang w:val="en-US"/>
              </w:rPr>
              <w:t>539,178</w:t>
            </w:r>
          </w:p>
        </w:tc>
      </w:tr>
      <w:tr w:rsidR="006662FE" w:rsidRPr="00EB535A" w14:paraId="504EC6DB" w14:textId="77777777" w:rsidTr="002D781D">
        <w:tc>
          <w:tcPr>
            <w:tcW w:w="3222" w:type="dxa"/>
            <w:shd w:val="clear" w:color="auto" w:fill="auto"/>
          </w:tcPr>
          <w:p w14:paraId="6F5E3E58" w14:textId="77777777" w:rsidR="006662FE" w:rsidRPr="00EB535A" w:rsidRDefault="006662FE" w:rsidP="006662FE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260" w:type="dxa"/>
            <w:shd w:val="clear" w:color="auto" w:fill="auto"/>
          </w:tcPr>
          <w:p w14:paraId="0D8AAAC9" w14:textId="5E99AC6F" w:rsidR="006662FE" w:rsidRPr="00EB535A" w:rsidRDefault="006662FE" w:rsidP="006662FE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535A">
              <w:rPr>
                <w:rFonts w:ascii="Angsana New" w:hAnsi="Angsana New"/>
                <w:sz w:val="30"/>
                <w:szCs w:val="30"/>
                <w:lang w:val="en-US"/>
              </w:rPr>
              <w:t>31,613</w:t>
            </w:r>
          </w:p>
        </w:tc>
        <w:tc>
          <w:tcPr>
            <w:tcW w:w="270" w:type="dxa"/>
            <w:shd w:val="clear" w:color="auto" w:fill="auto"/>
          </w:tcPr>
          <w:p w14:paraId="1BC69B64" w14:textId="77777777" w:rsidR="006662FE" w:rsidRPr="00EB535A" w:rsidRDefault="006662FE" w:rsidP="006662FE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D4411E9" w14:textId="450EE9D0" w:rsidR="006662FE" w:rsidRPr="00EB535A" w:rsidRDefault="006662FE" w:rsidP="006662FE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535A">
              <w:rPr>
                <w:rFonts w:ascii="Angsana New" w:hAnsi="Angsana New"/>
                <w:sz w:val="30"/>
                <w:szCs w:val="30"/>
                <w:lang w:val="en-US"/>
              </w:rPr>
              <w:t>58,189</w:t>
            </w:r>
          </w:p>
        </w:tc>
        <w:tc>
          <w:tcPr>
            <w:tcW w:w="270" w:type="dxa"/>
            <w:shd w:val="clear" w:color="auto" w:fill="auto"/>
          </w:tcPr>
          <w:p w14:paraId="276FF588" w14:textId="77777777" w:rsidR="006662FE" w:rsidRPr="00EB535A" w:rsidRDefault="006662FE" w:rsidP="006662FE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D2B2CBD" w14:textId="2298E34C" w:rsidR="006662FE" w:rsidRPr="00EB535A" w:rsidRDefault="006662FE" w:rsidP="006662FE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B535A">
              <w:rPr>
                <w:rFonts w:ascii="Angsana New" w:hAnsi="Angsana New"/>
                <w:sz w:val="30"/>
                <w:szCs w:val="30"/>
                <w:lang w:val="en-US"/>
              </w:rPr>
              <w:t>31,613</w:t>
            </w:r>
          </w:p>
        </w:tc>
        <w:tc>
          <w:tcPr>
            <w:tcW w:w="270" w:type="dxa"/>
            <w:shd w:val="clear" w:color="auto" w:fill="auto"/>
          </w:tcPr>
          <w:p w14:paraId="4C600954" w14:textId="77777777" w:rsidR="006662FE" w:rsidRPr="00EB535A" w:rsidRDefault="006662FE" w:rsidP="006662FE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B52BDF9" w14:textId="06566E20" w:rsidR="006662FE" w:rsidRPr="00EB535A" w:rsidRDefault="006662FE" w:rsidP="006662FE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535A">
              <w:rPr>
                <w:rFonts w:ascii="Angsana New" w:hAnsi="Angsana New"/>
                <w:sz w:val="30"/>
                <w:szCs w:val="30"/>
                <w:lang w:val="en-US"/>
              </w:rPr>
              <w:t>58,189</w:t>
            </w:r>
          </w:p>
        </w:tc>
      </w:tr>
      <w:tr w:rsidR="006662FE" w:rsidRPr="00EB535A" w14:paraId="65E2CA2B" w14:textId="77777777" w:rsidTr="003A5CC9">
        <w:trPr>
          <w:trHeight w:val="80"/>
        </w:trPr>
        <w:tc>
          <w:tcPr>
            <w:tcW w:w="3222" w:type="dxa"/>
            <w:shd w:val="clear" w:color="auto" w:fill="auto"/>
          </w:tcPr>
          <w:p w14:paraId="792FB1BF" w14:textId="77777777" w:rsidR="006662FE" w:rsidRPr="00EB535A" w:rsidRDefault="006662FE" w:rsidP="006662FE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</w:t>
            </w:r>
          </w:p>
        </w:tc>
        <w:tc>
          <w:tcPr>
            <w:tcW w:w="1260" w:type="dxa"/>
            <w:shd w:val="clear" w:color="auto" w:fill="auto"/>
          </w:tcPr>
          <w:p w14:paraId="35C2E5B2" w14:textId="4878FA30" w:rsidR="006662FE" w:rsidRPr="00EB535A" w:rsidRDefault="006662FE" w:rsidP="006662FE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535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0F2BA81" w14:textId="77777777" w:rsidR="006662FE" w:rsidRPr="00EB535A" w:rsidRDefault="006662FE" w:rsidP="006662FE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AE99C5D" w14:textId="682CB4AA" w:rsidR="006662FE" w:rsidRPr="00EB535A" w:rsidRDefault="006662FE" w:rsidP="006662FE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535A">
              <w:rPr>
                <w:rFonts w:ascii="Angsana New" w:hAnsi="Angsana New"/>
                <w:sz w:val="30"/>
                <w:szCs w:val="30"/>
                <w:lang w:val="en-US"/>
              </w:rPr>
              <w:t>2,422</w:t>
            </w:r>
          </w:p>
        </w:tc>
        <w:tc>
          <w:tcPr>
            <w:tcW w:w="270" w:type="dxa"/>
            <w:shd w:val="clear" w:color="auto" w:fill="auto"/>
          </w:tcPr>
          <w:p w14:paraId="7F2069C8" w14:textId="77777777" w:rsidR="006662FE" w:rsidRPr="00EB535A" w:rsidRDefault="006662FE" w:rsidP="006662FE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987213C" w14:textId="5E5494AD" w:rsidR="006662FE" w:rsidRPr="00EB535A" w:rsidRDefault="006662FE" w:rsidP="006662FE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B535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12ACC5" w14:textId="77777777" w:rsidR="006662FE" w:rsidRPr="00EB535A" w:rsidRDefault="006662FE" w:rsidP="006662FE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77B07B1" w14:textId="3CCB63DE" w:rsidR="006662FE" w:rsidRPr="00EB535A" w:rsidRDefault="006662FE" w:rsidP="006662FE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B535A">
              <w:rPr>
                <w:rFonts w:ascii="Angsana New" w:hAnsi="Angsana New"/>
                <w:sz w:val="30"/>
                <w:szCs w:val="30"/>
                <w:lang w:val="en-US"/>
              </w:rPr>
              <w:t>2,422</w:t>
            </w:r>
          </w:p>
        </w:tc>
      </w:tr>
      <w:tr w:rsidR="006662FE" w:rsidRPr="00EB535A" w14:paraId="07EDEB72" w14:textId="77777777" w:rsidTr="002D781D">
        <w:tc>
          <w:tcPr>
            <w:tcW w:w="3222" w:type="dxa"/>
            <w:shd w:val="clear" w:color="auto" w:fill="auto"/>
          </w:tcPr>
          <w:p w14:paraId="4872CEA7" w14:textId="77777777" w:rsidR="006662FE" w:rsidRPr="00EB535A" w:rsidRDefault="006662FE" w:rsidP="006662FE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260" w:type="dxa"/>
            <w:shd w:val="clear" w:color="auto" w:fill="auto"/>
          </w:tcPr>
          <w:p w14:paraId="776EC03F" w14:textId="6422D170" w:rsidR="006662FE" w:rsidRPr="00EB535A" w:rsidRDefault="006662FE" w:rsidP="006662FE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535A">
              <w:rPr>
                <w:rFonts w:ascii="Angsana New" w:hAnsi="Angsana New"/>
                <w:sz w:val="30"/>
                <w:szCs w:val="30"/>
                <w:lang w:val="en-US"/>
              </w:rPr>
              <w:t>180</w:t>
            </w:r>
          </w:p>
        </w:tc>
        <w:tc>
          <w:tcPr>
            <w:tcW w:w="270" w:type="dxa"/>
            <w:shd w:val="clear" w:color="auto" w:fill="auto"/>
          </w:tcPr>
          <w:p w14:paraId="6ED21A15" w14:textId="77777777" w:rsidR="006662FE" w:rsidRPr="00EB535A" w:rsidRDefault="006662FE" w:rsidP="006662FE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D3F98BC" w14:textId="161BD160" w:rsidR="006662FE" w:rsidRPr="00EB535A" w:rsidRDefault="006662FE" w:rsidP="006662FE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535A">
              <w:rPr>
                <w:rFonts w:ascii="Angsana New" w:hAnsi="Angsana New"/>
                <w:sz w:val="30"/>
                <w:szCs w:val="30"/>
                <w:lang w:val="en-US"/>
              </w:rPr>
              <w:t>252</w:t>
            </w:r>
          </w:p>
        </w:tc>
        <w:tc>
          <w:tcPr>
            <w:tcW w:w="270" w:type="dxa"/>
            <w:shd w:val="clear" w:color="auto" w:fill="auto"/>
          </w:tcPr>
          <w:p w14:paraId="5BD31693" w14:textId="77777777" w:rsidR="006662FE" w:rsidRPr="00EB535A" w:rsidRDefault="006662FE" w:rsidP="006662FE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C15DAAC" w14:textId="6DD8A848" w:rsidR="006662FE" w:rsidRPr="00EB535A" w:rsidRDefault="006662FE" w:rsidP="006662FE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B535A">
              <w:rPr>
                <w:rFonts w:ascii="Angsana New" w:hAnsi="Angsana New"/>
                <w:sz w:val="30"/>
                <w:szCs w:val="30"/>
                <w:lang w:val="en-US"/>
              </w:rPr>
              <w:t>180</w:t>
            </w:r>
          </w:p>
        </w:tc>
        <w:tc>
          <w:tcPr>
            <w:tcW w:w="270" w:type="dxa"/>
            <w:shd w:val="clear" w:color="auto" w:fill="auto"/>
          </w:tcPr>
          <w:p w14:paraId="7D72C715" w14:textId="77777777" w:rsidR="006662FE" w:rsidRPr="00EB535A" w:rsidRDefault="006662FE" w:rsidP="006662FE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74C5F39" w14:textId="61C315DC" w:rsidR="006662FE" w:rsidRPr="00EB535A" w:rsidRDefault="006662FE" w:rsidP="006662FE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B535A">
              <w:rPr>
                <w:rFonts w:ascii="Angsana New" w:hAnsi="Angsana New"/>
                <w:sz w:val="30"/>
                <w:szCs w:val="30"/>
                <w:lang w:val="en-US"/>
              </w:rPr>
              <w:t>252</w:t>
            </w:r>
          </w:p>
        </w:tc>
      </w:tr>
      <w:tr w:rsidR="006662FE" w:rsidRPr="00EB535A" w14:paraId="16B66F46" w14:textId="77777777" w:rsidTr="002D781D">
        <w:tc>
          <w:tcPr>
            <w:tcW w:w="3222" w:type="dxa"/>
            <w:shd w:val="clear" w:color="auto" w:fill="auto"/>
          </w:tcPr>
          <w:p w14:paraId="4D6E30CE" w14:textId="77777777" w:rsidR="006662FE" w:rsidRPr="00EB535A" w:rsidRDefault="006662FE" w:rsidP="006662FE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60" w:type="dxa"/>
            <w:shd w:val="clear" w:color="auto" w:fill="auto"/>
          </w:tcPr>
          <w:p w14:paraId="1753381D" w14:textId="423C9526" w:rsidR="006662FE" w:rsidRPr="00EB535A" w:rsidRDefault="006662FE" w:rsidP="006662FE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535A">
              <w:rPr>
                <w:rFonts w:ascii="Angsana New" w:hAnsi="Angsana New"/>
                <w:sz w:val="30"/>
                <w:szCs w:val="30"/>
                <w:lang w:val="en-US"/>
              </w:rPr>
              <w:t>8,326</w:t>
            </w:r>
          </w:p>
        </w:tc>
        <w:tc>
          <w:tcPr>
            <w:tcW w:w="270" w:type="dxa"/>
            <w:shd w:val="clear" w:color="auto" w:fill="auto"/>
          </w:tcPr>
          <w:p w14:paraId="6E9C6BE0" w14:textId="77777777" w:rsidR="006662FE" w:rsidRPr="00EB535A" w:rsidRDefault="006662FE" w:rsidP="006662FE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1E36B30" w14:textId="443C0DC4" w:rsidR="006662FE" w:rsidRPr="00EB535A" w:rsidRDefault="006662FE" w:rsidP="006662FE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535A">
              <w:rPr>
                <w:rFonts w:ascii="Angsana New" w:hAnsi="Angsana New"/>
                <w:sz w:val="30"/>
                <w:szCs w:val="30"/>
                <w:lang w:val="en-US"/>
              </w:rPr>
              <w:t>4,976</w:t>
            </w:r>
          </w:p>
        </w:tc>
        <w:tc>
          <w:tcPr>
            <w:tcW w:w="270" w:type="dxa"/>
            <w:shd w:val="clear" w:color="auto" w:fill="auto"/>
          </w:tcPr>
          <w:p w14:paraId="0C93B8D4" w14:textId="77777777" w:rsidR="006662FE" w:rsidRPr="00EB535A" w:rsidRDefault="006662FE" w:rsidP="006662FE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A264CD3" w14:textId="2BBCC087" w:rsidR="006662FE" w:rsidRPr="00EB535A" w:rsidRDefault="006662FE" w:rsidP="006662FE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B535A">
              <w:rPr>
                <w:rFonts w:ascii="Angsana New" w:hAnsi="Angsana New"/>
                <w:sz w:val="30"/>
                <w:szCs w:val="30"/>
                <w:lang w:val="en-US"/>
              </w:rPr>
              <w:t>6,478</w:t>
            </w:r>
          </w:p>
        </w:tc>
        <w:tc>
          <w:tcPr>
            <w:tcW w:w="270" w:type="dxa"/>
            <w:shd w:val="clear" w:color="auto" w:fill="auto"/>
          </w:tcPr>
          <w:p w14:paraId="4A5E00C7" w14:textId="77777777" w:rsidR="006662FE" w:rsidRPr="00EB535A" w:rsidRDefault="006662FE" w:rsidP="006662FE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3509D7D" w14:textId="142A8D70" w:rsidR="006662FE" w:rsidRPr="00EB535A" w:rsidRDefault="006662FE" w:rsidP="006662FE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535A">
              <w:rPr>
                <w:rFonts w:ascii="Angsana New" w:hAnsi="Angsana New"/>
                <w:sz w:val="30"/>
                <w:szCs w:val="30"/>
                <w:lang w:val="en-US"/>
              </w:rPr>
              <w:t>2,736</w:t>
            </w:r>
          </w:p>
        </w:tc>
      </w:tr>
      <w:tr w:rsidR="006662FE" w:rsidRPr="00EB535A" w14:paraId="12D34C28" w14:textId="77777777" w:rsidTr="002D781D">
        <w:tc>
          <w:tcPr>
            <w:tcW w:w="3222" w:type="dxa"/>
            <w:shd w:val="clear" w:color="auto" w:fill="auto"/>
          </w:tcPr>
          <w:p w14:paraId="6FD78002" w14:textId="77777777" w:rsidR="006662FE" w:rsidRPr="00EB535A" w:rsidRDefault="006662FE" w:rsidP="006662FE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260" w:type="dxa"/>
            <w:shd w:val="clear" w:color="auto" w:fill="auto"/>
          </w:tcPr>
          <w:p w14:paraId="3956B3AE" w14:textId="1E1559E6" w:rsidR="006662FE" w:rsidRPr="00EB535A" w:rsidRDefault="006662FE" w:rsidP="006662FE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535A">
              <w:rPr>
                <w:rFonts w:ascii="Angsana New" w:hAnsi="Angsana New"/>
                <w:sz w:val="30"/>
                <w:szCs w:val="30"/>
                <w:lang w:val="en-US"/>
              </w:rPr>
              <w:t>7,759</w:t>
            </w:r>
          </w:p>
        </w:tc>
        <w:tc>
          <w:tcPr>
            <w:tcW w:w="270" w:type="dxa"/>
            <w:shd w:val="clear" w:color="auto" w:fill="auto"/>
          </w:tcPr>
          <w:p w14:paraId="4E37E3DD" w14:textId="77777777" w:rsidR="006662FE" w:rsidRPr="00EB535A" w:rsidRDefault="006662FE" w:rsidP="006662FE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12D8454" w14:textId="4EE8F364" w:rsidR="006662FE" w:rsidRPr="00EB535A" w:rsidRDefault="006662FE" w:rsidP="006662FE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535A">
              <w:rPr>
                <w:rFonts w:ascii="Angsana New" w:hAnsi="Angsana New"/>
                <w:sz w:val="30"/>
                <w:szCs w:val="30"/>
                <w:lang w:val="en-US"/>
              </w:rPr>
              <w:t>15,587</w:t>
            </w:r>
          </w:p>
        </w:tc>
        <w:tc>
          <w:tcPr>
            <w:tcW w:w="270" w:type="dxa"/>
            <w:shd w:val="clear" w:color="auto" w:fill="auto"/>
          </w:tcPr>
          <w:p w14:paraId="5A3A6BB2" w14:textId="77777777" w:rsidR="006662FE" w:rsidRPr="00EB535A" w:rsidRDefault="006662FE" w:rsidP="006662FE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E427C0F" w14:textId="0332C3F4" w:rsidR="006662FE" w:rsidRPr="00EB535A" w:rsidRDefault="006662FE" w:rsidP="006662FE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B535A">
              <w:rPr>
                <w:rFonts w:ascii="Angsana New" w:hAnsi="Angsana New"/>
                <w:sz w:val="30"/>
                <w:szCs w:val="30"/>
                <w:lang w:val="en-US"/>
              </w:rPr>
              <w:t>7,759</w:t>
            </w:r>
          </w:p>
        </w:tc>
        <w:tc>
          <w:tcPr>
            <w:tcW w:w="270" w:type="dxa"/>
            <w:shd w:val="clear" w:color="auto" w:fill="auto"/>
          </w:tcPr>
          <w:p w14:paraId="279E109C" w14:textId="77777777" w:rsidR="006662FE" w:rsidRPr="00EB535A" w:rsidRDefault="006662FE" w:rsidP="006662FE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5EFFD3F" w14:textId="3F80C679" w:rsidR="006662FE" w:rsidRPr="00EB535A" w:rsidRDefault="006662FE" w:rsidP="006662FE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535A">
              <w:rPr>
                <w:rFonts w:ascii="Angsana New" w:hAnsi="Angsana New"/>
                <w:sz w:val="30"/>
                <w:szCs w:val="30"/>
                <w:lang w:val="en-US"/>
              </w:rPr>
              <w:t>15,587</w:t>
            </w:r>
          </w:p>
        </w:tc>
      </w:tr>
      <w:tr w:rsidR="006662FE" w:rsidRPr="00EB535A" w14:paraId="78DE3672" w14:textId="77777777" w:rsidTr="002D781D">
        <w:tc>
          <w:tcPr>
            <w:tcW w:w="3222" w:type="dxa"/>
            <w:shd w:val="clear" w:color="auto" w:fill="auto"/>
          </w:tcPr>
          <w:p w14:paraId="4F1D4E28" w14:textId="77777777" w:rsidR="006662FE" w:rsidRPr="00EB535A" w:rsidRDefault="006662FE" w:rsidP="006662FE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1260" w:type="dxa"/>
            <w:shd w:val="clear" w:color="auto" w:fill="auto"/>
          </w:tcPr>
          <w:p w14:paraId="324C3424" w14:textId="5D2BBC15" w:rsidR="006662FE" w:rsidRPr="00EB535A" w:rsidRDefault="006662FE" w:rsidP="006662FE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535A">
              <w:rPr>
                <w:rFonts w:ascii="Angsana New" w:hAnsi="Angsana New"/>
                <w:sz w:val="30"/>
                <w:szCs w:val="30"/>
                <w:lang w:val="en-US"/>
              </w:rPr>
              <w:t>906</w:t>
            </w:r>
          </w:p>
        </w:tc>
        <w:tc>
          <w:tcPr>
            <w:tcW w:w="270" w:type="dxa"/>
            <w:shd w:val="clear" w:color="auto" w:fill="auto"/>
          </w:tcPr>
          <w:p w14:paraId="30791A3A" w14:textId="77777777" w:rsidR="006662FE" w:rsidRPr="00EB535A" w:rsidRDefault="006662FE" w:rsidP="006662FE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0EFF20C" w14:textId="59CE1F57" w:rsidR="006662FE" w:rsidRPr="00EB535A" w:rsidRDefault="006662FE" w:rsidP="006662FE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535A">
              <w:rPr>
                <w:rFonts w:ascii="Angsana New" w:hAnsi="Angsana New"/>
                <w:sz w:val="30"/>
                <w:szCs w:val="30"/>
                <w:lang w:val="en-US"/>
              </w:rPr>
              <w:t>840</w:t>
            </w:r>
          </w:p>
        </w:tc>
        <w:tc>
          <w:tcPr>
            <w:tcW w:w="270" w:type="dxa"/>
            <w:shd w:val="clear" w:color="auto" w:fill="auto"/>
          </w:tcPr>
          <w:p w14:paraId="00257B13" w14:textId="77777777" w:rsidR="006662FE" w:rsidRPr="00EB535A" w:rsidRDefault="006662FE" w:rsidP="006662FE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8EF2AAB" w14:textId="4D941100" w:rsidR="006662FE" w:rsidRPr="00EB535A" w:rsidRDefault="006662FE" w:rsidP="006662FE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B535A">
              <w:rPr>
                <w:rFonts w:ascii="Angsana New" w:hAnsi="Angsana New"/>
                <w:sz w:val="30"/>
                <w:szCs w:val="30"/>
                <w:lang w:val="en-US"/>
              </w:rPr>
              <w:t>780</w:t>
            </w:r>
          </w:p>
        </w:tc>
        <w:tc>
          <w:tcPr>
            <w:tcW w:w="270" w:type="dxa"/>
            <w:shd w:val="clear" w:color="auto" w:fill="auto"/>
          </w:tcPr>
          <w:p w14:paraId="4A44C6C0" w14:textId="77777777" w:rsidR="006662FE" w:rsidRPr="00EB535A" w:rsidRDefault="006662FE" w:rsidP="006662FE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B8999CD" w14:textId="4A4AE00E" w:rsidR="006662FE" w:rsidRPr="00EB535A" w:rsidRDefault="006662FE" w:rsidP="006662FE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B535A">
              <w:rPr>
                <w:rFonts w:ascii="Angsana New" w:hAnsi="Angsana New"/>
                <w:sz w:val="30"/>
                <w:szCs w:val="30"/>
                <w:lang w:val="en-US"/>
              </w:rPr>
              <w:t>840</w:t>
            </w:r>
          </w:p>
        </w:tc>
      </w:tr>
      <w:tr w:rsidR="006662FE" w:rsidRPr="00EB535A" w14:paraId="3FADB711" w14:textId="77777777" w:rsidTr="002D781D">
        <w:tc>
          <w:tcPr>
            <w:tcW w:w="3222" w:type="dxa"/>
            <w:shd w:val="clear" w:color="auto" w:fill="auto"/>
          </w:tcPr>
          <w:p w14:paraId="7FDB9F9B" w14:textId="77777777" w:rsidR="006662FE" w:rsidRPr="00EB535A" w:rsidRDefault="006662FE" w:rsidP="006662FE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60" w:type="dxa"/>
            <w:shd w:val="clear" w:color="auto" w:fill="auto"/>
          </w:tcPr>
          <w:p w14:paraId="2787089A" w14:textId="44ED9A5D" w:rsidR="006662FE" w:rsidRPr="00EB535A" w:rsidRDefault="006662FE" w:rsidP="006662FE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535A">
              <w:rPr>
                <w:rFonts w:ascii="Angsana New" w:hAnsi="Angsana New"/>
                <w:sz w:val="30"/>
                <w:szCs w:val="30"/>
                <w:lang w:val="en-US"/>
              </w:rPr>
              <w:t>12,504</w:t>
            </w:r>
          </w:p>
        </w:tc>
        <w:tc>
          <w:tcPr>
            <w:tcW w:w="270" w:type="dxa"/>
            <w:shd w:val="clear" w:color="auto" w:fill="auto"/>
          </w:tcPr>
          <w:p w14:paraId="0261C933" w14:textId="77777777" w:rsidR="006662FE" w:rsidRPr="00EB535A" w:rsidRDefault="006662FE" w:rsidP="006662FE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C70676A" w14:textId="5395288B" w:rsidR="006662FE" w:rsidRPr="00EB535A" w:rsidRDefault="006662FE" w:rsidP="006662FE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535A">
              <w:rPr>
                <w:rFonts w:ascii="Angsana New" w:hAnsi="Angsana New"/>
                <w:sz w:val="30"/>
                <w:szCs w:val="30"/>
                <w:lang w:val="en-US"/>
              </w:rPr>
              <w:t>2,020</w:t>
            </w:r>
          </w:p>
        </w:tc>
        <w:tc>
          <w:tcPr>
            <w:tcW w:w="270" w:type="dxa"/>
            <w:shd w:val="clear" w:color="auto" w:fill="auto"/>
          </w:tcPr>
          <w:p w14:paraId="7F3C4F0F" w14:textId="77777777" w:rsidR="006662FE" w:rsidRPr="00EB535A" w:rsidRDefault="006662FE" w:rsidP="006662FE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7B1E577" w14:textId="445D1108" w:rsidR="006662FE" w:rsidRPr="00EB535A" w:rsidRDefault="006662FE" w:rsidP="006662FE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B535A">
              <w:rPr>
                <w:rFonts w:ascii="Angsana New" w:hAnsi="Angsana New"/>
                <w:sz w:val="30"/>
                <w:szCs w:val="30"/>
                <w:lang w:val="en-US"/>
              </w:rPr>
              <w:t>12,504</w:t>
            </w:r>
          </w:p>
        </w:tc>
        <w:tc>
          <w:tcPr>
            <w:tcW w:w="270" w:type="dxa"/>
            <w:shd w:val="clear" w:color="auto" w:fill="auto"/>
          </w:tcPr>
          <w:p w14:paraId="0EBCD92E" w14:textId="77777777" w:rsidR="006662FE" w:rsidRPr="00EB535A" w:rsidRDefault="006662FE" w:rsidP="006662FE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DE4701B" w14:textId="35825998" w:rsidR="006662FE" w:rsidRPr="00EB535A" w:rsidRDefault="006662FE" w:rsidP="006662FE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535A">
              <w:rPr>
                <w:rFonts w:ascii="Angsana New" w:hAnsi="Angsana New"/>
                <w:sz w:val="30"/>
                <w:szCs w:val="30"/>
                <w:lang w:val="en-US"/>
              </w:rPr>
              <w:t>2,020</w:t>
            </w:r>
          </w:p>
        </w:tc>
      </w:tr>
      <w:tr w:rsidR="002D781D" w:rsidRPr="00EB535A" w14:paraId="01499F6A" w14:textId="77777777" w:rsidTr="002D781D">
        <w:tc>
          <w:tcPr>
            <w:tcW w:w="3222" w:type="dxa"/>
            <w:shd w:val="clear" w:color="auto" w:fill="auto"/>
          </w:tcPr>
          <w:p w14:paraId="0654D960" w14:textId="77777777" w:rsidR="002D781D" w:rsidRPr="00EB535A" w:rsidRDefault="002D781D" w:rsidP="00EF7611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023F552" w14:textId="77777777" w:rsidR="002D781D" w:rsidRPr="00EB535A" w:rsidRDefault="002D781D" w:rsidP="00EF7611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E86FC2A" w14:textId="77777777" w:rsidR="002D781D" w:rsidRPr="00EB535A" w:rsidRDefault="002D781D" w:rsidP="00EF7611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B84CC00" w14:textId="77777777" w:rsidR="002D781D" w:rsidRPr="00EB535A" w:rsidRDefault="002D781D" w:rsidP="00EF7611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092DDB6" w14:textId="77777777" w:rsidR="002D781D" w:rsidRPr="00EB535A" w:rsidRDefault="002D781D" w:rsidP="00EF7611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D50746C" w14:textId="77777777" w:rsidR="002D781D" w:rsidRPr="00EB535A" w:rsidRDefault="002D781D" w:rsidP="00EF7611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28F1CE5" w14:textId="77777777" w:rsidR="002D781D" w:rsidRPr="00EB535A" w:rsidRDefault="002D781D" w:rsidP="00EF7611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7541F82" w14:textId="77777777" w:rsidR="002D781D" w:rsidRPr="00EB535A" w:rsidRDefault="002D781D" w:rsidP="00EF7611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D781D" w:rsidRPr="00EB535A" w14:paraId="58EB1643" w14:textId="77777777" w:rsidTr="002D781D">
        <w:tc>
          <w:tcPr>
            <w:tcW w:w="3222" w:type="dxa"/>
            <w:shd w:val="clear" w:color="auto" w:fill="auto"/>
          </w:tcPr>
          <w:p w14:paraId="0075602E" w14:textId="77777777" w:rsidR="002D781D" w:rsidRPr="00EB535A" w:rsidRDefault="002D781D" w:rsidP="00EF7611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60" w:type="dxa"/>
            <w:shd w:val="clear" w:color="auto" w:fill="auto"/>
          </w:tcPr>
          <w:p w14:paraId="31F780CE" w14:textId="77777777" w:rsidR="002D781D" w:rsidRPr="00EB535A" w:rsidRDefault="002D781D" w:rsidP="00EF7611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F1537BC" w14:textId="77777777" w:rsidR="002D781D" w:rsidRPr="00EB535A" w:rsidRDefault="002D781D" w:rsidP="00EF7611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C081121" w14:textId="77777777" w:rsidR="002D781D" w:rsidRPr="00EB535A" w:rsidRDefault="002D781D" w:rsidP="00EF7611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C8621E4" w14:textId="77777777" w:rsidR="002D781D" w:rsidRPr="00EB535A" w:rsidRDefault="002D781D" w:rsidP="00EF7611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0CEE7E5" w14:textId="77777777" w:rsidR="002D781D" w:rsidRPr="00EB535A" w:rsidRDefault="002D781D" w:rsidP="00EF7611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CA2FB47" w14:textId="77777777" w:rsidR="002D781D" w:rsidRPr="00EB535A" w:rsidRDefault="002D781D" w:rsidP="00EF7611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38ED0BF" w14:textId="77777777" w:rsidR="002D781D" w:rsidRPr="00EB535A" w:rsidRDefault="002D781D" w:rsidP="00EF7611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  <w:tr w:rsidR="002D781D" w:rsidRPr="00EB535A" w14:paraId="2F088A7B" w14:textId="77777777" w:rsidTr="002D781D">
        <w:tc>
          <w:tcPr>
            <w:tcW w:w="3222" w:type="dxa"/>
            <w:shd w:val="clear" w:color="auto" w:fill="auto"/>
          </w:tcPr>
          <w:p w14:paraId="4DC1F13D" w14:textId="77777777" w:rsidR="002D781D" w:rsidRPr="00EB535A" w:rsidRDefault="002D781D" w:rsidP="00EF7611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60" w:type="dxa"/>
            <w:shd w:val="clear" w:color="auto" w:fill="auto"/>
          </w:tcPr>
          <w:p w14:paraId="24509664" w14:textId="77777777" w:rsidR="002D781D" w:rsidRPr="00EB535A" w:rsidRDefault="002D781D" w:rsidP="00EF7611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2A63D04" w14:textId="77777777" w:rsidR="002D781D" w:rsidRPr="00EB535A" w:rsidRDefault="002D781D" w:rsidP="00EF7611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E7F8F40" w14:textId="77777777" w:rsidR="002D781D" w:rsidRPr="00EB535A" w:rsidRDefault="002D781D" w:rsidP="00EF7611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EA7916B" w14:textId="77777777" w:rsidR="002D781D" w:rsidRPr="00EB535A" w:rsidRDefault="002D781D" w:rsidP="00EF7611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D82A9C8" w14:textId="77777777" w:rsidR="002D781D" w:rsidRPr="00EB535A" w:rsidRDefault="002D781D" w:rsidP="00EF7611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8B85DDC" w14:textId="77777777" w:rsidR="002D781D" w:rsidRPr="00EB535A" w:rsidRDefault="002D781D" w:rsidP="00EF7611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3F592AA" w14:textId="77777777" w:rsidR="002D781D" w:rsidRPr="00EB535A" w:rsidRDefault="002D781D" w:rsidP="00EF7611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6662FE" w:rsidRPr="00EB535A" w14:paraId="74489D0E" w14:textId="77777777" w:rsidTr="002D781D">
        <w:tc>
          <w:tcPr>
            <w:tcW w:w="3222" w:type="dxa"/>
            <w:shd w:val="clear" w:color="auto" w:fill="auto"/>
          </w:tcPr>
          <w:p w14:paraId="75B55AEF" w14:textId="77777777" w:rsidR="006662FE" w:rsidRPr="00EB535A" w:rsidRDefault="006662FE" w:rsidP="006662FE">
            <w:pPr>
              <w:tabs>
                <w:tab w:val="left" w:pos="342"/>
              </w:tabs>
              <w:ind w:left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ผลประโยชน์ระยะสั้นของผู้บริหาร</w:t>
            </w:r>
          </w:p>
        </w:tc>
        <w:tc>
          <w:tcPr>
            <w:tcW w:w="1260" w:type="dxa"/>
            <w:shd w:val="clear" w:color="auto" w:fill="auto"/>
          </w:tcPr>
          <w:p w14:paraId="496E8340" w14:textId="13BAA995" w:rsidR="006662FE" w:rsidRPr="00EB535A" w:rsidRDefault="006662FE" w:rsidP="006662FE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535A">
              <w:rPr>
                <w:rFonts w:ascii="Angsana New" w:hAnsi="Angsana New"/>
                <w:sz w:val="30"/>
                <w:szCs w:val="30"/>
                <w:lang w:val="en-US"/>
              </w:rPr>
              <w:t>9,867</w:t>
            </w:r>
          </w:p>
        </w:tc>
        <w:tc>
          <w:tcPr>
            <w:tcW w:w="270" w:type="dxa"/>
            <w:shd w:val="clear" w:color="auto" w:fill="auto"/>
          </w:tcPr>
          <w:p w14:paraId="2FAE14FA" w14:textId="77777777" w:rsidR="006662FE" w:rsidRPr="00EB535A" w:rsidRDefault="006662FE" w:rsidP="006662FE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46795C9" w14:textId="221B1BD8" w:rsidR="006662FE" w:rsidRPr="00EB535A" w:rsidRDefault="006662FE" w:rsidP="006662FE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535A">
              <w:rPr>
                <w:rFonts w:ascii="Angsana New" w:hAnsi="Angsana New"/>
                <w:sz w:val="30"/>
                <w:szCs w:val="30"/>
                <w:lang w:val="en-US"/>
              </w:rPr>
              <w:t>10,729</w:t>
            </w:r>
          </w:p>
        </w:tc>
        <w:tc>
          <w:tcPr>
            <w:tcW w:w="270" w:type="dxa"/>
            <w:shd w:val="clear" w:color="auto" w:fill="auto"/>
          </w:tcPr>
          <w:p w14:paraId="54EA0720" w14:textId="77777777" w:rsidR="006662FE" w:rsidRPr="00EB535A" w:rsidRDefault="006662FE" w:rsidP="006662FE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1203EED" w14:textId="6CD25A68" w:rsidR="006662FE" w:rsidRPr="00EB535A" w:rsidRDefault="006662FE" w:rsidP="006662FE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B535A">
              <w:rPr>
                <w:rFonts w:ascii="Angsana New" w:hAnsi="Angsana New"/>
                <w:sz w:val="30"/>
                <w:szCs w:val="30"/>
                <w:lang w:val="en-US"/>
              </w:rPr>
              <w:t>9,867</w:t>
            </w:r>
          </w:p>
        </w:tc>
        <w:tc>
          <w:tcPr>
            <w:tcW w:w="270" w:type="dxa"/>
            <w:shd w:val="clear" w:color="auto" w:fill="auto"/>
          </w:tcPr>
          <w:p w14:paraId="3D1ADDF1" w14:textId="77777777" w:rsidR="006662FE" w:rsidRPr="00EB535A" w:rsidRDefault="006662FE" w:rsidP="006662FE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AC14A34" w14:textId="69DF14E7" w:rsidR="006662FE" w:rsidRPr="00EB535A" w:rsidRDefault="006662FE" w:rsidP="006662FE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535A">
              <w:rPr>
                <w:rFonts w:ascii="Angsana New" w:hAnsi="Angsana New"/>
                <w:sz w:val="30"/>
                <w:szCs w:val="30"/>
                <w:lang w:val="en-US"/>
              </w:rPr>
              <w:t>10,729</w:t>
            </w:r>
          </w:p>
        </w:tc>
      </w:tr>
      <w:tr w:rsidR="006662FE" w:rsidRPr="00EB535A" w14:paraId="434D0307" w14:textId="77777777" w:rsidTr="002D781D">
        <w:tc>
          <w:tcPr>
            <w:tcW w:w="3222" w:type="dxa"/>
            <w:shd w:val="clear" w:color="auto" w:fill="auto"/>
          </w:tcPr>
          <w:p w14:paraId="20BE1F12" w14:textId="77777777" w:rsidR="006662FE" w:rsidRPr="00EB535A" w:rsidRDefault="006662FE" w:rsidP="006662FE">
            <w:pPr>
              <w:tabs>
                <w:tab w:val="left" w:pos="342"/>
              </w:tabs>
              <w:ind w:left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ผลประโยชน์ระยะยาวของผู้บริหาร</w:t>
            </w:r>
          </w:p>
        </w:tc>
        <w:tc>
          <w:tcPr>
            <w:tcW w:w="1260" w:type="dxa"/>
            <w:shd w:val="clear" w:color="auto" w:fill="auto"/>
          </w:tcPr>
          <w:p w14:paraId="38BAA81E" w14:textId="7B088015" w:rsidR="006662FE" w:rsidRPr="00EB535A" w:rsidRDefault="006662FE" w:rsidP="006662FE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535A">
              <w:rPr>
                <w:rFonts w:ascii="Angsana New" w:hAnsi="Angsana New"/>
                <w:sz w:val="30"/>
                <w:szCs w:val="30"/>
                <w:lang w:val="en-US"/>
              </w:rPr>
              <w:t>538</w:t>
            </w:r>
          </w:p>
        </w:tc>
        <w:tc>
          <w:tcPr>
            <w:tcW w:w="270" w:type="dxa"/>
            <w:shd w:val="clear" w:color="auto" w:fill="auto"/>
          </w:tcPr>
          <w:p w14:paraId="6BD051AD" w14:textId="77777777" w:rsidR="006662FE" w:rsidRPr="00EB535A" w:rsidRDefault="006662FE" w:rsidP="006662FE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1DA3E54" w14:textId="0507F0E8" w:rsidR="006662FE" w:rsidRPr="00EB535A" w:rsidRDefault="006662FE" w:rsidP="006662FE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535A">
              <w:rPr>
                <w:rFonts w:ascii="Angsana New" w:hAnsi="Angsana New"/>
                <w:sz w:val="30"/>
                <w:szCs w:val="30"/>
                <w:lang w:val="en-US"/>
              </w:rPr>
              <w:t>667</w:t>
            </w:r>
          </w:p>
        </w:tc>
        <w:tc>
          <w:tcPr>
            <w:tcW w:w="270" w:type="dxa"/>
            <w:shd w:val="clear" w:color="auto" w:fill="auto"/>
          </w:tcPr>
          <w:p w14:paraId="1C95E653" w14:textId="77777777" w:rsidR="006662FE" w:rsidRPr="00EB535A" w:rsidRDefault="006662FE" w:rsidP="006662FE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DB1AE68" w14:textId="6F781534" w:rsidR="006662FE" w:rsidRPr="00EB535A" w:rsidRDefault="006662FE" w:rsidP="006662FE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B535A">
              <w:rPr>
                <w:rFonts w:ascii="Angsana New" w:hAnsi="Angsana New"/>
                <w:sz w:val="30"/>
                <w:szCs w:val="30"/>
                <w:lang w:val="en-US"/>
              </w:rPr>
              <w:t>538</w:t>
            </w:r>
          </w:p>
        </w:tc>
        <w:tc>
          <w:tcPr>
            <w:tcW w:w="270" w:type="dxa"/>
            <w:shd w:val="clear" w:color="auto" w:fill="auto"/>
          </w:tcPr>
          <w:p w14:paraId="647CA4B8" w14:textId="77777777" w:rsidR="006662FE" w:rsidRPr="00EB535A" w:rsidRDefault="006662FE" w:rsidP="006662FE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CC817FD" w14:textId="2E31D9CE" w:rsidR="006662FE" w:rsidRPr="00EB535A" w:rsidRDefault="006662FE" w:rsidP="006662FE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535A">
              <w:rPr>
                <w:rFonts w:ascii="Angsana New" w:hAnsi="Angsana New"/>
                <w:sz w:val="30"/>
                <w:szCs w:val="30"/>
                <w:lang w:val="en-US"/>
              </w:rPr>
              <w:t>667</w:t>
            </w:r>
          </w:p>
        </w:tc>
      </w:tr>
    </w:tbl>
    <w:p w14:paraId="7B2D7CF8" w14:textId="1B4517B3" w:rsidR="00225D51" w:rsidRPr="00EB535A" w:rsidRDefault="00225D51" w:rsidP="00910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4AB011F" w14:textId="77777777" w:rsidR="00225D51" w:rsidRPr="00EB535A" w:rsidRDefault="00225D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EB535A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0333627" w14:textId="520A961B" w:rsidR="00562CEB" w:rsidRPr="00EB535A" w:rsidRDefault="00833DDA" w:rsidP="00910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B535A">
        <w:rPr>
          <w:rFonts w:asciiTheme="majorBidi" w:hAnsiTheme="majorBidi" w:cstheme="majorBidi"/>
          <w:sz w:val="30"/>
          <w:szCs w:val="30"/>
        </w:rPr>
        <w:lastRenderedPageBreak/>
        <w:tab/>
      </w:r>
      <w:r w:rsidR="006F7791" w:rsidRPr="00EB535A">
        <w:rPr>
          <w:rFonts w:asciiTheme="majorBidi" w:hAnsiTheme="majorBidi" w:cstheme="majorBidi"/>
          <w:sz w:val="30"/>
          <w:szCs w:val="30"/>
        </w:rPr>
        <w:t xml:space="preserve">  </w:t>
      </w:r>
      <w:r w:rsidR="00562CEB" w:rsidRPr="00EB535A">
        <w:rPr>
          <w:rFonts w:asciiTheme="majorBidi" w:hAnsiTheme="majorBidi" w:cstheme="majorBidi"/>
          <w:sz w:val="30"/>
          <w:szCs w:val="30"/>
          <w:cs/>
        </w:rPr>
        <w:t>ยอดคงเหลือกับ</w:t>
      </w:r>
      <w:r w:rsidR="00034FD7" w:rsidRPr="00EB535A">
        <w:rPr>
          <w:rFonts w:asciiTheme="majorBidi" w:hAnsiTheme="majorBidi" w:cstheme="majorBidi"/>
          <w:sz w:val="30"/>
          <w:szCs w:val="30"/>
          <w:cs/>
        </w:rPr>
        <w:t>บุคคลหรือ</w:t>
      </w:r>
      <w:r w:rsidR="00562CEB" w:rsidRPr="00EB535A">
        <w:rPr>
          <w:rFonts w:asciiTheme="majorBidi" w:hAnsiTheme="majorBidi" w:cstheme="majorBidi"/>
          <w:sz w:val="30"/>
          <w:szCs w:val="30"/>
          <w:cs/>
        </w:rPr>
        <w:t>กิจการที่เกี่ยวข้องกัน</w:t>
      </w:r>
      <w:r w:rsidR="00562CEB" w:rsidRPr="00EB535A">
        <w:rPr>
          <w:rFonts w:asciiTheme="majorBidi" w:hAnsiTheme="majorBidi" w:cstheme="majorBidi"/>
          <w:sz w:val="30"/>
          <w:szCs w:val="30"/>
        </w:rPr>
        <w:t xml:space="preserve"> </w:t>
      </w:r>
      <w:r w:rsidR="00562CEB" w:rsidRPr="00EB535A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="00562CEB" w:rsidRPr="00EB535A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="00002511" w:rsidRPr="00EB535A">
        <w:rPr>
          <w:rFonts w:asciiTheme="majorBidi" w:hAnsiTheme="majorBidi" w:cstheme="majorBidi"/>
          <w:sz w:val="30"/>
          <w:szCs w:val="30"/>
        </w:rPr>
        <w:t>30</w:t>
      </w:r>
      <w:r w:rsidR="00002511" w:rsidRPr="00EB535A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="00002511" w:rsidRPr="00EB535A">
        <w:rPr>
          <w:rFonts w:asciiTheme="majorBidi" w:hAnsiTheme="majorBidi" w:cstheme="majorBidi"/>
          <w:sz w:val="30"/>
          <w:szCs w:val="30"/>
        </w:rPr>
        <w:t>2563</w:t>
      </w:r>
      <w:r w:rsidR="00562CEB" w:rsidRPr="00EB535A">
        <w:rPr>
          <w:rFonts w:asciiTheme="majorBidi" w:hAnsiTheme="majorBidi" w:cstheme="majorBidi"/>
          <w:sz w:val="30"/>
          <w:szCs w:val="30"/>
        </w:rPr>
        <w:t xml:space="preserve"> </w:t>
      </w:r>
      <w:r w:rsidR="00562CEB" w:rsidRPr="00EB535A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562CEB" w:rsidRPr="00EB535A">
        <w:rPr>
          <w:rFonts w:asciiTheme="majorBidi" w:hAnsiTheme="majorBidi" w:cstheme="majorBidi"/>
          <w:sz w:val="30"/>
          <w:szCs w:val="30"/>
        </w:rPr>
        <w:t xml:space="preserve">31 </w:t>
      </w:r>
      <w:r w:rsidR="00562CEB" w:rsidRPr="00EB535A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0D0FB7" w:rsidRPr="00EB535A">
        <w:rPr>
          <w:rFonts w:asciiTheme="majorBidi" w:hAnsiTheme="majorBidi" w:cstheme="majorBidi"/>
          <w:sz w:val="30"/>
          <w:szCs w:val="30"/>
        </w:rPr>
        <w:t>2562</w:t>
      </w:r>
      <w:r w:rsidR="00562CEB" w:rsidRPr="00EB535A">
        <w:rPr>
          <w:rFonts w:asciiTheme="majorBidi" w:hAnsiTheme="majorBidi" w:cstheme="majorBidi"/>
          <w:sz w:val="30"/>
          <w:szCs w:val="30"/>
        </w:rPr>
        <w:t xml:space="preserve"> </w:t>
      </w:r>
      <w:r w:rsidR="00562CEB" w:rsidRPr="00EB535A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6B41CF44" w14:textId="77777777" w:rsidR="00026BA0" w:rsidRPr="00EB535A" w:rsidRDefault="00026BA0" w:rsidP="00910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99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2431"/>
        <w:gridCol w:w="550"/>
        <w:gridCol w:w="349"/>
        <w:gridCol w:w="354"/>
        <w:gridCol w:w="906"/>
        <w:gridCol w:w="84"/>
        <w:gridCol w:w="152"/>
        <w:gridCol w:w="118"/>
        <w:gridCol w:w="1089"/>
        <w:gridCol w:w="273"/>
        <w:gridCol w:w="1250"/>
        <w:gridCol w:w="10"/>
        <w:gridCol w:w="274"/>
        <w:gridCol w:w="1249"/>
        <w:gridCol w:w="10"/>
      </w:tblGrid>
      <w:tr w:rsidR="00562CEB" w:rsidRPr="00EB535A" w14:paraId="004D6803" w14:textId="77777777" w:rsidTr="00A86214">
        <w:trPr>
          <w:gridAfter w:val="1"/>
          <w:wAfter w:w="10" w:type="dxa"/>
          <w:cantSplit/>
        </w:trPr>
        <w:tc>
          <w:tcPr>
            <w:tcW w:w="6035" w:type="dxa"/>
            <w:gridSpan w:val="9"/>
          </w:tcPr>
          <w:p w14:paraId="47B1229A" w14:textId="77777777" w:rsidR="00562CEB" w:rsidRPr="00EB535A" w:rsidRDefault="00562CEB" w:rsidP="00F250F7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3" w:type="dxa"/>
          </w:tcPr>
          <w:p w14:paraId="71893CC5" w14:textId="77777777" w:rsidR="00562CEB" w:rsidRPr="00EB535A" w:rsidRDefault="00562CEB" w:rsidP="00F250F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81" w:type="dxa"/>
            <w:gridSpan w:val="4"/>
          </w:tcPr>
          <w:p w14:paraId="38ED3D17" w14:textId="77777777" w:rsidR="00562CEB" w:rsidRPr="00EB535A" w:rsidRDefault="00562CEB" w:rsidP="00F250F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62CEB" w:rsidRPr="00EB535A" w14:paraId="33271264" w14:textId="77777777" w:rsidTr="00A86214">
        <w:trPr>
          <w:gridAfter w:val="1"/>
          <w:wAfter w:w="10" w:type="dxa"/>
          <w:cantSplit/>
        </w:trPr>
        <w:tc>
          <w:tcPr>
            <w:tcW w:w="2983" w:type="dxa"/>
            <w:gridSpan w:val="2"/>
          </w:tcPr>
          <w:p w14:paraId="40559CA1" w14:textId="77777777" w:rsidR="00562CEB" w:rsidRPr="00EB535A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</w:p>
        </w:tc>
        <w:tc>
          <w:tcPr>
            <w:tcW w:w="349" w:type="dxa"/>
          </w:tcPr>
          <w:p w14:paraId="2F66AE45" w14:textId="77777777" w:rsidR="00562CEB" w:rsidRPr="00EB535A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3" w:type="dxa"/>
            <w:gridSpan w:val="6"/>
          </w:tcPr>
          <w:p w14:paraId="1138687B" w14:textId="77777777" w:rsidR="00562CEB" w:rsidRPr="00EB535A" w:rsidRDefault="00562CEB" w:rsidP="00F250F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</w:tcPr>
          <w:p w14:paraId="3C0D013D" w14:textId="77777777" w:rsidR="00562CEB" w:rsidRPr="00EB535A" w:rsidRDefault="00562CEB" w:rsidP="00F250F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81" w:type="dxa"/>
            <w:gridSpan w:val="4"/>
          </w:tcPr>
          <w:p w14:paraId="59F550BC" w14:textId="77777777" w:rsidR="00562CEB" w:rsidRPr="00EB535A" w:rsidRDefault="00562CEB" w:rsidP="00F250F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2CEB" w:rsidRPr="00EB535A" w14:paraId="451FBA54" w14:textId="77777777" w:rsidTr="00A86214">
        <w:trPr>
          <w:gridAfter w:val="1"/>
          <w:wAfter w:w="10" w:type="dxa"/>
          <w:cantSplit/>
        </w:trPr>
        <w:tc>
          <w:tcPr>
            <w:tcW w:w="2983" w:type="dxa"/>
            <w:gridSpan w:val="2"/>
          </w:tcPr>
          <w:p w14:paraId="7CF954D9" w14:textId="77777777" w:rsidR="00562CEB" w:rsidRPr="00EB535A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9" w:type="dxa"/>
          </w:tcPr>
          <w:p w14:paraId="043916D3" w14:textId="77777777" w:rsidR="00562CEB" w:rsidRPr="00EB535A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</w:tcPr>
          <w:p w14:paraId="1D2D5839" w14:textId="55424ACA" w:rsidR="00562CEB" w:rsidRPr="00EB535A" w:rsidRDefault="00225D51" w:rsidP="00F250F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30 </w:t>
            </w:r>
            <w:r w:rsidRPr="00EB535A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gridSpan w:val="2"/>
          </w:tcPr>
          <w:p w14:paraId="6F9E45B1" w14:textId="77777777" w:rsidR="00562CEB" w:rsidRPr="00EB535A" w:rsidRDefault="00562CEB" w:rsidP="00F250F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07" w:type="dxa"/>
            <w:gridSpan w:val="2"/>
          </w:tcPr>
          <w:p w14:paraId="25E47FFA" w14:textId="77777777" w:rsidR="00562CEB" w:rsidRPr="00EB535A" w:rsidRDefault="00562CEB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31 </w:t>
            </w:r>
            <w:r w:rsidRPr="00EB535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3" w:type="dxa"/>
          </w:tcPr>
          <w:p w14:paraId="4A0E6A38" w14:textId="77777777" w:rsidR="00562CEB" w:rsidRPr="00EB535A" w:rsidRDefault="00562CEB" w:rsidP="00F250F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51" w:type="dxa"/>
          </w:tcPr>
          <w:p w14:paraId="260DBC5D" w14:textId="34946C68" w:rsidR="00562CEB" w:rsidRPr="00EB535A" w:rsidRDefault="00225D51" w:rsidP="00F250F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30 </w:t>
            </w:r>
            <w:r w:rsidRPr="00EB535A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80" w:type="dxa"/>
            <w:gridSpan w:val="2"/>
          </w:tcPr>
          <w:p w14:paraId="78000357" w14:textId="77777777" w:rsidR="00562CEB" w:rsidRPr="00EB535A" w:rsidRDefault="00562CEB" w:rsidP="00F250F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50" w:type="dxa"/>
          </w:tcPr>
          <w:p w14:paraId="338D0C5A" w14:textId="77777777" w:rsidR="00562CEB" w:rsidRPr="00EB535A" w:rsidRDefault="00562CEB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31 </w:t>
            </w:r>
            <w:r w:rsidRPr="00EB535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562CEB" w:rsidRPr="00EB535A" w14:paraId="7C003CF5" w14:textId="77777777" w:rsidTr="00A86214">
        <w:trPr>
          <w:gridAfter w:val="1"/>
          <w:wAfter w:w="10" w:type="dxa"/>
          <w:cantSplit/>
        </w:trPr>
        <w:tc>
          <w:tcPr>
            <w:tcW w:w="2983" w:type="dxa"/>
            <w:gridSpan w:val="2"/>
          </w:tcPr>
          <w:p w14:paraId="6D3BF5FD" w14:textId="77777777" w:rsidR="00562CEB" w:rsidRPr="00EB535A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9" w:type="dxa"/>
          </w:tcPr>
          <w:p w14:paraId="3058E412" w14:textId="77777777" w:rsidR="00562CEB" w:rsidRPr="00EB535A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</w:tcPr>
          <w:p w14:paraId="5D325570" w14:textId="77777777" w:rsidR="00562CEB" w:rsidRPr="00EB535A" w:rsidRDefault="000D0FB7" w:rsidP="00F250F7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EB535A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6" w:type="dxa"/>
            <w:gridSpan w:val="2"/>
          </w:tcPr>
          <w:p w14:paraId="6F048DCA" w14:textId="77777777" w:rsidR="00562CEB" w:rsidRPr="00EB535A" w:rsidRDefault="00562CEB" w:rsidP="00F250F7">
            <w:pPr>
              <w:pStyle w:val="a1"/>
              <w:ind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207" w:type="dxa"/>
            <w:gridSpan w:val="2"/>
          </w:tcPr>
          <w:p w14:paraId="1CC07200" w14:textId="77777777" w:rsidR="00562CEB" w:rsidRPr="00EB535A" w:rsidRDefault="000D0FB7" w:rsidP="00380CF1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EB535A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3" w:type="dxa"/>
          </w:tcPr>
          <w:p w14:paraId="1DE227F8" w14:textId="77777777" w:rsidR="00562CEB" w:rsidRPr="00EB535A" w:rsidRDefault="00562CEB" w:rsidP="00F250F7">
            <w:pPr>
              <w:pStyle w:val="a1"/>
              <w:ind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251" w:type="dxa"/>
          </w:tcPr>
          <w:p w14:paraId="082410E4" w14:textId="77777777" w:rsidR="00562CEB" w:rsidRPr="00EB535A" w:rsidRDefault="000D0FB7" w:rsidP="00F250F7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EB535A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80" w:type="dxa"/>
            <w:gridSpan w:val="2"/>
          </w:tcPr>
          <w:p w14:paraId="6AA8AC5A" w14:textId="77777777" w:rsidR="00562CEB" w:rsidRPr="00EB535A" w:rsidRDefault="00562CEB" w:rsidP="00F250F7">
            <w:pPr>
              <w:pStyle w:val="a1"/>
              <w:ind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250" w:type="dxa"/>
          </w:tcPr>
          <w:p w14:paraId="63E8FB5E" w14:textId="77777777" w:rsidR="00562CEB" w:rsidRPr="00EB535A" w:rsidRDefault="000D0FB7" w:rsidP="00F250F7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EB535A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2562</w:t>
            </w:r>
          </w:p>
        </w:tc>
      </w:tr>
      <w:tr w:rsidR="00562CEB" w:rsidRPr="00EB535A" w14:paraId="682D8F63" w14:textId="77777777" w:rsidTr="00A86214">
        <w:trPr>
          <w:gridAfter w:val="1"/>
          <w:wAfter w:w="10" w:type="dxa"/>
          <w:cantSplit/>
        </w:trPr>
        <w:tc>
          <w:tcPr>
            <w:tcW w:w="3332" w:type="dxa"/>
            <w:gridSpan w:val="3"/>
          </w:tcPr>
          <w:p w14:paraId="302F6DDA" w14:textId="77777777" w:rsidR="00562CEB" w:rsidRPr="00EB535A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57" w:type="dxa"/>
            <w:gridSpan w:val="11"/>
          </w:tcPr>
          <w:p w14:paraId="26961EEF" w14:textId="77777777" w:rsidR="00562CEB" w:rsidRPr="00EB535A" w:rsidRDefault="00380CF1" w:rsidP="00F250F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874359" w:rsidRPr="00EB535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="00562CEB" w:rsidRPr="00EB535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A7354" w:rsidRPr="00EB535A" w14:paraId="484CBC6F" w14:textId="77777777" w:rsidTr="00A86214">
        <w:trPr>
          <w:gridAfter w:val="1"/>
          <w:wAfter w:w="10" w:type="dxa"/>
          <w:cantSplit/>
        </w:trPr>
        <w:tc>
          <w:tcPr>
            <w:tcW w:w="3332" w:type="dxa"/>
            <w:gridSpan w:val="3"/>
          </w:tcPr>
          <w:p w14:paraId="36E2BDA1" w14:textId="77777777" w:rsidR="00EA7354" w:rsidRPr="00EB535A" w:rsidRDefault="00EA7354" w:rsidP="00EA7354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gridSpan w:val="2"/>
          </w:tcPr>
          <w:p w14:paraId="33919C36" w14:textId="11C77D05" w:rsidR="00EA7354" w:rsidRPr="00EB535A" w:rsidRDefault="00F5595A" w:rsidP="00A0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74228B78" w14:textId="77777777" w:rsidR="00EA7354" w:rsidRPr="00EB535A" w:rsidRDefault="00EA7354" w:rsidP="00EA735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gridSpan w:val="2"/>
          </w:tcPr>
          <w:p w14:paraId="6C4D8236" w14:textId="77777777" w:rsidR="00EA7354" w:rsidRPr="00EB535A" w:rsidRDefault="00EA7354" w:rsidP="00A060E2">
            <w:pPr>
              <w:tabs>
                <w:tab w:val="clear" w:pos="227"/>
                <w:tab w:val="clear" w:pos="454"/>
                <w:tab w:val="clear" w:pos="907"/>
                <w:tab w:val="left" w:pos="380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74894920" w14:textId="77777777" w:rsidR="00EA7354" w:rsidRPr="00EB535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51C74609" w14:textId="2F53EE1F" w:rsidR="00EA7354" w:rsidRPr="00EB535A" w:rsidRDefault="00F5595A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3,267</w:t>
            </w:r>
          </w:p>
        </w:tc>
        <w:tc>
          <w:tcPr>
            <w:tcW w:w="280" w:type="dxa"/>
            <w:gridSpan w:val="2"/>
          </w:tcPr>
          <w:p w14:paraId="64D6B962" w14:textId="77777777" w:rsidR="00EA7354" w:rsidRPr="00EB535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0" w:type="dxa"/>
          </w:tcPr>
          <w:p w14:paraId="1C92D6F2" w14:textId="77777777" w:rsidR="00EA7354" w:rsidRPr="00EB535A" w:rsidRDefault="00EA7354" w:rsidP="00EA7354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3,597</w:t>
            </w:r>
          </w:p>
        </w:tc>
      </w:tr>
      <w:tr w:rsidR="00EA7354" w:rsidRPr="00EB535A" w14:paraId="4C475B31" w14:textId="77777777" w:rsidTr="00A86214">
        <w:trPr>
          <w:gridAfter w:val="1"/>
          <w:wAfter w:w="10" w:type="dxa"/>
          <w:cantSplit/>
        </w:trPr>
        <w:tc>
          <w:tcPr>
            <w:tcW w:w="3332" w:type="dxa"/>
            <w:gridSpan w:val="3"/>
          </w:tcPr>
          <w:p w14:paraId="42E5C2D8" w14:textId="77777777" w:rsidR="00EA7354" w:rsidRPr="00EB535A" w:rsidRDefault="00EA7354" w:rsidP="00EA7354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  <w:gridSpan w:val="2"/>
          </w:tcPr>
          <w:p w14:paraId="0370AE1E" w14:textId="59045A40" w:rsidR="00EA7354" w:rsidRPr="00EB535A" w:rsidRDefault="00F5595A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229,923</w:t>
            </w:r>
          </w:p>
        </w:tc>
        <w:tc>
          <w:tcPr>
            <w:tcW w:w="236" w:type="dxa"/>
            <w:gridSpan w:val="2"/>
          </w:tcPr>
          <w:p w14:paraId="14D4599E" w14:textId="77777777" w:rsidR="00EA7354" w:rsidRPr="00EB535A" w:rsidRDefault="00EA7354" w:rsidP="00EA735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gridSpan w:val="2"/>
          </w:tcPr>
          <w:p w14:paraId="317EB606" w14:textId="77777777" w:rsidR="00EA7354" w:rsidRPr="00EB535A" w:rsidRDefault="00EA7354" w:rsidP="00EA7354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253,836</w:t>
            </w:r>
          </w:p>
        </w:tc>
        <w:tc>
          <w:tcPr>
            <w:tcW w:w="273" w:type="dxa"/>
          </w:tcPr>
          <w:p w14:paraId="6519E3C9" w14:textId="77777777" w:rsidR="00EA7354" w:rsidRPr="00EB535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2D448D88" w14:textId="1EE202FC" w:rsidR="00EA7354" w:rsidRPr="00EB535A" w:rsidRDefault="00F5595A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156,221</w:t>
            </w:r>
          </w:p>
        </w:tc>
        <w:tc>
          <w:tcPr>
            <w:tcW w:w="280" w:type="dxa"/>
            <w:gridSpan w:val="2"/>
          </w:tcPr>
          <w:p w14:paraId="39F66962" w14:textId="77777777" w:rsidR="00EA7354" w:rsidRPr="00EB535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0" w:type="dxa"/>
          </w:tcPr>
          <w:p w14:paraId="3D359950" w14:textId="77777777" w:rsidR="00EA7354" w:rsidRPr="00EB535A" w:rsidRDefault="00EA7354" w:rsidP="00EA7354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173,094</w:t>
            </w:r>
          </w:p>
        </w:tc>
      </w:tr>
      <w:tr w:rsidR="00EA7354" w:rsidRPr="00EB535A" w14:paraId="1B115EA8" w14:textId="77777777" w:rsidTr="00A86214">
        <w:trPr>
          <w:gridAfter w:val="1"/>
          <w:wAfter w:w="10" w:type="dxa"/>
          <w:cantSplit/>
        </w:trPr>
        <w:tc>
          <w:tcPr>
            <w:tcW w:w="3332" w:type="dxa"/>
            <w:gridSpan w:val="3"/>
          </w:tcPr>
          <w:p w14:paraId="68824B6D" w14:textId="77777777" w:rsidR="00EA7354" w:rsidRPr="00EB535A" w:rsidRDefault="00EA7354" w:rsidP="00EA7354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99492A0" w14:textId="06E09A7B" w:rsidR="00EA7354" w:rsidRPr="00EB535A" w:rsidRDefault="00F5595A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229,923</w:t>
            </w:r>
          </w:p>
        </w:tc>
        <w:tc>
          <w:tcPr>
            <w:tcW w:w="236" w:type="dxa"/>
            <w:gridSpan w:val="2"/>
          </w:tcPr>
          <w:p w14:paraId="03C9F1E6" w14:textId="77777777" w:rsidR="00EA7354" w:rsidRPr="00EB535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551BC00" w14:textId="77777777" w:rsidR="00EA7354" w:rsidRPr="00EB535A" w:rsidRDefault="00EA7354" w:rsidP="00EA7354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253,836</w:t>
            </w:r>
          </w:p>
        </w:tc>
        <w:tc>
          <w:tcPr>
            <w:tcW w:w="273" w:type="dxa"/>
          </w:tcPr>
          <w:p w14:paraId="5BA635B9" w14:textId="77777777" w:rsidR="00EA7354" w:rsidRPr="00EB535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</w:tcPr>
          <w:p w14:paraId="1267DF70" w14:textId="6C6D6882" w:rsidR="00EA7354" w:rsidRPr="00EB535A" w:rsidRDefault="00F5595A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159,488</w:t>
            </w:r>
          </w:p>
        </w:tc>
        <w:tc>
          <w:tcPr>
            <w:tcW w:w="280" w:type="dxa"/>
            <w:gridSpan w:val="2"/>
          </w:tcPr>
          <w:p w14:paraId="35F38E60" w14:textId="77777777" w:rsidR="00EA7354" w:rsidRPr="00EB535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</w:tcPr>
          <w:p w14:paraId="5BA9C5AD" w14:textId="77777777" w:rsidR="00EA7354" w:rsidRPr="00EB535A" w:rsidRDefault="00EA7354" w:rsidP="00EA7354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176,691</w:t>
            </w:r>
          </w:p>
        </w:tc>
      </w:tr>
      <w:tr w:rsidR="00562CEB" w:rsidRPr="00EB535A" w14:paraId="3F95B13E" w14:textId="77777777" w:rsidTr="00A86214">
        <w:trPr>
          <w:cantSplit/>
        </w:trPr>
        <w:tc>
          <w:tcPr>
            <w:tcW w:w="6035" w:type="dxa"/>
            <w:gridSpan w:val="9"/>
          </w:tcPr>
          <w:p w14:paraId="5A74C2FC" w14:textId="77777777" w:rsidR="00530FB9" w:rsidRPr="00EB535A" w:rsidRDefault="00530FB9" w:rsidP="00F250F7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5013CDE4" w14:textId="4C39A4D1" w:rsidR="00562CEB" w:rsidRPr="00EB535A" w:rsidRDefault="00562CEB" w:rsidP="00F250F7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273" w:type="dxa"/>
          </w:tcPr>
          <w:p w14:paraId="22CE94E6" w14:textId="77777777" w:rsidR="00562CEB" w:rsidRPr="00EB535A" w:rsidRDefault="00562CEB" w:rsidP="00F250F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1" w:type="dxa"/>
            <w:gridSpan w:val="5"/>
          </w:tcPr>
          <w:p w14:paraId="6A32F2B3" w14:textId="77777777" w:rsidR="00562CEB" w:rsidRPr="00EB535A" w:rsidRDefault="00562CEB" w:rsidP="00F250F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62CEB" w:rsidRPr="00EB535A" w14:paraId="1B153A2B" w14:textId="77777777" w:rsidTr="00A86214">
        <w:trPr>
          <w:cantSplit/>
        </w:trPr>
        <w:tc>
          <w:tcPr>
            <w:tcW w:w="2983" w:type="dxa"/>
            <w:gridSpan w:val="2"/>
          </w:tcPr>
          <w:p w14:paraId="73F58BDC" w14:textId="77777777" w:rsidR="00562CEB" w:rsidRPr="00EB535A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</w:p>
        </w:tc>
        <w:tc>
          <w:tcPr>
            <w:tcW w:w="349" w:type="dxa"/>
          </w:tcPr>
          <w:p w14:paraId="2E037B9F" w14:textId="77777777" w:rsidR="00562CEB" w:rsidRPr="00EB535A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3" w:type="dxa"/>
            <w:gridSpan w:val="6"/>
          </w:tcPr>
          <w:p w14:paraId="56AA509C" w14:textId="77777777" w:rsidR="00562CEB" w:rsidRPr="00EB535A" w:rsidRDefault="00562CEB" w:rsidP="00F250F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</w:tcPr>
          <w:p w14:paraId="5EE3664F" w14:textId="77777777" w:rsidR="00562CEB" w:rsidRPr="00EB535A" w:rsidRDefault="00562CEB" w:rsidP="00F250F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1" w:type="dxa"/>
            <w:gridSpan w:val="5"/>
          </w:tcPr>
          <w:p w14:paraId="54D8C548" w14:textId="77777777" w:rsidR="00562CEB" w:rsidRPr="00EB535A" w:rsidRDefault="00562CEB" w:rsidP="00F250F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25D51" w:rsidRPr="00EB535A" w14:paraId="2E5E14EA" w14:textId="77777777" w:rsidTr="00A86214">
        <w:trPr>
          <w:cantSplit/>
        </w:trPr>
        <w:tc>
          <w:tcPr>
            <w:tcW w:w="2983" w:type="dxa"/>
            <w:gridSpan w:val="2"/>
          </w:tcPr>
          <w:p w14:paraId="18654363" w14:textId="77777777" w:rsidR="00225D51" w:rsidRPr="00EB535A" w:rsidRDefault="00225D51" w:rsidP="002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9" w:type="dxa"/>
          </w:tcPr>
          <w:p w14:paraId="7FD6F68A" w14:textId="77777777" w:rsidR="00225D51" w:rsidRPr="00EB535A" w:rsidRDefault="00225D51" w:rsidP="002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</w:tcPr>
          <w:p w14:paraId="74BD1A92" w14:textId="37BB521C" w:rsidR="00225D51" w:rsidRPr="00EB535A" w:rsidRDefault="00225D51" w:rsidP="00225D5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30 </w:t>
            </w:r>
            <w:r w:rsidRPr="00EB535A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gridSpan w:val="2"/>
          </w:tcPr>
          <w:p w14:paraId="15B1386C" w14:textId="77777777" w:rsidR="00225D51" w:rsidRPr="00EB535A" w:rsidRDefault="00225D51" w:rsidP="00225D5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07" w:type="dxa"/>
            <w:gridSpan w:val="2"/>
          </w:tcPr>
          <w:p w14:paraId="4ACE3192" w14:textId="32BE0D1C" w:rsidR="00225D51" w:rsidRPr="00EB535A" w:rsidRDefault="00225D51" w:rsidP="00225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31 </w:t>
            </w:r>
            <w:r w:rsidRPr="00EB535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3" w:type="dxa"/>
          </w:tcPr>
          <w:p w14:paraId="63507991" w14:textId="77777777" w:rsidR="00225D51" w:rsidRPr="00EB535A" w:rsidRDefault="00225D51" w:rsidP="00225D5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57" w:type="dxa"/>
            <w:gridSpan w:val="2"/>
          </w:tcPr>
          <w:p w14:paraId="21548D1D" w14:textId="4F70B170" w:rsidR="00225D51" w:rsidRPr="00EB535A" w:rsidRDefault="00225D51" w:rsidP="00225D5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30 </w:t>
            </w:r>
            <w:r w:rsidRPr="00EB535A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4" w:type="dxa"/>
          </w:tcPr>
          <w:p w14:paraId="43B6586B" w14:textId="77777777" w:rsidR="00225D51" w:rsidRPr="00EB535A" w:rsidRDefault="00225D51" w:rsidP="00225D5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456AD444" w14:textId="7BF66143" w:rsidR="00225D51" w:rsidRPr="00EB535A" w:rsidRDefault="00225D51" w:rsidP="00225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31 </w:t>
            </w:r>
            <w:r w:rsidRPr="00EB535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225D51" w:rsidRPr="00EB535A" w14:paraId="2C99C072" w14:textId="77777777" w:rsidTr="00A86214">
        <w:trPr>
          <w:cantSplit/>
        </w:trPr>
        <w:tc>
          <w:tcPr>
            <w:tcW w:w="2983" w:type="dxa"/>
            <w:gridSpan w:val="2"/>
          </w:tcPr>
          <w:p w14:paraId="6A55112C" w14:textId="77777777" w:rsidR="00225D51" w:rsidRPr="00EB535A" w:rsidRDefault="00225D51" w:rsidP="002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9" w:type="dxa"/>
          </w:tcPr>
          <w:p w14:paraId="5C80BFB7" w14:textId="77777777" w:rsidR="00225D51" w:rsidRPr="00EB535A" w:rsidRDefault="00225D51" w:rsidP="002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</w:tcPr>
          <w:p w14:paraId="5247BD8D" w14:textId="78A39EE0" w:rsidR="00225D51" w:rsidRPr="00EB535A" w:rsidRDefault="00225D51" w:rsidP="00225D51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EB535A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6" w:type="dxa"/>
            <w:gridSpan w:val="2"/>
          </w:tcPr>
          <w:p w14:paraId="253F9D8B" w14:textId="77777777" w:rsidR="00225D51" w:rsidRPr="00EB535A" w:rsidRDefault="00225D51" w:rsidP="00225D51">
            <w:pPr>
              <w:pStyle w:val="a1"/>
              <w:ind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207" w:type="dxa"/>
            <w:gridSpan w:val="2"/>
          </w:tcPr>
          <w:p w14:paraId="148BB6BD" w14:textId="4A352000" w:rsidR="00225D51" w:rsidRPr="00EB535A" w:rsidRDefault="00225D51" w:rsidP="00225D51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EB535A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3" w:type="dxa"/>
          </w:tcPr>
          <w:p w14:paraId="4EEE30F3" w14:textId="77777777" w:rsidR="00225D51" w:rsidRPr="00EB535A" w:rsidRDefault="00225D51" w:rsidP="00225D51">
            <w:pPr>
              <w:pStyle w:val="a1"/>
              <w:ind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257" w:type="dxa"/>
            <w:gridSpan w:val="2"/>
          </w:tcPr>
          <w:p w14:paraId="22D8AE46" w14:textId="312238C6" w:rsidR="00225D51" w:rsidRPr="00EB535A" w:rsidRDefault="00225D51" w:rsidP="00225D51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EB535A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4" w:type="dxa"/>
          </w:tcPr>
          <w:p w14:paraId="6DA27EA8" w14:textId="77777777" w:rsidR="00225D51" w:rsidRPr="00EB535A" w:rsidRDefault="00225D51" w:rsidP="00225D51">
            <w:pPr>
              <w:pStyle w:val="a1"/>
              <w:ind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</w:tcPr>
          <w:p w14:paraId="0DE1DAF6" w14:textId="66297BE9" w:rsidR="00225D51" w:rsidRPr="00EB535A" w:rsidRDefault="00225D51" w:rsidP="00225D51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EB535A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2562</w:t>
            </w:r>
          </w:p>
        </w:tc>
      </w:tr>
      <w:tr w:rsidR="00562CEB" w:rsidRPr="00EB535A" w14:paraId="23E4C355" w14:textId="77777777" w:rsidTr="00A86214">
        <w:trPr>
          <w:cantSplit/>
        </w:trPr>
        <w:tc>
          <w:tcPr>
            <w:tcW w:w="3332" w:type="dxa"/>
            <w:gridSpan w:val="3"/>
          </w:tcPr>
          <w:p w14:paraId="2178AE48" w14:textId="77777777" w:rsidR="00562CEB" w:rsidRPr="00EB535A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7" w:type="dxa"/>
            <w:gridSpan w:val="12"/>
          </w:tcPr>
          <w:p w14:paraId="2DC2C3F8" w14:textId="77777777" w:rsidR="00562CEB" w:rsidRPr="00EB535A" w:rsidRDefault="007820CC" w:rsidP="00F250F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6D6254" w:rsidRPr="00EB535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EB535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A7354" w:rsidRPr="00EB535A" w14:paraId="49EB899F" w14:textId="77777777" w:rsidTr="00A86214">
        <w:trPr>
          <w:cantSplit/>
        </w:trPr>
        <w:tc>
          <w:tcPr>
            <w:tcW w:w="3332" w:type="dxa"/>
            <w:gridSpan w:val="3"/>
          </w:tcPr>
          <w:p w14:paraId="1A265D3D" w14:textId="77777777" w:rsidR="00EA7354" w:rsidRPr="00EB535A" w:rsidRDefault="00EA7354" w:rsidP="00EA7354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gridSpan w:val="2"/>
          </w:tcPr>
          <w:p w14:paraId="4CD399F8" w14:textId="1B00071E" w:rsidR="00EA7354" w:rsidRPr="00EB535A" w:rsidRDefault="00F5595A" w:rsidP="00A0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6CC68A65" w14:textId="77777777" w:rsidR="00EA7354" w:rsidRPr="00EB535A" w:rsidRDefault="00EA7354" w:rsidP="00A060E2">
            <w:pPr>
              <w:spacing w:line="240" w:lineRule="auto"/>
              <w:ind w:right="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gridSpan w:val="2"/>
          </w:tcPr>
          <w:p w14:paraId="17B83397" w14:textId="77777777" w:rsidR="00EA7354" w:rsidRPr="00EB535A" w:rsidRDefault="00EA7354" w:rsidP="00A0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109FD4BE" w14:textId="77777777" w:rsidR="00EA7354" w:rsidRPr="00EB535A" w:rsidRDefault="00EA7354" w:rsidP="00A0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gridSpan w:val="2"/>
          </w:tcPr>
          <w:p w14:paraId="5EB128EE" w14:textId="55921864" w:rsidR="00EA7354" w:rsidRPr="00EB535A" w:rsidRDefault="00F5595A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29,254</w:t>
            </w:r>
          </w:p>
        </w:tc>
        <w:tc>
          <w:tcPr>
            <w:tcW w:w="274" w:type="dxa"/>
          </w:tcPr>
          <w:p w14:paraId="4D7C1D3C" w14:textId="77777777" w:rsidR="00EA7354" w:rsidRPr="00EB535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2D7A5A6B" w14:textId="77777777" w:rsidR="00EA7354" w:rsidRPr="00EB535A" w:rsidRDefault="00EA7354" w:rsidP="00EA7354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20,279</w:t>
            </w:r>
          </w:p>
        </w:tc>
      </w:tr>
      <w:tr w:rsidR="00EA7354" w:rsidRPr="00EB535A" w14:paraId="5C189B48" w14:textId="77777777" w:rsidTr="00A86214">
        <w:trPr>
          <w:cantSplit/>
        </w:trPr>
        <w:tc>
          <w:tcPr>
            <w:tcW w:w="3332" w:type="dxa"/>
            <w:gridSpan w:val="3"/>
          </w:tcPr>
          <w:p w14:paraId="6C0B6EED" w14:textId="77777777" w:rsidR="00EA7354" w:rsidRPr="00EB535A" w:rsidRDefault="00EA7354" w:rsidP="00EA7354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  <w:gridSpan w:val="2"/>
          </w:tcPr>
          <w:p w14:paraId="0DAB75F5" w14:textId="0B4E7209" w:rsidR="00EA7354" w:rsidRPr="00EB535A" w:rsidRDefault="00F5595A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43,405</w:t>
            </w:r>
          </w:p>
        </w:tc>
        <w:tc>
          <w:tcPr>
            <w:tcW w:w="236" w:type="dxa"/>
            <w:gridSpan w:val="2"/>
          </w:tcPr>
          <w:p w14:paraId="05D8F539" w14:textId="77777777" w:rsidR="00EA7354" w:rsidRPr="00EB535A" w:rsidRDefault="00EA7354" w:rsidP="00EA735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gridSpan w:val="2"/>
          </w:tcPr>
          <w:p w14:paraId="6F444E8A" w14:textId="77777777" w:rsidR="00EA7354" w:rsidRPr="00EB535A" w:rsidRDefault="00EA7354" w:rsidP="00EA7354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39,182</w:t>
            </w:r>
          </w:p>
        </w:tc>
        <w:tc>
          <w:tcPr>
            <w:tcW w:w="273" w:type="dxa"/>
          </w:tcPr>
          <w:p w14:paraId="2A86053C" w14:textId="77777777" w:rsidR="00EA7354" w:rsidRPr="00EB535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gridSpan w:val="2"/>
          </w:tcPr>
          <w:p w14:paraId="7283A76F" w14:textId="1A3A1E8E" w:rsidR="00EA7354" w:rsidRPr="00EB535A" w:rsidRDefault="00F5595A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31,626</w:t>
            </w:r>
          </w:p>
        </w:tc>
        <w:tc>
          <w:tcPr>
            <w:tcW w:w="274" w:type="dxa"/>
          </w:tcPr>
          <w:p w14:paraId="3FBB48F5" w14:textId="77777777" w:rsidR="00EA7354" w:rsidRPr="00EB535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0EEAADC2" w14:textId="77777777" w:rsidR="00EA7354" w:rsidRPr="00EB535A" w:rsidRDefault="00EA7354" w:rsidP="00EA7354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26,967</w:t>
            </w:r>
          </w:p>
        </w:tc>
      </w:tr>
      <w:tr w:rsidR="00EA7354" w:rsidRPr="00EB535A" w14:paraId="46EEAE85" w14:textId="77777777" w:rsidTr="00A86214">
        <w:trPr>
          <w:cantSplit/>
        </w:trPr>
        <w:tc>
          <w:tcPr>
            <w:tcW w:w="3332" w:type="dxa"/>
            <w:gridSpan w:val="3"/>
          </w:tcPr>
          <w:p w14:paraId="3709EEA6" w14:textId="77777777" w:rsidR="00EA7354" w:rsidRPr="00EB535A" w:rsidRDefault="00EA7354" w:rsidP="00EA7354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31539D0" w14:textId="09ED98C7" w:rsidR="00EA7354" w:rsidRPr="00EB535A" w:rsidRDefault="00F5595A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43,405</w:t>
            </w:r>
          </w:p>
        </w:tc>
        <w:tc>
          <w:tcPr>
            <w:tcW w:w="236" w:type="dxa"/>
            <w:gridSpan w:val="2"/>
          </w:tcPr>
          <w:p w14:paraId="30579C6E" w14:textId="77777777" w:rsidR="00EA7354" w:rsidRPr="00EB535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C1906D2" w14:textId="77777777" w:rsidR="00EA7354" w:rsidRPr="00EB535A" w:rsidRDefault="00EA7354" w:rsidP="00EA7354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39,182</w:t>
            </w:r>
          </w:p>
        </w:tc>
        <w:tc>
          <w:tcPr>
            <w:tcW w:w="273" w:type="dxa"/>
          </w:tcPr>
          <w:p w14:paraId="57277E7B" w14:textId="77777777" w:rsidR="00EA7354" w:rsidRPr="00EB535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12C0682" w14:textId="323B5C09" w:rsidR="00EA7354" w:rsidRPr="00EB535A" w:rsidRDefault="00F5595A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60,880</w:t>
            </w:r>
          </w:p>
        </w:tc>
        <w:tc>
          <w:tcPr>
            <w:tcW w:w="274" w:type="dxa"/>
          </w:tcPr>
          <w:p w14:paraId="31026A31" w14:textId="77777777" w:rsidR="00EA7354" w:rsidRPr="00EB535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4B09FC9" w14:textId="77777777" w:rsidR="00EA7354" w:rsidRPr="00EB535A" w:rsidRDefault="00EA7354" w:rsidP="00EA7354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47,246</w:t>
            </w:r>
          </w:p>
        </w:tc>
      </w:tr>
      <w:tr w:rsidR="00874359" w:rsidRPr="00EB535A" w14:paraId="0EC2EA55" w14:textId="77777777" w:rsidTr="00A86214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6029" w:type="dxa"/>
            <w:gridSpan w:val="9"/>
            <w:hideMark/>
          </w:tcPr>
          <w:p w14:paraId="119B49C4" w14:textId="77777777" w:rsidR="00BE34AB" w:rsidRPr="00EB535A" w:rsidRDefault="00BE34AB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  <w:p w14:paraId="1025D813" w14:textId="5211D814" w:rsidR="00874359" w:rsidRPr="00EB535A" w:rsidRDefault="00874359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เงินให้กู้ยืมระยะสั้นแก่บุคคลและกิจการที่เกี่ยวข้องกัน</w:t>
            </w:r>
          </w:p>
        </w:tc>
        <w:tc>
          <w:tcPr>
            <w:tcW w:w="273" w:type="dxa"/>
          </w:tcPr>
          <w:p w14:paraId="16DF02CF" w14:textId="77777777" w:rsidR="00874359" w:rsidRPr="00EB535A" w:rsidRDefault="0087435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1" w:type="dxa"/>
            <w:gridSpan w:val="5"/>
          </w:tcPr>
          <w:p w14:paraId="047B71A1" w14:textId="77777777" w:rsidR="00874359" w:rsidRPr="00EB535A" w:rsidRDefault="0087435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74359" w:rsidRPr="00EB535A" w14:paraId="71FD3731" w14:textId="77777777" w:rsidTr="00A86214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2433" w:type="dxa"/>
          </w:tcPr>
          <w:p w14:paraId="64804A0E" w14:textId="77777777" w:rsidR="00874359" w:rsidRPr="00EB535A" w:rsidRDefault="008743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</w:p>
        </w:tc>
        <w:tc>
          <w:tcPr>
            <w:tcW w:w="1253" w:type="dxa"/>
            <w:gridSpan w:val="3"/>
          </w:tcPr>
          <w:p w14:paraId="28A5DC7F" w14:textId="77777777" w:rsidR="00874359" w:rsidRPr="00EB535A" w:rsidRDefault="008743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43" w:type="dxa"/>
            <w:gridSpan w:val="5"/>
            <w:hideMark/>
          </w:tcPr>
          <w:p w14:paraId="7E08ACB4" w14:textId="77777777" w:rsidR="00874359" w:rsidRPr="00EB535A" w:rsidRDefault="0087435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</w:tcPr>
          <w:p w14:paraId="2DD67AEA" w14:textId="77777777" w:rsidR="00874359" w:rsidRPr="00EB535A" w:rsidRDefault="0087435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1" w:type="dxa"/>
            <w:gridSpan w:val="5"/>
            <w:hideMark/>
          </w:tcPr>
          <w:p w14:paraId="183630DC" w14:textId="77777777" w:rsidR="00874359" w:rsidRPr="00EB535A" w:rsidRDefault="0087435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0532A" w:rsidRPr="00EB535A" w14:paraId="3D327FA8" w14:textId="77777777" w:rsidTr="00A86214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2433" w:type="dxa"/>
          </w:tcPr>
          <w:p w14:paraId="1A3B59C0" w14:textId="77777777" w:rsidR="0000532A" w:rsidRPr="00EB535A" w:rsidRDefault="0000532A" w:rsidP="000053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  <w:gridSpan w:val="3"/>
            <w:vMerge w:val="restart"/>
          </w:tcPr>
          <w:p w14:paraId="71EED378" w14:textId="3DBADA6D" w:rsidR="0000532A" w:rsidRPr="00EB535A" w:rsidRDefault="0000532A" w:rsidP="000053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B535A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อัตราดอกเบี้ย</w:t>
            </w:r>
            <w:r w:rsidRPr="00EB535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EB535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EB535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ร้อยละต่อปี</w:t>
            </w:r>
            <w:r w:rsidRPr="00EB535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990" w:type="dxa"/>
            <w:gridSpan w:val="2"/>
            <w:hideMark/>
          </w:tcPr>
          <w:p w14:paraId="72338FB0" w14:textId="3A9325EC" w:rsidR="0000532A" w:rsidRPr="00EB535A" w:rsidRDefault="00002511" w:rsidP="0000532A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 w:rsidRPr="00EB535A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30 </w:t>
            </w:r>
            <w:r w:rsidRPr="00EB535A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 xml:space="preserve">มิถุนายน </w:t>
            </w:r>
            <w:r w:rsidRPr="00EB535A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gridSpan w:val="2"/>
          </w:tcPr>
          <w:p w14:paraId="3F1C3EC2" w14:textId="77777777" w:rsidR="0000532A" w:rsidRPr="00EB535A" w:rsidRDefault="0000532A" w:rsidP="0000532A">
            <w:pPr>
              <w:pStyle w:val="a1"/>
              <w:ind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083" w:type="dxa"/>
            <w:hideMark/>
          </w:tcPr>
          <w:p w14:paraId="39A08101" w14:textId="19606C38" w:rsidR="0000532A" w:rsidRPr="00EB535A" w:rsidRDefault="0000532A" w:rsidP="0000532A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 w:rsidRPr="00EB535A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31 </w:t>
            </w:r>
            <w:r w:rsidRPr="00EB535A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/>
              </w:rPr>
              <w:t>ธันวาคม</w:t>
            </w:r>
            <w:r w:rsidRPr="00EB535A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3" w:type="dxa"/>
          </w:tcPr>
          <w:p w14:paraId="5D81C5C0" w14:textId="77777777" w:rsidR="0000532A" w:rsidRPr="00EB535A" w:rsidRDefault="0000532A" w:rsidP="0000532A">
            <w:pPr>
              <w:pStyle w:val="a1"/>
              <w:ind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261" w:type="dxa"/>
            <w:gridSpan w:val="2"/>
            <w:hideMark/>
          </w:tcPr>
          <w:p w14:paraId="568C2E0A" w14:textId="6075CC61" w:rsidR="0000532A" w:rsidRPr="00EB535A" w:rsidRDefault="00002511" w:rsidP="0000532A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EB535A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30 </w:t>
            </w:r>
            <w:r w:rsidRPr="00EB535A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 xml:space="preserve">มิถุนายน </w:t>
            </w:r>
            <w:r w:rsidRPr="00EB535A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5ACF26EC" w14:textId="77777777" w:rsidR="0000532A" w:rsidRPr="00EB535A" w:rsidRDefault="0000532A" w:rsidP="0000532A">
            <w:pPr>
              <w:pStyle w:val="a1"/>
              <w:ind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gridSpan w:val="2"/>
            <w:hideMark/>
          </w:tcPr>
          <w:p w14:paraId="58151E26" w14:textId="7495B803" w:rsidR="0000532A" w:rsidRPr="00EB535A" w:rsidRDefault="0000532A" w:rsidP="00194DF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 w:rsidRPr="00EB535A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31 </w:t>
            </w:r>
            <w:r w:rsidRPr="00EB535A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/>
              </w:rPr>
              <w:t>ธันวาค</w:t>
            </w:r>
            <w:r w:rsidR="00194DF6" w:rsidRPr="00EB535A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/>
              </w:rPr>
              <w:t>ม</w:t>
            </w:r>
            <w:r w:rsidRPr="00EB535A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2562</w:t>
            </w:r>
          </w:p>
        </w:tc>
      </w:tr>
      <w:tr w:rsidR="0000532A" w:rsidRPr="00EB535A" w14:paraId="38D9CB68" w14:textId="77777777" w:rsidTr="00A86214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2433" w:type="dxa"/>
          </w:tcPr>
          <w:p w14:paraId="5558206E" w14:textId="77777777" w:rsidR="0000532A" w:rsidRPr="00EB535A" w:rsidRDefault="0000532A" w:rsidP="000053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  <w:gridSpan w:val="3"/>
            <w:vMerge/>
          </w:tcPr>
          <w:p w14:paraId="30E0F1FB" w14:textId="77777777" w:rsidR="0000532A" w:rsidRPr="00EB535A" w:rsidRDefault="0000532A" w:rsidP="000053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5407" w:type="dxa"/>
            <w:gridSpan w:val="11"/>
            <w:hideMark/>
          </w:tcPr>
          <w:p w14:paraId="40AFF1BE" w14:textId="77777777" w:rsidR="0000532A" w:rsidRPr="00EB535A" w:rsidRDefault="0000532A" w:rsidP="0000532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A3D71" w:rsidRPr="00EB535A" w14:paraId="7E7A4E57" w14:textId="77777777" w:rsidTr="00A86214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2433" w:type="dxa"/>
          </w:tcPr>
          <w:p w14:paraId="52BD2B6B" w14:textId="27D61F3E" w:rsidR="006A3D71" w:rsidRPr="00EB535A" w:rsidRDefault="006A3D71" w:rsidP="000053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กรรมการ</w:t>
            </w:r>
          </w:p>
        </w:tc>
        <w:tc>
          <w:tcPr>
            <w:tcW w:w="1253" w:type="dxa"/>
            <w:gridSpan w:val="3"/>
          </w:tcPr>
          <w:p w14:paraId="3E379531" w14:textId="77777777" w:rsidR="006A3D71" w:rsidRPr="00EB535A" w:rsidRDefault="006A3D71" w:rsidP="000053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5407" w:type="dxa"/>
            <w:gridSpan w:val="11"/>
          </w:tcPr>
          <w:p w14:paraId="75635329" w14:textId="77777777" w:rsidR="006A3D71" w:rsidRPr="00EB535A" w:rsidRDefault="006A3D71" w:rsidP="0000532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00532A" w:rsidRPr="00EB535A" w14:paraId="15F4F8CF" w14:textId="77777777" w:rsidTr="00A86214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2433" w:type="dxa"/>
            <w:hideMark/>
          </w:tcPr>
          <w:p w14:paraId="165D3644" w14:textId="64D42C45" w:rsidR="0000532A" w:rsidRPr="00EB535A" w:rsidRDefault="0000532A" w:rsidP="00A86214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  <w:cs/>
              </w:rPr>
              <w:t>นายสุรเดช</w:t>
            </w:r>
            <w:r w:rsidR="00A86214" w:rsidRPr="00EB535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B535A">
              <w:rPr>
                <w:rFonts w:asciiTheme="majorBidi" w:hAnsiTheme="majorBidi" w:cstheme="majorBidi"/>
                <w:sz w:val="30"/>
                <w:szCs w:val="30"/>
                <w:cs/>
              </w:rPr>
              <w:t>ทวีแสงสกุ</w:t>
            </w:r>
            <w:r w:rsidR="00A86214" w:rsidRPr="00EB535A">
              <w:rPr>
                <w:rFonts w:asciiTheme="majorBidi" w:hAnsiTheme="majorBidi" w:cstheme="majorBidi" w:hint="cs"/>
                <w:sz w:val="30"/>
                <w:szCs w:val="30"/>
                <w:cs/>
              </w:rPr>
              <w:t>ล</w:t>
            </w:r>
            <w:r w:rsidRPr="00EB535A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253" w:type="dxa"/>
            <w:gridSpan w:val="3"/>
          </w:tcPr>
          <w:p w14:paraId="10F78E3F" w14:textId="375567EA" w:rsidR="0000532A" w:rsidRPr="00EB535A" w:rsidRDefault="000074DE" w:rsidP="0000532A">
            <w:pPr>
              <w:tabs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990" w:type="dxa"/>
            <w:gridSpan w:val="2"/>
            <w:vAlign w:val="bottom"/>
          </w:tcPr>
          <w:p w14:paraId="0418BB91" w14:textId="46DFCC1B" w:rsidR="0000532A" w:rsidRPr="00EB535A" w:rsidRDefault="00C225E0" w:rsidP="00F5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42"/>
              </w:tabs>
              <w:spacing w:line="240" w:lineRule="auto"/>
              <w:ind w:left="-108" w:right="84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43E05163" w14:textId="77777777" w:rsidR="0000532A" w:rsidRPr="00EB535A" w:rsidRDefault="0000532A" w:rsidP="0000532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  <w:hideMark/>
          </w:tcPr>
          <w:p w14:paraId="0F9F2726" w14:textId="35C8CD4C" w:rsidR="0000532A" w:rsidRPr="00EB535A" w:rsidRDefault="0000532A" w:rsidP="0000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42"/>
              </w:tabs>
              <w:spacing w:line="240" w:lineRule="auto"/>
              <w:ind w:left="-108" w:right="84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111,067</w:t>
            </w:r>
          </w:p>
        </w:tc>
        <w:tc>
          <w:tcPr>
            <w:tcW w:w="273" w:type="dxa"/>
          </w:tcPr>
          <w:p w14:paraId="67AD8AA9" w14:textId="77777777" w:rsidR="0000532A" w:rsidRPr="00EB535A" w:rsidRDefault="0000532A" w:rsidP="000053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gridSpan w:val="2"/>
          </w:tcPr>
          <w:p w14:paraId="07AD5588" w14:textId="1B171E98" w:rsidR="0000532A" w:rsidRPr="00EB535A" w:rsidRDefault="00F5595A" w:rsidP="00A0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522"/>
                <w:tab w:val="left" w:pos="70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FB6F79C" w14:textId="77777777" w:rsidR="0000532A" w:rsidRPr="00EB535A" w:rsidRDefault="0000532A" w:rsidP="0000532A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hideMark/>
          </w:tcPr>
          <w:p w14:paraId="4945CDCC" w14:textId="77777777" w:rsidR="0000532A" w:rsidRPr="00EB535A" w:rsidRDefault="0000532A" w:rsidP="00A0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34"/>
                <w:tab w:val="decimal" w:pos="783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A3D71" w:rsidRPr="00EB535A" w14:paraId="6928579F" w14:textId="77777777" w:rsidTr="00A86214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2433" w:type="dxa"/>
          </w:tcPr>
          <w:p w14:paraId="351D5C8D" w14:textId="6FA1FD6D" w:rsidR="006A3D71" w:rsidRPr="00EB535A" w:rsidRDefault="006A3D71" w:rsidP="00A86214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53" w:type="dxa"/>
            <w:gridSpan w:val="3"/>
          </w:tcPr>
          <w:p w14:paraId="42744AF7" w14:textId="77777777" w:rsidR="006A3D71" w:rsidRPr="00EB535A" w:rsidRDefault="006A3D71" w:rsidP="0000532A">
            <w:pPr>
              <w:tabs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26CB2FC" w14:textId="77777777" w:rsidR="006A3D71" w:rsidRPr="00EB535A" w:rsidRDefault="006A3D71" w:rsidP="00F5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42"/>
              </w:tabs>
              <w:spacing w:line="240" w:lineRule="auto"/>
              <w:ind w:left="-108" w:right="84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F1B2B71" w14:textId="77777777" w:rsidR="006A3D71" w:rsidRPr="00EB535A" w:rsidRDefault="006A3D71" w:rsidP="0000532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705E42E0" w14:textId="77777777" w:rsidR="006A3D71" w:rsidRPr="00EB535A" w:rsidRDefault="006A3D71" w:rsidP="0000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42"/>
              </w:tabs>
              <w:spacing w:line="240" w:lineRule="auto"/>
              <w:ind w:left="-108" w:right="84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6B387E63" w14:textId="77777777" w:rsidR="006A3D71" w:rsidRPr="00EB535A" w:rsidRDefault="006A3D71" w:rsidP="000053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gridSpan w:val="2"/>
          </w:tcPr>
          <w:p w14:paraId="71559545" w14:textId="77777777" w:rsidR="006A3D71" w:rsidRPr="00EB535A" w:rsidRDefault="006A3D71" w:rsidP="00A0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522"/>
                <w:tab w:val="left" w:pos="70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4C7B43" w14:textId="77777777" w:rsidR="006A3D71" w:rsidRPr="00EB535A" w:rsidRDefault="006A3D71" w:rsidP="0000532A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4021BBA4" w14:textId="77777777" w:rsidR="006A3D71" w:rsidRPr="00EB535A" w:rsidRDefault="006A3D71" w:rsidP="00A0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34"/>
                <w:tab w:val="decimal" w:pos="783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0532A" w:rsidRPr="00EB535A" w14:paraId="22F657FB" w14:textId="77777777" w:rsidTr="00A86214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2433" w:type="dxa"/>
            <w:hideMark/>
          </w:tcPr>
          <w:p w14:paraId="71F9CDAD" w14:textId="2FE90CB9" w:rsidR="0000532A" w:rsidRPr="00EB535A" w:rsidRDefault="0000532A" w:rsidP="0000532A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pacing w:val="-10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บริษัท ช. ทวี</w:t>
            </w:r>
            <w:r w:rsidR="00F5210A" w:rsidRPr="00EB535A">
              <w:rPr>
                <w:rFonts w:asciiTheme="majorBidi" w:hAnsiTheme="majorBidi" w:cstheme="majorBidi"/>
                <w:spacing w:val="-10"/>
                <w:sz w:val="30"/>
                <w:szCs w:val="30"/>
              </w:rPr>
              <w:t xml:space="preserve"> </w:t>
            </w:r>
            <w:r w:rsidR="00F5210A" w:rsidRPr="00EB535A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เทอร์โมเทค</w:t>
            </w:r>
          </w:p>
        </w:tc>
        <w:tc>
          <w:tcPr>
            <w:tcW w:w="1253" w:type="dxa"/>
            <w:gridSpan w:val="3"/>
          </w:tcPr>
          <w:p w14:paraId="175453B2" w14:textId="628044E9" w:rsidR="0000532A" w:rsidRPr="00EB535A" w:rsidRDefault="0000532A" w:rsidP="0000532A">
            <w:pPr>
              <w:tabs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191B923B" w14:textId="77777777" w:rsidR="0000532A" w:rsidRPr="00EB535A" w:rsidRDefault="0000532A" w:rsidP="0000532A">
            <w:pPr>
              <w:tabs>
                <w:tab w:val="clear" w:pos="227"/>
                <w:tab w:val="clear" w:pos="454"/>
                <w:tab w:val="clear" w:pos="680"/>
                <w:tab w:val="decimal" w:pos="79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51C5AE9C" w14:textId="77777777" w:rsidR="0000532A" w:rsidRPr="00EB535A" w:rsidRDefault="0000532A" w:rsidP="0000532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27C873F6" w14:textId="77777777" w:rsidR="0000532A" w:rsidRPr="00EB535A" w:rsidRDefault="0000532A" w:rsidP="0000532A">
            <w:pPr>
              <w:tabs>
                <w:tab w:val="clear" w:pos="227"/>
                <w:tab w:val="clear" w:pos="454"/>
                <w:tab w:val="clear" w:pos="680"/>
                <w:tab w:val="decimal" w:pos="795"/>
              </w:tabs>
              <w:spacing w:line="240" w:lineRule="auto"/>
              <w:ind w:left="-108" w:right="159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50155D50" w14:textId="77777777" w:rsidR="0000532A" w:rsidRPr="00EB535A" w:rsidRDefault="0000532A" w:rsidP="000053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gridSpan w:val="2"/>
          </w:tcPr>
          <w:p w14:paraId="5EA9A1B3" w14:textId="77777777" w:rsidR="0000532A" w:rsidRPr="00EB535A" w:rsidRDefault="0000532A" w:rsidP="0000532A">
            <w:pPr>
              <w:tabs>
                <w:tab w:val="clear" w:pos="227"/>
                <w:tab w:val="clear" w:pos="454"/>
                <w:tab w:val="clear" w:pos="680"/>
                <w:tab w:val="decimal" w:pos="783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AD2F7D" w14:textId="77777777" w:rsidR="0000532A" w:rsidRPr="00EB535A" w:rsidRDefault="0000532A" w:rsidP="0000532A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0B0391A0" w14:textId="77777777" w:rsidR="0000532A" w:rsidRPr="00EB535A" w:rsidRDefault="0000532A" w:rsidP="0000532A">
            <w:pPr>
              <w:tabs>
                <w:tab w:val="clear" w:pos="227"/>
                <w:tab w:val="clear" w:pos="454"/>
                <w:tab w:val="clear" w:pos="680"/>
                <w:tab w:val="decimal" w:pos="783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0532A" w:rsidRPr="00EB535A" w14:paraId="1B0C5E1A" w14:textId="77777777" w:rsidTr="00A86214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2433" w:type="dxa"/>
            <w:hideMark/>
          </w:tcPr>
          <w:p w14:paraId="5F99FC24" w14:textId="361071C3" w:rsidR="0000532A" w:rsidRPr="00EB535A" w:rsidRDefault="0000532A" w:rsidP="0000532A">
            <w:pPr>
              <w:tabs>
                <w:tab w:val="left" w:pos="342"/>
              </w:tabs>
              <w:spacing w:line="240" w:lineRule="auto"/>
              <w:ind w:left="26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จำกัด</w:t>
            </w:r>
            <w:r w:rsidR="00424F2F" w:rsidRPr="00EB535A">
              <w:rPr>
                <w:rFonts w:asciiTheme="majorBidi" w:hAnsiTheme="majorBidi" w:cstheme="majorBidi"/>
                <w:spacing w:val="-10"/>
                <w:sz w:val="30"/>
                <w:szCs w:val="30"/>
              </w:rPr>
              <w:t xml:space="preserve"> - </w:t>
            </w:r>
            <w:r w:rsidR="00424F2F" w:rsidRPr="00EB535A">
              <w:rPr>
                <w:rFonts w:asciiTheme="majorBidi" w:hAnsiTheme="majorBidi" w:cstheme="majorBidi" w:hint="cs"/>
                <w:spacing w:val="-10"/>
                <w:sz w:val="30"/>
                <w:szCs w:val="30"/>
                <w:cs/>
              </w:rPr>
              <w:t>สุทธิ</w:t>
            </w:r>
          </w:p>
        </w:tc>
        <w:tc>
          <w:tcPr>
            <w:tcW w:w="1253" w:type="dxa"/>
            <w:gridSpan w:val="3"/>
          </w:tcPr>
          <w:p w14:paraId="316AE79E" w14:textId="2540EF36" w:rsidR="0000532A" w:rsidRPr="00EB535A" w:rsidRDefault="0000532A" w:rsidP="0000532A">
            <w:pPr>
              <w:tabs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990" w:type="dxa"/>
            <w:gridSpan w:val="2"/>
          </w:tcPr>
          <w:p w14:paraId="6D445982" w14:textId="60C25A82" w:rsidR="0000532A" w:rsidRPr="00EB535A" w:rsidRDefault="00F5595A" w:rsidP="00A0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42"/>
              </w:tabs>
              <w:spacing w:line="240" w:lineRule="auto"/>
              <w:ind w:left="-108" w:right="84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722ACA82" w14:textId="77777777" w:rsidR="0000532A" w:rsidRPr="00EB535A" w:rsidRDefault="0000532A" w:rsidP="00A060E2">
            <w:pPr>
              <w:tabs>
                <w:tab w:val="clear" w:pos="907"/>
                <w:tab w:val="left" w:pos="642"/>
              </w:tabs>
              <w:spacing w:line="240" w:lineRule="auto"/>
              <w:ind w:right="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hideMark/>
          </w:tcPr>
          <w:p w14:paraId="6EA7C7D9" w14:textId="77777777" w:rsidR="0000532A" w:rsidRPr="00EB535A" w:rsidRDefault="0000532A" w:rsidP="00A060E2">
            <w:pPr>
              <w:tabs>
                <w:tab w:val="clear" w:pos="227"/>
                <w:tab w:val="clear" w:pos="454"/>
                <w:tab w:val="clear" w:pos="680"/>
                <w:tab w:val="decimal" w:pos="795"/>
              </w:tabs>
              <w:spacing w:line="240" w:lineRule="auto"/>
              <w:ind w:left="-108" w:right="154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35AABBF4" w14:textId="77777777" w:rsidR="0000532A" w:rsidRPr="00EB535A" w:rsidRDefault="0000532A" w:rsidP="000053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gridSpan w:val="2"/>
          </w:tcPr>
          <w:p w14:paraId="71F95DAC" w14:textId="08DAE1CA" w:rsidR="0000532A" w:rsidRPr="00EB535A" w:rsidRDefault="00F5595A" w:rsidP="0000532A">
            <w:pPr>
              <w:tabs>
                <w:tab w:val="clear" w:pos="227"/>
                <w:tab w:val="clear" w:pos="454"/>
                <w:tab w:val="clear" w:pos="680"/>
                <w:tab w:val="decimal" w:pos="783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166,</w:t>
            </w:r>
            <w:r w:rsidR="00580177" w:rsidRPr="00EB535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50CC0" w:rsidRPr="00EB535A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270" w:type="dxa"/>
          </w:tcPr>
          <w:p w14:paraId="068B8E1E" w14:textId="77777777" w:rsidR="0000532A" w:rsidRPr="00EB535A" w:rsidRDefault="0000532A" w:rsidP="0000532A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hideMark/>
          </w:tcPr>
          <w:p w14:paraId="32D7C77A" w14:textId="77777777" w:rsidR="0000532A" w:rsidRPr="00EB535A" w:rsidRDefault="0000532A" w:rsidP="0000532A">
            <w:pPr>
              <w:tabs>
                <w:tab w:val="clear" w:pos="227"/>
                <w:tab w:val="clear" w:pos="454"/>
                <w:tab w:val="clear" w:pos="680"/>
                <w:tab w:val="decimal" w:pos="783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267,718</w:t>
            </w:r>
          </w:p>
        </w:tc>
      </w:tr>
    </w:tbl>
    <w:p w14:paraId="4482C990" w14:textId="4C692E50" w:rsidR="00874359" w:rsidRPr="00EB535A" w:rsidRDefault="008743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7A229B0F" w14:textId="1CA39326" w:rsidR="00530FB9" w:rsidRPr="00EB535A" w:rsidRDefault="00530F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4A50E6A8" w14:textId="1CAD8A4F" w:rsidR="00530FB9" w:rsidRPr="00EB535A" w:rsidRDefault="00530F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60936CA5" w14:textId="5BEE4419" w:rsidR="00562CEB" w:rsidRPr="00EB535A" w:rsidRDefault="00562CEB" w:rsidP="00562CE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B535A">
        <w:rPr>
          <w:rFonts w:asciiTheme="majorBidi" w:hAnsiTheme="majorBidi" w:cstheme="majorBidi"/>
          <w:sz w:val="30"/>
          <w:szCs w:val="30"/>
          <w:cs/>
        </w:rPr>
        <w:lastRenderedPageBreak/>
        <w:t>รายการเคลื่อนไหวของเงินให้กู้ยืมแก่บุคคล</w:t>
      </w:r>
      <w:r w:rsidR="004608BD" w:rsidRPr="00EB535A">
        <w:rPr>
          <w:rFonts w:asciiTheme="majorBidi" w:hAnsiTheme="majorBidi" w:cstheme="majorBidi" w:hint="cs"/>
          <w:sz w:val="30"/>
          <w:szCs w:val="30"/>
          <w:cs/>
        </w:rPr>
        <w:t>และกิ</w:t>
      </w:r>
      <w:r w:rsidRPr="00EB535A">
        <w:rPr>
          <w:rFonts w:asciiTheme="majorBidi" w:hAnsiTheme="majorBidi" w:cstheme="majorBidi"/>
          <w:sz w:val="30"/>
          <w:szCs w:val="30"/>
          <w:cs/>
        </w:rPr>
        <w:t>จการที่เกี่ยวข้องกันสำหรับงวด</w:t>
      </w:r>
      <w:r w:rsidR="00225D51" w:rsidRPr="00EB535A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EB535A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002511" w:rsidRPr="00EB535A">
        <w:rPr>
          <w:rFonts w:asciiTheme="majorBidi" w:hAnsiTheme="majorBidi" w:cstheme="majorBidi"/>
          <w:sz w:val="30"/>
          <w:szCs w:val="30"/>
        </w:rPr>
        <w:t xml:space="preserve">30 </w:t>
      </w:r>
      <w:r w:rsidR="00002511" w:rsidRPr="00EB535A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002511" w:rsidRPr="00EB535A">
        <w:rPr>
          <w:rFonts w:asciiTheme="majorBidi" w:hAnsiTheme="majorBidi" w:cstheme="majorBidi"/>
          <w:sz w:val="30"/>
          <w:szCs w:val="30"/>
        </w:rPr>
        <w:t>2563</w:t>
      </w:r>
      <w:r w:rsidRPr="00EB535A">
        <w:rPr>
          <w:rFonts w:asciiTheme="majorBidi" w:hAnsiTheme="majorBidi" w:cstheme="majorBidi"/>
          <w:sz w:val="30"/>
          <w:szCs w:val="30"/>
        </w:rPr>
        <w:t xml:space="preserve"> </w:t>
      </w:r>
      <w:r w:rsidRPr="00EB535A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0D0FB7" w:rsidRPr="00EB535A">
        <w:rPr>
          <w:rFonts w:asciiTheme="majorBidi" w:hAnsiTheme="majorBidi" w:cstheme="majorBidi"/>
          <w:sz w:val="30"/>
          <w:szCs w:val="30"/>
        </w:rPr>
        <w:t>2562</w:t>
      </w:r>
      <w:r w:rsidRPr="00EB535A">
        <w:rPr>
          <w:rFonts w:asciiTheme="majorBidi" w:hAnsiTheme="majorBidi" w:cstheme="majorBidi"/>
          <w:sz w:val="30"/>
          <w:szCs w:val="30"/>
        </w:rPr>
        <w:t xml:space="preserve"> </w:t>
      </w:r>
      <w:r w:rsidR="003B4DFA" w:rsidRPr="00EB535A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12BBD301" w14:textId="77777777" w:rsidR="00562CEB" w:rsidRPr="00EB535A" w:rsidRDefault="00562CEB" w:rsidP="00562CE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5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84"/>
        <w:gridCol w:w="552"/>
        <w:gridCol w:w="1186"/>
        <w:gridCol w:w="274"/>
        <w:gridCol w:w="1190"/>
        <w:gridCol w:w="274"/>
        <w:gridCol w:w="1279"/>
        <w:gridCol w:w="274"/>
        <w:gridCol w:w="1350"/>
      </w:tblGrid>
      <w:tr w:rsidR="004A2F47" w:rsidRPr="00EB535A" w14:paraId="3E464F22" w14:textId="77777777" w:rsidTr="00E36F74">
        <w:trPr>
          <w:trHeight w:val="429"/>
          <w:tblHeader/>
        </w:trPr>
        <w:tc>
          <w:tcPr>
            <w:tcW w:w="3736" w:type="dxa"/>
            <w:gridSpan w:val="2"/>
            <w:shd w:val="clear" w:color="auto" w:fill="auto"/>
          </w:tcPr>
          <w:p w14:paraId="1861196C" w14:textId="77777777" w:rsidR="004A2F47" w:rsidRPr="00EB535A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50" w:type="dxa"/>
            <w:gridSpan w:val="3"/>
            <w:shd w:val="clear" w:color="auto" w:fill="auto"/>
          </w:tcPr>
          <w:p w14:paraId="6018FC81" w14:textId="77777777" w:rsidR="004A2F47" w:rsidRPr="00EB535A" w:rsidRDefault="004A2F47" w:rsidP="004A2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4" w:type="dxa"/>
            <w:shd w:val="clear" w:color="auto" w:fill="auto"/>
          </w:tcPr>
          <w:p w14:paraId="399BCA83" w14:textId="77777777" w:rsidR="004A2F47" w:rsidRPr="00EB535A" w:rsidRDefault="004A2F47" w:rsidP="004A2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02" w:type="dxa"/>
            <w:gridSpan w:val="3"/>
            <w:shd w:val="clear" w:color="auto" w:fill="auto"/>
          </w:tcPr>
          <w:p w14:paraId="28B4E1C7" w14:textId="77777777" w:rsidR="004A2F47" w:rsidRPr="00EB535A" w:rsidRDefault="004A2F47" w:rsidP="004A2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4A2F47" w:rsidRPr="00EB535A" w14:paraId="54E60AA6" w14:textId="77777777" w:rsidTr="00E36F74">
        <w:trPr>
          <w:trHeight w:val="441"/>
          <w:tblHeader/>
        </w:trPr>
        <w:tc>
          <w:tcPr>
            <w:tcW w:w="3184" w:type="dxa"/>
            <w:shd w:val="clear" w:color="auto" w:fill="auto"/>
          </w:tcPr>
          <w:p w14:paraId="2A569BE7" w14:textId="77777777" w:rsidR="004A2F47" w:rsidRPr="00EB535A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2" w:type="dxa"/>
            <w:shd w:val="clear" w:color="auto" w:fill="auto"/>
          </w:tcPr>
          <w:p w14:paraId="57A7AA82" w14:textId="77777777" w:rsidR="004A2F47" w:rsidRPr="00EB535A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6" w:type="dxa"/>
            <w:shd w:val="clear" w:color="auto" w:fill="auto"/>
          </w:tcPr>
          <w:p w14:paraId="564522E7" w14:textId="77777777" w:rsidR="004A2F47" w:rsidRPr="00EB535A" w:rsidRDefault="000D0FB7" w:rsidP="004A2F47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EB535A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4" w:type="dxa"/>
            <w:shd w:val="clear" w:color="auto" w:fill="auto"/>
          </w:tcPr>
          <w:p w14:paraId="3558E46A" w14:textId="77777777" w:rsidR="004A2F47" w:rsidRPr="00EB535A" w:rsidRDefault="004A2F47" w:rsidP="004A2F47">
            <w:pPr>
              <w:pStyle w:val="a1"/>
              <w:ind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189" w:type="dxa"/>
            <w:shd w:val="clear" w:color="auto" w:fill="auto"/>
          </w:tcPr>
          <w:p w14:paraId="2E3F90F3" w14:textId="77777777" w:rsidR="004A2F47" w:rsidRPr="00EB535A" w:rsidRDefault="000D0FB7" w:rsidP="004A2F47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EB535A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4" w:type="dxa"/>
            <w:shd w:val="clear" w:color="auto" w:fill="auto"/>
          </w:tcPr>
          <w:p w14:paraId="57A876F8" w14:textId="77777777" w:rsidR="004A2F47" w:rsidRPr="00EB535A" w:rsidRDefault="004A2F47" w:rsidP="004A2F47">
            <w:pPr>
              <w:pStyle w:val="a1"/>
              <w:ind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279" w:type="dxa"/>
            <w:shd w:val="clear" w:color="auto" w:fill="auto"/>
          </w:tcPr>
          <w:p w14:paraId="74E8E6E0" w14:textId="77777777" w:rsidR="004A2F47" w:rsidRPr="00EB535A" w:rsidRDefault="000D0FB7" w:rsidP="004A2F47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EB535A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4" w:type="dxa"/>
            <w:shd w:val="clear" w:color="auto" w:fill="auto"/>
          </w:tcPr>
          <w:p w14:paraId="25EE16F6" w14:textId="77777777" w:rsidR="004A2F47" w:rsidRPr="00EB535A" w:rsidRDefault="004A2F47" w:rsidP="004A2F47">
            <w:pPr>
              <w:pStyle w:val="a1"/>
              <w:ind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348" w:type="dxa"/>
            <w:shd w:val="clear" w:color="auto" w:fill="auto"/>
          </w:tcPr>
          <w:p w14:paraId="39F3B150" w14:textId="77777777" w:rsidR="004A2F47" w:rsidRPr="00EB535A" w:rsidRDefault="000D0FB7" w:rsidP="004A2F47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EB535A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2562</w:t>
            </w:r>
          </w:p>
        </w:tc>
      </w:tr>
      <w:tr w:rsidR="004A2F47" w:rsidRPr="00EB535A" w14:paraId="674E0BEF" w14:textId="77777777" w:rsidTr="00E36F74">
        <w:trPr>
          <w:trHeight w:val="342"/>
          <w:tblHeader/>
        </w:trPr>
        <w:tc>
          <w:tcPr>
            <w:tcW w:w="3184" w:type="dxa"/>
            <w:shd w:val="clear" w:color="auto" w:fill="auto"/>
          </w:tcPr>
          <w:p w14:paraId="1833722D" w14:textId="77777777" w:rsidR="004A2F47" w:rsidRPr="00EB535A" w:rsidRDefault="004A2F47" w:rsidP="004A2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2" w:type="dxa"/>
            <w:shd w:val="clear" w:color="auto" w:fill="auto"/>
          </w:tcPr>
          <w:p w14:paraId="08AFE318" w14:textId="77777777" w:rsidR="004A2F47" w:rsidRPr="00EB535A" w:rsidRDefault="004A2F47" w:rsidP="004A2F4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7" w:type="dxa"/>
            <w:gridSpan w:val="7"/>
            <w:shd w:val="clear" w:color="auto" w:fill="auto"/>
          </w:tcPr>
          <w:p w14:paraId="5EA7D2C7" w14:textId="77777777" w:rsidR="004A2F47" w:rsidRPr="00EB535A" w:rsidRDefault="004A2F47" w:rsidP="004A2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FF5C45" w:rsidRPr="00EB535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Pr="00EB535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A2F47" w:rsidRPr="00EB535A" w14:paraId="35DF244C" w14:textId="77777777" w:rsidTr="00E36F74">
        <w:trPr>
          <w:trHeight w:val="429"/>
        </w:trPr>
        <w:tc>
          <w:tcPr>
            <w:tcW w:w="3184" w:type="dxa"/>
            <w:shd w:val="clear" w:color="auto" w:fill="auto"/>
          </w:tcPr>
          <w:p w14:paraId="1DD97AD8" w14:textId="0E809755" w:rsidR="004A2F47" w:rsidRPr="00EB535A" w:rsidRDefault="00160600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กรรมการ</w:t>
            </w:r>
          </w:p>
        </w:tc>
        <w:tc>
          <w:tcPr>
            <w:tcW w:w="552" w:type="dxa"/>
            <w:shd w:val="clear" w:color="auto" w:fill="auto"/>
          </w:tcPr>
          <w:p w14:paraId="3B4A60A6" w14:textId="77777777" w:rsidR="004A2F47" w:rsidRPr="00EB535A" w:rsidRDefault="004A2F47" w:rsidP="004A2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6" w:type="dxa"/>
            <w:shd w:val="clear" w:color="auto" w:fill="auto"/>
          </w:tcPr>
          <w:p w14:paraId="2F6A9247" w14:textId="77777777" w:rsidR="004A2F47" w:rsidRPr="00EB535A" w:rsidRDefault="004A2F47" w:rsidP="004A2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4" w:type="dxa"/>
            <w:shd w:val="clear" w:color="auto" w:fill="auto"/>
          </w:tcPr>
          <w:p w14:paraId="267A7CB2" w14:textId="77777777" w:rsidR="004A2F47" w:rsidRPr="00EB535A" w:rsidRDefault="004A2F47" w:rsidP="004A2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  <w:shd w:val="clear" w:color="auto" w:fill="auto"/>
          </w:tcPr>
          <w:p w14:paraId="440E7668" w14:textId="77777777" w:rsidR="004A2F47" w:rsidRPr="00EB535A" w:rsidRDefault="004A2F47" w:rsidP="004A2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4" w:type="dxa"/>
            <w:shd w:val="clear" w:color="auto" w:fill="auto"/>
          </w:tcPr>
          <w:p w14:paraId="79E14107" w14:textId="77777777" w:rsidR="004A2F47" w:rsidRPr="00EB535A" w:rsidRDefault="004A2F47" w:rsidP="004A2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  <w:shd w:val="clear" w:color="auto" w:fill="auto"/>
          </w:tcPr>
          <w:p w14:paraId="5188B429" w14:textId="77777777" w:rsidR="004A2F47" w:rsidRPr="00EB535A" w:rsidRDefault="004A2F47" w:rsidP="004A2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4" w:type="dxa"/>
            <w:shd w:val="clear" w:color="auto" w:fill="auto"/>
          </w:tcPr>
          <w:p w14:paraId="0474643C" w14:textId="77777777" w:rsidR="004A2F47" w:rsidRPr="00EB535A" w:rsidRDefault="004A2F47" w:rsidP="004A2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00361563" w14:textId="77777777" w:rsidR="004A2F47" w:rsidRPr="00EB535A" w:rsidRDefault="004A2F47" w:rsidP="004A2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608BD" w:rsidRPr="00EB535A" w14:paraId="4F31555F" w14:textId="77777777" w:rsidTr="00E36F74">
        <w:trPr>
          <w:trHeight w:val="417"/>
        </w:trPr>
        <w:tc>
          <w:tcPr>
            <w:tcW w:w="3184" w:type="dxa"/>
            <w:shd w:val="clear" w:color="auto" w:fill="auto"/>
          </w:tcPr>
          <w:p w14:paraId="0B9DD0F4" w14:textId="505FEBD8" w:rsidR="004608BD" w:rsidRPr="00EB535A" w:rsidRDefault="004608BD" w:rsidP="00460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EB535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EB535A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552" w:type="dxa"/>
            <w:shd w:val="clear" w:color="auto" w:fill="auto"/>
          </w:tcPr>
          <w:p w14:paraId="4065DF35" w14:textId="77777777" w:rsidR="004608BD" w:rsidRPr="00EB535A" w:rsidRDefault="004608BD" w:rsidP="004608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6" w:type="dxa"/>
            <w:shd w:val="clear" w:color="auto" w:fill="auto"/>
          </w:tcPr>
          <w:p w14:paraId="1F30C16F" w14:textId="2BA5C9DB" w:rsidR="004608BD" w:rsidRPr="00EB535A" w:rsidRDefault="00BE5B5B" w:rsidP="00460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111,067</w:t>
            </w:r>
          </w:p>
        </w:tc>
        <w:tc>
          <w:tcPr>
            <w:tcW w:w="274" w:type="dxa"/>
            <w:shd w:val="clear" w:color="auto" w:fill="auto"/>
          </w:tcPr>
          <w:p w14:paraId="2C797640" w14:textId="77777777" w:rsidR="004608BD" w:rsidRPr="00EB535A" w:rsidRDefault="004608BD" w:rsidP="004608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  <w:shd w:val="clear" w:color="auto" w:fill="auto"/>
          </w:tcPr>
          <w:p w14:paraId="4ABA2E32" w14:textId="6BB31EDF" w:rsidR="004608BD" w:rsidRPr="00EB535A" w:rsidRDefault="00386417" w:rsidP="00A0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63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638B0FCD" w14:textId="77777777" w:rsidR="004608BD" w:rsidRPr="00EB535A" w:rsidRDefault="004608BD" w:rsidP="004608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68EA0AEE" w14:textId="7C3FBD3F" w:rsidR="004608BD" w:rsidRPr="00EB535A" w:rsidRDefault="004608BD" w:rsidP="004608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3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75B23608" w14:textId="77777777" w:rsidR="004608BD" w:rsidRPr="00EB535A" w:rsidRDefault="004608BD" w:rsidP="004608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50CFCE7C" w14:textId="344C1FC9" w:rsidR="004608BD" w:rsidRPr="00EB535A" w:rsidRDefault="004608BD" w:rsidP="004608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3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902E5" w:rsidRPr="00EB535A" w14:paraId="491765FD" w14:textId="77777777" w:rsidTr="00E36F74">
        <w:trPr>
          <w:trHeight w:val="404"/>
        </w:trPr>
        <w:tc>
          <w:tcPr>
            <w:tcW w:w="3184" w:type="dxa"/>
            <w:shd w:val="clear" w:color="auto" w:fill="auto"/>
          </w:tcPr>
          <w:p w14:paraId="021D0554" w14:textId="0AE79EE1" w:rsidR="002902E5" w:rsidRPr="00EB535A" w:rsidRDefault="002902E5" w:rsidP="0029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52" w:type="dxa"/>
            <w:shd w:val="clear" w:color="auto" w:fill="auto"/>
          </w:tcPr>
          <w:p w14:paraId="2E620EEE" w14:textId="77777777" w:rsidR="002902E5" w:rsidRPr="00EB535A" w:rsidRDefault="002902E5" w:rsidP="00290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6" w:type="dxa"/>
            <w:shd w:val="clear" w:color="auto" w:fill="auto"/>
          </w:tcPr>
          <w:p w14:paraId="02E388C6" w14:textId="6F0D4E61" w:rsidR="002902E5" w:rsidRPr="00EB535A" w:rsidRDefault="002902E5" w:rsidP="0029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6E02C2E8" w14:textId="77777777" w:rsidR="002902E5" w:rsidRPr="00EB535A" w:rsidRDefault="002902E5" w:rsidP="00290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  <w:shd w:val="clear" w:color="auto" w:fill="auto"/>
          </w:tcPr>
          <w:p w14:paraId="7AFC3A36" w14:textId="5FD42637" w:rsidR="002902E5" w:rsidRPr="00EB535A" w:rsidRDefault="00F078FB" w:rsidP="0029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67,495</w:t>
            </w:r>
          </w:p>
        </w:tc>
        <w:tc>
          <w:tcPr>
            <w:tcW w:w="274" w:type="dxa"/>
            <w:shd w:val="clear" w:color="auto" w:fill="auto"/>
          </w:tcPr>
          <w:p w14:paraId="39522B2B" w14:textId="77777777" w:rsidR="002902E5" w:rsidRPr="00EB535A" w:rsidRDefault="002902E5" w:rsidP="00290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204EECB6" w14:textId="676C2C45" w:rsidR="002902E5" w:rsidRPr="00EB535A" w:rsidRDefault="002902E5" w:rsidP="00290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3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0EDBBEAA" w14:textId="77777777" w:rsidR="002902E5" w:rsidRPr="00EB535A" w:rsidRDefault="002902E5" w:rsidP="00290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1F2E2A3F" w14:textId="3BEB537E" w:rsidR="002902E5" w:rsidRPr="00EB535A" w:rsidRDefault="002902E5" w:rsidP="00290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3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902E5" w:rsidRPr="00EB535A" w14:paraId="22316511" w14:textId="77777777" w:rsidTr="00E36F74">
        <w:trPr>
          <w:trHeight w:val="417"/>
        </w:trPr>
        <w:tc>
          <w:tcPr>
            <w:tcW w:w="3184" w:type="dxa"/>
            <w:shd w:val="clear" w:color="auto" w:fill="auto"/>
          </w:tcPr>
          <w:p w14:paraId="468A4C9F" w14:textId="72C6D64E" w:rsidR="002902E5" w:rsidRPr="00EB535A" w:rsidRDefault="002902E5" w:rsidP="0029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552" w:type="dxa"/>
            <w:shd w:val="clear" w:color="auto" w:fill="auto"/>
          </w:tcPr>
          <w:p w14:paraId="42AA458E" w14:textId="77777777" w:rsidR="002902E5" w:rsidRPr="00EB535A" w:rsidRDefault="002902E5" w:rsidP="00290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</w:tcPr>
          <w:p w14:paraId="193B319A" w14:textId="6C84DD6A" w:rsidR="002902E5" w:rsidRPr="00EB535A" w:rsidRDefault="002902E5" w:rsidP="0029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36" w:hanging="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EB535A">
              <w:rPr>
                <w:rFonts w:asciiTheme="majorBidi" w:hAnsiTheme="majorBidi" w:cstheme="majorBidi"/>
                <w:sz w:val="30"/>
                <w:szCs w:val="30"/>
              </w:rPr>
              <w:t>111,067</w:t>
            </w:r>
            <w:r w:rsidRPr="00EB535A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74" w:type="dxa"/>
            <w:shd w:val="clear" w:color="auto" w:fill="auto"/>
          </w:tcPr>
          <w:p w14:paraId="0EEAB2B2" w14:textId="77777777" w:rsidR="002902E5" w:rsidRPr="00EB535A" w:rsidRDefault="002902E5" w:rsidP="00290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</w:tcPr>
          <w:p w14:paraId="5CD610A8" w14:textId="0A774C93" w:rsidR="002902E5" w:rsidRPr="00EB535A" w:rsidRDefault="00810768" w:rsidP="00A0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078FB" w:rsidRPr="00EB535A">
              <w:rPr>
                <w:rFonts w:asciiTheme="majorBidi" w:hAnsiTheme="majorBidi" w:cstheme="majorBidi"/>
                <w:sz w:val="30"/>
                <w:szCs w:val="30"/>
              </w:rPr>
              <w:t>38,940</w:t>
            </w:r>
            <w:r w:rsidRPr="00EB535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4" w:type="dxa"/>
            <w:shd w:val="clear" w:color="auto" w:fill="auto"/>
          </w:tcPr>
          <w:p w14:paraId="1B49ED80" w14:textId="77777777" w:rsidR="002902E5" w:rsidRPr="00EB535A" w:rsidRDefault="002902E5" w:rsidP="00290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2913A0" w14:textId="4DEEEF5A" w:rsidR="002902E5" w:rsidRPr="00EB535A" w:rsidRDefault="002902E5" w:rsidP="00290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3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08E2CFF3" w14:textId="77777777" w:rsidR="002902E5" w:rsidRPr="00EB535A" w:rsidRDefault="002902E5" w:rsidP="00290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504345" w14:textId="62611CB8" w:rsidR="002902E5" w:rsidRPr="00EB535A" w:rsidRDefault="002902E5" w:rsidP="00290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3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902E5" w:rsidRPr="00EB535A" w14:paraId="071FDF00" w14:textId="77777777" w:rsidTr="00E36F74">
        <w:trPr>
          <w:trHeight w:val="429"/>
        </w:trPr>
        <w:tc>
          <w:tcPr>
            <w:tcW w:w="3184" w:type="dxa"/>
            <w:shd w:val="clear" w:color="auto" w:fill="auto"/>
          </w:tcPr>
          <w:p w14:paraId="5AA53431" w14:textId="1BC10472" w:rsidR="002902E5" w:rsidRPr="00EB535A" w:rsidRDefault="002902E5" w:rsidP="0029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EB535A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52" w:type="dxa"/>
            <w:shd w:val="clear" w:color="auto" w:fill="auto"/>
          </w:tcPr>
          <w:p w14:paraId="0ED01B6A" w14:textId="77777777" w:rsidR="002902E5" w:rsidRPr="00EB535A" w:rsidRDefault="002902E5" w:rsidP="00290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B85C4A" w14:textId="402F2737" w:rsidR="002902E5" w:rsidRPr="00EB535A" w:rsidRDefault="002902E5" w:rsidP="0029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1BB97839" w14:textId="77777777" w:rsidR="002902E5" w:rsidRPr="00EB535A" w:rsidRDefault="002902E5" w:rsidP="00290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45E76B" w14:textId="5129CBE2" w:rsidR="002902E5" w:rsidRPr="00EB535A" w:rsidRDefault="00F078FB" w:rsidP="0029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28,555</w:t>
            </w:r>
          </w:p>
        </w:tc>
        <w:tc>
          <w:tcPr>
            <w:tcW w:w="274" w:type="dxa"/>
            <w:shd w:val="clear" w:color="auto" w:fill="auto"/>
          </w:tcPr>
          <w:p w14:paraId="55CBBD00" w14:textId="77777777" w:rsidR="002902E5" w:rsidRPr="00EB535A" w:rsidRDefault="002902E5" w:rsidP="00290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1E8DA2" w14:textId="4297B48E" w:rsidR="002902E5" w:rsidRPr="00EB535A" w:rsidRDefault="002902E5" w:rsidP="00290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3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4" w:type="dxa"/>
            <w:shd w:val="clear" w:color="auto" w:fill="auto"/>
            <w:vAlign w:val="center"/>
          </w:tcPr>
          <w:p w14:paraId="232C3128" w14:textId="77777777" w:rsidR="002902E5" w:rsidRPr="00EB535A" w:rsidRDefault="002902E5" w:rsidP="00290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3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6692EF" w14:textId="50F69323" w:rsidR="002902E5" w:rsidRPr="00EB535A" w:rsidRDefault="002902E5" w:rsidP="00290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3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2902E5" w:rsidRPr="00EB535A" w14:paraId="313DF727" w14:textId="77777777" w:rsidTr="00E36F74">
        <w:trPr>
          <w:trHeight w:val="417"/>
        </w:trPr>
        <w:tc>
          <w:tcPr>
            <w:tcW w:w="3184" w:type="dxa"/>
            <w:shd w:val="clear" w:color="auto" w:fill="auto"/>
          </w:tcPr>
          <w:p w14:paraId="0C094AD6" w14:textId="30DD6034" w:rsidR="002902E5" w:rsidRPr="00EB535A" w:rsidRDefault="002902E5" w:rsidP="0029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EB535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52" w:type="dxa"/>
            <w:shd w:val="clear" w:color="auto" w:fill="auto"/>
          </w:tcPr>
          <w:p w14:paraId="5B88BD3F" w14:textId="77777777" w:rsidR="002902E5" w:rsidRPr="00EB535A" w:rsidRDefault="002902E5" w:rsidP="00290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6" w:type="dxa"/>
            <w:tcBorders>
              <w:top w:val="double" w:sz="4" w:space="0" w:color="auto"/>
            </w:tcBorders>
            <w:shd w:val="clear" w:color="auto" w:fill="auto"/>
          </w:tcPr>
          <w:p w14:paraId="27D0FAFF" w14:textId="77777777" w:rsidR="002902E5" w:rsidRPr="00EB535A" w:rsidRDefault="002902E5" w:rsidP="0029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shd w:val="clear" w:color="auto" w:fill="auto"/>
          </w:tcPr>
          <w:p w14:paraId="1739CBB3" w14:textId="77777777" w:rsidR="002902E5" w:rsidRPr="00EB535A" w:rsidRDefault="002902E5" w:rsidP="00290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485B4F" w14:textId="6FFA3796" w:rsidR="002902E5" w:rsidRPr="00EB535A" w:rsidRDefault="002902E5" w:rsidP="0029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111,067</w:t>
            </w:r>
          </w:p>
        </w:tc>
        <w:tc>
          <w:tcPr>
            <w:tcW w:w="274" w:type="dxa"/>
            <w:shd w:val="clear" w:color="auto" w:fill="auto"/>
          </w:tcPr>
          <w:p w14:paraId="35E3B1E7" w14:textId="77777777" w:rsidR="002902E5" w:rsidRPr="00EB535A" w:rsidRDefault="002902E5" w:rsidP="00290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B2CBA57" w14:textId="77777777" w:rsidR="002902E5" w:rsidRPr="00EB535A" w:rsidRDefault="002902E5" w:rsidP="00290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3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shd w:val="clear" w:color="auto" w:fill="auto"/>
            <w:vAlign w:val="center"/>
          </w:tcPr>
          <w:p w14:paraId="7DF58A1F" w14:textId="77777777" w:rsidR="002902E5" w:rsidRPr="00EB535A" w:rsidRDefault="002902E5" w:rsidP="00290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3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C0C477" w14:textId="5F461186" w:rsidR="002902E5" w:rsidRPr="00EB535A" w:rsidRDefault="002902E5" w:rsidP="00290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3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2902E5" w:rsidRPr="00EB535A" w14:paraId="78988A0B" w14:textId="77777777" w:rsidTr="00E36F74">
        <w:trPr>
          <w:trHeight w:val="846"/>
        </w:trPr>
        <w:tc>
          <w:tcPr>
            <w:tcW w:w="3184" w:type="dxa"/>
            <w:shd w:val="clear" w:color="auto" w:fill="auto"/>
          </w:tcPr>
          <w:p w14:paraId="5B38DD54" w14:textId="77777777" w:rsidR="002902E5" w:rsidRPr="00EB535A" w:rsidRDefault="002902E5" w:rsidP="0029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648A8E0" w14:textId="3A586F43" w:rsidR="002902E5" w:rsidRPr="00EB535A" w:rsidRDefault="002902E5" w:rsidP="0029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52" w:type="dxa"/>
            <w:shd w:val="clear" w:color="auto" w:fill="auto"/>
          </w:tcPr>
          <w:p w14:paraId="3C836BA6" w14:textId="77777777" w:rsidR="002902E5" w:rsidRPr="00EB535A" w:rsidRDefault="002902E5" w:rsidP="00290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6" w:type="dxa"/>
            <w:shd w:val="clear" w:color="auto" w:fill="auto"/>
          </w:tcPr>
          <w:p w14:paraId="18C583B8" w14:textId="77777777" w:rsidR="002902E5" w:rsidRPr="00EB535A" w:rsidRDefault="002902E5" w:rsidP="00290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4" w:type="dxa"/>
            <w:shd w:val="clear" w:color="auto" w:fill="auto"/>
          </w:tcPr>
          <w:p w14:paraId="6C5AD719" w14:textId="77777777" w:rsidR="002902E5" w:rsidRPr="00EB535A" w:rsidRDefault="002902E5" w:rsidP="00290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  <w:shd w:val="clear" w:color="auto" w:fill="auto"/>
          </w:tcPr>
          <w:p w14:paraId="73FACF31" w14:textId="77777777" w:rsidR="002902E5" w:rsidRPr="00EB535A" w:rsidRDefault="002902E5" w:rsidP="00290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4" w:type="dxa"/>
            <w:shd w:val="clear" w:color="auto" w:fill="auto"/>
          </w:tcPr>
          <w:p w14:paraId="77EB8767" w14:textId="77777777" w:rsidR="002902E5" w:rsidRPr="00EB535A" w:rsidRDefault="002902E5" w:rsidP="00290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  <w:shd w:val="clear" w:color="auto" w:fill="auto"/>
          </w:tcPr>
          <w:p w14:paraId="21B67D52" w14:textId="77777777" w:rsidR="002902E5" w:rsidRPr="00EB535A" w:rsidRDefault="002902E5" w:rsidP="00290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4" w:type="dxa"/>
            <w:shd w:val="clear" w:color="auto" w:fill="auto"/>
          </w:tcPr>
          <w:p w14:paraId="70F272DA" w14:textId="77777777" w:rsidR="002902E5" w:rsidRPr="00EB535A" w:rsidRDefault="002902E5" w:rsidP="00290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202CFAA7" w14:textId="77777777" w:rsidR="002902E5" w:rsidRPr="00EB535A" w:rsidRDefault="002902E5" w:rsidP="00290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902E5" w:rsidRPr="00EB535A" w14:paraId="40EF307C" w14:textId="77777777" w:rsidTr="00E36F74">
        <w:trPr>
          <w:trHeight w:val="452"/>
        </w:trPr>
        <w:tc>
          <w:tcPr>
            <w:tcW w:w="3184" w:type="dxa"/>
            <w:shd w:val="clear" w:color="auto" w:fill="auto"/>
          </w:tcPr>
          <w:p w14:paraId="4C804D54" w14:textId="77777777" w:rsidR="002902E5" w:rsidRPr="00EB535A" w:rsidRDefault="002902E5" w:rsidP="0029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EB535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EB535A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552" w:type="dxa"/>
            <w:shd w:val="clear" w:color="auto" w:fill="auto"/>
          </w:tcPr>
          <w:p w14:paraId="71236FF2" w14:textId="77777777" w:rsidR="002902E5" w:rsidRPr="00EB535A" w:rsidRDefault="002902E5" w:rsidP="002902E5">
            <w:pPr>
              <w:pStyle w:val="acctfourfigures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778A8E59" w14:textId="77777777" w:rsidR="002902E5" w:rsidRPr="00EB535A" w:rsidRDefault="002902E5" w:rsidP="0029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1983DADB" w14:textId="77777777" w:rsidR="002902E5" w:rsidRPr="00EB535A" w:rsidRDefault="002902E5" w:rsidP="002902E5">
            <w:pPr>
              <w:pStyle w:val="acctfourfigures"/>
              <w:tabs>
                <w:tab w:val="decimal" w:pos="873"/>
              </w:tabs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726FB409" w14:textId="77777777" w:rsidR="002902E5" w:rsidRPr="00EB535A" w:rsidRDefault="002902E5" w:rsidP="0029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425AAB1D" w14:textId="77777777" w:rsidR="002902E5" w:rsidRPr="00EB535A" w:rsidRDefault="002902E5" w:rsidP="0029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2B635C77" w14:textId="77777777" w:rsidR="002902E5" w:rsidRPr="00EB535A" w:rsidRDefault="002902E5" w:rsidP="000A5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267,718</w:t>
            </w:r>
          </w:p>
        </w:tc>
        <w:tc>
          <w:tcPr>
            <w:tcW w:w="274" w:type="dxa"/>
            <w:shd w:val="clear" w:color="auto" w:fill="auto"/>
          </w:tcPr>
          <w:p w14:paraId="1DDF0E69" w14:textId="77777777" w:rsidR="002902E5" w:rsidRPr="00EB535A" w:rsidRDefault="002902E5" w:rsidP="0029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11388912" w14:textId="77777777" w:rsidR="002902E5" w:rsidRPr="00EB535A" w:rsidRDefault="002902E5" w:rsidP="0029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82,870</w:t>
            </w:r>
          </w:p>
        </w:tc>
      </w:tr>
      <w:tr w:rsidR="002902E5" w:rsidRPr="00EB535A" w14:paraId="07169306" w14:textId="77777777" w:rsidTr="00E36F74">
        <w:trPr>
          <w:trHeight w:val="404"/>
        </w:trPr>
        <w:tc>
          <w:tcPr>
            <w:tcW w:w="3184" w:type="dxa"/>
            <w:shd w:val="clear" w:color="auto" w:fill="auto"/>
          </w:tcPr>
          <w:p w14:paraId="3323E0AF" w14:textId="77777777" w:rsidR="002902E5" w:rsidRPr="00EB535A" w:rsidRDefault="002902E5" w:rsidP="0029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52" w:type="dxa"/>
            <w:shd w:val="clear" w:color="auto" w:fill="auto"/>
          </w:tcPr>
          <w:p w14:paraId="026F7909" w14:textId="77777777" w:rsidR="002902E5" w:rsidRPr="00EB535A" w:rsidRDefault="002902E5" w:rsidP="002902E5">
            <w:pPr>
              <w:pStyle w:val="acctfourfigures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0983117C" w14:textId="77777777" w:rsidR="002902E5" w:rsidRPr="00EB535A" w:rsidRDefault="002902E5" w:rsidP="0029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044272E8" w14:textId="77777777" w:rsidR="002902E5" w:rsidRPr="00EB535A" w:rsidRDefault="002902E5" w:rsidP="002902E5">
            <w:pPr>
              <w:pStyle w:val="acctfourfigures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043EE2E0" w14:textId="77777777" w:rsidR="002902E5" w:rsidRPr="00EB535A" w:rsidRDefault="002902E5" w:rsidP="0029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7B926339" w14:textId="77777777" w:rsidR="002902E5" w:rsidRPr="00EB535A" w:rsidRDefault="002902E5" w:rsidP="0029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39F56F52" w14:textId="7AF328D3" w:rsidR="002902E5" w:rsidRPr="00EB535A" w:rsidRDefault="002902E5" w:rsidP="00B44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41,842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17BC5D74" w14:textId="77777777" w:rsidR="002902E5" w:rsidRPr="00EB535A" w:rsidRDefault="002902E5" w:rsidP="0029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3059FB9D" w14:textId="4B1B7285" w:rsidR="002902E5" w:rsidRPr="00EB535A" w:rsidRDefault="002902E5" w:rsidP="0029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="Angsana New" w:hAnsi="Angsana New"/>
                <w:sz w:val="30"/>
                <w:szCs w:val="30"/>
              </w:rPr>
              <w:t>183,920</w:t>
            </w:r>
          </w:p>
        </w:tc>
      </w:tr>
      <w:tr w:rsidR="002902E5" w:rsidRPr="00EB535A" w14:paraId="08650674" w14:textId="77777777" w:rsidTr="00E36F74">
        <w:trPr>
          <w:trHeight w:val="417"/>
        </w:trPr>
        <w:tc>
          <w:tcPr>
            <w:tcW w:w="3184" w:type="dxa"/>
            <w:shd w:val="clear" w:color="auto" w:fill="auto"/>
          </w:tcPr>
          <w:p w14:paraId="0813109E" w14:textId="77777777" w:rsidR="002902E5" w:rsidRPr="00EB535A" w:rsidRDefault="002902E5" w:rsidP="0029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552" w:type="dxa"/>
            <w:shd w:val="clear" w:color="auto" w:fill="auto"/>
          </w:tcPr>
          <w:p w14:paraId="5E714328" w14:textId="77777777" w:rsidR="002902E5" w:rsidRPr="00EB535A" w:rsidRDefault="002902E5" w:rsidP="002902E5">
            <w:pPr>
              <w:pStyle w:val="acctfourfigures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2A337E" w14:textId="77777777" w:rsidR="002902E5" w:rsidRPr="00EB535A" w:rsidRDefault="002902E5" w:rsidP="0029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00063A13" w14:textId="77777777" w:rsidR="002902E5" w:rsidRPr="00EB535A" w:rsidRDefault="002902E5" w:rsidP="002902E5">
            <w:pPr>
              <w:pStyle w:val="acctfourfigures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EEA174" w14:textId="77777777" w:rsidR="002902E5" w:rsidRPr="00EB535A" w:rsidRDefault="002902E5" w:rsidP="0029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22B49B9C" w14:textId="77777777" w:rsidR="002902E5" w:rsidRPr="00EB535A" w:rsidRDefault="002902E5" w:rsidP="0029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C28736" w14:textId="1F7C0CE7" w:rsidR="002902E5" w:rsidRPr="00EB535A" w:rsidRDefault="00810768" w:rsidP="00B44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90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902E5" w:rsidRPr="00EB535A">
              <w:rPr>
                <w:rFonts w:asciiTheme="majorBidi" w:hAnsiTheme="majorBidi" w:cstheme="majorBidi"/>
                <w:sz w:val="30"/>
                <w:szCs w:val="30"/>
              </w:rPr>
              <w:t>143,010</w:t>
            </w:r>
            <w:r w:rsidRPr="00EB535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12C9D439" w14:textId="77777777" w:rsidR="002902E5" w:rsidRPr="00EB535A" w:rsidRDefault="002902E5" w:rsidP="0029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DF4B9F" w14:textId="517FF433" w:rsidR="002902E5" w:rsidRPr="00EB535A" w:rsidRDefault="002902E5" w:rsidP="0029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66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EB535A">
              <w:rPr>
                <w:rFonts w:ascii="Angsana New" w:hAnsi="Angsana New"/>
                <w:sz w:val="30"/>
                <w:szCs w:val="30"/>
              </w:rPr>
              <w:t>94,760)</w:t>
            </w:r>
          </w:p>
        </w:tc>
      </w:tr>
      <w:tr w:rsidR="002902E5" w:rsidRPr="00EB535A" w14:paraId="01F94356" w14:textId="77777777" w:rsidTr="00E36F74">
        <w:trPr>
          <w:trHeight w:val="429"/>
        </w:trPr>
        <w:tc>
          <w:tcPr>
            <w:tcW w:w="3184" w:type="dxa"/>
            <w:shd w:val="clear" w:color="auto" w:fill="auto"/>
          </w:tcPr>
          <w:p w14:paraId="26B55500" w14:textId="4A592842" w:rsidR="002902E5" w:rsidRPr="00EB535A" w:rsidRDefault="002902E5" w:rsidP="0029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EB535A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52" w:type="dxa"/>
            <w:shd w:val="clear" w:color="auto" w:fill="auto"/>
          </w:tcPr>
          <w:p w14:paraId="158AB812" w14:textId="77777777" w:rsidR="002902E5" w:rsidRPr="00EB535A" w:rsidRDefault="002902E5" w:rsidP="002902E5">
            <w:pPr>
              <w:pStyle w:val="acctfourfigures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C44091" w14:textId="77777777" w:rsidR="002902E5" w:rsidRPr="00EB535A" w:rsidRDefault="002902E5" w:rsidP="0029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4" w:type="dxa"/>
            <w:shd w:val="clear" w:color="auto" w:fill="auto"/>
            <w:vAlign w:val="center"/>
          </w:tcPr>
          <w:p w14:paraId="54EDACBA" w14:textId="77777777" w:rsidR="002902E5" w:rsidRPr="00EB535A" w:rsidRDefault="002902E5" w:rsidP="0029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08424C" w14:textId="77777777" w:rsidR="002902E5" w:rsidRPr="00EB535A" w:rsidRDefault="002902E5" w:rsidP="0029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4" w:type="dxa"/>
            <w:shd w:val="clear" w:color="auto" w:fill="auto"/>
            <w:vAlign w:val="center"/>
          </w:tcPr>
          <w:p w14:paraId="00E43894" w14:textId="77777777" w:rsidR="002902E5" w:rsidRPr="00EB535A" w:rsidRDefault="002902E5" w:rsidP="0029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5B2682" w14:textId="351D7C30" w:rsidR="002902E5" w:rsidRPr="00EB535A" w:rsidRDefault="002902E5" w:rsidP="00B44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166,550</w:t>
            </w:r>
          </w:p>
        </w:tc>
        <w:tc>
          <w:tcPr>
            <w:tcW w:w="274" w:type="dxa"/>
            <w:shd w:val="clear" w:color="auto" w:fill="auto"/>
            <w:vAlign w:val="center"/>
          </w:tcPr>
          <w:p w14:paraId="19E13188" w14:textId="77777777" w:rsidR="002902E5" w:rsidRPr="00EB535A" w:rsidRDefault="002902E5" w:rsidP="0029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35E759" w14:textId="5BF6949E" w:rsidR="002902E5" w:rsidRPr="00EB535A" w:rsidRDefault="002902E5" w:rsidP="0029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172,030</w:t>
            </w:r>
          </w:p>
        </w:tc>
      </w:tr>
      <w:tr w:rsidR="002902E5" w:rsidRPr="00EB535A" w14:paraId="220983AD" w14:textId="77777777" w:rsidTr="00E36F74">
        <w:trPr>
          <w:trHeight w:val="417"/>
        </w:trPr>
        <w:tc>
          <w:tcPr>
            <w:tcW w:w="3184" w:type="dxa"/>
            <w:shd w:val="clear" w:color="auto" w:fill="auto"/>
          </w:tcPr>
          <w:p w14:paraId="47C90C98" w14:textId="79E4751F" w:rsidR="002902E5" w:rsidRPr="00EB535A" w:rsidRDefault="002902E5" w:rsidP="0029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EB535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B535A">
              <w:rPr>
                <w:rFonts w:asciiTheme="majorBidi" w:hAnsiTheme="majorBidi" w:hint="cs"/>
                <w:sz w:val="30"/>
                <w:szCs w:val="30"/>
                <w:cs/>
              </w:rPr>
              <w:t>ค่าเผื่อผลขาดทุนจากการด้อยค่า</w:t>
            </w:r>
          </w:p>
        </w:tc>
        <w:tc>
          <w:tcPr>
            <w:tcW w:w="552" w:type="dxa"/>
            <w:shd w:val="clear" w:color="auto" w:fill="auto"/>
          </w:tcPr>
          <w:p w14:paraId="06F50FB8" w14:textId="77777777" w:rsidR="002902E5" w:rsidRPr="00EB535A" w:rsidRDefault="002902E5" w:rsidP="002902E5">
            <w:pPr>
              <w:pStyle w:val="acctfourfigures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68B9EC" w14:textId="4C08ACE0" w:rsidR="002902E5" w:rsidRPr="00EB535A" w:rsidRDefault="002902E5" w:rsidP="0029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  <w:shd w:val="clear" w:color="auto" w:fill="auto"/>
            <w:vAlign w:val="center"/>
          </w:tcPr>
          <w:p w14:paraId="06B14F6E" w14:textId="77777777" w:rsidR="002902E5" w:rsidRPr="00EB535A" w:rsidRDefault="002902E5" w:rsidP="0029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40E762" w14:textId="142E302F" w:rsidR="002902E5" w:rsidRPr="00EB535A" w:rsidRDefault="002902E5" w:rsidP="0029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  <w:shd w:val="clear" w:color="auto" w:fill="auto"/>
            <w:vAlign w:val="center"/>
          </w:tcPr>
          <w:p w14:paraId="63F982D1" w14:textId="77777777" w:rsidR="002902E5" w:rsidRPr="00EB535A" w:rsidRDefault="002902E5" w:rsidP="0029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1C6FE1" w14:textId="6A9802D5" w:rsidR="002902E5" w:rsidRPr="00EB535A" w:rsidRDefault="002902E5" w:rsidP="00B44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84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(4</w:t>
            </w:r>
            <w:r w:rsidR="00350CC0" w:rsidRPr="00EB535A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EB535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4" w:type="dxa"/>
            <w:shd w:val="clear" w:color="auto" w:fill="auto"/>
            <w:vAlign w:val="center"/>
          </w:tcPr>
          <w:p w14:paraId="3BFCF06B" w14:textId="77777777" w:rsidR="002902E5" w:rsidRPr="00EB535A" w:rsidRDefault="002902E5" w:rsidP="0029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9FFF14" w14:textId="15A1CD96" w:rsidR="002902E5" w:rsidRPr="00EB535A" w:rsidRDefault="002902E5" w:rsidP="0029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902E5" w:rsidRPr="00EB535A" w14:paraId="73AEE1C9" w14:textId="77777777" w:rsidTr="00810768">
        <w:trPr>
          <w:trHeight w:val="429"/>
        </w:trPr>
        <w:tc>
          <w:tcPr>
            <w:tcW w:w="3184" w:type="dxa"/>
            <w:shd w:val="clear" w:color="auto" w:fill="auto"/>
          </w:tcPr>
          <w:p w14:paraId="58CC4AD6" w14:textId="51684EB4" w:rsidR="002902E5" w:rsidRPr="00EB535A" w:rsidRDefault="002902E5" w:rsidP="0029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52" w:type="dxa"/>
            <w:shd w:val="clear" w:color="auto" w:fill="auto"/>
          </w:tcPr>
          <w:p w14:paraId="305FE75C" w14:textId="77777777" w:rsidR="002902E5" w:rsidRPr="00EB535A" w:rsidRDefault="002902E5" w:rsidP="002902E5">
            <w:pPr>
              <w:pStyle w:val="acctfourfigures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3B724F" w14:textId="626500C6" w:rsidR="002902E5" w:rsidRPr="00EB535A" w:rsidRDefault="002902E5" w:rsidP="0029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4" w:type="dxa"/>
            <w:shd w:val="clear" w:color="auto" w:fill="auto"/>
            <w:vAlign w:val="center"/>
          </w:tcPr>
          <w:p w14:paraId="059D4241" w14:textId="77777777" w:rsidR="002902E5" w:rsidRPr="00EB535A" w:rsidRDefault="002902E5" w:rsidP="0029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036D42" w14:textId="5BE3BBCF" w:rsidR="002902E5" w:rsidRPr="00EB535A" w:rsidRDefault="002902E5" w:rsidP="0029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4" w:type="dxa"/>
            <w:shd w:val="clear" w:color="auto" w:fill="auto"/>
            <w:vAlign w:val="center"/>
          </w:tcPr>
          <w:p w14:paraId="07837F48" w14:textId="77777777" w:rsidR="002902E5" w:rsidRPr="00EB535A" w:rsidRDefault="002902E5" w:rsidP="0029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B69BD6" w14:textId="57C215AF" w:rsidR="002902E5" w:rsidRPr="00EB535A" w:rsidRDefault="002902E5" w:rsidP="00B44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166,1</w:t>
            </w:r>
            <w:r w:rsidR="00350CC0"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</w:t>
            </w:r>
          </w:p>
        </w:tc>
        <w:tc>
          <w:tcPr>
            <w:tcW w:w="274" w:type="dxa"/>
            <w:shd w:val="clear" w:color="auto" w:fill="auto"/>
            <w:vAlign w:val="center"/>
          </w:tcPr>
          <w:p w14:paraId="2A8540CD" w14:textId="77777777" w:rsidR="002902E5" w:rsidRPr="00EB535A" w:rsidRDefault="002902E5" w:rsidP="0029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13CD11" w14:textId="7BF3F7AC" w:rsidR="002902E5" w:rsidRPr="00EB535A" w:rsidRDefault="002902E5" w:rsidP="0029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172,030</w:t>
            </w:r>
          </w:p>
        </w:tc>
      </w:tr>
      <w:tr w:rsidR="00E36F74" w:rsidRPr="00EB535A" w14:paraId="4DDDD7C7" w14:textId="77777777" w:rsidTr="00810768">
        <w:trPr>
          <w:trHeight w:val="417"/>
        </w:trPr>
        <w:tc>
          <w:tcPr>
            <w:tcW w:w="3184" w:type="dxa"/>
            <w:shd w:val="clear" w:color="auto" w:fill="auto"/>
          </w:tcPr>
          <w:p w14:paraId="7B01ACE0" w14:textId="0CFC29C6" w:rsidR="00E36F74" w:rsidRPr="00EB535A" w:rsidRDefault="00E36F74" w:rsidP="00E36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EB535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52" w:type="dxa"/>
            <w:shd w:val="clear" w:color="auto" w:fill="auto"/>
          </w:tcPr>
          <w:p w14:paraId="0A51F501" w14:textId="77777777" w:rsidR="00E36F74" w:rsidRPr="00EB535A" w:rsidRDefault="00E36F74" w:rsidP="00E36F74">
            <w:pPr>
              <w:pStyle w:val="acctfourfigures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auto"/>
          </w:tcPr>
          <w:p w14:paraId="0530E2EF" w14:textId="77777777" w:rsidR="00E36F74" w:rsidRPr="00EB535A" w:rsidRDefault="00E36F74" w:rsidP="00E36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shd w:val="clear" w:color="auto" w:fill="auto"/>
          </w:tcPr>
          <w:p w14:paraId="3F7EADCF" w14:textId="77777777" w:rsidR="00E36F74" w:rsidRPr="00EB535A" w:rsidRDefault="00E36F74" w:rsidP="00E36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DEC6DF" w14:textId="0C5B770C" w:rsidR="00E36F74" w:rsidRPr="00EB535A" w:rsidRDefault="00E36F74" w:rsidP="00E36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72804FB2" w14:textId="77777777" w:rsidR="00E36F74" w:rsidRPr="00EB535A" w:rsidRDefault="00E36F74" w:rsidP="00E36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7E5514" w14:textId="77777777" w:rsidR="00E36F74" w:rsidRPr="00EB535A" w:rsidRDefault="00E36F74" w:rsidP="00E36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shd w:val="clear" w:color="auto" w:fill="auto"/>
            <w:vAlign w:val="center"/>
          </w:tcPr>
          <w:p w14:paraId="6C92AC04" w14:textId="77777777" w:rsidR="00E36F74" w:rsidRPr="00EB535A" w:rsidRDefault="00E36F74" w:rsidP="00E36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DE07CB" w14:textId="4913817D" w:rsidR="00E36F74" w:rsidRPr="00EB535A" w:rsidRDefault="00E36F74" w:rsidP="00E36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267,718</w:t>
            </w:r>
          </w:p>
        </w:tc>
      </w:tr>
    </w:tbl>
    <w:p w14:paraId="5298F369" w14:textId="7AD3DC71" w:rsidR="004929AD" w:rsidRPr="00EB535A" w:rsidRDefault="004929AD" w:rsidP="00562CEB">
      <w:pPr>
        <w:rPr>
          <w:rFonts w:asciiTheme="majorBidi" w:hAnsiTheme="majorBidi" w:cstheme="majorBidi"/>
          <w:sz w:val="30"/>
          <w:szCs w:val="30"/>
        </w:rPr>
      </w:pPr>
    </w:p>
    <w:p w14:paraId="54C37875" w14:textId="2E5D7C86" w:rsidR="00282F27" w:rsidRPr="00EB535A" w:rsidRDefault="00282F27" w:rsidP="00282F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B535A">
        <w:rPr>
          <w:rFonts w:asciiTheme="majorBidi" w:hAnsiTheme="majorBidi" w:cstheme="majorBidi" w:hint="cs"/>
          <w:sz w:val="30"/>
          <w:szCs w:val="30"/>
          <w:cs/>
        </w:rPr>
        <w:t>ยอดคงเหลือ</w:t>
      </w:r>
      <w:r w:rsidRPr="00EB535A">
        <w:rPr>
          <w:rFonts w:asciiTheme="majorBidi" w:hAnsiTheme="majorBidi" w:cstheme="majorBidi"/>
          <w:sz w:val="30"/>
          <w:szCs w:val="30"/>
          <w:cs/>
        </w:rPr>
        <w:t>เงินให้กู้ยืม</w:t>
      </w:r>
      <w:r w:rsidRPr="00EB535A">
        <w:rPr>
          <w:rFonts w:asciiTheme="majorBidi" w:hAnsiTheme="majorBidi" w:cstheme="majorBidi" w:hint="cs"/>
          <w:sz w:val="30"/>
          <w:szCs w:val="30"/>
          <w:cs/>
        </w:rPr>
        <w:t>แก่</w:t>
      </w:r>
      <w:r w:rsidRPr="00EB535A">
        <w:rPr>
          <w:rFonts w:asciiTheme="majorBidi" w:hAnsiTheme="majorBidi" w:cstheme="majorBidi"/>
          <w:sz w:val="30"/>
          <w:szCs w:val="30"/>
          <w:cs/>
        </w:rPr>
        <w:t>กรรมการ</w:t>
      </w:r>
      <w:r w:rsidRPr="00EB535A">
        <w:rPr>
          <w:rFonts w:asciiTheme="majorBidi" w:hAnsiTheme="majorBidi" w:cstheme="majorBidi" w:hint="cs"/>
          <w:sz w:val="30"/>
          <w:szCs w:val="30"/>
          <w:cs/>
        </w:rPr>
        <w:t xml:space="preserve"> ณ วันที่ </w:t>
      </w:r>
      <w:r w:rsidRPr="00EB535A">
        <w:rPr>
          <w:rFonts w:asciiTheme="majorBidi" w:hAnsiTheme="majorBidi" w:cstheme="majorBidi"/>
          <w:sz w:val="30"/>
          <w:szCs w:val="30"/>
        </w:rPr>
        <w:t xml:space="preserve">31 </w:t>
      </w:r>
      <w:r w:rsidRPr="00EB535A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EB535A">
        <w:rPr>
          <w:rFonts w:asciiTheme="majorBidi" w:hAnsiTheme="majorBidi" w:cstheme="majorBidi"/>
          <w:sz w:val="30"/>
          <w:szCs w:val="30"/>
        </w:rPr>
        <w:t xml:space="preserve">2562 </w:t>
      </w:r>
      <w:r w:rsidRPr="00EB535A">
        <w:rPr>
          <w:rFonts w:asciiTheme="majorBidi" w:hAnsiTheme="majorBidi" w:cstheme="majorBidi" w:hint="cs"/>
          <w:sz w:val="30"/>
          <w:szCs w:val="30"/>
          <w:cs/>
        </w:rPr>
        <w:t xml:space="preserve">จำนวนเงิน </w:t>
      </w:r>
      <w:r w:rsidRPr="00EB535A">
        <w:rPr>
          <w:rFonts w:asciiTheme="majorBidi" w:hAnsiTheme="majorBidi" w:cstheme="majorBidi"/>
          <w:sz w:val="30"/>
          <w:szCs w:val="30"/>
        </w:rPr>
        <w:t xml:space="preserve">111 </w:t>
      </w:r>
      <w:r w:rsidRPr="00EB535A">
        <w:rPr>
          <w:rFonts w:asciiTheme="majorBidi" w:hAnsiTheme="majorBidi" w:cstheme="majorBidi" w:hint="cs"/>
          <w:sz w:val="30"/>
          <w:szCs w:val="30"/>
          <w:cs/>
        </w:rPr>
        <w:t>ล้านบาทได้รับชำระคืนทั้งจำนวนแล้วในระหว่างงวด</w:t>
      </w:r>
      <w:r w:rsidR="00A55182" w:rsidRPr="00EB535A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EB535A">
        <w:rPr>
          <w:rFonts w:asciiTheme="majorBidi" w:hAnsiTheme="majorBidi" w:cstheme="majorBidi" w:hint="cs"/>
          <w:sz w:val="30"/>
          <w:szCs w:val="30"/>
          <w:cs/>
        </w:rPr>
        <w:t xml:space="preserve">เดือนสิ้นสุดวันที่ </w:t>
      </w:r>
      <w:r w:rsidR="00002511" w:rsidRPr="00EB535A">
        <w:rPr>
          <w:rFonts w:asciiTheme="majorBidi" w:hAnsiTheme="majorBidi" w:cstheme="majorBidi"/>
          <w:sz w:val="30"/>
          <w:szCs w:val="30"/>
        </w:rPr>
        <w:t>3</w:t>
      </w:r>
      <w:r w:rsidR="00A55182" w:rsidRPr="00EB535A">
        <w:rPr>
          <w:rFonts w:asciiTheme="majorBidi" w:hAnsiTheme="majorBidi" w:cstheme="majorBidi"/>
          <w:sz w:val="30"/>
          <w:szCs w:val="30"/>
        </w:rPr>
        <w:t>0</w:t>
      </w:r>
      <w:r w:rsidR="00002511" w:rsidRPr="00EB535A">
        <w:rPr>
          <w:rFonts w:asciiTheme="majorBidi" w:hAnsiTheme="majorBidi" w:cstheme="majorBidi"/>
          <w:sz w:val="30"/>
          <w:szCs w:val="30"/>
        </w:rPr>
        <w:t xml:space="preserve"> </w:t>
      </w:r>
      <w:r w:rsidR="00002511" w:rsidRPr="00EB535A">
        <w:rPr>
          <w:rFonts w:asciiTheme="majorBidi" w:hAnsiTheme="majorBidi" w:cstheme="majorBidi"/>
          <w:sz w:val="30"/>
          <w:szCs w:val="30"/>
          <w:cs/>
        </w:rPr>
        <w:t>ม</w:t>
      </w:r>
      <w:r w:rsidR="00A55182" w:rsidRPr="00EB535A">
        <w:rPr>
          <w:rFonts w:asciiTheme="majorBidi" w:hAnsiTheme="majorBidi" w:cstheme="majorBidi" w:hint="cs"/>
          <w:sz w:val="30"/>
          <w:szCs w:val="30"/>
          <w:cs/>
        </w:rPr>
        <w:t>ิถุนายน</w:t>
      </w:r>
      <w:r w:rsidR="00002511" w:rsidRPr="00EB535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02511" w:rsidRPr="00EB535A">
        <w:rPr>
          <w:rFonts w:asciiTheme="majorBidi" w:hAnsiTheme="majorBidi" w:cstheme="majorBidi"/>
          <w:sz w:val="30"/>
          <w:szCs w:val="30"/>
        </w:rPr>
        <w:t>2563</w:t>
      </w:r>
    </w:p>
    <w:p w14:paraId="7B43027D" w14:textId="3D30C8DA" w:rsidR="00282F27" w:rsidRPr="00EB535A" w:rsidRDefault="00282F27" w:rsidP="00562CEB">
      <w:pPr>
        <w:rPr>
          <w:rFonts w:asciiTheme="majorBidi" w:hAnsiTheme="majorBidi" w:cstheme="majorBidi"/>
          <w:sz w:val="24"/>
          <w:szCs w:val="24"/>
        </w:rPr>
      </w:pPr>
    </w:p>
    <w:p w14:paraId="13961BE1" w14:textId="00B84190" w:rsidR="001D1567" w:rsidRPr="00EB535A" w:rsidRDefault="001D1567" w:rsidP="00562CEB">
      <w:pPr>
        <w:rPr>
          <w:rFonts w:asciiTheme="majorBidi" w:hAnsiTheme="majorBidi" w:cstheme="majorBidi"/>
          <w:sz w:val="24"/>
          <w:szCs w:val="24"/>
        </w:rPr>
      </w:pPr>
    </w:p>
    <w:p w14:paraId="37B7D4FB" w14:textId="77777777" w:rsidR="001D1567" w:rsidRPr="00EB535A" w:rsidRDefault="001D1567" w:rsidP="00562CEB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4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72"/>
        <w:gridCol w:w="1170"/>
        <w:gridCol w:w="270"/>
        <w:gridCol w:w="1170"/>
        <w:gridCol w:w="270"/>
        <w:gridCol w:w="1260"/>
        <w:gridCol w:w="270"/>
        <w:gridCol w:w="1350"/>
      </w:tblGrid>
      <w:tr w:rsidR="00562CEB" w:rsidRPr="00EB535A" w14:paraId="20045665" w14:textId="77777777" w:rsidTr="00D87DD2">
        <w:trPr>
          <w:cantSplit/>
          <w:tblHeader/>
        </w:trPr>
        <w:tc>
          <w:tcPr>
            <w:tcW w:w="6282" w:type="dxa"/>
            <w:gridSpan w:val="4"/>
          </w:tcPr>
          <w:p w14:paraId="50BEF3B0" w14:textId="77777777" w:rsidR="00562CEB" w:rsidRPr="00EB535A" w:rsidRDefault="00562CEB" w:rsidP="00BA2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</w:rPr>
              <w:lastRenderedPageBreak/>
              <w:br w:type="column"/>
            </w:r>
            <w:r w:rsidRPr="00EB535A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EB535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  <w:r w:rsidR="00774D80" w:rsidRPr="00EB535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และเจ้าหนี้อื่น</w:t>
            </w:r>
          </w:p>
        </w:tc>
        <w:tc>
          <w:tcPr>
            <w:tcW w:w="270" w:type="dxa"/>
          </w:tcPr>
          <w:p w14:paraId="48979109" w14:textId="77777777" w:rsidR="00562CEB" w:rsidRPr="00EB535A" w:rsidRDefault="00562CEB" w:rsidP="00815A5B">
            <w:pPr>
              <w:ind w:left="-1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79A3E7E6" w14:textId="77777777" w:rsidR="00562CEB" w:rsidRPr="00EB535A" w:rsidRDefault="00562CEB" w:rsidP="00815A5B">
            <w:pPr>
              <w:spacing w:line="240" w:lineRule="auto"/>
              <w:ind w:left="-1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562CEB" w:rsidRPr="00EB535A" w14:paraId="7F2669C7" w14:textId="77777777" w:rsidTr="00D87DD2">
        <w:trPr>
          <w:cantSplit/>
          <w:tblHeader/>
        </w:trPr>
        <w:tc>
          <w:tcPr>
            <w:tcW w:w="3672" w:type="dxa"/>
          </w:tcPr>
          <w:p w14:paraId="617333A3" w14:textId="77777777" w:rsidR="00562CEB" w:rsidRPr="00EB535A" w:rsidRDefault="00562CEB" w:rsidP="00815A5B">
            <w:pPr>
              <w:tabs>
                <w:tab w:val="left" w:pos="342"/>
              </w:tabs>
              <w:ind w:left="-18"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1B90D0FB" w14:textId="77777777" w:rsidR="00562CEB" w:rsidRPr="00EB535A" w:rsidRDefault="00562CEB" w:rsidP="00815A5B">
            <w:pPr>
              <w:ind w:left="-1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DADDBB7" w14:textId="77777777" w:rsidR="00562CEB" w:rsidRPr="00EB535A" w:rsidRDefault="00562CEB" w:rsidP="00815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31D2CD9A" w14:textId="77777777" w:rsidR="00562CEB" w:rsidRPr="00EB535A" w:rsidRDefault="00562CEB" w:rsidP="00815A5B">
            <w:pPr>
              <w:spacing w:line="240" w:lineRule="auto"/>
              <w:ind w:left="-1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B7A7C" w:rsidRPr="00EB535A" w14:paraId="68A36C5B" w14:textId="77777777" w:rsidTr="00D87DD2">
        <w:trPr>
          <w:cantSplit/>
          <w:tblHeader/>
        </w:trPr>
        <w:tc>
          <w:tcPr>
            <w:tcW w:w="3672" w:type="dxa"/>
          </w:tcPr>
          <w:p w14:paraId="7FB4F984" w14:textId="77777777" w:rsidR="009B7A7C" w:rsidRPr="00EB535A" w:rsidRDefault="009B7A7C" w:rsidP="009B7A7C">
            <w:pPr>
              <w:tabs>
                <w:tab w:val="left" w:pos="342"/>
              </w:tabs>
              <w:ind w:left="-18"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</w:tcPr>
          <w:p w14:paraId="5CD53177" w14:textId="217BA42A" w:rsidR="009B7A7C" w:rsidRPr="00EB535A" w:rsidRDefault="009B7A7C" w:rsidP="009B7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30 </w:t>
            </w:r>
            <w:r w:rsidRPr="00EB535A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79D78D73" w14:textId="77777777" w:rsidR="009B7A7C" w:rsidRPr="00EB535A" w:rsidRDefault="009B7A7C" w:rsidP="009B7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5A7235" w14:textId="322CF97C" w:rsidR="009B7A7C" w:rsidRPr="00EB535A" w:rsidRDefault="009B7A7C" w:rsidP="009B7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31 </w:t>
            </w:r>
            <w:r w:rsidRPr="00EB535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71DC37CA" w14:textId="77777777" w:rsidR="009B7A7C" w:rsidRPr="00EB535A" w:rsidRDefault="009B7A7C" w:rsidP="009B7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85526BD" w14:textId="7FD30FFA" w:rsidR="009B7A7C" w:rsidRPr="00EB535A" w:rsidRDefault="009B7A7C" w:rsidP="009B7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30 </w:t>
            </w:r>
            <w:r w:rsidRPr="00EB535A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65BBD8EE" w14:textId="77777777" w:rsidR="009B7A7C" w:rsidRPr="00EB535A" w:rsidRDefault="009B7A7C" w:rsidP="009B7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27E0C1B" w14:textId="5BDC3993" w:rsidR="009B7A7C" w:rsidRPr="00EB535A" w:rsidRDefault="009B7A7C" w:rsidP="009B7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31 </w:t>
            </w:r>
            <w:r w:rsidRPr="00EB535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AC6C90" w:rsidRPr="00EB535A" w14:paraId="29341F84" w14:textId="77777777" w:rsidTr="00D87DD2">
        <w:trPr>
          <w:cantSplit/>
          <w:tblHeader/>
        </w:trPr>
        <w:tc>
          <w:tcPr>
            <w:tcW w:w="3672" w:type="dxa"/>
          </w:tcPr>
          <w:p w14:paraId="6080C556" w14:textId="77777777" w:rsidR="00AC6C90" w:rsidRPr="00EB535A" w:rsidRDefault="00AC6C90" w:rsidP="00815A5B">
            <w:pPr>
              <w:tabs>
                <w:tab w:val="left" w:pos="342"/>
              </w:tabs>
              <w:ind w:left="-18"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71F4BC2" w14:textId="77777777" w:rsidR="00AC6C90" w:rsidRPr="00EB535A" w:rsidRDefault="000D0FB7" w:rsidP="00815A5B">
            <w:pPr>
              <w:pStyle w:val="a1"/>
              <w:ind w:left="-1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EB535A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16AA3150" w14:textId="77777777" w:rsidR="00AC6C90" w:rsidRPr="00EB535A" w:rsidRDefault="00AC6C90" w:rsidP="00815A5B">
            <w:pPr>
              <w:pStyle w:val="a1"/>
              <w:ind w:left="-18"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170" w:type="dxa"/>
          </w:tcPr>
          <w:p w14:paraId="1A3289C1" w14:textId="77777777" w:rsidR="00AC6C90" w:rsidRPr="00EB535A" w:rsidRDefault="000D0FB7" w:rsidP="00815A5B">
            <w:pPr>
              <w:pStyle w:val="a1"/>
              <w:ind w:left="-1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EB535A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</w:tcPr>
          <w:p w14:paraId="1FDB73BA" w14:textId="77777777" w:rsidR="00AC6C90" w:rsidRPr="00EB535A" w:rsidRDefault="00AC6C90" w:rsidP="00815A5B">
            <w:pPr>
              <w:pStyle w:val="a1"/>
              <w:ind w:left="-18"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14:paraId="40F36C67" w14:textId="77777777" w:rsidR="00AC6C90" w:rsidRPr="00EB535A" w:rsidRDefault="000D0FB7" w:rsidP="00815A5B">
            <w:pPr>
              <w:pStyle w:val="a1"/>
              <w:ind w:left="-1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EB535A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55929058" w14:textId="77777777" w:rsidR="00AC6C90" w:rsidRPr="00EB535A" w:rsidRDefault="00AC6C90" w:rsidP="00815A5B">
            <w:pPr>
              <w:pStyle w:val="a1"/>
              <w:ind w:left="-18"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350" w:type="dxa"/>
          </w:tcPr>
          <w:p w14:paraId="72B87381" w14:textId="77777777" w:rsidR="00AC6C90" w:rsidRPr="00EB535A" w:rsidRDefault="000D0FB7" w:rsidP="00815A5B">
            <w:pPr>
              <w:pStyle w:val="a1"/>
              <w:ind w:left="-1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EB535A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2562</w:t>
            </w:r>
          </w:p>
        </w:tc>
      </w:tr>
      <w:tr w:rsidR="00562CEB" w:rsidRPr="00EB535A" w14:paraId="4E1EE326" w14:textId="77777777" w:rsidTr="00D87DD2">
        <w:trPr>
          <w:cantSplit/>
          <w:tblHeader/>
        </w:trPr>
        <w:tc>
          <w:tcPr>
            <w:tcW w:w="3672" w:type="dxa"/>
          </w:tcPr>
          <w:p w14:paraId="4FA9C3F9" w14:textId="77777777" w:rsidR="00562CEB" w:rsidRPr="00EB535A" w:rsidRDefault="00562CEB" w:rsidP="00815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7"/>
          </w:tcPr>
          <w:p w14:paraId="3ED00A10" w14:textId="77777777" w:rsidR="00562CEB" w:rsidRPr="00EB535A" w:rsidRDefault="00E02666" w:rsidP="00815A5B">
            <w:pPr>
              <w:ind w:left="-18"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A7354" w:rsidRPr="00EB535A" w14:paraId="14C6A4BB" w14:textId="77777777" w:rsidTr="00D87DD2">
        <w:trPr>
          <w:cantSplit/>
        </w:trPr>
        <w:tc>
          <w:tcPr>
            <w:tcW w:w="3672" w:type="dxa"/>
          </w:tcPr>
          <w:p w14:paraId="11FD12C2" w14:textId="77777777" w:rsidR="00EA7354" w:rsidRPr="00EB535A" w:rsidRDefault="00EA7354" w:rsidP="00EA7354">
            <w:pPr>
              <w:tabs>
                <w:tab w:val="left" w:pos="342"/>
              </w:tabs>
              <w:spacing w:line="240" w:lineRule="auto"/>
              <w:ind w:left="-18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34C549CF" w14:textId="22726659" w:rsidR="00EA7354" w:rsidRPr="00EB535A" w:rsidRDefault="001D1567" w:rsidP="005F2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3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AD5FEC" w14:textId="77777777" w:rsidR="00EA7354" w:rsidRPr="00EB535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458C6C" w14:textId="77777777" w:rsidR="00EA7354" w:rsidRPr="00EB535A" w:rsidRDefault="00EA7354" w:rsidP="005F2104">
            <w:pPr>
              <w:tabs>
                <w:tab w:val="clear" w:pos="227"/>
                <w:tab w:val="clear" w:pos="454"/>
                <w:tab w:val="decimal" w:pos="624"/>
              </w:tabs>
              <w:spacing w:line="240" w:lineRule="auto"/>
              <w:ind w:left="-18" w:right="-2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 xml:space="preserve">      -</w:t>
            </w:r>
          </w:p>
        </w:tc>
        <w:tc>
          <w:tcPr>
            <w:tcW w:w="270" w:type="dxa"/>
          </w:tcPr>
          <w:p w14:paraId="4C28BABD" w14:textId="77777777" w:rsidR="00EA7354" w:rsidRPr="00EB535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190C4A4" w14:textId="6C6AB466" w:rsidR="00EA7354" w:rsidRPr="00EB535A" w:rsidRDefault="001D1567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1,375</w:t>
            </w:r>
          </w:p>
        </w:tc>
        <w:tc>
          <w:tcPr>
            <w:tcW w:w="270" w:type="dxa"/>
          </w:tcPr>
          <w:p w14:paraId="39D4BB91" w14:textId="77777777" w:rsidR="00EA7354" w:rsidRPr="00EB535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12C8A69" w14:textId="77777777" w:rsidR="00EA7354" w:rsidRPr="00EB535A" w:rsidRDefault="00EA7354" w:rsidP="00EA7354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3,584</w:t>
            </w:r>
          </w:p>
        </w:tc>
      </w:tr>
      <w:tr w:rsidR="00EA7354" w:rsidRPr="00EB535A" w14:paraId="39A4CDD0" w14:textId="77777777" w:rsidTr="00D87DD2">
        <w:trPr>
          <w:cantSplit/>
          <w:trHeight w:val="389"/>
        </w:trPr>
        <w:tc>
          <w:tcPr>
            <w:tcW w:w="3672" w:type="dxa"/>
          </w:tcPr>
          <w:p w14:paraId="23AA5175" w14:textId="77777777" w:rsidR="00EA7354" w:rsidRPr="00EB535A" w:rsidRDefault="00EA7354" w:rsidP="00EA7354">
            <w:pPr>
              <w:tabs>
                <w:tab w:val="left" w:pos="342"/>
              </w:tabs>
              <w:spacing w:line="240" w:lineRule="auto"/>
              <w:ind w:left="-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0" w:type="dxa"/>
          </w:tcPr>
          <w:p w14:paraId="5803BFD5" w14:textId="5FA7B6C8" w:rsidR="00EA7354" w:rsidRPr="00EB535A" w:rsidRDefault="001D1567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7,003</w:t>
            </w:r>
          </w:p>
        </w:tc>
        <w:tc>
          <w:tcPr>
            <w:tcW w:w="270" w:type="dxa"/>
          </w:tcPr>
          <w:p w14:paraId="22E32F6A" w14:textId="77777777" w:rsidR="00EA7354" w:rsidRPr="00EB535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9EB19B" w14:textId="77777777" w:rsidR="00EA7354" w:rsidRPr="00EB535A" w:rsidRDefault="00EA7354" w:rsidP="00EA7354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 xml:space="preserve">  9,087</w:t>
            </w:r>
          </w:p>
        </w:tc>
        <w:tc>
          <w:tcPr>
            <w:tcW w:w="270" w:type="dxa"/>
          </w:tcPr>
          <w:p w14:paraId="63102E58" w14:textId="77777777" w:rsidR="00EA7354" w:rsidRPr="00EB535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62"/>
              </w:tabs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ECED828" w14:textId="59DD49DE" w:rsidR="00EA7354" w:rsidRPr="00EB535A" w:rsidRDefault="001D1567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7,003</w:t>
            </w:r>
          </w:p>
        </w:tc>
        <w:tc>
          <w:tcPr>
            <w:tcW w:w="270" w:type="dxa"/>
          </w:tcPr>
          <w:p w14:paraId="60477B4D" w14:textId="77777777" w:rsidR="00EA7354" w:rsidRPr="00EB535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62"/>
              </w:tabs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1523415" w14:textId="77777777" w:rsidR="00EA7354" w:rsidRPr="00EB535A" w:rsidRDefault="00EA7354" w:rsidP="00EA7354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9,087</w:t>
            </w:r>
          </w:p>
        </w:tc>
      </w:tr>
      <w:tr w:rsidR="00EA7354" w:rsidRPr="00EB535A" w14:paraId="2A590D28" w14:textId="77777777" w:rsidTr="00D87DD2">
        <w:trPr>
          <w:cantSplit/>
          <w:trHeight w:val="389"/>
        </w:trPr>
        <w:tc>
          <w:tcPr>
            <w:tcW w:w="3672" w:type="dxa"/>
          </w:tcPr>
          <w:p w14:paraId="027889A5" w14:textId="77777777" w:rsidR="00EA7354" w:rsidRPr="00EB535A" w:rsidRDefault="00EA7354" w:rsidP="00EA7354">
            <w:pPr>
              <w:tabs>
                <w:tab w:val="left" w:pos="342"/>
              </w:tabs>
              <w:spacing w:line="240" w:lineRule="auto"/>
              <w:ind w:left="-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54533B0" w14:textId="47E21C89" w:rsidR="00EA7354" w:rsidRPr="00EB535A" w:rsidRDefault="001D1567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1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7,003</w:t>
            </w:r>
          </w:p>
        </w:tc>
        <w:tc>
          <w:tcPr>
            <w:tcW w:w="270" w:type="dxa"/>
          </w:tcPr>
          <w:p w14:paraId="2ADCE259" w14:textId="77777777" w:rsidR="00EA7354" w:rsidRPr="00EB535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6E44107" w14:textId="77777777" w:rsidR="00EA7354" w:rsidRPr="00EB535A" w:rsidRDefault="00EA7354" w:rsidP="00EA7354">
            <w:pPr>
              <w:tabs>
                <w:tab w:val="clear" w:pos="227"/>
                <w:tab w:val="clear" w:pos="454"/>
                <w:tab w:val="clear" w:pos="680"/>
                <w:tab w:val="decimal" w:pos="705"/>
              </w:tabs>
              <w:spacing w:line="240" w:lineRule="auto"/>
              <w:ind w:left="-18" w:right="-2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9,087</w:t>
            </w:r>
          </w:p>
        </w:tc>
        <w:tc>
          <w:tcPr>
            <w:tcW w:w="270" w:type="dxa"/>
          </w:tcPr>
          <w:p w14:paraId="2D9F9B6F" w14:textId="77777777" w:rsidR="00EA7354" w:rsidRPr="00EB535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62"/>
              </w:tabs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F1ACEC2" w14:textId="452E4C98" w:rsidR="00EA7354" w:rsidRPr="00EB535A" w:rsidRDefault="001D1567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8,378</w:t>
            </w:r>
          </w:p>
        </w:tc>
        <w:tc>
          <w:tcPr>
            <w:tcW w:w="270" w:type="dxa"/>
          </w:tcPr>
          <w:p w14:paraId="227AD5B9" w14:textId="77777777" w:rsidR="00EA7354" w:rsidRPr="00EB535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62"/>
              </w:tabs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D65ED9A" w14:textId="77777777" w:rsidR="00EA7354" w:rsidRPr="00EB535A" w:rsidRDefault="00EA7354" w:rsidP="00EA7354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12,671</w:t>
            </w:r>
          </w:p>
        </w:tc>
      </w:tr>
    </w:tbl>
    <w:p w14:paraId="47A37295" w14:textId="77777777" w:rsidR="00810768" w:rsidRPr="00EB535A" w:rsidRDefault="00810768" w:rsidP="006F0149">
      <w:pPr>
        <w:ind w:left="720" w:hanging="18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82FCA6B" w14:textId="6D935151" w:rsidR="006F0149" w:rsidRPr="00EB535A" w:rsidRDefault="006F0149" w:rsidP="006F0149">
      <w:pPr>
        <w:ind w:left="720" w:hanging="18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B535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สัญญาสำคัญที่ทำกับบุคคลและกิจการที่เกี่ยวข้องกัน</w:t>
      </w:r>
    </w:p>
    <w:p w14:paraId="0C754F81" w14:textId="77777777" w:rsidR="006F0149" w:rsidRPr="00EB535A" w:rsidRDefault="006F0149" w:rsidP="006F0149">
      <w:pPr>
        <w:ind w:left="720"/>
        <w:jc w:val="thaiDistribute"/>
        <w:rPr>
          <w:rFonts w:asciiTheme="majorBidi" w:hAnsiTheme="majorBidi" w:cstheme="majorBidi"/>
          <w:sz w:val="30"/>
          <w:szCs w:val="30"/>
        </w:rPr>
      </w:pPr>
    </w:p>
    <w:p w14:paraId="2807E728" w14:textId="716DE90A" w:rsidR="006F0149" w:rsidRPr="00EB535A" w:rsidRDefault="006F0149" w:rsidP="005A7E83">
      <w:pPr>
        <w:tabs>
          <w:tab w:val="clear" w:pos="680"/>
          <w:tab w:val="left" w:pos="63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B535A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002511" w:rsidRPr="00EB535A">
        <w:rPr>
          <w:rFonts w:asciiTheme="majorBidi" w:hAnsiTheme="majorBidi" w:cstheme="majorBidi"/>
          <w:sz w:val="30"/>
          <w:szCs w:val="30"/>
        </w:rPr>
        <w:t xml:space="preserve">30 </w:t>
      </w:r>
      <w:r w:rsidR="00002511" w:rsidRPr="00EB535A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002511" w:rsidRPr="00EB535A">
        <w:rPr>
          <w:rFonts w:asciiTheme="majorBidi" w:hAnsiTheme="majorBidi" w:cstheme="majorBidi"/>
          <w:sz w:val="30"/>
          <w:szCs w:val="30"/>
        </w:rPr>
        <w:t>2563</w:t>
      </w:r>
      <w:r w:rsidRPr="00EB535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A7E83" w:rsidRPr="00EB535A">
        <w:rPr>
          <w:rFonts w:asciiTheme="majorBidi" w:hAnsiTheme="majorBidi" w:cstheme="majorBidi" w:hint="cs"/>
          <w:sz w:val="30"/>
          <w:szCs w:val="30"/>
          <w:cs/>
        </w:rPr>
        <w:t>สัญญาสำคัญที่ทำกับบุคคลและกิจการที่เกี่ยวข้อง</w:t>
      </w:r>
      <w:r w:rsidR="000C118D">
        <w:rPr>
          <w:rFonts w:asciiTheme="majorBidi" w:hAnsiTheme="majorBidi" w:cstheme="majorBidi" w:hint="cs"/>
          <w:sz w:val="30"/>
          <w:szCs w:val="30"/>
          <w:cs/>
        </w:rPr>
        <w:t>กัน</w:t>
      </w:r>
      <w:r w:rsidR="005A7E83" w:rsidRPr="00EB535A">
        <w:rPr>
          <w:rFonts w:asciiTheme="majorBidi" w:hAnsiTheme="majorBidi" w:cstheme="majorBidi" w:hint="cs"/>
          <w:sz w:val="30"/>
          <w:szCs w:val="30"/>
          <w:cs/>
        </w:rPr>
        <w:t>ไม่</w:t>
      </w:r>
      <w:r w:rsidR="00532B1F" w:rsidRPr="00EB535A">
        <w:rPr>
          <w:rFonts w:asciiTheme="majorBidi" w:hAnsiTheme="majorBidi" w:cstheme="majorBidi" w:hint="cs"/>
          <w:sz w:val="30"/>
          <w:szCs w:val="30"/>
          <w:cs/>
        </w:rPr>
        <w:t>มีการ</w:t>
      </w:r>
      <w:r w:rsidR="005A7E83" w:rsidRPr="00EB535A">
        <w:rPr>
          <w:rFonts w:asciiTheme="majorBidi" w:hAnsiTheme="majorBidi" w:cstheme="majorBidi" w:hint="cs"/>
          <w:sz w:val="30"/>
          <w:szCs w:val="30"/>
          <w:cs/>
        </w:rPr>
        <w:t>เปลี่ยนแปลง</w:t>
      </w:r>
      <w:r w:rsidR="00532B1F" w:rsidRPr="00EB535A">
        <w:rPr>
          <w:rFonts w:asciiTheme="majorBidi" w:hAnsiTheme="majorBidi" w:cstheme="majorBidi" w:hint="cs"/>
          <w:sz w:val="30"/>
          <w:szCs w:val="30"/>
          <w:cs/>
        </w:rPr>
        <w:t>อย่างเป็นสาระสำคัญ</w:t>
      </w:r>
      <w:r w:rsidR="005A7E83" w:rsidRPr="00EB535A">
        <w:rPr>
          <w:rFonts w:asciiTheme="majorBidi" w:hAnsiTheme="majorBidi" w:cstheme="majorBidi" w:hint="cs"/>
          <w:sz w:val="30"/>
          <w:szCs w:val="30"/>
          <w:cs/>
        </w:rPr>
        <w:t>จาก</w:t>
      </w:r>
      <w:r w:rsidR="00532B1F" w:rsidRPr="00EB535A">
        <w:rPr>
          <w:rFonts w:asciiTheme="majorBidi" w:hAnsiTheme="majorBidi" w:cstheme="majorBidi" w:hint="cs"/>
          <w:sz w:val="30"/>
          <w:szCs w:val="30"/>
          <w:cs/>
        </w:rPr>
        <w:t>งบการเงินสำหรับปี</w:t>
      </w:r>
      <w:r w:rsidR="00532B1F" w:rsidRPr="00EB535A">
        <w:rPr>
          <w:rFonts w:asciiTheme="majorBidi" w:hAnsiTheme="majorBidi" w:hint="cs"/>
          <w:sz w:val="30"/>
          <w:szCs w:val="30"/>
          <w:cs/>
        </w:rPr>
        <w:t>สิ้นสุดวันที่</w:t>
      </w:r>
      <w:r w:rsidR="00532B1F" w:rsidRPr="00EB535A">
        <w:rPr>
          <w:rFonts w:asciiTheme="majorBidi" w:hAnsiTheme="majorBidi"/>
          <w:sz w:val="30"/>
          <w:szCs w:val="30"/>
          <w:cs/>
        </w:rPr>
        <w:t xml:space="preserve"> </w:t>
      </w:r>
      <w:r w:rsidR="00FF1578" w:rsidRPr="00EB535A">
        <w:rPr>
          <w:rFonts w:asciiTheme="majorBidi" w:hAnsiTheme="majorBidi" w:cstheme="majorBidi"/>
          <w:sz w:val="30"/>
          <w:szCs w:val="30"/>
        </w:rPr>
        <w:t>3</w:t>
      </w:r>
      <w:r w:rsidR="00FF1578">
        <w:rPr>
          <w:rFonts w:asciiTheme="majorBidi" w:hAnsiTheme="majorBidi" w:cstheme="majorBidi"/>
          <w:sz w:val="30"/>
          <w:szCs w:val="30"/>
        </w:rPr>
        <w:t>1</w:t>
      </w:r>
      <w:r w:rsidR="00532B1F" w:rsidRPr="00EB535A">
        <w:rPr>
          <w:rFonts w:asciiTheme="majorBidi" w:hAnsiTheme="majorBidi"/>
          <w:sz w:val="30"/>
          <w:szCs w:val="30"/>
          <w:cs/>
        </w:rPr>
        <w:t xml:space="preserve"> </w:t>
      </w:r>
      <w:r w:rsidR="00532B1F" w:rsidRPr="00EB535A">
        <w:rPr>
          <w:rFonts w:asciiTheme="majorBidi" w:hAnsiTheme="majorBidi" w:hint="cs"/>
          <w:sz w:val="30"/>
          <w:szCs w:val="30"/>
          <w:cs/>
        </w:rPr>
        <w:t>ธันวาคม</w:t>
      </w:r>
      <w:r w:rsidR="00532B1F" w:rsidRPr="00EB535A">
        <w:rPr>
          <w:rFonts w:asciiTheme="majorBidi" w:hAnsiTheme="majorBidi"/>
          <w:sz w:val="30"/>
          <w:szCs w:val="30"/>
          <w:cs/>
        </w:rPr>
        <w:t xml:space="preserve"> </w:t>
      </w:r>
      <w:r w:rsidR="005A7E83" w:rsidRPr="00EB535A">
        <w:rPr>
          <w:rFonts w:asciiTheme="majorBidi" w:hAnsiTheme="majorBidi" w:cstheme="majorBidi"/>
          <w:sz w:val="30"/>
          <w:szCs w:val="30"/>
        </w:rPr>
        <w:t>2562</w:t>
      </w:r>
    </w:p>
    <w:p w14:paraId="3A403280" w14:textId="77777777" w:rsidR="003A5CC9" w:rsidRPr="00EB535A" w:rsidRDefault="003A5CC9" w:rsidP="001D15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336F8BA8" w14:textId="1694F00B" w:rsidR="00CE420F" w:rsidRPr="00EB535A" w:rsidRDefault="00200D66" w:rsidP="005261B1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EB535A">
        <w:rPr>
          <w:rFonts w:asciiTheme="majorBidi" w:hAnsiTheme="majorBidi" w:hint="cs"/>
          <w:b/>
          <w:bCs/>
          <w:sz w:val="30"/>
          <w:szCs w:val="30"/>
          <w:cs/>
          <w:lang w:val="th-TH"/>
        </w:rPr>
        <w:t>สินทรัพย์ไม่หมุนเวียนที่จัดประเภทเป็นสินทรัพย์ที่ถือไว้เพื่อขาย</w:t>
      </w:r>
    </w:p>
    <w:p w14:paraId="6AC99DDA" w14:textId="77777777" w:rsidR="00F2727B" w:rsidRPr="00EB535A" w:rsidRDefault="00F2727B" w:rsidP="00F272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3C1BD1FC" w14:textId="6D16D4EC" w:rsidR="005261B1" w:rsidRPr="00EB535A" w:rsidRDefault="005261B1" w:rsidP="00E527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B535A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ณ </w:t>
      </w:r>
      <w:r w:rsidR="00752C57" w:rsidRPr="00EB535A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วันที่ </w:t>
      </w:r>
      <w:r w:rsidRPr="00EB535A">
        <w:rPr>
          <w:rFonts w:asciiTheme="majorBidi" w:hAnsiTheme="majorBidi" w:cstheme="majorBidi"/>
          <w:sz w:val="30"/>
          <w:szCs w:val="30"/>
        </w:rPr>
        <w:t xml:space="preserve">30 </w:t>
      </w:r>
      <w:r w:rsidRPr="00EB535A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Pr="00EB535A">
        <w:rPr>
          <w:rFonts w:asciiTheme="majorBidi" w:hAnsiTheme="majorBidi" w:cstheme="majorBidi"/>
          <w:sz w:val="30"/>
          <w:szCs w:val="30"/>
        </w:rPr>
        <w:t xml:space="preserve">2563 </w:t>
      </w:r>
      <w:r w:rsidRPr="00EB535A">
        <w:rPr>
          <w:rFonts w:asciiTheme="majorBidi" w:hAnsiTheme="majorBidi" w:cstheme="majorBidi" w:hint="cs"/>
          <w:sz w:val="30"/>
          <w:szCs w:val="30"/>
          <w:cs/>
        </w:rPr>
        <w:t>กลุ่มบริษัทได้จัดประเภทอสังหาริมทรัพย์เพื่อการลงทุน</w:t>
      </w:r>
      <w:r w:rsidR="0082714A" w:rsidRPr="00EB535A">
        <w:rPr>
          <w:rFonts w:asciiTheme="majorBidi" w:hAnsiTheme="majorBidi" w:cstheme="majorBidi" w:hint="cs"/>
          <w:sz w:val="30"/>
          <w:szCs w:val="30"/>
          <w:cs/>
        </w:rPr>
        <w:t>ซึ่งเป็น</w:t>
      </w:r>
      <w:r w:rsidRPr="00EB535A">
        <w:rPr>
          <w:rFonts w:asciiTheme="majorBidi" w:hAnsiTheme="majorBidi" w:cstheme="majorBidi" w:hint="cs"/>
          <w:sz w:val="30"/>
          <w:szCs w:val="30"/>
          <w:cs/>
        </w:rPr>
        <w:t xml:space="preserve">ที่ดินมูลค่าตามบัญชีจำนวน </w:t>
      </w:r>
      <w:r w:rsidRPr="00EB535A">
        <w:rPr>
          <w:rFonts w:asciiTheme="majorBidi" w:hAnsiTheme="majorBidi" w:cstheme="majorBidi"/>
          <w:sz w:val="30"/>
          <w:szCs w:val="30"/>
        </w:rPr>
        <w:t>54.8</w:t>
      </w:r>
      <w:r w:rsidR="00B42E36" w:rsidRPr="00EB535A">
        <w:rPr>
          <w:rFonts w:asciiTheme="majorBidi" w:hAnsiTheme="majorBidi" w:cstheme="majorBidi"/>
          <w:sz w:val="30"/>
          <w:szCs w:val="30"/>
        </w:rPr>
        <w:t>0</w:t>
      </w:r>
      <w:r w:rsidRPr="00EB535A">
        <w:rPr>
          <w:rFonts w:asciiTheme="majorBidi" w:hAnsiTheme="majorBidi" w:cstheme="majorBidi"/>
          <w:sz w:val="30"/>
          <w:szCs w:val="30"/>
        </w:rPr>
        <w:t xml:space="preserve"> </w:t>
      </w:r>
      <w:r w:rsidRPr="00EB535A">
        <w:rPr>
          <w:rFonts w:asciiTheme="majorBidi" w:hAnsiTheme="majorBidi" w:cstheme="majorBidi" w:hint="cs"/>
          <w:sz w:val="30"/>
          <w:szCs w:val="30"/>
          <w:cs/>
        </w:rPr>
        <w:t>ล้านบาท เป็นสินทรัพย์ไม่หมุนเวียน</w:t>
      </w:r>
      <w:r w:rsidRPr="00EB535A">
        <w:rPr>
          <w:rFonts w:asciiTheme="majorBidi" w:hAnsiTheme="majorBidi" w:hint="cs"/>
          <w:sz w:val="30"/>
          <w:szCs w:val="30"/>
          <w:cs/>
        </w:rPr>
        <w:t>ที่จัดประเภทเป็นสินทรัพย์ที่ถือไว้เพื่อขาย ซึ่ง</w:t>
      </w:r>
      <w:r w:rsidR="00532B1F" w:rsidRPr="00EB535A">
        <w:rPr>
          <w:rFonts w:asciiTheme="majorBidi" w:hAnsiTheme="majorBidi" w:hint="cs"/>
          <w:sz w:val="30"/>
          <w:szCs w:val="30"/>
          <w:cs/>
        </w:rPr>
        <w:t>กลุ่มบริษัทมีแผนการขายสินทรัพย์ โดยคาดว่าการขายจะเสร็จสมบูรณ์ภายในหนึ่งปี</w:t>
      </w:r>
      <w:r w:rsidRPr="00EB535A">
        <w:rPr>
          <w:rFonts w:asciiTheme="majorBidi" w:hAnsiTheme="majorBidi" w:hint="cs"/>
          <w:sz w:val="30"/>
          <w:szCs w:val="30"/>
          <w:cs/>
        </w:rPr>
        <w:t xml:space="preserve"> ทั้งนี้</w:t>
      </w:r>
      <w:r w:rsidR="0082714A" w:rsidRPr="00EB535A">
        <w:rPr>
          <w:rFonts w:asciiTheme="majorBidi" w:hAnsiTheme="majorBidi" w:hint="cs"/>
          <w:sz w:val="30"/>
          <w:szCs w:val="30"/>
          <w:cs/>
        </w:rPr>
        <w:t xml:space="preserve"> </w:t>
      </w:r>
      <w:r w:rsidRPr="00EB535A">
        <w:rPr>
          <w:rFonts w:asciiTheme="majorBidi" w:hAnsiTheme="majorBidi" w:hint="cs"/>
          <w:sz w:val="30"/>
          <w:szCs w:val="30"/>
          <w:cs/>
        </w:rPr>
        <w:t>การขายที่ดินดังกล่าว</w:t>
      </w:r>
      <w:r w:rsidR="00DE6024" w:rsidRPr="00EB535A">
        <w:rPr>
          <w:rFonts w:asciiTheme="majorBidi" w:hAnsiTheme="majorBidi"/>
          <w:sz w:val="30"/>
          <w:szCs w:val="30"/>
        </w:rPr>
        <w:t xml:space="preserve"> </w:t>
      </w:r>
      <w:r w:rsidRPr="00EB535A">
        <w:rPr>
          <w:rFonts w:asciiTheme="majorBidi" w:hAnsiTheme="majorBidi" w:hint="cs"/>
          <w:sz w:val="30"/>
          <w:szCs w:val="30"/>
          <w:cs/>
        </w:rPr>
        <w:t>แล้วเสร็จ</w:t>
      </w:r>
      <w:r w:rsidR="000C118D">
        <w:rPr>
          <w:rFonts w:asciiTheme="majorBidi" w:hAnsiTheme="majorBidi" w:hint="cs"/>
          <w:sz w:val="30"/>
          <w:szCs w:val="30"/>
          <w:cs/>
        </w:rPr>
        <w:t>ใน</w:t>
      </w:r>
      <w:r w:rsidRPr="00EB535A">
        <w:rPr>
          <w:rFonts w:asciiTheme="majorBidi" w:hAnsiTheme="majorBidi" w:hint="cs"/>
          <w:sz w:val="30"/>
          <w:szCs w:val="30"/>
          <w:cs/>
        </w:rPr>
        <w:t xml:space="preserve">เดือนกรกฎาคม </w:t>
      </w:r>
      <w:r w:rsidRPr="00EB535A">
        <w:rPr>
          <w:rFonts w:asciiTheme="majorBidi" w:hAnsiTheme="majorBidi"/>
          <w:sz w:val="30"/>
          <w:szCs w:val="30"/>
        </w:rPr>
        <w:t>25</w:t>
      </w:r>
      <w:r w:rsidR="00583601" w:rsidRPr="00EB535A">
        <w:rPr>
          <w:rFonts w:asciiTheme="majorBidi" w:hAnsiTheme="majorBidi" w:hint="cs"/>
          <w:sz w:val="30"/>
          <w:szCs w:val="30"/>
        </w:rPr>
        <w:t>63</w:t>
      </w:r>
      <w:r w:rsidRPr="00EB535A">
        <w:rPr>
          <w:rFonts w:asciiTheme="majorBidi" w:hAnsiTheme="majorBidi"/>
          <w:sz w:val="30"/>
          <w:szCs w:val="30"/>
        </w:rPr>
        <w:t xml:space="preserve"> </w:t>
      </w:r>
      <w:r w:rsidRPr="00EB535A">
        <w:rPr>
          <w:rFonts w:asciiTheme="majorBidi" w:hAnsiTheme="majorBidi" w:hint="cs"/>
          <w:sz w:val="30"/>
          <w:szCs w:val="30"/>
          <w:cs/>
        </w:rPr>
        <w:t>โดยได้รับชำระเป็นเงินสดจำนวน</w:t>
      </w:r>
      <w:r w:rsidR="006A3D71" w:rsidRPr="00EB535A">
        <w:rPr>
          <w:rFonts w:asciiTheme="majorBidi" w:hAnsiTheme="majorBidi" w:hint="cs"/>
          <w:sz w:val="30"/>
          <w:szCs w:val="30"/>
          <w:cs/>
        </w:rPr>
        <w:t>เงิน</w:t>
      </w:r>
      <w:r w:rsidR="000A2463" w:rsidRPr="00EB535A">
        <w:rPr>
          <w:rFonts w:asciiTheme="majorBidi" w:hAnsiTheme="majorBidi" w:hint="cs"/>
          <w:sz w:val="30"/>
          <w:szCs w:val="30"/>
          <w:cs/>
        </w:rPr>
        <w:t>ทั้งสิ้น</w:t>
      </w:r>
      <w:r w:rsidRPr="00EB535A">
        <w:rPr>
          <w:rFonts w:asciiTheme="majorBidi" w:hAnsiTheme="majorBidi" w:hint="cs"/>
          <w:sz w:val="30"/>
          <w:szCs w:val="30"/>
          <w:cs/>
        </w:rPr>
        <w:t xml:space="preserve"> </w:t>
      </w:r>
      <w:r w:rsidRPr="00EB535A">
        <w:rPr>
          <w:rFonts w:asciiTheme="majorBidi" w:hAnsiTheme="majorBidi"/>
          <w:sz w:val="30"/>
          <w:szCs w:val="30"/>
        </w:rPr>
        <w:t xml:space="preserve">54.69 </w:t>
      </w:r>
      <w:r w:rsidRPr="00EB535A">
        <w:rPr>
          <w:rFonts w:asciiTheme="majorBidi" w:hAnsiTheme="majorBidi" w:hint="cs"/>
          <w:sz w:val="30"/>
          <w:szCs w:val="30"/>
          <w:cs/>
        </w:rPr>
        <w:t>ล้านบาท</w:t>
      </w:r>
    </w:p>
    <w:p w14:paraId="3AE67AFB" w14:textId="1D1BC4F6" w:rsidR="00657B02" w:rsidRPr="00EB535A" w:rsidRDefault="00657B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6564E98A" w14:textId="77777777" w:rsidR="00562CEB" w:rsidRPr="00EB535A" w:rsidRDefault="00562CEB" w:rsidP="00302A40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EB535A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เงินลงทุนในบริษัทร่วม</w:t>
      </w:r>
    </w:p>
    <w:p w14:paraId="6B604732" w14:textId="77777777" w:rsidR="00562CEB" w:rsidRPr="00EB535A" w:rsidRDefault="00562CEB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sz w:val="26"/>
          <w:szCs w:val="26"/>
        </w:rPr>
      </w:pPr>
    </w:p>
    <w:tbl>
      <w:tblPr>
        <w:tblW w:w="921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9"/>
        <w:gridCol w:w="1260"/>
        <w:gridCol w:w="270"/>
        <w:gridCol w:w="1170"/>
        <w:gridCol w:w="270"/>
        <w:gridCol w:w="1102"/>
        <w:gridCol w:w="236"/>
        <w:gridCol w:w="1106"/>
        <w:gridCol w:w="8"/>
      </w:tblGrid>
      <w:tr w:rsidR="00562CEB" w:rsidRPr="00EB535A" w14:paraId="2C79ECC8" w14:textId="77777777" w:rsidTr="003D79FA">
        <w:trPr>
          <w:gridAfter w:val="1"/>
          <w:wAfter w:w="8" w:type="dxa"/>
        </w:trPr>
        <w:tc>
          <w:tcPr>
            <w:tcW w:w="3789" w:type="dxa"/>
            <w:shd w:val="clear" w:color="auto" w:fill="auto"/>
          </w:tcPr>
          <w:p w14:paraId="679830DD" w14:textId="77777777" w:rsidR="00562CEB" w:rsidRPr="00EB535A" w:rsidRDefault="00562CEB" w:rsidP="00F250F7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5497771C" w14:textId="77777777" w:rsidR="00562CEB" w:rsidRPr="00EB535A" w:rsidRDefault="00562CEB" w:rsidP="00F250F7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51C14B6E" w14:textId="77777777" w:rsidR="00562CEB" w:rsidRPr="00EB535A" w:rsidRDefault="00562CEB" w:rsidP="00F250F7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4" w:type="dxa"/>
            <w:gridSpan w:val="3"/>
            <w:shd w:val="clear" w:color="auto" w:fill="auto"/>
          </w:tcPr>
          <w:p w14:paraId="7F77A821" w14:textId="77777777" w:rsidR="00562CEB" w:rsidRPr="00EB535A" w:rsidRDefault="00562CEB" w:rsidP="00F250F7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3646" w:rsidRPr="00EB535A" w14:paraId="69F27148" w14:textId="77777777" w:rsidTr="003D79FA">
        <w:tc>
          <w:tcPr>
            <w:tcW w:w="3789" w:type="dxa"/>
            <w:shd w:val="clear" w:color="auto" w:fill="auto"/>
          </w:tcPr>
          <w:p w14:paraId="5C7D729F" w14:textId="03D9DBB3" w:rsidR="00BE3646" w:rsidRPr="00EB535A" w:rsidRDefault="00F2366D" w:rsidP="00F23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4B6B20" w:rsidRPr="00EB535A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หก</w:t>
            </w:r>
            <w:r w:rsidRPr="00EB535A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120E8D" w:rsidRPr="00EB535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3</w:t>
            </w:r>
            <w:r w:rsidR="004B6B20" w:rsidRPr="00EB535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0</w:t>
            </w:r>
            <w:r w:rsidRPr="00EB535A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  <w:r w:rsidRPr="00EB535A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ม</w:t>
            </w:r>
            <w:r w:rsidR="004B6B20" w:rsidRPr="00EB535A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ิถุนายน</w:t>
            </w:r>
          </w:p>
        </w:tc>
        <w:tc>
          <w:tcPr>
            <w:tcW w:w="1260" w:type="dxa"/>
            <w:shd w:val="clear" w:color="auto" w:fill="auto"/>
          </w:tcPr>
          <w:p w14:paraId="53A31FEB" w14:textId="77777777" w:rsidR="00BE3646" w:rsidRPr="00EB535A" w:rsidRDefault="000D0FB7" w:rsidP="00BE364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EB535A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340C5243" w14:textId="77777777" w:rsidR="00BE3646" w:rsidRPr="00EB535A" w:rsidRDefault="00BE3646" w:rsidP="00BE3646">
            <w:pPr>
              <w:pStyle w:val="a1"/>
              <w:ind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7BCB0A6" w14:textId="77777777" w:rsidR="00BE3646" w:rsidRPr="00EB535A" w:rsidRDefault="000D0FB7" w:rsidP="00BE364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EB535A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7CD1C81D" w14:textId="77777777" w:rsidR="00BE3646" w:rsidRPr="00EB535A" w:rsidRDefault="00BE3646" w:rsidP="00BE3646">
            <w:pPr>
              <w:pStyle w:val="a1"/>
              <w:ind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102" w:type="dxa"/>
            <w:shd w:val="clear" w:color="auto" w:fill="auto"/>
          </w:tcPr>
          <w:p w14:paraId="16F6EB63" w14:textId="77777777" w:rsidR="00BE3646" w:rsidRPr="00EB535A" w:rsidRDefault="000D0FB7" w:rsidP="00BE364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EB535A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6" w:type="dxa"/>
            <w:shd w:val="clear" w:color="auto" w:fill="auto"/>
          </w:tcPr>
          <w:p w14:paraId="19B0E958" w14:textId="77777777" w:rsidR="00BE3646" w:rsidRPr="00EB535A" w:rsidRDefault="00BE3646" w:rsidP="00BE3646">
            <w:pPr>
              <w:pStyle w:val="a1"/>
              <w:ind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32F4872C" w14:textId="77777777" w:rsidR="00BE3646" w:rsidRPr="00EB535A" w:rsidRDefault="000D0FB7" w:rsidP="00BE364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EB535A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2562</w:t>
            </w:r>
          </w:p>
        </w:tc>
      </w:tr>
      <w:tr w:rsidR="00562CEB" w:rsidRPr="00EB535A" w14:paraId="236F447F" w14:textId="77777777" w:rsidTr="003D79FA">
        <w:trPr>
          <w:gridAfter w:val="1"/>
          <w:wAfter w:w="8" w:type="dxa"/>
        </w:trPr>
        <w:tc>
          <w:tcPr>
            <w:tcW w:w="3789" w:type="dxa"/>
            <w:shd w:val="clear" w:color="auto" w:fill="auto"/>
          </w:tcPr>
          <w:p w14:paraId="14F0D03E" w14:textId="77777777" w:rsidR="00562CEB" w:rsidRPr="00EB535A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414" w:type="dxa"/>
            <w:gridSpan w:val="7"/>
            <w:shd w:val="clear" w:color="auto" w:fill="auto"/>
          </w:tcPr>
          <w:p w14:paraId="7571A260" w14:textId="77777777" w:rsidR="00562CEB" w:rsidRPr="00EB535A" w:rsidRDefault="00BE3646" w:rsidP="002A7A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6D6254" w:rsidRPr="00EB535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EB535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A7354" w:rsidRPr="00EB535A" w14:paraId="72BEB69D" w14:textId="77777777" w:rsidTr="003D79FA">
        <w:trPr>
          <w:gridAfter w:val="1"/>
          <w:wAfter w:w="8" w:type="dxa"/>
        </w:trPr>
        <w:tc>
          <w:tcPr>
            <w:tcW w:w="3789" w:type="dxa"/>
            <w:shd w:val="clear" w:color="auto" w:fill="auto"/>
          </w:tcPr>
          <w:p w14:paraId="7EA38D48" w14:textId="77777777" w:rsidR="00EA7354" w:rsidRPr="00EB535A" w:rsidRDefault="00EA7354" w:rsidP="00EA7354">
            <w:pPr>
              <w:ind w:right="-468"/>
              <w:rPr>
                <w:rStyle w:val="Emphasis"/>
                <w:rFonts w:asciiTheme="majorBidi" w:hAnsiTheme="majorBidi" w:cstheme="majorBidi"/>
                <w:cs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EB535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EB535A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260" w:type="dxa"/>
            <w:shd w:val="clear" w:color="auto" w:fill="auto"/>
          </w:tcPr>
          <w:p w14:paraId="636FF87E" w14:textId="77777777" w:rsidR="00EA7354" w:rsidRPr="00EB535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2,459</w:t>
            </w:r>
          </w:p>
        </w:tc>
        <w:tc>
          <w:tcPr>
            <w:tcW w:w="270" w:type="dxa"/>
            <w:shd w:val="clear" w:color="auto" w:fill="auto"/>
          </w:tcPr>
          <w:p w14:paraId="599CE4FF" w14:textId="77777777" w:rsidR="00EA7354" w:rsidRPr="00EB535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309E1B3" w14:textId="77777777" w:rsidR="00EA7354" w:rsidRPr="00EB535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2,552</w:t>
            </w:r>
          </w:p>
        </w:tc>
        <w:tc>
          <w:tcPr>
            <w:tcW w:w="270" w:type="dxa"/>
            <w:shd w:val="clear" w:color="auto" w:fill="auto"/>
          </w:tcPr>
          <w:p w14:paraId="5D2492C7" w14:textId="77777777" w:rsidR="00EA7354" w:rsidRPr="00EB535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5F1FB4C8" w14:textId="77777777" w:rsidR="00EA7354" w:rsidRPr="00EB535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2,818</w:t>
            </w:r>
          </w:p>
        </w:tc>
        <w:tc>
          <w:tcPr>
            <w:tcW w:w="236" w:type="dxa"/>
            <w:shd w:val="clear" w:color="auto" w:fill="auto"/>
          </w:tcPr>
          <w:p w14:paraId="5E674A5A" w14:textId="77777777" w:rsidR="00EA7354" w:rsidRPr="00EB535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3B9C358A" w14:textId="77777777" w:rsidR="00EA7354" w:rsidRPr="00EB535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2,818</w:t>
            </w:r>
          </w:p>
        </w:tc>
      </w:tr>
      <w:tr w:rsidR="00EA7354" w:rsidRPr="00EB535A" w14:paraId="44C24AC8" w14:textId="77777777" w:rsidTr="003D79FA">
        <w:trPr>
          <w:gridAfter w:val="1"/>
          <w:wAfter w:w="8" w:type="dxa"/>
        </w:trPr>
        <w:tc>
          <w:tcPr>
            <w:tcW w:w="3789" w:type="dxa"/>
            <w:shd w:val="clear" w:color="auto" w:fill="auto"/>
          </w:tcPr>
          <w:p w14:paraId="197089D1" w14:textId="77777777" w:rsidR="00EA7354" w:rsidRPr="00EB535A" w:rsidRDefault="00EA7354" w:rsidP="00EA7354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ส่วนแบ่งขาดทุนสุทธิ</w:t>
            </w:r>
          </w:p>
        </w:tc>
        <w:tc>
          <w:tcPr>
            <w:tcW w:w="1260" w:type="dxa"/>
            <w:shd w:val="clear" w:color="auto" w:fill="auto"/>
          </w:tcPr>
          <w:p w14:paraId="0D63D63E" w14:textId="77777777" w:rsidR="00EA7354" w:rsidRPr="00EB535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A1ECEA8" w14:textId="77777777" w:rsidR="00EA7354" w:rsidRPr="00EB535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AEADD79" w14:textId="77777777" w:rsidR="00EA7354" w:rsidRPr="00EB535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F3F27A6" w14:textId="77777777" w:rsidR="00EA7354" w:rsidRPr="00EB535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74E0EA16" w14:textId="77777777" w:rsidR="00EA7354" w:rsidRPr="00EB535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3814593" w14:textId="77777777" w:rsidR="00EA7354" w:rsidRPr="00EB535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415714B5" w14:textId="77777777" w:rsidR="00EA7354" w:rsidRPr="00EB535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57B02" w:rsidRPr="00EB535A" w14:paraId="2FA83EA1" w14:textId="77777777" w:rsidTr="003D79FA">
        <w:trPr>
          <w:gridAfter w:val="1"/>
          <w:wAfter w:w="8" w:type="dxa"/>
        </w:trPr>
        <w:tc>
          <w:tcPr>
            <w:tcW w:w="3789" w:type="dxa"/>
            <w:shd w:val="clear" w:color="auto" w:fill="auto"/>
          </w:tcPr>
          <w:p w14:paraId="6CBBAB20" w14:textId="77777777" w:rsidR="00657B02" w:rsidRPr="00EB535A" w:rsidRDefault="00657B02" w:rsidP="00657B02">
            <w:pPr>
              <w:ind w:left="189"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  <w:cs/>
              </w:rPr>
              <w:t>จากเงินลงทุนในบริษัทร่วม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6A0EDF9" w14:textId="0F24A61E" w:rsidR="00657B02" w:rsidRPr="00EB535A" w:rsidRDefault="00657B02" w:rsidP="00657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(45)</w:t>
            </w:r>
          </w:p>
        </w:tc>
        <w:tc>
          <w:tcPr>
            <w:tcW w:w="270" w:type="dxa"/>
            <w:shd w:val="clear" w:color="auto" w:fill="auto"/>
          </w:tcPr>
          <w:p w14:paraId="16D65355" w14:textId="77777777" w:rsidR="00657B02" w:rsidRPr="00EB535A" w:rsidRDefault="00657B02" w:rsidP="00657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747B0AE" w14:textId="3B2AAC9B" w:rsidR="00657B02" w:rsidRPr="00EB535A" w:rsidRDefault="00657B02" w:rsidP="00657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(48)</w:t>
            </w:r>
          </w:p>
        </w:tc>
        <w:tc>
          <w:tcPr>
            <w:tcW w:w="270" w:type="dxa"/>
            <w:shd w:val="clear" w:color="auto" w:fill="auto"/>
          </w:tcPr>
          <w:p w14:paraId="5451E404" w14:textId="77777777" w:rsidR="00657B02" w:rsidRPr="00EB535A" w:rsidRDefault="00657B02" w:rsidP="00657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auto"/>
          </w:tcPr>
          <w:p w14:paraId="64A5615E" w14:textId="77777777" w:rsidR="00657B02" w:rsidRPr="00EB535A" w:rsidRDefault="00657B02" w:rsidP="005F2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7952CEA" w14:textId="77777777" w:rsidR="00657B02" w:rsidRPr="00EB535A" w:rsidRDefault="00657B02" w:rsidP="00657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  <w:shd w:val="clear" w:color="auto" w:fill="auto"/>
          </w:tcPr>
          <w:p w14:paraId="70E8D7B5" w14:textId="77777777" w:rsidR="00657B02" w:rsidRPr="00EB535A" w:rsidRDefault="00657B02" w:rsidP="00657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57B02" w:rsidRPr="00EB535A" w14:paraId="00A0997A" w14:textId="77777777" w:rsidTr="003D79FA">
        <w:trPr>
          <w:gridAfter w:val="1"/>
          <w:wAfter w:w="8" w:type="dxa"/>
        </w:trPr>
        <w:tc>
          <w:tcPr>
            <w:tcW w:w="3789" w:type="dxa"/>
            <w:shd w:val="clear" w:color="auto" w:fill="auto"/>
          </w:tcPr>
          <w:p w14:paraId="64777456" w14:textId="6ED5156E" w:rsidR="00657B02" w:rsidRPr="00EB535A" w:rsidRDefault="00657B02" w:rsidP="00657B02">
            <w:pPr>
              <w:ind w:right="-4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EB535A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B6FCE1" w14:textId="0C058CE4" w:rsidR="00657B02" w:rsidRPr="00EB535A" w:rsidRDefault="00657B02" w:rsidP="00657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2,414</w:t>
            </w:r>
          </w:p>
        </w:tc>
        <w:tc>
          <w:tcPr>
            <w:tcW w:w="270" w:type="dxa"/>
            <w:shd w:val="clear" w:color="auto" w:fill="auto"/>
          </w:tcPr>
          <w:p w14:paraId="68102452" w14:textId="77777777" w:rsidR="00657B02" w:rsidRPr="00EB535A" w:rsidRDefault="00657B02" w:rsidP="00657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4E3CCC" w14:textId="4500A9B8" w:rsidR="00657B02" w:rsidRPr="00EB535A" w:rsidRDefault="00657B02" w:rsidP="00657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2,504</w:t>
            </w:r>
          </w:p>
        </w:tc>
        <w:tc>
          <w:tcPr>
            <w:tcW w:w="270" w:type="dxa"/>
            <w:shd w:val="clear" w:color="auto" w:fill="auto"/>
          </w:tcPr>
          <w:p w14:paraId="2A7F443D" w14:textId="77777777" w:rsidR="00657B02" w:rsidRPr="00EB535A" w:rsidRDefault="00657B02" w:rsidP="00657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69A1BD" w14:textId="77777777" w:rsidR="00657B02" w:rsidRPr="00EB535A" w:rsidRDefault="00657B02" w:rsidP="00657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2,818</w:t>
            </w:r>
          </w:p>
        </w:tc>
        <w:tc>
          <w:tcPr>
            <w:tcW w:w="236" w:type="dxa"/>
            <w:shd w:val="clear" w:color="auto" w:fill="auto"/>
          </w:tcPr>
          <w:p w14:paraId="426EB7BC" w14:textId="77777777" w:rsidR="00657B02" w:rsidRPr="00EB535A" w:rsidRDefault="00657B02" w:rsidP="00657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8B8CAD" w14:textId="77777777" w:rsidR="00657B02" w:rsidRPr="00EB535A" w:rsidRDefault="00657B02" w:rsidP="00657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2,818</w:t>
            </w:r>
          </w:p>
        </w:tc>
      </w:tr>
      <w:tr w:rsidR="00EA7354" w:rsidRPr="00EB535A" w14:paraId="48B1D799" w14:textId="77777777" w:rsidTr="003D79FA">
        <w:trPr>
          <w:gridAfter w:val="1"/>
          <w:wAfter w:w="8" w:type="dxa"/>
        </w:trPr>
        <w:tc>
          <w:tcPr>
            <w:tcW w:w="3789" w:type="dxa"/>
            <w:shd w:val="clear" w:color="auto" w:fill="auto"/>
          </w:tcPr>
          <w:p w14:paraId="2C2C7B85" w14:textId="77777777" w:rsidR="00EA7354" w:rsidRPr="00EB535A" w:rsidRDefault="00EA7354" w:rsidP="00EA7354">
            <w:pPr>
              <w:ind w:right="-4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18B5883" w14:textId="77777777" w:rsidR="00EA7354" w:rsidRPr="00EB535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9CF6B9A" w14:textId="77777777" w:rsidR="00EA7354" w:rsidRPr="00EB535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55FB22F" w14:textId="77777777" w:rsidR="00EA7354" w:rsidRPr="00EB535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2,459</w:t>
            </w:r>
          </w:p>
        </w:tc>
        <w:tc>
          <w:tcPr>
            <w:tcW w:w="270" w:type="dxa"/>
            <w:shd w:val="clear" w:color="auto" w:fill="auto"/>
          </w:tcPr>
          <w:p w14:paraId="03439A9B" w14:textId="77777777" w:rsidR="00EA7354" w:rsidRPr="00EB535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38EE481" w14:textId="77777777" w:rsidR="00EA7354" w:rsidRPr="00EB535A" w:rsidRDefault="00EA7354" w:rsidP="00EA735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BE10B8C" w14:textId="77777777" w:rsidR="00EA7354" w:rsidRPr="00EB535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384CCCD" w14:textId="77777777" w:rsidR="00EA7354" w:rsidRPr="00EB535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2,818</w:t>
            </w:r>
          </w:p>
        </w:tc>
      </w:tr>
    </w:tbl>
    <w:p w14:paraId="334DFABC" w14:textId="77777777" w:rsidR="00A7476B" w:rsidRPr="00EB535A" w:rsidRDefault="00A7476B" w:rsidP="00A747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color w:val="000000"/>
          <w:sz w:val="30"/>
          <w:szCs w:val="30"/>
        </w:rPr>
        <w:sectPr w:rsidR="00A7476B" w:rsidRPr="00EB535A" w:rsidSect="00D936B3">
          <w:headerReference w:type="default" r:id="rId11"/>
          <w:footerReference w:type="default" r:id="rId12"/>
          <w:pgSz w:w="11909" w:h="16834" w:code="9"/>
          <w:pgMar w:top="691" w:right="1152" w:bottom="1080" w:left="1152" w:header="720" w:footer="720" w:gutter="0"/>
          <w:pgNumType w:start="16"/>
          <w:cols w:space="720"/>
          <w:docGrid w:linePitch="245"/>
        </w:sectPr>
      </w:pPr>
    </w:p>
    <w:p w14:paraId="5198C541" w14:textId="524FF765" w:rsidR="00562CEB" w:rsidRPr="00EB535A" w:rsidRDefault="00531857" w:rsidP="00562CEB">
      <w:pPr>
        <w:pStyle w:val="Heading6"/>
        <w:jc w:val="both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EB535A">
        <w:rPr>
          <w:rFonts w:asciiTheme="majorBidi" w:hAnsiTheme="majorBidi" w:cstheme="majorBidi"/>
          <w:b w:val="0"/>
          <w:bCs w:val="0"/>
          <w:sz w:val="30"/>
          <w:szCs w:val="30"/>
          <w:cs/>
        </w:rPr>
        <w:lastRenderedPageBreak/>
        <w:t>เ</w:t>
      </w:r>
      <w:r w:rsidR="00562CEB" w:rsidRPr="00EB535A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งินลงทุนในบริษัทร่วม ณ วันที่ </w:t>
      </w:r>
      <w:r w:rsidR="00002511" w:rsidRPr="00EB535A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30 </w:t>
      </w:r>
      <w:r w:rsidR="00002511" w:rsidRPr="00EB535A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มิถุนายน </w:t>
      </w:r>
      <w:r w:rsidR="00002511" w:rsidRPr="00EB535A">
        <w:rPr>
          <w:rFonts w:asciiTheme="majorBidi" w:hAnsiTheme="majorBidi" w:cstheme="majorBidi"/>
          <w:b w:val="0"/>
          <w:bCs w:val="0"/>
          <w:sz w:val="30"/>
          <w:szCs w:val="30"/>
        </w:rPr>
        <w:t>2563</w:t>
      </w:r>
      <w:r w:rsidR="00562CEB" w:rsidRPr="00EB535A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="00562CEB" w:rsidRPr="00EB535A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และ </w:t>
      </w:r>
      <w:r w:rsidR="00562CEB" w:rsidRPr="00EB535A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31 </w:t>
      </w:r>
      <w:r w:rsidR="00562CEB" w:rsidRPr="00EB535A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ธันวาคม </w:t>
      </w:r>
      <w:r w:rsidR="000D0FB7" w:rsidRPr="00EB535A">
        <w:rPr>
          <w:rFonts w:asciiTheme="majorBidi" w:hAnsiTheme="majorBidi" w:cstheme="majorBidi"/>
          <w:b w:val="0"/>
          <w:bCs w:val="0"/>
          <w:sz w:val="30"/>
          <w:szCs w:val="30"/>
        </w:rPr>
        <w:t>2562</w:t>
      </w:r>
      <w:r w:rsidR="00562CEB" w:rsidRPr="00EB535A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="00562CEB" w:rsidRPr="00EB535A">
        <w:rPr>
          <w:rFonts w:asciiTheme="majorBidi" w:hAnsiTheme="majorBidi" w:cstheme="majorBidi"/>
          <w:b w:val="0"/>
          <w:bCs w:val="0"/>
          <w:sz w:val="30"/>
          <w:szCs w:val="30"/>
          <w:cs/>
        </w:rPr>
        <w:t>และเงินปันผลรับสำหรับงวด</w:t>
      </w:r>
      <w:r w:rsidR="00993DA2" w:rsidRPr="00EB535A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หก</w:t>
      </w:r>
      <w:r w:rsidR="00562CEB" w:rsidRPr="00EB535A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เดือนสิ้นสุดวันที่ </w:t>
      </w:r>
      <w:r w:rsidR="00002511" w:rsidRPr="00EB535A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30 </w:t>
      </w:r>
      <w:r w:rsidR="00002511" w:rsidRPr="00EB535A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มิถุนายน </w:t>
      </w:r>
      <w:r w:rsidR="00002511" w:rsidRPr="00EB535A">
        <w:rPr>
          <w:rFonts w:asciiTheme="majorBidi" w:hAnsiTheme="majorBidi" w:cstheme="majorBidi"/>
          <w:b w:val="0"/>
          <w:bCs w:val="0"/>
          <w:sz w:val="30"/>
          <w:szCs w:val="30"/>
        </w:rPr>
        <w:t>2563</w:t>
      </w:r>
      <w:r w:rsidR="00562CEB" w:rsidRPr="00EB535A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="00562CEB" w:rsidRPr="00EB535A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และ </w:t>
      </w:r>
      <w:r w:rsidR="000D0FB7" w:rsidRPr="00EB535A">
        <w:rPr>
          <w:rFonts w:asciiTheme="majorBidi" w:hAnsiTheme="majorBidi" w:cstheme="majorBidi"/>
          <w:b w:val="0"/>
          <w:bCs w:val="0"/>
          <w:sz w:val="30"/>
          <w:szCs w:val="30"/>
        </w:rPr>
        <w:t>2562</w:t>
      </w:r>
      <w:r w:rsidR="00562CEB" w:rsidRPr="00EB535A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="00562CEB" w:rsidRPr="00EB535A">
        <w:rPr>
          <w:rFonts w:asciiTheme="majorBidi" w:hAnsiTheme="majorBidi" w:cstheme="majorBidi"/>
          <w:b w:val="0"/>
          <w:bCs w:val="0"/>
          <w:sz w:val="30"/>
          <w:szCs w:val="30"/>
          <w:cs/>
        </w:rPr>
        <w:t>มีดังนี้</w:t>
      </w:r>
    </w:p>
    <w:p w14:paraId="6CD428F9" w14:textId="77777777" w:rsidR="00562CEB" w:rsidRPr="00EB535A" w:rsidRDefault="00562CEB" w:rsidP="00562CEB">
      <w:pPr>
        <w:rPr>
          <w:rFonts w:asciiTheme="majorBidi" w:hAnsiTheme="majorBidi" w:cstheme="majorBidi"/>
          <w:sz w:val="30"/>
          <w:szCs w:val="30"/>
        </w:rPr>
      </w:pPr>
    </w:p>
    <w:tbl>
      <w:tblPr>
        <w:tblW w:w="14051" w:type="dxa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51"/>
        <w:gridCol w:w="900"/>
        <w:gridCol w:w="184"/>
        <w:gridCol w:w="986"/>
        <w:gridCol w:w="180"/>
        <w:gridCol w:w="1080"/>
        <w:gridCol w:w="180"/>
        <w:gridCol w:w="1080"/>
        <w:gridCol w:w="180"/>
        <w:gridCol w:w="1080"/>
        <w:gridCol w:w="180"/>
        <w:gridCol w:w="990"/>
        <w:gridCol w:w="180"/>
        <w:gridCol w:w="990"/>
        <w:gridCol w:w="180"/>
        <w:gridCol w:w="990"/>
        <w:gridCol w:w="180"/>
        <w:gridCol w:w="990"/>
        <w:gridCol w:w="180"/>
        <w:gridCol w:w="990"/>
      </w:tblGrid>
      <w:tr w:rsidR="00FC18AF" w:rsidRPr="00EB535A" w14:paraId="77C93990" w14:textId="77777777" w:rsidTr="00826BA8">
        <w:trPr>
          <w:cantSplit/>
        </w:trPr>
        <w:tc>
          <w:tcPr>
            <w:tcW w:w="2351" w:type="dxa"/>
            <w:shd w:val="clear" w:color="auto" w:fill="auto"/>
          </w:tcPr>
          <w:p w14:paraId="2234DAE9" w14:textId="77777777" w:rsidR="00FC18AF" w:rsidRPr="00EB535A" w:rsidRDefault="00FC18AF" w:rsidP="00F250F7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  <w:shd w:val="clear" w:color="auto" w:fill="auto"/>
          </w:tcPr>
          <w:p w14:paraId="60BED943" w14:textId="77777777" w:rsidR="00FC18AF" w:rsidRPr="00EB535A" w:rsidRDefault="00FC18AF" w:rsidP="00F250F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4A1B729" w14:textId="77777777" w:rsidR="00FC18AF" w:rsidRPr="00EB535A" w:rsidRDefault="00FC18AF" w:rsidP="00F250F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AFC4EE1" w14:textId="77777777" w:rsidR="00FC18AF" w:rsidRPr="00EB535A" w:rsidRDefault="00FC18AF" w:rsidP="00F250F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14:paraId="5C6ABCF1" w14:textId="77777777" w:rsidR="00FC18AF" w:rsidRPr="00EB535A" w:rsidRDefault="00FC18AF" w:rsidP="00F250F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080" w:type="dxa"/>
          </w:tcPr>
          <w:p w14:paraId="05DF5407" w14:textId="77777777" w:rsidR="00FC18AF" w:rsidRPr="00EB535A" w:rsidRDefault="00FC18AF" w:rsidP="00F250F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14:paraId="63A7484A" w14:textId="77777777" w:rsidR="00FC18AF" w:rsidRPr="00EB535A" w:rsidRDefault="00FC18AF" w:rsidP="00F250F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6930" w:type="dxa"/>
            <w:gridSpan w:val="11"/>
            <w:shd w:val="clear" w:color="auto" w:fill="auto"/>
          </w:tcPr>
          <w:p w14:paraId="238D1E1E" w14:textId="77777777" w:rsidR="00FC18AF" w:rsidRPr="00EB535A" w:rsidRDefault="00FC18AF" w:rsidP="00F250F7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540777" w:rsidRPr="00EB535A" w14:paraId="52650895" w14:textId="77777777" w:rsidTr="00826BA8">
        <w:trPr>
          <w:cantSplit/>
        </w:trPr>
        <w:tc>
          <w:tcPr>
            <w:tcW w:w="2351" w:type="dxa"/>
            <w:shd w:val="clear" w:color="auto" w:fill="auto"/>
          </w:tcPr>
          <w:p w14:paraId="7DB25341" w14:textId="77777777" w:rsidR="00540777" w:rsidRPr="00EB535A" w:rsidRDefault="00540777" w:rsidP="00F250F7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  <w:shd w:val="clear" w:color="auto" w:fill="auto"/>
          </w:tcPr>
          <w:p w14:paraId="3D30CDE3" w14:textId="77777777" w:rsidR="00540777" w:rsidRPr="00EB535A" w:rsidRDefault="00540777" w:rsidP="00F250F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EB535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สัดส่วนความเป็น</w:t>
            </w:r>
          </w:p>
        </w:tc>
        <w:tc>
          <w:tcPr>
            <w:tcW w:w="180" w:type="dxa"/>
            <w:shd w:val="clear" w:color="auto" w:fill="auto"/>
          </w:tcPr>
          <w:p w14:paraId="14575F40" w14:textId="77777777" w:rsidR="00540777" w:rsidRPr="00EB535A" w:rsidRDefault="00540777" w:rsidP="00F250F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6EDCF4C" w14:textId="77777777" w:rsidR="00540777" w:rsidRPr="00EB535A" w:rsidRDefault="00540777" w:rsidP="00F250F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14:paraId="1C368787" w14:textId="77777777" w:rsidR="00540777" w:rsidRPr="00EB535A" w:rsidRDefault="00540777" w:rsidP="00F250F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080" w:type="dxa"/>
          </w:tcPr>
          <w:p w14:paraId="72FA15B0" w14:textId="77777777" w:rsidR="00540777" w:rsidRPr="00EB535A" w:rsidRDefault="00540777" w:rsidP="00F250F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14:paraId="7F1F045C" w14:textId="77777777" w:rsidR="00540777" w:rsidRPr="00EB535A" w:rsidRDefault="00540777" w:rsidP="00F250F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63F72E56" w14:textId="77777777" w:rsidR="00540777" w:rsidRPr="00EB535A" w:rsidRDefault="00540777" w:rsidP="00F250F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1CB98F42" w14:textId="77777777" w:rsidR="00540777" w:rsidRPr="00EB535A" w:rsidRDefault="00540777" w:rsidP="00F250F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15B98DAD" w14:textId="77777777" w:rsidR="00540777" w:rsidRPr="00EB535A" w:rsidRDefault="00540777" w:rsidP="00F250F7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B53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มูลค่าตาม</w:t>
            </w:r>
          </w:p>
        </w:tc>
        <w:tc>
          <w:tcPr>
            <w:tcW w:w="180" w:type="dxa"/>
            <w:shd w:val="clear" w:color="auto" w:fill="auto"/>
          </w:tcPr>
          <w:p w14:paraId="0A7CF041" w14:textId="77777777" w:rsidR="00540777" w:rsidRPr="00EB535A" w:rsidRDefault="00540777" w:rsidP="00F250F7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160" w:type="dxa"/>
            <w:gridSpan w:val="3"/>
          </w:tcPr>
          <w:p w14:paraId="7619AF3F" w14:textId="77777777" w:rsidR="00540777" w:rsidRPr="00EB535A" w:rsidRDefault="00540777" w:rsidP="00F250F7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B53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เงินปันผลรับ</w:t>
            </w:r>
            <w:r w:rsidR="00D81959" w:rsidRPr="00EB53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สำหรับ</w:t>
            </w:r>
          </w:p>
        </w:tc>
      </w:tr>
      <w:tr w:rsidR="00540777" w:rsidRPr="00EB535A" w14:paraId="55F09C02" w14:textId="77777777" w:rsidTr="00826BA8">
        <w:trPr>
          <w:cantSplit/>
        </w:trPr>
        <w:tc>
          <w:tcPr>
            <w:tcW w:w="2351" w:type="dxa"/>
            <w:shd w:val="clear" w:color="auto" w:fill="auto"/>
          </w:tcPr>
          <w:p w14:paraId="09073059" w14:textId="77777777" w:rsidR="00540777" w:rsidRPr="00EB535A" w:rsidRDefault="00540777" w:rsidP="00F250F7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  <w:shd w:val="clear" w:color="auto" w:fill="auto"/>
          </w:tcPr>
          <w:p w14:paraId="73D66F3D" w14:textId="77777777" w:rsidR="00540777" w:rsidRPr="00EB535A" w:rsidDel="00685444" w:rsidRDefault="00540777" w:rsidP="00F250F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B535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เจ้าของ</w:t>
            </w:r>
          </w:p>
        </w:tc>
        <w:tc>
          <w:tcPr>
            <w:tcW w:w="180" w:type="dxa"/>
            <w:shd w:val="clear" w:color="auto" w:fill="auto"/>
          </w:tcPr>
          <w:p w14:paraId="04767E1C" w14:textId="77777777" w:rsidR="00540777" w:rsidRPr="00EB535A" w:rsidRDefault="00540777" w:rsidP="00F250F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40" w:type="dxa"/>
            <w:gridSpan w:val="3"/>
          </w:tcPr>
          <w:p w14:paraId="50D0B0E4" w14:textId="77777777" w:rsidR="00540777" w:rsidRPr="00EB535A" w:rsidRDefault="00540777" w:rsidP="00F250F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EB535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711F07EC" w14:textId="77777777" w:rsidR="00540777" w:rsidRPr="00EB535A" w:rsidRDefault="00540777" w:rsidP="00F250F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4E7FD48E" w14:textId="77777777" w:rsidR="00540777" w:rsidRPr="00EB535A" w:rsidRDefault="00540777" w:rsidP="00F250F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535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shd w:val="clear" w:color="auto" w:fill="auto"/>
          </w:tcPr>
          <w:p w14:paraId="190A341D" w14:textId="77777777" w:rsidR="00540777" w:rsidRPr="00EB535A" w:rsidRDefault="00540777" w:rsidP="00F250F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377DFEEC" w14:textId="77777777" w:rsidR="00540777" w:rsidRPr="00EB535A" w:rsidRDefault="00540777" w:rsidP="00F250F7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B53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วิธีส่วนได้เสีย</w:t>
            </w:r>
          </w:p>
        </w:tc>
        <w:tc>
          <w:tcPr>
            <w:tcW w:w="180" w:type="dxa"/>
            <w:shd w:val="clear" w:color="auto" w:fill="auto"/>
          </w:tcPr>
          <w:p w14:paraId="77A97B06" w14:textId="77777777" w:rsidR="00540777" w:rsidRPr="00EB535A" w:rsidRDefault="00540777" w:rsidP="00F250F7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160" w:type="dxa"/>
            <w:gridSpan w:val="3"/>
          </w:tcPr>
          <w:p w14:paraId="3BE18679" w14:textId="4078CC45" w:rsidR="00540777" w:rsidRPr="00EB535A" w:rsidRDefault="00540777" w:rsidP="00F250F7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B53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งวด</w:t>
            </w:r>
            <w:r w:rsidR="00993DA2" w:rsidRPr="00EB535A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หก</w:t>
            </w:r>
            <w:r w:rsidRPr="00EB53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เดือนสิ้นสุดวันที่</w:t>
            </w:r>
          </w:p>
        </w:tc>
      </w:tr>
      <w:tr w:rsidR="00993DA2" w:rsidRPr="00EB535A" w14:paraId="119754DC" w14:textId="77777777" w:rsidTr="00826BA8">
        <w:trPr>
          <w:cantSplit/>
          <w:trHeight w:val="254"/>
        </w:trPr>
        <w:tc>
          <w:tcPr>
            <w:tcW w:w="2351" w:type="dxa"/>
            <w:shd w:val="clear" w:color="auto" w:fill="auto"/>
          </w:tcPr>
          <w:p w14:paraId="0A9DE095" w14:textId="77777777" w:rsidR="00993DA2" w:rsidRPr="00EB535A" w:rsidRDefault="00993DA2" w:rsidP="00993DA2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65BD5E29" w14:textId="2CC784A7" w:rsidR="00993DA2" w:rsidRPr="00EB535A" w:rsidRDefault="00993DA2" w:rsidP="00993DA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EB53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 w:rsidRPr="00EB535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</w:t>
            </w:r>
            <w:r w:rsidRPr="00EB535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</w:t>
            </w:r>
            <w:r w:rsidRPr="00EB535A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ิถุนายน</w:t>
            </w:r>
          </w:p>
        </w:tc>
        <w:tc>
          <w:tcPr>
            <w:tcW w:w="184" w:type="dxa"/>
            <w:shd w:val="clear" w:color="auto" w:fill="auto"/>
          </w:tcPr>
          <w:p w14:paraId="2CD24747" w14:textId="77777777" w:rsidR="00993DA2" w:rsidRPr="00EB535A" w:rsidRDefault="00993DA2" w:rsidP="00993DA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</w:tcPr>
          <w:p w14:paraId="1A05365A" w14:textId="77777777" w:rsidR="00993DA2" w:rsidRPr="00EB535A" w:rsidRDefault="00993DA2" w:rsidP="00993DA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B53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Pr="00EB535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</w:tcPr>
          <w:p w14:paraId="5502E014" w14:textId="77777777" w:rsidR="00993DA2" w:rsidRPr="00EB535A" w:rsidRDefault="00993DA2" w:rsidP="00993DA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A5B40BF" w14:textId="6D4F44C4" w:rsidR="00993DA2" w:rsidRPr="00EB535A" w:rsidRDefault="00993DA2" w:rsidP="00993DA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EB53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 w:rsidRPr="00EB535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</w:t>
            </w:r>
            <w:r w:rsidRPr="00EB535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</w:t>
            </w:r>
            <w:r w:rsidRPr="00EB535A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ิถุนายน</w:t>
            </w:r>
          </w:p>
        </w:tc>
        <w:tc>
          <w:tcPr>
            <w:tcW w:w="180" w:type="dxa"/>
          </w:tcPr>
          <w:p w14:paraId="49CFC54A" w14:textId="77777777" w:rsidR="00993DA2" w:rsidRPr="00EB535A" w:rsidRDefault="00993DA2" w:rsidP="00993DA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2D082EC" w14:textId="5841EC25" w:rsidR="00993DA2" w:rsidRPr="00EB535A" w:rsidRDefault="00993DA2" w:rsidP="00993DA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B53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Pr="00EB535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543B65CF" w14:textId="77777777" w:rsidR="00993DA2" w:rsidRPr="00EB535A" w:rsidRDefault="00993DA2" w:rsidP="00993DA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5BD9A62" w14:textId="20F6016C" w:rsidR="00993DA2" w:rsidRPr="00EB535A" w:rsidRDefault="00993DA2" w:rsidP="00993DA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EB53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 w:rsidRPr="00EB535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</w:t>
            </w:r>
            <w:r w:rsidRPr="00EB535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</w:t>
            </w:r>
            <w:r w:rsidRPr="00EB535A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ิถุนายน</w:t>
            </w:r>
          </w:p>
        </w:tc>
        <w:tc>
          <w:tcPr>
            <w:tcW w:w="180" w:type="dxa"/>
            <w:shd w:val="clear" w:color="auto" w:fill="auto"/>
          </w:tcPr>
          <w:p w14:paraId="55D84F75" w14:textId="77777777" w:rsidR="00993DA2" w:rsidRPr="00EB535A" w:rsidRDefault="00993DA2" w:rsidP="00993DA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66D1BA3" w14:textId="0093F293" w:rsidR="00993DA2" w:rsidRPr="00EB535A" w:rsidRDefault="00993DA2" w:rsidP="00993DA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B53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Pr="00EB535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</w:tcPr>
          <w:p w14:paraId="02CA17C8" w14:textId="77777777" w:rsidR="00993DA2" w:rsidRPr="00EB535A" w:rsidRDefault="00993DA2" w:rsidP="00993DA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DFF05C9" w14:textId="709E0D8F" w:rsidR="00993DA2" w:rsidRPr="00EB535A" w:rsidRDefault="00993DA2" w:rsidP="00993DA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EB53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 w:rsidRPr="00EB535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</w:t>
            </w:r>
            <w:r w:rsidRPr="00EB535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</w:t>
            </w:r>
            <w:r w:rsidRPr="00EB535A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ิถุนายน</w:t>
            </w:r>
          </w:p>
        </w:tc>
        <w:tc>
          <w:tcPr>
            <w:tcW w:w="180" w:type="dxa"/>
            <w:shd w:val="clear" w:color="auto" w:fill="auto"/>
          </w:tcPr>
          <w:p w14:paraId="5B8DB75A" w14:textId="77777777" w:rsidR="00993DA2" w:rsidRPr="00EB535A" w:rsidRDefault="00993DA2" w:rsidP="00993DA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6BFE58A" w14:textId="5EDC7478" w:rsidR="00993DA2" w:rsidRPr="00EB535A" w:rsidRDefault="00993DA2" w:rsidP="00993DA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B53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Pr="00EB535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</w:tcPr>
          <w:p w14:paraId="6AD5C3E9" w14:textId="77777777" w:rsidR="00993DA2" w:rsidRPr="00EB535A" w:rsidRDefault="00993DA2" w:rsidP="00993DA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5C9A740" w14:textId="41AFB25C" w:rsidR="00993DA2" w:rsidRPr="00EB535A" w:rsidRDefault="00993DA2" w:rsidP="00993DA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EB53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 w:rsidRPr="00EB535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</w:t>
            </w:r>
            <w:r w:rsidRPr="00EB535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</w:t>
            </w:r>
            <w:r w:rsidRPr="00EB535A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ิถุนายน</w:t>
            </w:r>
          </w:p>
        </w:tc>
        <w:tc>
          <w:tcPr>
            <w:tcW w:w="180" w:type="dxa"/>
          </w:tcPr>
          <w:p w14:paraId="4422016A" w14:textId="77777777" w:rsidR="00993DA2" w:rsidRPr="00EB535A" w:rsidRDefault="00993DA2" w:rsidP="00993DA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79D1E11" w14:textId="7EC31B79" w:rsidR="00993DA2" w:rsidRPr="00EB535A" w:rsidRDefault="00993DA2" w:rsidP="00993DA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EB53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 w:rsidRPr="00EB535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</w:t>
            </w:r>
            <w:r w:rsidRPr="00EB535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</w:t>
            </w:r>
            <w:r w:rsidRPr="00EB535A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ิถุนายน</w:t>
            </w:r>
          </w:p>
        </w:tc>
      </w:tr>
      <w:tr w:rsidR="00993DA2" w:rsidRPr="00EB535A" w14:paraId="204000C2" w14:textId="77777777" w:rsidTr="00826BA8">
        <w:trPr>
          <w:cantSplit/>
        </w:trPr>
        <w:tc>
          <w:tcPr>
            <w:tcW w:w="2351" w:type="dxa"/>
            <w:shd w:val="clear" w:color="auto" w:fill="auto"/>
          </w:tcPr>
          <w:p w14:paraId="759F37DD" w14:textId="77777777" w:rsidR="00993DA2" w:rsidRPr="00EB535A" w:rsidRDefault="00993DA2" w:rsidP="00993DA2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782EFF1C" w14:textId="77777777" w:rsidR="00993DA2" w:rsidRPr="00EB535A" w:rsidRDefault="00993DA2" w:rsidP="00993DA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EB53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4" w:type="dxa"/>
            <w:shd w:val="clear" w:color="auto" w:fill="auto"/>
          </w:tcPr>
          <w:p w14:paraId="3DFDCFAE" w14:textId="77777777" w:rsidR="00993DA2" w:rsidRPr="00EB535A" w:rsidRDefault="00993DA2" w:rsidP="00993DA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</w:tcPr>
          <w:p w14:paraId="4D151F73" w14:textId="77777777" w:rsidR="00993DA2" w:rsidRPr="00EB535A" w:rsidRDefault="00993DA2" w:rsidP="00993DA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B53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14:paraId="3E64656E" w14:textId="77777777" w:rsidR="00993DA2" w:rsidRPr="00EB535A" w:rsidRDefault="00993DA2" w:rsidP="00993DA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C9400F5" w14:textId="388BA444" w:rsidR="00993DA2" w:rsidRPr="00EB535A" w:rsidRDefault="00993DA2" w:rsidP="00993DA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EB53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44F5823B" w14:textId="77777777" w:rsidR="00993DA2" w:rsidRPr="00EB535A" w:rsidRDefault="00993DA2" w:rsidP="00993DA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991F95D" w14:textId="372FD21E" w:rsidR="00993DA2" w:rsidRPr="00EB535A" w:rsidRDefault="00993DA2" w:rsidP="00993DA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B53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101815CB" w14:textId="77777777" w:rsidR="00993DA2" w:rsidRPr="00EB535A" w:rsidRDefault="00993DA2" w:rsidP="00993DA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708B849" w14:textId="57D11937" w:rsidR="00993DA2" w:rsidRPr="00EB535A" w:rsidRDefault="00993DA2" w:rsidP="00993DA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EB53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74926A16" w14:textId="77777777" w:rsidR="00993DA2" w:rsidRPr="00EB535A" w:rsidRDefault="00993DA2" w:rsidP="00993DA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FFCB638" w14:textId="0F14AC9E" w:rsidR="00993DA2" w:rsidRPr="00EB535A" w:rsidRDefault="00993DA2" w:rsidP="00993DA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B53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14:paraId="0CE74F4C" w14:textId="77777777" w:rsidR="00993DA2" w:rsidRPr="00EB535A" w:rsidRDefault="00993DA2" w:rsidP="00993DA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0D9DEFE" w14:textId="53DD4FA6" w:rsidR="00993DA2" w:rsidRPr="00EB535A" w:rsidRDefault="00993DA2" w:rsidP="00993DA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EB53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614C7B95" w14:textId="77777777" w:rsidR="00993DA2" w:rsidRPr="00EB535A" w:rsidRDefault="00993DA2" w:rsidP="00993DA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E2DDDA4" w14:textId="3E173A83" w:rsidR="00993DA2" w:rsidRPr="00EB535A" w:rsidRDefault="00993DA2" w:rsidP="00993DA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B53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14:paraId="509CC69A" w14:textId="77777777" w:rsidR="00993DA2" w:rsidRPr="00EB535A" w:rsidRDefault="00993DA2" w:rsidP="00993DA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97BDC9C" w14:textId="77777777" w:rsidR="00993DA2" w:rsidRPr="00EB535A" w:rsidRDefault="00993DA2" w:rsidP="00993DA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EB53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0FCB1E46" w14:textId="77777777" w:rsidR="00993DA2" w:rsidRPr="00EB535A" w:rsidRDefault="00993DA2" w:rsidP="00993DA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E550F7C" w14:textId="77777777" w:rsidR="00993DA2" w:rsidRPr="00EB535A" w:rsidRDefault="00993DA2" w:rsidP="00993DA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B53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</w:tr>
      <w:tr w:rsidR="00540777" w:rsidRPr="00EB535A" w14:paraId="58E14CFA" w14:textId="77777777" w:rsidTr="00826BA8">
        <w:trPr>
          <w:cantSplit/>
        </w:trPr>
        <w:tc>
          <w:tcPr>
            <w:tcW w:w="2351" w:type="dxa"/>
            <w:shd w:val="clear" w:color="auto" w:fill="auto"/>
          </w:tcPr>
          <w:p w14:paraId="5269DDEE" w14:textId="77777777" w:rsidR="00540777" w:rsidRPr="00EB535A" w:rsidRDefault="00540777" w:rsidP="002027E9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  <w:shd w:val="clear" w:color="auto" w:fill="auto"/>
          </w:tcPr>
          <w:p w14:paraId="4273C9EE" w14:textId="77777777" w:rsidR="00540777" w:rsidRPr="00EB535A" w:rsidRDefault="00540777" w:rsidP="002027E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EB535A"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  <w:t>(</w:t>
            </w:r>
            <w:r w:rsidRPr="00EB535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ร้อยละ)</w:t>
            </w:r>
          </w:p>
        </w:tc>
        <w:tc>
          <w:tcPr>
            <w:tcW w:w="180" w:type="dxa"/>
            <w:shd w:val="clear" w:color="auto" w:fill="auto"/>
          </w:tcPr>
          <w:p w14:paraId="6F167A76" w14:textId="77777777" w:rsidR="00540777" w:rsidRPr="00EB535A" w:rsidRDefault="00540777" w:rsidP="002027E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450" w:type="dxa"/>
            <w:gridSpan w:val="15"/>
          </w:tcPr>
          <w:p w14:paraId="4C64FA40" w14:textId="77777777" w:rsidR="00540777" w:rsidRPr="00EB535A" w:rsidRDefault="00540777" w:rsidP="00006A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  <w:r w:rsidRPr="00EB535A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(</w:t>
            </w:r>
            <w:r w:rsidR="00EE4331" w:rsidRPr="00EB535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พัน</w:t>
            </w:r>
            <w:r w:rsidRPr="00EB535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บาท)</w:t>
            </w:r>
          </w:p>
        </w:tc>
      </w:tr>
      <w:tr w:rsidR="00540777" w:rsidRPr="00EB535A" w14:paraId="4830A702" w14:textId="77777777" w:rsidTr="0057220A">
        <w:trPr>
          <w:cantSplit/>
        </w:trPr>
        <w:tc>
          <w:tcPr>
            <w:tcW w:w="2351" w:type="dxa"/>
            <w:shd w:val="clear" w:color="auto" w:fill="auto"/>
          </w:tcPr>
          <w:p w14:paraId="565309F5" w14:textId="77777777" w:rsidR="00540777" w:rsidRPr="00EB535A" w:rsidRDefault="00540777" w:rsidP="00F250F7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EB535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900" w:type="dxa"/>
            <w:shd w:val="clear" w:color="auto" w:fill="auto"/>
          </w:tcPr>
          <w:p w14:paraId="4AB1CE80" w14:textId="77777777" w:rsidR="00540777" w:rsidRPr="00EB535A" w:rsidRDefault="00540777" w:rsidP="00F250F7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4" w:type="dxa"/>
            <w:shd w:val="clear" w:color="auto" w:fill="auto"/>
          </w:tcPr>
          <w:p w14:paraId="224BDDD1" w14:textId="77777777" w:rsidR="00540777" w:rsidRPr="00EB535A" w:rsidRDefault="00540777" w:rsidP="00F250F7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86" w:type="dxa"/>
            <w:shd w:val="clear" w:color="auto" w:fill="auto"/>
          </w:tcPr>
          <w:p w14:paraId="5389622F" w14:textId="77777777" w:rsidR="00540777" w:rsidRPr="00EB535A" w:rsidRDefault="00540777" w:rsidP="00F250F7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88874F2" w14:textId="77777777" w:rsidR="00540777" w:rsidRPr="00EB535A" w:rsidRDefault="00540777" w:rsidP="00F250F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5FB59E2" w14:textId="77777777" w:rsidR="00540777" w:rsidRPr="00EB535A" w:rsidRDefault="00540777" w:rsidP="00F250F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6B3F125" w14:textId="77777777" w:rsidR="00540777" w:rsidRPr="00EB535A" w:rsidRDefault="00540777" w:rsidP="00F250F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036DB35" w14:textId="77777777" w:rsidR="00540777" w:rsidRPr="00EB535A" w:rsidRDefault="00540777" w:rsidP="00F250F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3842DAA" w14:textId="77777777" w:rsidR="00540777" w:rsidRPr="00EB535A" w:rsidRDefault="00540777" w:rsidP="00F250F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0D88915" w14:textId="77777777" w:rsidR="00540777" w:rsidRPr="00EB535A" w:rsidRDefault="00540777" w:rsidP="00F250F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2E0FB88E" w14:textId="77777777" w:rsidR="00540777" w:rsidRPr="00EB535A" w:rsidRDefault="00540777" w:rsidP="00F250F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C27F5D4" w14:textId="77777777" w:rsidR="00540777" w:rsidRPr="00EB535A" w:rsidRDefault="00540777" w:rsidP="00F250F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140EA27B" w14:textId="77777777" w:rsidR="00540777" w:rsidRPr="00EB535A" w:rsidRDefault="00540777" w:rsidP="00F250F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07C01B5" w14:textId="77777777" w:rsidR="00540777" w:rsidRPr="00EB535A" w:rsidRDefault="00540777" w:rsidP="00F250F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005A3900" w14:textId="77777777" w:rsidR="00540777" w:rsidRPr="00EB535A" w:rsidRDefault="00540777" w:rsidP="00F250F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04969FA" w14:textId="77777777" w:rsidR="00540777" w:rsidRPr="00EB535A" w:rsidRDefault="00540777" w:rsidP="00F250F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3B735F68" w14:textId="77777777" w:rsidR="00540777" w:rsidRPr="00EB535A" w:rsidRDefault="00540777" w:rsidP="00F250F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41FFADD" w14:textId="77777777" w:rsidR="00540777" w:rsidRPr="00EB535A" w:rsidRDefault="00540777" w:rsidP="00F250F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9E7C135" w14:textId="77777777" w:rsidR="00540777" w:rsidRPr="00EB535A" w:rsidRDefault="00540777" w:rsidP="00F250F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AEBEEAF" w14:textId="77777777" w:rsidR="00540777" w:rsidRPr="00EB535A" w:rsidRDefault="00540777" w:rsidP="00F250F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A7354" w:rsidRPr="00EB535A" w14:paraId="27728017" w14:textId="77777777" w:rsidTr="0057220A">
        <w:trPr>
          <w:cantSplit/>
        </w:trPr>
        <w:tc>
          <w:tcPr>
            <w:tcW w:w="2351" w:type="dxa"/>
            <w:shd w:val="clear" w:color="auto" w:fill="auto"/>
          </w:tcPr>
          <w:p w14:paraId="0D83E640" w14:textId="77777777" w:rsidR="00EA7354" w:rsidRPr="00EB535A" w:rsidRDefault="00EA7354" w:rsidP="00EA7354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535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เคแอลอาร์ที จำกัด</w:t>
            </w:r>
          </w:p>
        </w:tc>
        <w:tc>
          <w:tcPr>
            <w:tcW w:w="900" w:type="dxa"/>
            <w:shd w:val="clear" w:color="auto" w:fill="auto"/>
          </w:tcPr>
          <w:p w14:paraId="1824D5A8" w14:textId="77777777" w:rsidR="00EA7354" w:rsidRPr="00EB535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535A">
              <w:rPr>
                <w:rFonts w:asciiTheme="majorBidi" w:hAnsiTheme="majorBidi" w:cstheme="majorBidi"/>
                <w:sz w:val="24"/>
                <w:szCs w:val="24"/>
              </w:rPr>
              <w:t>49</w:t>
            </w:r>
          </w:p>
        </w:tc>
        <w:tc>
          <w:tcPr>
            <w:tcW w:w="184" w:type="dxa"/>
            <w:shd w:val="clear" w:color="auto" w:fill="auto"/>
          </w:tcPr>
          <w:p w14:paraId="58254E8B" w14:textId="77777777" w:rsidR="00EA7354" w:rsidRPr="00EB535A" w:rsidRDefault="00EA7354" w:rsidP="00EA735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</w:tcPr>
          <w:p w14:paraId="2A431366" w14:textId="77777777" w:rsidR="00EA7354" w:rsidRPr="00EB535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535A"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  <w:t>49</w:t>
            </w:r>
          </w:p>
        </w:tc>
        <w:tc>
          <w:tcPr>
            <w:tcW w:w="180" w:type="dxa"/>
            <w:shd w:val="clear" w:color="auto" w:fill="auto"/>
          </w:tcPr>
          <w:p w14:paraId="6A4BEEEB" w14:textId="77777777" w:rsidR="00EA7354" w:rsidRPr="00EB535A" w:rsidRDefault="00EA7354" w:rsidP="00EA7354">
            <w:pPr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E19966B" w14:textId="77777777" w:rsidR="00EA7354" w:rsidRPr="00EB535A" w:rsidRDefault="00EA7354" w:rsidP="00EA7354">
            <w:pPr>
              <w:pStyle w:val="acctfourfigures"/>
              <w:tabs>
                <w:tab w:val="clear" w:pos="765"/>
                <w:tab w:val="left" w:pos="255"/>
                <w:tab w:val="right" w:pos="461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B53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5,750</w:t>
            </w:r>
          </w:p>
        </w:tc>
        <w:tc>
          <w:tcPr>
            <w:tcW w:w="180" w:type="dxa"/>
          </w:tcPr>
          <w:p w14:paraId="36AC7A09" w14:textId="77777777" w:rsidR="00EA7354" w:rsidRPr="00EB535A" w:rsidRDefault="00EA7354" w:rsidP="00EA735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11D28C28" w14:textId="77777777" w:rsidR="00EA7354" w:rsidRPr="00EB535A" w:rsidRDefault="00EA7354" w:rsidP="00EA7354">
            <w:pPr>
              <w:pStyle w:val="acctfourfigures"/>
              <w:tabs>
                <w:tab w:val="clear" w:pos="765"/>
                <w:tab w:val="left" w:pos="255"/>
                <w:tab w:val="right" w:pos="46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B53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  5,750</w:t>
            </w:r>
          </w:p>
        </w:tc>
        <w:tc>
          <w:tcPr>
            <w:tcW w:w="180" w:type="dxa"/>
          </w:tcPr>
          <w:p w14:paraId="555788B0" w14:textId="77777777" w:rsidR="00EA7354" w:rsidRPr="00EB535A" w:rsidRDefault="00EA7354" w:rsidP="00EA735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A239D95" w14:textId="77777777" w:rsidR="00EA7354" w:rsidRPr="00EB535A" w:rsidRDefault="00EA7354" w:rsidP="00EA735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EB53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2,818</w:t>
            </w:r>
          </w:p>
        </w:tc>
        <w:tc>
          <w:tcPr>
            <w:tcW w:w="180" w:type="dxa"/>
            <w:shd w:val="clear" w:color="auto" w:fill="auto"/>
          </w:tcPr>
          <w:p w14:paraId="63612835" w14:textId="77777777" w:rsidR="00EA7354" w:rsidRPr="00EB535A" w:rsidRDefault="00EA7354" w:rsidP="00EA7354">
            <w:pPr>
              <w:pStyle w:val="acctfourfigures"/>
              <w:tabs>
                <w:tab w:val="clear" w:pos="765"/>
                <w:tab w:val="decimal" w:pos="551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2150533F" w14:textId="77777777" w:rsidR="00EA7354" w:rsidRPr="00EB535A" w:rsidRDefault="00EA7354" w:rsidP="00EA735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EB53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2,818</w:t>
            </w:r>
          </w:p>
        </w:tc>
        <w:tc>
          <w:tcPr>
            <w:tcW w:w="180" w:type="dxa"/>
            <w:shd w:val="clear" w:color="auto" w:fill="auto"/>
          </w:tcPr>
          <w:p w14:paraId="21965122" w14:textId="77777777" w:rsidR="00EA7354" w:rsidRPr="00EB535A" w:rsidRDefault="00EA7354" w:rsidP="00EA7354">
            <w:pPr>
              <w:pStyle w:val="acctfourfigures"/>
              <w:tabs>
                <w:tab w:val="clear" w:pos="765"/>
                <w:tab w:val="decimal" w:pos="551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1EB35680" w14:textId="79AAE117" w:rsidR="00EA7354" w:rsidRPr="00EB535A" w:rsidRDefault="00657B02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01" w:hanging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535A">
              <w:rPr>
                <w:rFonts w:asciiTheme="majorBidi" w:hAnsiTheme="majorBidi" w:cstheme="majorBidi"/>
                <w:sz w:val="24"/>
                <w:szCs w:val="24"/>
              </w:rPr>
              <w:t>2,414</w:t>
            </w:r>
          </w:p>
        </w:tc>
        <w:tc>
          <w:tcPr>
            <w:tcW w:w="180" w:type="dxa"/>
            <w:shd w:val="clear" w:color="auto" w:fill="auto"/>
          </w:tcPr>
          <w:p w14:paraId="610A3B79" w14:textId="77777777" w:rsidR="00EA7354" w:rsidRPr="00EB535A" w:rsidRDefault="00EA7354" w:rsidP="00EA7354">
            <w:pPr>
              <w:pStyle w:val="acctfourfigures"/>
              <w:tabs>
                <w:tab w:val="clear" w:pos="765"/>
                <w:tab w:val="decimal" w:pos="551"/>
                <w:tab w:val="decimal" w:pos="753"/>
                <w:tab w:val="decimal" w:pos="91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60987C07" w14:textId="77777777" w:rsidR="00EA7354" w:rsidRPr="00EB535A" w:rsidRDefault="00EA7354" w:rsidP="00EA735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EB53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2,459</w:t>
            </w:r>
          </w:p>
        </w:tc>
        <w:tc>
          <w:tcPr>
            <w:tcW w:w="180" w:type="dxa"/>
            <w:shd w:val="clear" w:color="auto" w:fill="auto"/>
          </w:tcPr>
          <w:p w14:paraId="54DB0809" w14:textId="77777777" w:rsidR="00EA7354" w:rsidRPr="00EB535A" w:rsidRDefault="00EA7354" w:rsidP="00EA735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1D025E5" w14:textId="77777777" w:rsidR="00EA7354" w:rsidRPr="00EB535A" w:rsidRDefault="00EA7354" w:rsidP="00EA735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B53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94AC038" w14:textId="77777777" w:rsidR="00EA7354" w:rsidRPr="00EB535A" w:rsidRDefault="00EA7354" w:rsidP="00EA735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3BD1244" w14:textId="77777777" w:rsidR="00EA7354" w:rsidRPr="00EB535A" w:rsidRDefault="00EA7354" w:rsidP="00EA735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B53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</w:tbl>
    <w:p w14:paraId="6EA8AD79" w14:textId="77777777" w:rsidR="00562CEB" w:rsidRPr="00EB535A" w:rsidRDefault="00562CEB" w:rsidP="0059530E">
      <w:pPr>
        <w:jc w:val="center"/>
        <w:rPr>
          <w:rFonts w:asciiTheme="majorBidi" w:hAnsiTheme="majorBidi" w:cstheme="majorBidi"/>
          <w:sz w:val="30"/>
          <w:szCs w:val="30"/>
        </w:rPr>
      </w:pPr>
    </w:p>
    <w:tbl>
      <w:tblPr>
        <w:tblW w:w="14951" w:type="dxa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50"/>
        <w:gridCol w:w="719"/>
        <w:gridCol w:w="184"/>
        <w:gridCol w:w="806"/>
        <w:gridCol w:w="180"/>
        <w:gridCol w:w="1001"/>
        <w:gridCol w:w="180"/>
        <w:gridCol w:w="1001"/>
        <w:gridCol w:w="180"/>
        <w:gridCol w:w="878"/>
        <w:gridCol w:w="180"/>
        <w:gridCol w:w="810"/>
        <w:gridCol w:w="180"/>
        <w:gridCol w:w="810"/>
        <w:gridCol w:w="180"/>
        <w:gridCol w:w="810"/>
        <w:gridCol w:w="180"/>
        <w:gridCol w:w="900"/>
        <w:gridCol w:w="180"/>
        <w:gridCol w:w="992"/>
        <w:gridCol w:w="178"/>
        <w:gridCol w:w="900"/>
        <w:gridCol w:w="180"/>
        <w:gridCol w:w="992"/>
      </w:tblGrid>
      <w:tr w:rsidR="00826BA8" w:rsidRPr="00EB535A" w14:paraId="0F6DFDEB" w14:textId="77777777" w:rsidTr="00F458AF">
        <w:trPr>
          <w:cantSplit/>
        </w:trPr>
        <w:tc>
          <w:tcPr>
            <w:tcW w:w="2350" w:type="dxa"/>
            <w:shd w:val="clear" w:color="auto" w:fill="auto"/>
          </w:tcPr>
          <w:p w14:paraId="5813E0DC" w14:textId="77777777" w:rsidR="00826BA8" w:rsidRPr="00EB535A" w:rsidRDefault="00826BA8" w:rsidP="00F520A0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09" w:type="dxa"/>
            <w:gridSpan w:val="3"/>
            <w:shd w:val="clear" w:color="auto" w:fill="auto"/>
          </w:tcPr>
          <w:p w14:paraId="0DA632F7" w14:textId="77777777" w:rsidR="00826BA8" w:rsidRPr="00EB535A" w:rsidRDefault="00826BA8" w:rsidP="00F520A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BFDD571" w14:textId="77777777" w:rsidR="00826BA8" w:rsidRPr="00EB535A" w:rsidRDefault="00826BA8" w:rsidP="00F520A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</w:tcPr>
          <w:p w14:paraId="13F2343C" w14:textId="77777777" w:rsidR="00826BA8" w:rsidRPr="00EB535A" w:rsidRDefault="00826BA8" w:rsidP="00F520A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14:paraId="4DCA8FA7" w14:textId="77777777" w:rsidR="00826BA8" w:rsidRPr="00EB535A" w:rsidRDefault="00826BA8" w:rsidP="00F520A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001" w:type="dxa"/>
          </w:tcPr>
          <w:p w14:paraId="6EF5D9CC" w14:textId="77777777" w:rsidR="00826BA8" w:rsidRPr="00EB535A" w:rsidRDefault="00826BA8" w:rsidP="00F520A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14:paraId="68B16908" w14:textId="77777777" w:rsidR="00826BA8" w:rsidRPr="00EB535A" w:rsidRDefault="00826BA8" w:rsidP="00F520A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8350" w:type="dxa"/>
            <w:gridSpan w:val="15"/>
          </w:tcPr>
          <w:p w14:paraId="791756E8" w14:textId="77777777" w:rsidR="00826BA8" w:rsidRPr="00EB535A" w:rsidRDefault="00826BA8" w:rsidP="00F520A0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งบการเงินเฉพาะ</w:t>
            </w:r>
            <w:r w:rsidR="00D81959" w:rsidRPr="00EB535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กิจการ</w:t>
            </w:r>
          </w:p>
        </w:tc>
      </w:tr>
      <w:tr w:rsidR="002E66F5" w:rsidRPr="00EB535A" w14:paraId="3791EC59" w14:textId="77777777" w:rsidTr="00F458AF">
        <w:trPr>
          <w:cantSplit/>
        </w:trPr>
        <w:tc>
          <w:tcPr>
            <w:tcW w:w="2350" w:type="dxa"/>
            <w:shd w:val="clear" w:color="auto" w:fill="auto"/>
          </w:tcPr>
          <w:p w14:paraId="09B2C8C3" w14:textId="77777777" w:rsidR="002E66F5" w:rsidRPr="00EB535A" w:rsidRDefault="002E66F5" w:rsidP="00F520A0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09" w:type="dxa"/>
            <w:gridSpan w:val="3"/>
            <w:shd w:val="clear" w:color="auto" w:fill="auto"/>
          </w:tcPr>
          <w:p w14:paraId="2ACC90A5" w14:textId="77777777" w:rsidR="002E66F5" w:rsidRPr="00EB535A" w:rsidRDefault="002E66F5" w:rsidP="00F520A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EB535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สัดส่วนความเป็น</w:t>
            </w:r>
          </w:p>
        </w:tc>
        <w:tc>
          <w:tcPr>
            <w:tcW w:w="180" w:type="dxa"/>
            <w:shd w:val="clear" w:color="auto" w:fill="auto"/>
          </w:tcPr>
          <w:p w14:paraId="04D5DF70" w14:textId="77777777" w:rsidR="002E66F5" w:rsidRPr="00EB535A" w:rsidRDefault="002E66F5" w:rsidP="00F520A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</w:tcPr>
          <w:p w14:paraId="1BE988D5" w14:textId="77777777" w:rsidR="002E66F5" w:rsidRPr="00EB535A" w:rsidRDefault="002E66F5" w:rsidP="00F520A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14:paraId="69330F3F" w14:textId="77777777" w:rsidR="002E66F5" w:rsidRPr="00EB535A" w:rsidRDefault="002E66F5" w:rsidP="00F520A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001" w:type="dxa"/>
          </w:tcPr>
          <w:p w14:paraId="66DCC2BE" w14:textId="77777777" w:rsidR="002E66F5" w:rsidRPr="00EB535A" w:rsidRDefault="002E66F5" w:rsidP="00F520A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14:paraId="3E27F194" w14:textId="77777777" w:rsidR="002E66F5" w:rsidRPr="00EB535A" w:rsidRDefault="002E66F5" w:rsidP="00F520A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868" w:type="dxa"/>
            <w:gridSpan w:val="3"/>
            <w:shd w:val="clear" w:color="auto" w:fill="auto"/>
          </w:tcPr>
          <w:p w14:paraId="1D6B8C97" w14:textId="77777777" w:rsidR="002E66F5" w:rsidRPr="00EB535A" w:rsidRDefault="002E66F5" w:rsidP="00F520A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41FD3DD2" w14:textId="77777777" w:rsidR="002E66F5" w:rsidRPr="00EB535A" w:rsidRDefault="002E66F5" w:rsidP="00F520A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shd w:val="clear" w:color="auto" w:fill="auto"/>
          </w:tcPr>
          <w:p w14:paraId="2B396746" w14:textId="77777777" w:rsidR="002E66F5" w:rsidRPr="00EB535A" w:rsidRDefault="002E66F5" w:rsidP="00F520A0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543BB4EE" w14:textId="77777777" w:rsidR="002E66F5" w:rsidRPr="00EB535A" w:rsidRDefault="002E66F5" w:rsidP="00F520A0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072" w:type="dxa"/>
            <w:gridSpan w:val="3"/>
          </w:tcPr>
          <w:p w14:paraId="1198F9C3" w14:textId="77777777" w:rsidR="002E66F5" w:rsidRPr="00EB535A" w:rsidRDefault="002E66F5" w:rsidP="00F520A0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78" w:type="dxa"/>
          </w:tcPr>
          <w:p w14:paraId="34B26583" w14:textId="77777777" w:rsidR="002E66F5" w:rsidRPr="00EB535A" w:rsidRDefault="002E66F5" w:rsidP="00F520A0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072" w:type="dxa"/>
            <w:gridSpan w:val="3"/>
          </w:tcPr>
          <w:p w14:paraId="3AED2ADB" w14:textId="77777777" w:rsidR="002E66F5" w:rsidRPr="00EB535A" w:rsidRDefault="002E66F5" w:rsidP="00F520A0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B53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เงินปันผลรับ</w:t>
            </w:r>
            <w:r w:rsidR="00D81959" w:rsidRPr="00EB53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สำหรับ</w:t>
            </w:r>
          </w:p>
        </w:tc>
      </w:tr>
      <w:tr w:rsidR="00094593" w:rsidRPr="00EB535A" w14:paraId="18934D02" w14:textId="77777777" w:rsidTr="00F458AF">
        <w:trPr>
          <w:cantSplit/>
        </w:trPr>
        <w:tc>
          <w:tcPr>
            <w:tcW w:w="2350" w:type="dxa"/>
            <w:shd w:val="clear" w:color="auto" w:fill="auto"/>
          </w:tcPr>
          <w:p w14:paraId="7424F589" w14:textId="77777777" w:rsidR="00094593" w:rsidRPr="00EB535A" w:rsidRDefault="00094593" w:rsidP="00094593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09" w:type="dxa"/>
            <w:gridSpan w:val="3"/>
            <w:shd w:val="clear" w:color="auto" w:fill="auto"/>
          </w:tcPr>
          <w:p w14:paraId="48EC757E" w14:textId="77777777" w:rsidR="00094593" w:rsidRPr="00EB535A" w:rsidDel="00685444" w:rsidRDefault="00094593" w:rsidP="0009459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B535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เจ้าของ</w:t>
            </w:r>
          </w:p>
        </w:tc>
        <w:tc>
          <w:tcPr>
            <w:tcW w:w="180" w:type="dxa"/>
            <w:shd w:val="clear" w:color="auto" w:fill="auto"/>
          </w:tcPr>
          <w:p w14:paraId="32642BD4" w14:textId="77777777" w:rsidR="00094593" w:rsidRPr="00EB535A" w:rsidRDefault="00094593" w:rsidP="0009459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82" w:type="dxa"/>
            <w:gridSpan w:val="3"/>
          </w:tcPr>
          <w:p w14:paraId="47F241AD" w14:textId="77777777" w:rsidR="00094593" w:rsidRPr="00EB535A" w:rsidRDefault="00094593" w:rsidP="0009459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EB535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33CE65A3" w14:textId="77777777" w:rsidR="00094593" w:rsidRPr="00EB535A" w:rsidRDefault="00094593" w:rsidP="0009459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68" w:type="dxa"/>
            <w:gridSpan w:val="3"/>
            <w:shd w:val="clear" w:color="auto" w:fill="auto"/>
          </w:tcPr>
          <w:p w14:paraId="101DE540" w14:textId="77777777" w:rsidR="00094593" w:rsidRPr="00EB535A" w:rsidRDefault="00094593" w:rsidP="0009459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535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shd w:val="clear" w:color="auto" w:fill="auto"/>
          </w:tcPr>
          <w:p w14:paraId="65F08337" w14:textId="77777777" w:rsidR="00094593" w:rsidRPr="00EB535A" w:rsidRDefault="00094593" w:rsidP="0009459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shd w:val="clear" w:color="auto" w:fill="auto"/>
          </w:tcPr>
          <w:p w14:paraId="56E6D34F" w14:textId="77777777" w:rsidR="00094593" w:rsidRPr="00EB535A" w:rsidRDefault="00094593" w:rsidP="00094593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B53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การด้อยค่า</w:t>
            </w:r>
          </w:p>
        </w:tc>
        <w:tc>
          <w:tcPr>
            <w:tcW w:w="180" w:type="dxa"/>
            <w:shd w:val="clear" w:color="auto" w:fill="auto"/>
          </w:tcPr>
          <w:p w14:paraId="704560FA" w14:textId="77777777" w:rsidR="00094593" w:rsidRPr="00EB535A" w:rsidRDefault="00094593" w:rsidP="00094593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072" w:type="dxa"/>
            <w:gridSpan w:val="3"/>
          </w:tcPr>
          <w:p w14:paraId="30A64A83" w14:textId="3B392308" w:rsidR="00094593" w:rsidRPr="00EB535A" w:rsidRDefault="00094593" w:rsidP="00094593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B53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ราคาทุน </w:t>
            </w:r>
            <w:r w:rsidR="005F2104" w:rsidRPr="00EB535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  <w:r w:rsidRPr="00EB535A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EB53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78" w:type="dxa"/>
          </w:tcPr>
          <w:p w14:paraId="76854872" w14:textId="77777777" w:rsidR="00094593" w:rsidRPr="00EB535A" w:rsidRDefault="00094593" w:rsidP="00094593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072" w:type="dxa"/>
            <w:gridSpan w:val="3"/>
          </w:tcPr>
          <w:p w14:paraId="72393AD7" w14:textId="7FB9CC0C" w:rsidR="00094593" w:rsidRPr="00EB535A" w:rsidRDefault="00094593" w:rsidP="00094593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B53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งวด</w:t>
            </w:r>
            <w:r w:rsidRPr="00EB535A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หก</w:t>
            </w:r>
            <w:r w:rsidRPr="00EB535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เดือนสิ้นสุดวันที่</w:t>
            </w:r>
          </w:p>
        </w:tc>
      </w:tr>
      <w:tr w:rsidR="00094593" w:rsidRPr="00EB535A" w14:paraId="18971606" w14:textId="77777777" w:rsidTr="00F458AF">
        <w:trPr>
          <w:cantSplit/>
          <w:trHeight w:val="254"/>
        </w:trPr>
        <w:tc>
          <w:tcPr>
            <w:tcW w:w="2350" w:type="dxa"/>
            <w:shd w:val="clear" w:color="auto" w:fill="auto"/>
          </w:tcPr>
          <w:p w14:paraId="65FE05CA" w14:textId="77777777" w:rsidR="00094593" w:rsidRPr="00EB535A" w:rsidRDefault="00094593" w:rsidP="00094593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19" w:type="dxa"/>
            <w:shd w:val="clear" w:color="auto" w:fill="auto"/>
          </w:tcPr>
          <w:p w14:paraId="5D30FBD6" w14:textId="77F2D4F6" w:rsidR="00094593" w:rsidRPr="00EB535A" w:rsidRDefault="00094593" w:rsidP="0009459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  <w:cs/>
                <w:lang w:val="en-US" w:bidi="th-TH"/>
              </w:rPr>
            </w:pPr>
            <w:r w:rsidRPr="00EB535A">
              <w:rPr>
                <w:rFonts w:asciiTheme="majorBidi" w:hAnsiTheme="majorBidi" w:cstheme="majorBidi"/>
                <w:spacing w:val="-8"/>
                <w:sz w:val="24"/>
                <w:szCs w:val="24"/>
                <w:lang w:val="en-US" w:bidi="th-TH"/>
              </w:rPr>
              <w:t>30</w:t>
            </w:r>
            <w:r w:rsidRPr="00EB535A">
              <w:rPr>
                <w:rFonts w:asciiTheme="majorBidi" w:hAnsiTheme="majorBidi" w:cstheme="majorBidi"/>
                <w:spacing w:val="-8"/>
                <w:sz w:val="24"/>
                <w:szCs w:val="24"/>
                <w:cs/>
                <w:lang w:val="en-US" w:bidi="th-TH"/>
              </w:rPr>
              <w:t xml:space="preserve"> </w:t>
            </w:r>
            <w:r w:rsidRPr="00EB535A">
              <w:rPr>
                <w:rFonts w:asciiTheme="majorBidi" w:hAnsiTheme="majorBidi" w:cstheme="majorBidi"/>
                <w:spacing w:val="-8"/>
                <w:sz w:val="24"/>
                <w:szCs w:val="24"/>
                <w:cs/>
                <w:lang w:bidi="th-TH"/>
              </w:rPr>
              <w:t>ม</w:t>
            </w:r>
            <w:r w:rsidRPr="00EB535A">
              <w:rPr>
                <w:rFonts w:asciiTheme="majorBidi" w:hAnsiTheme="majorBidi" w:cstheme="majorBidi" w:hint="cs"/>
                <w:spacing w:val="-8"/>
                <w:sz w:val="24"/>
                <w:szCs w:val="24"/>
                <w:cs/>
                <w:lang w:bidi="th-TH"/>
              </w:rPr>
              <w:t>ิถุนายน</w:t>
            </w:r>
          </w:p>
        </w:tc>
        <w:tc>
          <w:tcPr>
            <w:tcW w:w="184" w:type="dxa"/>
            <w:shd w:val="clear" w:color="auto" w:fill="auto"/>
          </w:tcPr>
          <w:p w14:paraId="3B3A1855" w14:textId="77777777" w:rsidR="00094593" w:rsidRPr="00EB535A" w:rsidRDefault="00094593" w:rsidP="0009459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  <w:shd w:val="clear" w:color="auto" w:fill="auto"/>
          </w:tcPr>
          <w:p w14:paraId="3EC45BAE" w14:textId="77777777" w:rsidR="00094593" w:rsidRPr="00EB535A" w:rsidRDefault="00094593" w:rsidP="0009459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B53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Pr="00EB535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</w:tcPr>
          <w:p w14:paraId="0DFE0425" w14:textId="77777777" w:rsidR="00094593" w:rsidRPr="00EB535A" w:rsidRDefault="00094593" w:rsidP="0009459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</w:tcPr>
          <w:p w14:paraId="64F1C26D" w14:textId="42BC0366" w:rsidR="00094593" w:rsidRPr="00EB535A" w:rsidRDefault="00094593" w:rsidP="0009459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EB53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 w:rsidRPr="00EB535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</w:t>
            </w:r>
            <w:r w:rsidRPr="00EB535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</w:t>
            </w:r>
            <w:r w:rsidRPr="00EB535A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ิถุนายน</w:t>
            </w:r>
          </w:p>
        </w:tc>
        <w:tc>
          <w:tcPr>
            <w:tcW w:w="180" w:type="dxa"/>
          </w:tcPr>
          <w:p w14:paraId="29BCB846" w14:textId="77777777" w:rsidR="00094593" w:rsidRPr="00EB535A" w:rsidRDefault="00094593" w:rsidP="0009459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</w:tcPr>
          <w:p w14:paraId="47F625C1" w14:textId="77777777" w:rsidR="00094593" w:rsidRPr="00EB535A" w:rsidRDefault="00094593" w:rsidP="0009459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B53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Pr="00EB535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49132C2A" w14:textId="77777777" w:rsidR="00094593" w:rsidRPr="00EB535A" w:rsidRDefault="00094593" w:rsidP="0009459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78" w:type="dxa"/>
            <w:shd w:val="clear" w:color="auto" w:fill="auto"/>
          </w:tcPr>
          <w:p w14:paraId="7F9212EF" w14:textId="1276D5CC" w:rsidR="00094593" w:rsidRPr="00EB535A" w:rsidRDefault="00094593" w:rsidP="0009459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EB53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 w:rsidRPr="00EB535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</w:t>
            </w:r>
            <w:r w:rsidRPr="00EB535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</w:t>
            </w:r>
            <w:r w:rsidRPr="00EB535A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ิถุนายน</w:t>
            </w:r>
          </w:p>
        </w:tc>
        <w:tc>
          <w:tcPr>
            <w:tcW w:w="180" w:type="dxa"/>
            <w:shd w:val="clear" w:color="auto" w:fill="auto"/>
          </w:tcPr>
          <w:p w14:paraId="21ED4633" w14:textId="77777777" w:rsidR="00094593" w:rsidRPr="00EB535A" w:rsidRDefault="00094593" w:rsidP="0009459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26AAD13F" w14:textId="77777777" w:rsidR="00094593" w:rsidRPr="00EB535A" w:rsidRDefault="00094593" w:rsidP="0009459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B53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Pr="00EB535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</w:tcPr>
          <w:p w14:paraId="022A12A4" w14:textId="77777777" w:rsidR="00094593" w:rsidRPr="00EB535A" w:rsidRDefault="00094593" w:rsidP="0009459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2319CC43" w14:textId="0D344852" w:rsidR="00094593" w:rsidRPr="00EB535A" w:rsidRDefault="00094593" w:rsidP="0009459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EB53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 w:rsidRPr="00EB535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</w:t>
            </w:r>
            <w:r w:rsidRPr="00EB535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</w:t>
            </w:r>
            <w:r w:rsidRPr="00EB535A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ิถุนายน</w:t>
            </w:r>
          </w:p>
        </w:tc>
        <w:tc>
          <w:tcPr>
            <w:tcW w:w="180" w:type="dxa"/>
            <w:shd w:val="clear" w:color="auto" w:fill="auto"/>
          </w:tcPr>
          <w:p w14:paraId="2FBDE00A" w14:textId="77777777" w:rsidR="00094593" w:rsidRPr="00EB535A" w:rsidRDefault="00094593" w:rsidP="0009459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2248A4DE" w14:textId="77777777" w:rsidR="00094593" w:rsidRPr="00EB535A" w:rsidRDefault="00094593" w:rsidP="0009459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B53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Pr="00EB535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</w:tcPr>
          <w:p w14:paraId="57E9AC31" w14:textId="77777777" w:rsidR="00094593" w:rsidRPr="00EB535A" w:rsidRDefault="00094593" w:rsidP="0009459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A7FC1F2" w14:textId="58DEE883" w:rsidR="00094593" w:rsidRPr="00EB535A" w:rsidRDefault="00094593" w:rsidP="0009459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EB53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 w:rsidRPr="00EB535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</w:t>
            </w:r>
            <w:r w:rsidRPr="00EB535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</w:t>
            </w:r>
            <w:r w:rsidRPr="00EB535A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ิถุนายน</w:t>
            </w:r>
          </w:p>
        </w:tc>
        <w:tc>
          <w:tcPr>
            <w:tcW w:w="180" w:type="dxa"/>
          </w:tcPr>
          <w:p w14:paraId="52403B34" w14:textId="77777777" w:rsidR="00094593" w:rsidRPr="00EB535A" w:rsidRDefault="00094593" w:rsidP="0009459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052C0F03" w14:textId="77777777" w:rsidR="00094593" w:rsidRPr="00EB535A" w:rsidRDefault="00094593" w:rsidP="0009459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B53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Pr="00EB535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78" w:type="dxa"/>
          </w:tcPr>
          <w:p w14:paraId="0648A6C2" w14:textId="77777777" w:rsidR="00094593" w:rsidRPr="00EB535A" w:rsidRDefault="00094593" w:rsidP="0009459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2C320A96" w14:textId="384466F6" w:rsidR="00094593" w:rsidRPr="00EB535A" w:rsidRDefault="00094593" w:rsidP="0009459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EB53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 w:rsidRPr="00EB535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</w:t>
            </w:r>
            <w:r w:rsidRPr="00EB535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</w:t>
            </w:r>
            <w:r w:rsidRPr="00EB535A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ิถุนายน</w:t>
            </w:r>
          </w:p>
        </w:tc>
        <w:tc>
          <w:tcPr>
            <w:tcW w:w="180" w:type="dxa"/>
          </w:tcPr>
          <w:p w14:paraId="16CCF97B" w14:textId="77777777" w:rsidR="00094593" w:rsidRPr="00EB535A" w:rsidRDefault="00094593" w:rsidP="0009459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508BA71E" w14:textId="23DD591A" w:rsidR="00094593" w:rsidRPr="00EB535A" w:rsidRDefault="00094593" w:rsidP="0009459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EB53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 w:rsidRPr="00EB535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</w:t>
            </w:r>
            <w:r w:rsidRPr="00EB535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</w:t>
            </w:r>
            <w:r w:rsidRPr="00EB535A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ิถุนายน</w:t>
            </w:r>
          </w:p>
        </w:tc>
      </w:tr>
      <w:tr w:rsidR="00094593" w:rsidRPr="00EB535A" w14:paraId="33D5B9BF" w14:textId="77777777" w:rsidTr="00F458AF">
        <w:trPr>
          <w:cantSplit/>
        </w:trPr>
        <w:tc>
          <w:tcPr>
            <w:tcW w:w="2350" w:type="dxa"/>
            <w:shd w:val="clear" w:color="auto" w:fill="auto"/>
          </w:tcPr>
          <w:p w14:paraId="77349BC6" w14:textId="77777777" w:rsidR="00094593" w:rsidRPr="00EB535A" w:rsidRDefault="00094593" w:rsidP="00094593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19" w:type="dxa"/>
            <w:shd w:val="clear" w:color="auto" w:fill="auto"/>
          </w:tcPr>
          <w:p w14:paraId="3848F297" w14:textId="77777777" w:rsidR="00094593" w:rsidRPr="00EB535A" w:rsidRDefault="00094593" w:rsidP="0009459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EB53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4" w:type="dxa"/>
            <w:shd w:val="clear" w:color="auto" w:fill="auto"/>
          </w:tcPr>
          <w:p w14:paraId="618F67D7" w14:textId="77777777" w:rsidR="00094593" w:rsidRPr="00EB535A" w:rsidRDefault="00094593" w:rsidP="0009459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  <w:shd w:val="clear" w:color="auto" w:fill="auto"/>
          </w:tcPr>
          <w:p w14:paraId="558F8CE7" w14:textId="77777777" w:rsidR="00094593" w:rsidRPr="00EB535A" w:rsidRDefault="00094593" w:rsidP="0009459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B53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14:paraId="7F1D6609" w14:textId="77777777" w:rsidR="00094593" w:rsidRPr="00EB535A" w:rsidRDefault="00094593" w:rsidP="0009459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</w:tcPr>
          <w:p w14:paraId="25E06B98" w14:textId="77777777" w:rsidR="00094593" w:rsidRPr="00EB535A" w:rsidRDefault="00094593" w:rsidP="0009459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EB53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2D8C77AB" w14:textId="77777777" w:rsidR="00094593" w:rsidRPr="00EB535A" w:rsidRDefault="00094593" w:rsidP="0009459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</w:tcPr>
          <w:p w14:paraId="00D79F9C" w14:textId="77777777" w:rsidR="00094593" w:rsidRPr="00EB535A" w:rsidRDefault="00094593" w:rsidP="0009459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B53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6B12D7E5" w14:textId="77777777" w:rsidR="00094593" w:rsidRPr="00EB535A" w:rsidRDefault="00094593" w:rsidP="0009459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78" w:type="dxa"/>
            <w:shd w:val="clear" w:color="auto" w:fill="auto"/>
          </w:tcPr>
          <w:p w14:paraId="4CF15D2F" w14:textId="77777777" w:rsidR="00094593" w:rsidRPr="00EB535A" w:rsidRDefault="00094593" w:rsidP="0009459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EB53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6290B627" w14:textId="77777777" w:rsidR="00094593" w:rsidRPr="00EB535A" w:rsidRDefault="00094593" w:rsidP="0009459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64A8ED74" w14:textId="77777777" w:rsidR="00094593" w:rsidRPr="00EB535A" w:rsidRDefault="00094593" w:rsidP="0009459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B53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14:paraId="3FAA5B93" w14:textId="77777777" w:rsidR="00094593" w:rsidRPr="00EB535A" w:rsidRDefault="00094593" w:rsidP="0009459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587E77B" w14:textId="77777777" w:rsidR="00094593" w:rsidRPr="00EB535A" w:rsidRDefault="00094593" w:rsidP="0009459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EB53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49C7FB53" w14:textId="77777777" w:rsidR="00094593" w:rsidRPr="00EB535A" w:rsidRDefault="00094593" w:rsidP="0009459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8018E59" w14:textId="77777777" w:rsidR="00094593" w:rsidRPr="00EB535A" w:rsidRDefault="00094593" w:rsidP="0009459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B53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14:paraId="0EBEB517" w14:textId="77777777" w:rsidR="00094593" w:rsidRPr="00EB535A" w:rsidRDefault="00094593" w:rsidP="0009459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535F524" w14:textId="77777777" w:rsidR="00094593" w:rsidRPr="00EB535A" w:rsidRDefault="00094593" w:rsidP="0009459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EB53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420A525A" w14:textId="77777777" w:rsidR="00094593" w:rsidRPr="00EB535A" w:rsidRDefault="00094593" w:rsidP="0009459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21060C3B" w14:textId="77777777" w:rsidR="00094593" w:rsidRPr="00EB535A" w:rsidRDefault="00094593" w:rsidP="0009459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B53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78" w:type="dxa"/>
          </w:tcPr>
          <w:p w14:paraId="000FFC7E" w14:textId="77777777" w:rsidR="00094593" w:rsidRPr="00EB535A" w:rsidRDefault="00094593" w:rsidP="0009459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00562513" w14:textId="77777777" w:rsidR="00094593" w:rsidRPr="00EB535A" w:rsidRDefault="00094593" w:rsidP="0009459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EB53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03D8FF55" w14:textId="77777777" w:rsidR="00094593" w:rsidRPr="00EB535A" w:rsidRDefault="00094593" w:rsidP="0009459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36C80E34" w14:textId="77777777" w:rsidR="00094593" w:rsidRPr="00EB535A" w:rsidRDefault="00094593" w:rsidP="0009459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B53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</w:tr>
      <w:tr w:rsidR="00094593" w:rsidRPr="00EB535A" w14:paraId="3CBAA937" w14:textId="77777777" w:rsidTr="00F458AF">
        <w:trPr>
          <w:cantSplit/>
        </w:trPr>
        <w:tc>
          <w:tcPr>
            <w:tcW w:w="2350" w:type="dxa"/>
            <w:shd w:val="clear" w:color="auto" w:fill="auto"/>
          </w:tcPr>
          <w:p w14:paraId="2943AF47" w14:textId="77777777" w:rsidR="00094593" w:rsidRPr="00EB535A" w:rsidRDefault="00094593" w:rsidP="00094593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09" w:type="dxa"/>
            <w:gridSpan w:val="3"/>
            <w:shd w:val="clear" w:color="auto" w:fill="auto"/>
          </w:tcPr>
          <w:p w14:paraId="24A7F6EF" w14:textId="77777777" w:rsidR="00094593" w:rsidRPr="00EB535A" w:rsidRDefault="00094593" w:rsidP="0009459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EB535A"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  <w:t>(</w:t>
            </w:r>
            <w:r w:rsidRPr="00EB535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ร้อยละ)</w:t>
            </w:r>
          </w:p>
        </w:tc>
        <w:tc>
          <w:tcPr>
            <w:tcW w:w="180" w:type="dxa"/>
            <w:shd w:val="clear" w:color="auto" w:fill="auto"/>
          </w:tcPr>
          <w:p w14:paraId="5AB8F4E2" w14:textId="77777777" w:rsidR="00094593" w:rsidRPr="00EB535A" w:rsidRDefault="00094593" w:rsidP="0009459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712" w:type="dxa"/>
            <w:gridSpan w:val="19"/>
          </w:tcPr>
          <w:p w14:paraId="04975593" w14:textId="77777777" w:rsidR="00094593" w:rsidRPr="00EB535A" w:rsidRDefault="00094593" w:rsidP="0009459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  <w:r w:rsidRPr="00EB535A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(</w:t>
            </w:r>
            <w:r w:rsidRPr="00EB535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พันบาท)</w:t>
            </w:r>
          </w:p>
        </w:tc>
      </w:tr>
      <w:tr w:rsidR="00094593" w:rsidRPr="00EB535A" w14:paraId="2DA07B83" w14:textId="77777777" w:rsidTr="0057220A">
        <w:trPr>
          <w:cantSplit/>
        </w:trPr>
        <w:tc>
          <w:tcPr>
            <w:tcW w:w="2350" w:type="dxa"/>
            <w:shd w:val="clear" w:color="auto" w:fill="auto"/>
          </w:tcPr>
          <w:p w14:paraId="5FFA8163" w14:textId="77777777" w:rsidR="00094593" w:rsidRPr="00EB535A" w:rsidRDefault="00094593" w:rsidP="00094593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EB535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719" w:type="dxa"/>
            <w:shd w:val="clear" w:color="auto" w:fill="auto"/>
          </w:tcPr>
          <w:p w14:paraId="2842AE13" w14:textId="77777777" w:rsidR="00094593" w:rsidRPr="00EB535A" w:rsidRDefault="00094593" w:rsidP="00094593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4" w:type="dxa"/>
            <w:shd w:val="clear" w:color="auto" w:fill="auto"/>
          </w:tcPr>
          <w:p w14:paraId="211CD317" w14:textId="77777777" w:rsidR="00094593" w:rsidRPr="00EB535A" w:rsidRDefault="00094593" w:rsidP="00094593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06" w:type="dxa"/>
            <w:shd w:val="clear" w:color="auto" w:fill="auto"/>
          </w:tcPr>
          <w:p w14:paraId="69DAD811" w14:textId="77777777" w:rsidR="00094593" w:rsidRPr="00EB535A" w:rsidRDefault="00094593" w:rsidP="00094593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BA005A8" w14:textId="77777777" w:rsidR="00094593" w:rsidRPr="00EB535A" w:rsidRDefault="00094593" w:rsidP="0009459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</w:tcPr>
          <w:p w14:paraId="1505ACB7" w14:textId="77777777" w:rsidR="00094593" w:rsidRPr="00EB535A" w:rsidRDefault="00094593" w:rsidP="0009459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5BFA22E" w14:textId="77777777" w:rsidR="00094593" w:rsidRPr="00EB535A" w:rsidRDefault="00094593" w:rsidP="0009459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</w:tcPr>
          <w:p w14:paraId="73BD6CF0" w14:textId="77777777" w:rsidR="00094593" w:rsidRPr="00EB535A" w:rsidRDefault="00094593" w:rsidP="0009459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509362A" w14:textId="77777777" w:rsidR="00094593" w:rsidRPr="00EB535A" w:rsidRDefault="00094593" w:rsidP="0009459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8" w:type="dxa"/>
            <w:shd w:val="clear" w:color="auto" w:fill="auto"/>
          </w:tcPr>
          <w:p w14:paraId="0D6FB038" w14:textId="77777777" w:rsidR="00094593" w:rsidRPr="00EB535A" w:rsidRDefault="00094593" w:rsidP="0009459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10C80859" w14:textId="77777777" w:rsidR="00094593" w:rsidRPr="00EB535A" w:rsidRDefault="00094593" w:rsidP="0009459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64F4F40E" w14:textId="77777777" w:rsidR="00094593" w:rsidRPr="00EB535A" w:rsidRDefault="00094593" w:rsidP="0009459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24439FFE" w14:textId="77777777" w:rsidR="00094593" w:rsidRPr="00EB535A" w:rsidRDefault="00094593" w:rsidP="0009459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515DA41F" w14:textId="77777777" w:rsidR="00094593" w:rsidRPr="00EB535A" w:rsidRDefault="00094593" w:rsidP="0009459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106E12BB" w14:textId="77777777" w:rsidR="00094593" w:rsidRPr="00EB535A" w:rsidRDefault="00094593" w:rsidP="0009459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69D13EC3" w14:textId="77777777" w:rsidR="00094593" w:rsidRPr="00EB535A" w:rsidRDefault="00094593" w:rsidP="0009459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1B61ACD6" w14:textId="77777777" w:rsidR="00094593" w:rsidRPr="00EB535A" w:rsidRDefault="00094593" w:rsidP="0009459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D305A19" w14:textId="77777777" w:rsidR="00094593" w:rsidRPr="00EB535A" w:rsidRDefault="00094593" w:rsidP="0009459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2FD2815" w14:textId="77777777" w:rsidR="00094593" w:rsidRPr="00EB535A" w:rsidRDefault="00094593" w:rsidP="0009459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14F76D8C" w14:textId="77777777" w:rsidR="00094593" w:rsidRPr="00EB535A" w:rsidRDefault="00094593" w:rsidP="0009459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73324502" w14:textId="77777777" w:rsidR="00094593" w:rsidRPr="00EB535A" w:rsidRDefault="00094593" w:rsidP="0009459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A8E63EC" w14:textId="77777777" w:rsidR="00094593" w:rsidRPr="00EB535A" w:rsidRDefault="00094593" w:rsidP="0009459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39C3ADC" w14:textId="77777777" w:rsidR="00094593" w:rsidRPr="00EB535A" w:rsidRDefault="00094593" w:rsidP="0009459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4B8AF9DD" w14:textId="77777777" w:rsidR="00094593" w:rsidRPr="00EB535A" w:rsidRDefault="00094593" w:rsidP="0009459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94593" w:rsidRPr="00EB535A" w14:paraId="680F8651" w14:textId="77777777" w:rsidTr="0057220A">
        <w:trPr>
          <w:cantSplit/>
        </w:trPr>
        <w:tc>
          <w:tcPr>
            <w:tcW w:w="2350" w:type="dxa"/>
            <w:shd w:val="clear" w:color="auto" w:fill="auto"/>
          </w:tcPr>
          <w:p w14:paraId="00AF1D78" w14:textId="77777777" w:rsidR="00094593" w:rsidRPr="00EB535A" w:rsidRDefault="00094593" w:rsidP="00094593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535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เคแอลอาร์ที จำกัด</w:t>
            </w:r>
          </w:p>
        </w:tc>
        <w:tc>
          <w:tcPr>
            <w:tcW w:w="719" w:type="dxa"/>
            <w:shd w:val="clear" w:color="auto" w:fill="auto"/>
          </w:tcPr>
          <w:p w14:paraId="590A4601" w14:textId="77777777" w:rsidR="00094593" w:rsidRPr="00EB535A" w:rsidRDefault="00094593" w:rsidP="00094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535A"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  <w:t>49</w:t>
            </w:r>
          </w:p>
        </w:tc>
        <w:tc>
          <w:tcPr>
            <w:tcW w:w="184" w:type="dxa"/>
            <w:shd w:val="clear" w:color="auto" w:fill="auto"/>
          </w:tcPr>
          <w:p w14:paraId="7A2C8427" w14:textId="77777777" w:rsidR="00094593" w:rsidRPr="00EB535A" w:rsidRDefault="00094593" w:rsidP="0009459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  <w:shd w:val="clear" w:color="auto" w:fill="auto"/>
          </w:tcPr>
          <w:p w14:paraId="18D6D823" w14:textId="77777777" w:rsidR="00094593" w:rsidRPr="00EB535A" w:rsidRDefault="00094593" w:rsidP="00094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535A"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  <w:t>49</w:t>
            </w:r>
          </w:p>
        </w:tc>
        <w:tc>
          <w:tcPr>
            <w:tcW w:w="180" w:type="dxa"/>
            <w:shd w:val="clear" w:color="auto" w:fill="auto"/>
          </w:tcPr>
          <w:p w14:paraId="052E75E2" w14:textId="77777777" w:rsidR="00094593" w:rsidRPr="00EB535A" w:rsidRDefault="00094593" w:rsidP="00094593">
            <w:pPr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</w:tcPr>
          <w:p w14:paraId="626D174C" w14:textId="77777777" w:rsidR="00094593" w:rsidRPr="00EB535A" w:rsidRDefault="00094593" w:rsidP="00094593">
            <w:pPr>
              <w:pStyle w:val="acctfourfigures"/>
              <w:tabs>
                <w:tab w:val="clear" w:pos="765"/>
                <w:tab w:val="left" w:pos="255"/>
                <w:tab w:val="right" w:pos="461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B53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5,750</w:t>
            </w:r>
          </w:p>
        </w:tc>
        <w:tc>
          <w:tcPr>
            <w:tcW w:w="180" w:type="dxa"/>
          </w:tcPr>
          <w:p w14:paraId="0E23A14B" w14:textId="77777777" w:rsidR="00094593" w:rsidRPr="00EB535A" w:rsidRDefault="00094593" w:rsidP="0009459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01" w:type="dxa"/>
          </w:tcPr>
          <w:p w14:paraId="07EF7631" w14:textId="77777777" w:rsidR="00094593" w:rsidRPr="00EB535A" w:rsidRDefault="00094593" w:rsidP="00094593">
            <w:pPr>
              <w:pStyle w:val="acctfourfigures"/>
              <w:tabs>
                <w:tab w:val="clear" w:pos="765"/>
                <w:tab w:val="left" w:pos="255"/>
                <w:tab w:val="right" w:pos="46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B53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  5,750</w:t>
            </w:r>
          </w:p>
        </w:tc>
        <w:tc>
          <w:tcPr>
            <w:tcW w:w="180" w:type="dxa"/>
          </w:tcPr>
          <w:p w14:paraId="0895F545" w14:textId="77777777" w:rsidR="00094593" w:rsidRPr="00EB535A" w:rsidRDefault="00094593" w:rsidP="0009459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78" w:type="dxa"/>
            <w:shd w:val="clear" w:color="auto" w:fill="auto"/>
          </w:tcPr>
          <w:p w14:paraId="7BEF05C5" w14:textId="77777777" w:rsidR="00094593" w:rsidRPr="00EB535A" w:rsidRDefault="00094593" w:rsidP="0009459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EB53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2,818</w:t>
            </w:r>
          </w:p>
        </w:tc>
        <w:tc>
          <w:tcPr>
            <w:tcW w:w="180" w:type="dxa"/>
            <w:shd w:val="clear" w:color="auto" w:fill="auto"/>
          </w:tcPr>
          <w:p w14:paraId="1BBD4F21" w14:textId="77777777" w:rsidR="00094593" w:rsidRPr="00EB535A" w:rsidRDefault="00094593" w:rsidP="00094593">
            <w:pPr>
              <w:pStyle w:val="acctfourfigures"/>
              <w:tabs>
                <w:tab w:val="clear" w:pos="765"/>
                <w:tab w:val="decimal" w:pos="551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48916281" w14:textId="77777777" w:rsidR="00094593" w:rsidRPr="00EB535A" w:rsidRDefault="00094593" w:rsidP="0009459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EB53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2,818</w:t>
            </w:r>
          </w:p>
        </w:tc>
        <w:tc>
          <w:tcPr>
            <w:tcW w:w="180" w:type="dxa"/>
            <w:shd w:val="clear" w:color="auto" w:fill="auto"/>
          </w:tcPr>
          <w:p w14:paraId="0C7CCD93" w14:textId="77777777" w:rsidR="00094593" w:rsidRPr="00EB535A" w:rsidRDefault="00094593" w:rsidP="00094593">
            <w:pPr>
              <w:pStyle w:val="acctfourfigures"/>
              <w:tabs>
                <w:tab w:val="clear" w:pos="765"/>
                <w:tab w:val="decimal" w:pos="551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2AE74AA8" w14:textId="77777777" w:rsidR="00094593" w:rsidRPr="00EB535A" w:rsidRDefault="00094593" w:rsidP="0009459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B53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627E919" w14:textId="77777777" w:rsidR="00094593" w:rsidRPr="00EB535A" w:rsidRDefault="00094593" w:rsidP="00094593">
            <w:pPr>
              <w:pStyle w:val="acctfourfigures"/>
              <w:tabs>
                <w:tab w:val="clear" w:pos="765"/>
                <w:tab w:val="decimal" w:pos="551"/>
                <w:tab w:val="decimal" w:pos="753"/>
                <w:tab w:val="decimal" w:pos="91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4426244C" w14:textId="77777777" w:rsidR="00094593" w:rsidRPr="00EB535A" w:rsidRDefault="00094593" w:rsidP="0009459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EB53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64B44A4" w14:textId="77777777" w:rsidR="00094593" w:rsidRPr="00EB535A" w:rsidRDefault="00094593" w:rsidP="0009459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1094F091" w14:textId="77777777" w:rsidR="00094593" w:rsidRPr="00EB535A" w:rsidRDefault="00094593" w:rsidP="0009459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EB53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2,818</w:t>
            </w:r>
          </w:p>
        </w:tc>
        <w:tc>
          <w:tcPr>
            <w:tcW w:w="180" w:type="dxa"/>
          </w:tcPr>
          <w:p w14:paraId="3CDDABDD" w14:textId="77777777" w:rsidR="00094593" w:rsidRPr="00EB535A" w:rsidRDefault="00094593" w:rsidP="00094593">
            <w:pPr>
              <w:pStyle w:val="acctfourfigures"/>
              <w:tabs>
                <w:tab w:val="clear" w:pos="765"/>
                <w:tab w:val="decimal" w:pos="551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14:paraId="1F17182D" w14:textId="77777777" w:rsidR="00094593" w:rsidRPr="00EB535A" w:rsidRDefault="00094593" w:rsidP="0009459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EB53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2,818</w:t>
            </w:r>
          </w:p>
        </w:tc>
        <w:tc>
          <w:tcPr>
            <w:tcW w:w="178" w:type="dxa"/>
          </w:tcPr>
          <w:p w14:paraId="5407367C" w14:textId="77777777" w:rsidR="00094593" w:rsidRPr="00EB535A" w:rsidRDefault="00094593" w:rsidP="0009459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33C21F78" w14:textId="77777777" w:rsidR="00094593" w:rsidRPr="00EB535A" w:rsidRDefault="00094593" w:rsidP="0009459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B53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93E1211" w14:textId="77777777" w:rsidR="00094593" w:rsidRPr="00EB535A" w:rsidRDefault="00094593" w:rsidP="0009459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1D47D6FE" w14:textId="77777777" w:rsidR="00094593" w:rsidRPr="00EB535A" w:rsidRDefault="00094593" w:rsidP="0009459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B53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</w:tbl>
    <w:p w14:paraId="36A0CC89" w14:textId="77777777" w:rsidR="00063477" w:rsidRPr="00EB535A" w:rsidRDefault="00063477" w:rsidP="00262C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6"/>
          <w:tab w:val="left" w:pos="1412"/>
          <w:tab w:val="left" w:pos="2118"/>
          <w:tab w:val="left" w:pos="4236"/>
        </w:tabs>
        <w:rPr>
          <w:rFonts w:asciiTheme="majorBidi" w:hAnsiTheme="majorBidi" w:cstheme="majorBidi"/>
          <w:lang w:eastAsia="th-TH"/>
        </w:rPr>
      </w:pPr>
    </w:p>
    <w:p w14:paraId="51D367F4" w14:textId="77777777" w:rsidR="00063477" w:rsidRPr="00EB535A" w:rsidRDefault="00063477" w:rsidP="000634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5" w:hanging="450"/>
        <w:jc w:val="both"/>
        <w:rPr>
          <w:rFonts w:asciiTheme="majorBidi" w:hAnsiTheme="majorBidi" w:cstheme="majorBidi"/>
          <w:sz w:val="24"/>
          <w:szCs w:val="24"/>
        </w:rPr>
      </w:pPr>
      <w:r w:rsidRPr="00EB535A">
        <w:rPr>
          <w:rFonts w:asciiTheme="majorBidi" w:hAnsiTheme="majorBidi" w:cstheme="majorBidi"/>
          <w:sz w:val="24"/>
          <w:szCs w:val="24"/>
          <w:cs/>
        </w:rPr>
        <w:t>กลุ่มบริษัทไม่มีเงินลงทุนในบริษัทร่วมซึ่งจดทะเบียนในตลาดหลักทรัพย์</w:t>
      </w:r>
      <w:r w:rsidRPr="00EB535A">
        <w:rPr>
          <w:rFonts w:asciiTheme="majorBidi" w:hAnsiTheme="majorBidi" w:cstheme="majorBidi"/>
          <w:sz w:val="24"/>
          <w:szCs w:val="24"/>
        </w:rPr>
        <w:t xml:space="preserve"> </w:t>
      </w:r>
      <w:r w:rsidRPr="00EB535A">
        <w:rPr>
          <w:rFonts w:asciiTheme="majorBidi" w:hAnsiTheme="majorBidi" w:cstheme="majorBidi"/>
          <w:sz w:val="24"/>
          <w:szCs w:val="24"/>
          <w:cs/>
        </w:rPr>
        <w:t>ดังนั้นจึงไม่มีราคาที่เปิดเผยต่อสาธารณชน</w:t>
      </w:r>
    </w:p>
    <w:p w14:paraId="3647E0B8" w14:textId="77777777" w:rsidR="00562CEB" w:rsidRPr="00EB535A" w:rsidRDefault="00C86B24" w:rsidP="00262C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6"/>
          <w:tab w:val="left" w:pos="1412"/>
          <w:tab w:val="left" w:pos="2118"/>
          <w:tab w:val="left" w:pos="4236"/>
        </w:tabs>
        <w:rPr>
          <w:rFonts w:asciiTheme="majorBidi" w:hAnsiTheme="majorBidi" w:cstheme="majorBidi"/>
          <w:cs/>
          <w:lang w:eastAsia="th-TH"/>
        </w:rPr>
        <w:sectPr w:rsidR="00562CEB" w:rsidRPr="00EB535A" w:rsidSect="0059530E">
          <w:headerReference w:type="even" r:id="rId13"/>
          <w:footerReference w:type="default" r:id="rId14"/>
          <w:headerReference w:type="first" r:id="rId15"/>
          <w:footerReference w:type="first" r:id="rId16"/>
          <w:pgSz w:w="16834" w:h="11909" w:orient="landscape" w:code="9"/>
          <w:pgMar w:top="691" w:right="720" w:bottom="576" w:left="1008" w:header="720" w:footer="803" w:gutter="0"/>
          <w:cols w:space="720"/>
        </w:sectPr>
      </w:pPr>
      <w:r w:rsidRPr="00EB535A">
        <w:rPr>
          <w:rFonts w:asciiTheme="majorBidi" w:hAnsiTheme="majorBidi" w:cstheme="majorBidi"/>
          <w:cs/>
          <w:lang w:eastAsia="th-TH"/>
        </w:rPr>
        <w:tab/>
      </w:r>
    </w:p>
    <w:p w14:paraId="7E84CDF4" w14:textId="77777777" w:rsidR="00562CEB" w:rsidRPr="00EB535A" w:rsidRDefault="00562CEB" w:rsidP="00302A40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EB535A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เงินลงทุนในบริษัทย่อย</w:t>
      </w:r>
    </w:p>
    <w:p w14:paraId="47DE050C" w14:textId="77777777" w:rsidR="00562CEB" w:rsidRPr="00EB535A" w:rsidRDefault="00562CEB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360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tbl>
      <w:tblPr>
        <w:tblW w:w="9225" w:type="dxa"/>
        <w:tblInd w:w="450" w:type="dxa"/>
        <w:tblLook w:val="01E0" w:firstRow="1" w:lastRow="1" w:firstColumn="1" w:lastColumn="1" w:noHBand="0" w:noVBand="0"/>
      </w:tblPr>
      <w:tblGrid>
        <w:gridCol w:w="6417"/>
        <w:gridCol w:w="1278"/>
        <w:gridCol w:w="270"/>
        <w:gridCol w:w="1260"/>
      </w:tblGrid>
      <w:tr w:rsidR="00562CEB" w:rsidRPr="00EB535A" w14:paraId="0D6E89BC" w14:textId="77777777" w:rsidTr="00407850">
        <w:tc>
          <w:tcPr>
            <w:tcW w:w="6417" w:type="dxa"/>
          </w:tcPr>
          <w:p w14:paraId="2B747D7E" w14:textId="77777777" w:rsidR="00562CEB" w:rsidRPr="00EB535A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808" w:type="dxa"/>
            <w:gridSpan w:val="3"/>
          </w:tcPr>
          <w:p w14:paraId="2EFF2656" w14:textId="77777777" w:rsidR="00562CEB" w:rsidRPr="00EB535A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2CEB" w:rsidRPr="00EB535A" w14:paraId="40F12EDF" w14:textId="77777777" w:rsidTr="00407850">
        <w:tc>
          <w:tcPr>
            <w:tcW w:w="6417" w:type="dxa"/>
          </w:tcPr>
          <w:p w14:paraId="64A6B8A0" w14:textId="2BD7B0C9" w:rsidR="00562CEB" w:rsidRPr="00EB535A" w:rsidRDefault="00B1071F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1A1E96" w:rsidRPr="00EB535A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หก</w:t>
            </w:r>
            <w:r w:rsidRPr="00EB535A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EB535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3</w:t>
            </w:r>
            <w:r w:rsidR="001A1E96" w:rsidRPr="00EB535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0</w:t>
            </w:r>
            <w:r w:rsidRPr="00EB535A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  <w:r w:rsidRPr="00EB535A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ม</w:t>
            </w:r>
            <w:r w:rsidR="001A1E96" w:rsidRPr="00EB535A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ิถุนายน</w:t>
            </w:r>
          </w:p>
        </w:tc>
        <w:tc>
          <w:tcPr>
            <w:tcW w:w="1278" w:type="dxa"/>
          </w:tcPr>
          <w:p w14:paraId="6B05CF54" w14:textId="77777777" w:rsidR="00562CEB" w:rsidRPr="00EB535A" w:rsidRDefault="000D0FB7" w:rsidP="00F250F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58EFB75C" w14:textId="77777777" w:rsidR="00562CEB" w:rsidRPr="00EB535A" w:rsidRDefault="00562CEB" w:rsidP="00F250F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F5A2959" w14:textId="77777777" w:rsidR="00562CEB" w:rsidRPr="00EB535A" w:rsidRDefault="000D0FB7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562CEB" w:rsidRPr="00EB535A" w14:paraId="3E7D4EF1" w14:textId="77777777" w:rsidTr="00407850">
        <w:tc>
          <w:tcPr>
            <w:tcW w:w="6417" w:type="dxa"/>
          </w:tcPr>
          <w:p w14:paraId="7F9FFE72" w14:textId="77777777" w:rsidR="00562CEB" w:rsidRPr="00EB535A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808" w:type="dxa"/>
            <w:gridSpan w:val="3"/>
          </w:tcPr>
          <w:p w14:paraId="37F148A9" w14:textId="77777777" w:rsidR="00562CEB" w:rsidRPr="00EB535A" w:rsidRDefault="00C20E6D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</w:t>
            </w:r>
            <w:r w:rsidR="00EE4331" w:rsidRPr="00EB535A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พัน</w:t>
            </w:r>
            <w:r w:rsidR="00562CEB" w:rsidRPr="00EB535A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EA7354" w:rsidRPr="00EB535A" w14:paraId="2B36106A" w14:textId="77777777" w:rsidTr="00407850">
        <w:tc>
          <w:tcPr>
            <w:tcW w:w="6417" w:type="dxa"/>
          </w:tcPr>
          <w:p w14:paraId="684A3B54" w14:textId="77777777" w:rsidR="00EA7354" w:rsidRPr="00EB535A" w:rsidRDefault="00EA7354" w:rsidP="00EA7354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EB535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EB535A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278" w:type="dxa"/>
            <w:shd w:val="clear" w:color="auto" w:fill="auto"/>
          </w:tcPr>
          <w:p w14:paraId="02D3062C" w14:textId="77777777" w:rsidR="00EA7354" w:rsidRPr="00EB535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23,600</w:t>
            </w:r>
          </w:p>
        </w:tc>
        <w:tc>
          <w:tcPr>
            <w:tcW w:w="270" w:type="dxa"/>
          </w:tcPr>
          <w:p w14:paraId="74A074BD" w14:textId="77777777" w:rsidR="00EA7354" w:rsidRPr="00EB535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AAB5DB0" w14:textId="77777777" w:rsidR="00EA7354" w:rsidRPr="00EB535A" w:rsidRDefault="00EA7354" w:rsidP="00EA7354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23,600</w:t>
            </w:r>
          </w:p>
        </w:tc>
      </w:tr>
      <w:tr w:rsidR="00EA7354" w:rsidRPr="00EB535A" w14:paraId="6B61FBF2" w14:textId="77777777" w:rsidTr="00407850">
        <w:tc>
          <w:tcPr>
            <w:tcW w:w="6417" w:type="dxa"/>
          </w:tcPr>
          <w:p w14:paraId="5420866D" w14:textId="77777777" w:rsidR="00EA7354" w:rsidRPr="00EB535A" w:rsidRDefault="00EA7354" w:rsidP="00EA7354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78" w:type="dxa"/>
            <w:shd w:val="clear" w:color="auto" w:fill="auto"/>
          </w:tcPr>
          <w:p w14:paraId="7ED1EE38" w14:textId="77777777" w:rsidR="00EA7354" w:rsidRPr="00EB535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999</w:t>
            </w:r>
          </w:p>
        </w:tc>
        <w:tc>
          <w:tcPr>
            <w:tcW w:w="270" w:type="dxa"/>
          </w:tcPr>
          <w:p w14:paraId="56ACC664" w14:textId="77777777" w:rsidR="00EA7354" w:rsidRPr="00EB535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D43C178" w14:textId="77777777" w:rsidR="00EA7354" w:rsidRPr="00EB535A" w:rsidRDefault="00EA7354" w:rsidP="00EA7354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A7354" w:rsidRPr="00EB535A" w14:paraId="198C6B17" w14:textId="77777777" w:rsidTr="00407850">
        <w:tc>
          <w:tcPr>
            <w:tcW w:w="6417" w:type="dxa"/>
          </w:tcPr>
          <w:p w14:paraId="290B6D93" w14:textId="64341A72" w:rsidR="00EA7354" w:rsidRPr="00EB535A" w:rsidRDefault="00EA7354" w:rsidP="00EA7354">
            <w:pPr>
              <w:ind w:right="-4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1A1E96"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1A1E96" w:rsidRPr="00EB535A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776137" w14:textId="77777777" w:rsidR="00EA7354" w:rsidRPr="00EB535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24,599</w:t>
            </w:r>
          </w:p>
        </w:tc>
        <w:tc>
          <w:tcPr>
            <w:tcW w:w="270" w:type="dxa"/>
            <w:shd w:val="clear" w:color="auto" w:fill="auto"/>
          </w:tcPr>
          <w:p w14:paraId="1CD95965" w14:textId="77777777" w:rsidR="00EA7354" w:rsidRPr="00EB535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472612" w14:textId="77777777" w:rsidR="00EA7354" w:rsidRPr="00EB535A" w:rsidRDefault="00EA7354" w:rsidP="00EA7354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23,600</w:t>
            </w:r>
          </w:p>
        </w:tc>
      </w:tr>
      <w:tr w:rsidR="00EA7354" w:rsidRPr="00EB535A" w14:paraId="36AD24F1" w14:textId="77777777" w:rsidTr="00407850">
        <w:tc>
          <w:tcPr>
            <w:tcW w:w="6417" w:type="dxa"/>
          </w:tcPr>
          <w:p w14:paraId="3AF51012" w14:textId="77777777" w:rsidR="00EA7354" w:rsidRPr="00EB535A" w:rsidRDefault="00EA7354" w:rsidP="00EA7354">
            <w:pPr>
              <w:ind w:right="-4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7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6765DA6" w14:textId="77777777" w:rsidR="00EA7354" w:rsidRPr="00EB535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5F3A4B6" w14:textId="77777777" w:rsidR="00EA7354" w:rsidRPr="00EB535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F02BA2D" w14:textId="77777777" w:rsidR="00EA7354" w:rsidRPr="00EB535A" w:rsidRDefault="00EA7354" w:rsidP="00EA7354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23,600</w:t>
            </w:r>
          </w:p>
        </w:tc>
      </w:tr>
    </w:tbl>
    <w:p w14:paraId="2B6F0E2A" w14:textId="77777777" w:rsidR="00562CEB" w:rsidRPr="00EB535A" w:rsidRDefault="00562CEB" w:rsidP="00562CEB">
      <w:pPr>
        <w:tabs>
          <w:tab w:val="clear" w:pos="454"/>
          <w:tab w:val="clear" w:pos="680"/>
          <w:tab w:val="left" w:pos="-90"/>
          <w:tab w:val="left" w:pos="720"/>
        </w:tabs>
        <w:ind w:left="720" w:hanging="180"/>
        <w:jc w:val="thaiDistribute"/>
        <w:rPr>
          <w:rFonts w:asciiTheme="majorBidi" w:hAnsiTheme="majorBidi" w:cstheme="majorBidi"/>
          <w:sz w:val="30"/>
          <w:szCs w:val="30"/>
          <w:cs/>
        </w:rPr>
        <w:sectPr w:rsidR="00562CEB" w:rsidRPr="00EB535A" w:rsidSect="006D323A">
          <w:headerReference w:type="even" r:id="rId17"/>
          <w:headerReference w:type="default" r:id="rId18"/>
          <w:headerReference w:type="first" r:id="rId19"/>
          <w:pgSz w:w="11909" w:h="16834" w:code="9"/>
          <w:pgMar w:top="691" w:right="1152" w:bottom="576" w:left="1152" w:header="475" w:footer="576" w:gutter="0"/>
          <w:cols w:space="720"/>
        </w:sectPr>
      </w:pPr>
    </w:p>
    <w:p w14:paraId="5E7F2837" w14:textId="70BC28B7" w:rsidR="00562CEB" w:rsidRPr="00EB535A" w:rsidRDefault="00562CEB" w:rsidP="002723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7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EB535A">
        <w:rPr>
          <w:rFonts w:asciiTheme="majorBidi" w:hAnsiTheme="majorBidi" w:cstheme="majorBidi"/>
          <w:sz w:val="30"/>
          <w:szCs w:val="30"/>
          <w:cs/>
        </w:rPr>
        <w:lastRenderedPageBreak/>
        <w:t xml:space="preserve">เงินลงทุนในบริษัทย่อย ณ วันที่ </w:t>
      </w:r>
      <w:r w:rsidR="00002511" w:rsidRPr="00EB535A">
        <w:rPr>
          <w:rFonts w:asciiTheme="majorBidi" w:hAnsiTheme="majorBidi" w:cstheme="majorBidi"/>
          <w:sz w:val="30"/>
          <w:szCs w:val="30"/>
        </w:rPr>
        <w:t xml:space="preserve">30 </w:t>
      </w:r>
      <w:r w:rsidR="00002511" w:rsidRPr="00EB535A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002511" w:rsidRPr="00EB535A">
        <w:rPr>
          <w:rFonts w:asciiTheme="majorBidi" w:hAnsiTheme="majorBidi" w:cstheme="majorBidi"/>
          <w:sz w:val="30"/>
          <w:szCs w:val="30"/>
        </w:rPr>
        <w:t>2563</w:t>
      </w:r>
      <w:r w:rsidRPr="00EB535A">
        <w:rPr>
          <w:rFonts w:asciiTheme="majorBidi" w:hAnsiTheme="majorBidi" w:cstheme="majorBidi"/>
          <w:sz w:val="30"/>
          <w:szCs w:val="30"/>
        </w:rPr>
        <w:t xml:space="preserve"> </w:t>
      </w:r>
      <w:r w:rsidRPr="00EB535A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EB535A">
        <w:rPr>
          <w:rFonts w:asciiTheme="majorBidi" w:hAnsiTheme="majorBidi" w:cstheme="majorBidi"/>
          <w:sz w:val="30"/>
          <w:szCs w:val="30"/>
        </w:rPr>
        <w:t>3</w:t>
      </w:r>
      <w:r w:rsidR="0006273E" w:rsidRPr="00EB535A">
        <w:rPr>
          <w:rFonts w:asciiTheme="majorBidi" w:hAnsiTheme="majorBidi" w:cstheme="majorBidi"/>
          <w:sz w:val="30"/>
          <w:szCs w:val="30"/>
        </w:rPr>
        <w:t>1</w:t>
      </w:r>
      <w:r w:rsidRPr="00EB535A">
        <w:rPr>
          <w:rFonts w:asciiTheme="majorBidi" w:hAnsiTheme="majorBidi" w:cstheme="majorBidi"/>
          <w:sz w:val="30"/>
          <w:szCs w:val="30"/>
        </w:rPr>
        <w:t xml:space="preserve"> </w:t>
      </w:r>
      <w:r w:rsidRPr="00EB535A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0D0FB7" w:rsidRPr="00EB535A">
        <w:rPr>
          <w:rFonts w:asciiTheme="majorBidi" w:hAnsiTheme="majorBidi" w:cstheme="majorBidi"/>
          <w:sz w:val="30"/>
          <w:szCs w:val="30"/>
        </w:rPr>
        <w:t>2562</w:t>
      </w:r>
      <w:r w:rsidRPr="00EB535A">
        <w:rPr>
          <w:rFonts w:asciiTheme="majorBidi" w:hAnsiTheme="majorBidi" w:cstheme="majorBidi"/>
          <w:sz w:val="30"/>
          <w:szCs w:val="30"/>
        </w:rPr>
        <w:t xml:space="preserve"> </w:t>
      </w:r>
      <w:r w:rsidRPr="00EB535A">
        <w:rPr>
          <w:rFonts w:asciiTheme="majorBidi" w:hAnsiTheme="majorBidi" w:cstheme="majorBidi"/>
          <w:sz w:val="30"/>
          <w:szCs w:val="30"/>
          <w:cs/>
        </w:rPr>
        <w:t>และเงินปันผลรับสำหรับงวด</w:t>
      </w:r>
      <w:r w:rsidR="001A1E96" w:rsidRPr="00EB535A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EB535A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002511" w:rsidRPr="00EB535A">
        <w:rPr>
          <w:rFonts w:asciiTheme="majorBidi" w:hAnsiTheme="majorBidi" w:cstheme="majorBidi"/>
          <w:sz w:val="30"/>
          <w:szCs w:val="30"/>
        </w:rPr>
        <w:t xml:space="preserve">30 </w:t>
      </w:r>
      <w:r w:rsidR="00002511" w:rsidRPr="00EB535A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002511" w:rsidRPr="00EB535A">
        <w:rPr>
          <w:rFonts w:asciiTheme="majorBidi" w:hAnsiTheme="majorBidi" w:cstheme="majorBidi"/>
          <w:sz w:val="30"/>
          <w:szCs w:val="30"/>
        </w:rPr>
        <w:t>2563</w:t>
      </w:r>
      <w:r w:rsidRPr="00EB535A">
        <w:rPr>
          <w:rFonts w:asciiTheme="majorBidi" w:hAnsiTheme="majorBidi" w:cstheme="majorBidi"/>
          <w:sz w:val="30"/>
          <w:szCs w:val="30"/>
        </w:rPr>
        <w:t xml:space="preserve"> </w:t>
      </w:r>
      <w:r w:rsidRPr="00EB535A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0D0FB7" w:rsidRPr="00EB535A">
        <w:rPr>
          <w:rFonts w:asciiTheme="majorBidi" w:hAnsiTheme="majorBidi" w:cstheme="majorBidi"/>
          <w:sz w:val="30"/>
          <w:szCs w:val="30"/>
        </w:rPr>
        <w:t>2562</w:t>
      </w:r>
      <w:r w:rsidRPr="00EB535A">
        <w:rPr>
          <w:rFonts w:asciiTheme="majorBidi" w:hAnsiTheme="majorBidi" w:cstheme="majorBidi"/>
          <w:sz w:val="30"/>
          <w:szCs w:val="30"/>
        </w:rPr>
        <w:t xml:space="preserve"> </w:t>
      </w:r>
      <w:r w:rsidRPr="00EB535A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4F36A058" w14:textId="77777777" w:rsidR="00562CEB" w:rsidRPr="00EB535A" w:rsidRDefault="00562CEB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4040" w:type="dxa"/>
        <w:tblInd w:w="679" w:type="dxa"/>
        <w:tblLayout w:type="fixed"/>
        <w:tblLook w:val="0000" w:firstRow="0" w:lastRow="0" w:firstColumn="0" w:lastColumn="0" w:noHBand="0" w:noVBand="0"/>
      </w:tblPr>
      <w:tblGrid>
        <w:gridCol w:w="3150"/>
        <w:gridCol w:w="1080"/>
        <w:gridCol w:w="270"/>
        <w:gridCol w:w="1170"/>
        <w:gridCol w:w="270"/>
        <w:gridCol w:w="1170"/>
        <w:gridCol w:w="270"/>
        <w:gridCol w:w="1031"/>
        <w:gridCol w:w="49"/>
        <w:gridCol w:w="270"/>
        <w:gridCol w:w="1080"/>
        <w:gridCol w:w="270"/>
        <w:gridCol w:w="1170"/>
        <w:gridCol w:w="270"/>
        <w:gridCol w:w="1080"/>
        <w:gridCol w:w="270"/>
        <w:gridCol w:w="1170"/>
      </w:tblGrid>
      <w:tr w:rsidR="008C0EDD" w:rsidRPr="00EB535A" w14:paraId="38469C1F" w14:textId="77777777" w:rsidTr="008C0EDD">
        <w:trPr>
          <w:tblHeader/>
        </w:trPr>
        <w:tc>
          <w:tcPr>
            <w:tcW w:w="3150" w:type="dxa"/>
          </w:tcPr>
          <w:p w14:paraId="7DB22C0D" w14:textId="77777777" w:rsidR="008C0EDD" w:rsidRPr="00EB535A" w:rsidDel="00685444" w:rsidRDefault="008C0EDD" w:rsidP="00F250F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61" w:type="dxa"/>
            <w:gridSpan w:val="7"/>
          </w:tcPr>
          <w:p w14:paraId="30204373" w14:textId="454017D8" w:rsidR="008C0EDD" w:rsidRPr="00EB535A" w:rsidRDefault="008C0EDD" w:rsidP="00F250F7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5629" w:type="dxa"/>
            <w:gridSpan w:val="9"/>
          </w:tcPr>
          <w:p w14:paraId="3750F7FE" w14:textId="5AA9F59B" w:rsidR="008C0EDD" w:rsidRPr="00EB535A" w:rsidRDefault="008C0EDD" w:rsidP="00F250F7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EB535A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B26E3D" w:rsidRPr="00EB535A" w14:paraId="5091A0B5" w14:textId="77777777" w:rsidTr="00BC00DE">
        <w:trPr>
          <w:tblHeader/>
        </w:trPr>
        <w:tc>
          <w:tcPr>
            <w:tcW w:w="3150" w:type="dxa"/>
          </w:tcPr>
          <w:p w14:paraId="07E02ABB" w14:textId="77777777" w:rsidR="00B26E3D" w:rsidRPr="00EB535A" w:rsidDel="00685444" w:rsidRDefault="00B26E3D" w:rsidP="00F250F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3"/>
          </w:tcPr>
          <w:p w14:paraId="3DD3F6C4" w14:textId="77777777" w:rsidR="00B26E3D" w:rsidRPr="00EB535A" w:rsidRDefault="00B26E3D" w:rsidP="00F250F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B535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สัดส่วนความเป็น</w:t>
            </w:r>
          </w:p>
        </w:tc>
        <w:tc>
          <w:tcPr>
            <w:tcW w:w="270" w:type="dxa"/>
          </w:tcPr>
          <w:p w14:paraId="07AE84D7" w14:textId="77777777" w:rsidR="00B26E3D" w:rsidRPr="00EB535A" w:rsidDel="00685444" w:rsidRDefault="00B26E3D" w:rsidP="00F250F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D2AD218" w14:textId="77777777" w:rsidR="00B26E3D" w:rsidRPr="00EB535A" w:rsidRDefault="00B26E3D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ECAC013" w14:textId="77777777" w:rsidR="00B26E3D" w:rsidRPr="00EB535A" w:rsidRDefault="00B26E3D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gridSpan w:val="2"/>
          </w:tcPr>
          <w:p w14:paraId="4337A58B" w14:textId="77777777" w:rsidR="00B26E3D" w:rsidRPr="00EB535A" w:rsidRDefault="00B26E3D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8D69D16" w14:textId="77777777" w:rsidR="00B26E3D" w:rsidRPr="00EB535A" w:rsidRDefault="00B26E3D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</w:tcPr>
          <w:p w14:paraId="6C553BCB" w14:textId="77777777" w:rsidR="00B26E3D" w:rsidRPr="00EB535A" w:rsidRDefault="00B26E3D" w:rsidP="00F250F7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CE3BCAE" w14:textId="77777777" w:rsidR="00B26E3D" w:rsidRPr="00EB535A" w:rsidRDefault="00B26E3D" w:rsidP="00F250F7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520" w:type="dxa"/>
            <w:gridSpan w:val="3"/>
          </w:tcPr>
          <w:p w14:paraId="67CA2245" w14:textId="7C698D6E" w:rsidR="00B26E3D" w:rsidRPr="00EB535A" w:rsidRDefault="00B26E3D" w:rsidP="00F250F7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EB535A">
              <w:rPr>
                <w:rFonts w:asciiTheme="majorBidi" w:hAnsiTheme="majorBidi" w:cstheme="majorBidi"/>
                <w:cs/>
                <w:lang w:val="en-US"/>
              </w:rPr>
              <w:t>เงินปันผลรับ</w:t>
            </w:r>
            <w:r w:rsidR="005261B1" w:rsidRPr="00EB535A">
              <w:rPr>
                <w:rFonts w:asciiTheme="majorBidi" w:hAnsiTheme="majorBidi" w:cstheme="majorBidi" w:hint="cs"/>
                <w:cs/>
                <w:lang w:val="en-US"/>
              </w:rPr>
              <w:t>สำหรับ</w:t>
            </w:r>
          </w:p>
        </w:tc>
      </w:tr>
      <w:tr w:rsidR="00B26E3D" w:rsidRPr="00EB535A" w14:paraId="007A564E" w14:textId="77777777" w:rsidTr="00BC00DE">
        <w:trPr>
          <w:tblHeader/>
        </w:trPr>
        <w:tc>
          <w:tcPr>
            <w:tcW w:w="3150" w:type="dxa"/>
          </w:tcPr>
          <w:p w14:paraId="7DCF3251" w14:textId="77777777" w:rsidR="00B26E3D" w:rsidRPr="00EB535A" w:rsidDel="00685444" w:rsidRDefault="00B26E3D" w:rsidP="00F250F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520" w:type="dxa"/>
            <w:gridSpan w:val="3"/>
          </w:tcPr>
          <w:p w14:paraId="10CA4337" w14:textId="77777777" w:rsidR="00B26E3D" w:rsidRPr="00EB535A" w:rsidDel="00685444" w:rsidRDefault="00B26E3D" w:rsidP="00F250F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535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เจ้าของ</w:t>
            </w:r>
          </w:p>
        </w:tc>
        <w:tc>
          <w:tcPr>
            <w:tcW w:w="270" w:type="dxa"/>
          </w:tcPr>
          <w:p w14:paraId="3A815D23" w14:textId="77777777" w:rsidR="00B26E3D" w:rsidRPr="00EB535A" w:rsidDel="00685444" w:rsidRDefault="00B26E3D" w:rsidP="00F250F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520" w:type="dxa"/>
            <w:gridSpan w:val="4"/>
          </w:tcPr>
          <w:p w14:paraId="0FDEDE7C" w14:textId="77777777" w:rsidR="00B26E3D" w:rsidRPr="00EB535A" w:rsidRDefault="00B26E3D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535A">
              <w:rPr>
                <w:rFonts w:asciiTheme="majorBidi" w:hAnsiTheme="majorBidi" w:cstheme="majorBidi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270" w:type="dxa"/>
          </w:tcPr>
          <w:p w14:paraId="7409FB8F" w14:textId="77777777" w:rsidR="00B26E3D" w:rsidRPr="00EB535A" w:rsidRDefault="00B26E3D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</w:tcPr>
          <w:p w14:paraId="3E0485D9" w14:textId="77777777" w:rsidR="00B26E3D" w:rsidRPr="00EB535A" w:rsidRDefault="00B26E3D" w:rsidP="00F250F7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EB535A">
              <w:rPr>
                <w:rFonts w:asciiTheme="majorBidi" w:hAnsiTheme="majorBidi" w:cstheme="majorBidi"/>
                <w:cs/>
              </w:rPr>
              <w:t>ราคาทุน</w:t>
            </w:r>
          </w:p>
        </w:tc>
        <w:tc>
          <w:tcPr>
            <w:tcW w:w="270" w:type="dxa"/>
            <w:shd w:val="clear" w:color="auto" w:fill="auto"/>
          </w:tcPr>
          <w:p w14:paraId="4E8FBB0F" w14:textId="77777777" w:rsidR="00B26E3D" w:rsidRPr="00EB535A" w:rsidRDefault="00B26E3D" w:rsidP="00F250F7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520" w:type="dxa"/>
            <w:gridSpan w:val="3"/>
          </w:tcPr>
          <w:p w14:paraId="7B08177F" w14:textId="76F08391" w:rsidR="00B26E3D" w:rsidRPr="00EB535A" w:rsidRDefault="00B26E3D" w:rsidP="00F250F7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EB535A">
              <w:rPr>
                <w:rFonts w:asciiTheme="majorBidi" w:hAnsiTheme="majorBidi" w:cstheme="majorBidi"/>
                <w:cs/>
                <w:lang w:val="en-US"/>
              </w:rPr>
              <w:t>งวด</w:t>
            </w:r>
            <w:r w:rsidR="00C04B1C" w:rsidRPr="00EB535A">
              <w:rPr>
                <w:rFonts w:asciiTheme="majorBidi" w:hAnsiTheme="majorBidi" w:cstheme="majorBidi" w:hint="cs"/>
                <w:cs/>
                <w:lang w:val="en-US"/>
              </w:rPr>
              <w:t>หก</w:t>
            </w:r>
            <w:r w:rsidRPr="00EB535A">
              <w:rPr>
                <w:rFonts w:asciiTheme="majorBidi" w:hAnsiTheme="majorBidi" w:cstheme="majorBidi"/>
                <w:cs/>
                <w:lang w:val="en-US"/>
              </w:rPr>
              <w:t>เดือนสิ้นสุดวันที่</w:t>
            </w:r>
          </w:p>
        </w:tc>
      </w:tr>
      <w:tr w:rsidR="00B26E3D" w:rsidRPr="00EB535A" w14:paraId="64291CDE" w14:textId="77777777" w:rsidTr="00BC00DE">
        <w:trPr>
          <w:tblHeader/>
        </w:trPr>
        <w:tc>
          <w:tcPr>
            <w:tcW w:w="3150" w:type="dxa"/>
          </w:tcPr>
          <w:p w14:paraId="704DA8DA" w14:textId="77777777" w:rsidR="00B26E3D" w:rsidRPr="00EB535A" w:rsidRDefault="00B26E3D" w:rsidP="00B26E3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6E53AE14" w14:textId="523D1C83" w:rsidR="00B26E3D" w:rsidRPr="00EB535A" w:rsidRDefault="00C04B1C" w:rsidP="00B26E3D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B53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  <w:r w:rsidRPr="00EB535A">
              <w:rPr>
                <w:rFonts w:asciiTheme="majorBidi" w:hAnsiTheme="majorBidi"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270" w:type="dxa"/>
          </w:tcPr>
          <w:p w14:paraId="1B4A1673" w14:textId="77777777" w:rsidR="00B26E3D" w:rsidRPr="00EB535A" w:rsidRDefault="00B26E3D" w:rsidP="00B26E3D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44C03E3" w14:textId="77777777" w:rsidR="00B26E3D" w:rsidRPr="00EB535A" w:rsidRDefault="008E53DC" w:rsidP="00B26E3D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53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="00B26E3D" w:rsidRPr="00EB535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B26E3D" w:rsidRPr="00EB535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270" w:type="dxa"/>
          </w:tcPr>
          <w:p w14:paraId="733DC13A" w14:textId="77777777" w:rsidR="00B26E3D" w:rsidRPr="00EB535A" w:rsidRDefault="00B26E3D" w:rsidP="00B26E3D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32ABCE4" w14:textId="1D3A443C" w:rsidR="00B26E3D" w:rsidRPr="00EB535A" w:rsidRDefault="00C04B1C" w:rsidP="00B26E3D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B53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  <w:r w:rsidRPr="00EB535A">
              <w:rPr>
                <w:rFonts w:asciiTheme="majorBidi" w:hAnsiTheme="majorBidi"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270" w:type="dxa"/>
          </w:tcPr>
          <w:p w14:paraId="399D432E" w14:textId="77777777" w:rsidR="00B26E3D" w:rsidRPr="00EB535A" w:rsidRDefault="00B26E3D" w:rsidP="00B26E3D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61271912" w14:textId="77777777" w:rsidR="00B26E3D" w:rsidRPr="00EB535A" w:rsidRDefault="008E53DC" w:rsidP="00B26E3D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53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="00B26E3D" w:rsidRPr="00EB535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B26E3D" w:rsidRPr="00EB535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270" w:type="dxa"/>
          </w:tcPr>
          <w:p w14:paraId="33F9ADD1" w14:textId="77777777" w:rsidR="00B26E3D" w:rsidRPr="00EB535A" w:rsidRDefault="00B26E3D" w:rsidP="00B26E3D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C8E0272" w14:textId="60767A77" w:rsidR="00B26E3D" w:rsidRPr="00EB535A" w:rsidRDefault="00C04B1C" w:rsidP="00B26E3D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B53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  <w:r w:rsidRPr="00EB535A">
              <w:rPr>
                <w:rFonts w:asciiTheme="majorBidi" w:hAnsiTheme="majorBidi"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270" w:type="dxa"/>
          </w:tcPr>
          <w:p w14:paraId="3F0088E2" w14:textId="77777777" w:rsidR="00B26E3D" w:rsidRPr="00EB535A" w:rsidRDefault="00B26E3D" w:rsidP="00B26E3D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2902C28" w14:textId="77777777" w:rsidR="00B26E3D" w:rsidRPr="00EB535A" w:rsidRDefault="008E53DC" w:rsidP="00B26E3D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53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="00B26E3D" w:rsidRPr="00EB535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B26E3D" w:rsidRPr="00EB535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3FFABD25" w14:textId="77777777" w:rsidR="00B26E3D" w:rsidRPr="00EB535A" w:rsidRDefault="00B26E3D" w:rsidP="00B26E3D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136FA47" w14:textId="427710F9" w:rsidR="00B26E3D" w:rsidRPr="00EB535A" w:rsidRDefault="00C04B1C" w:rsidP="00B26E3D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B53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  <w:r w:rsidRPr="00EB535A">
              <w:rPr>
                <w:rFonts w:asciiTheme="majorBidi" w:hAnsiTheme="majorBidi"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270" w:type="dxa"/>
          </w:tcPr>
          <w:p w14:paraId="052C345D" w14:textId="77777777" w:rsidR="00B26E3D" w:rsidRPr="00EB535A" w:rsidRDefault="00B26E3D" w:rsidP="00B26E3D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BE17A9A" w14:textId="0A735B2A" w:rsidR="00B26E3D" w:rsidRPr="00EB535A" w:rsidRDefault="00C04B1C" w:rsidP="00B26E3D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B53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  <w:r w:rsidRPr="00EB535A">
              <w:rPr>
                <w:rFonts w:asciiTheme="majorBidi" w:hAnsiTheme="majorBidi"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</w:tr>
      <w:tr w:rsidR="00B26E3D" w:rsidRPr="00EB535A" w14:paraId="6521DAE2" w14:textId="77777777" w:rsidTr="00BC00DE">
        <w:trPr>
          <w:tblHeader/>
        </w:trPr>
        <w:tc>
          <w:tcPr>
            <w:tcW w:w="3150" w:type="dxa"/>
          </w:tcPr>
          <w:p w14:paraId="18454FF6" w14:textId="77777777" w:rsidR="00B26E3D" w:rsidRPr="00EB535A" w:rsidRDefault="00B26E3D" w:rsidP="00B26E3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361945A4" w14:textId="77777777" w:rsidR="00B26E3D" w:rsidRPr="00EB535A" w:rsidRDefault="000D0FB7" w:rsidP="00B26E3D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53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270" w:type="dxa"/>
          </w:tcPr>
          <w:p w14:paraId="0291840A" w14:textId="77777777" w:rsidR="00B26E3D" w:rsidRPr="00EB535A" w:rsidRDefault="00B26E3D" w:rsidP="00B26E3D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38336D8" w14:textId="77777777" w:rsidR="00B26E3D" w:rsidRPr="00EB535A" w:rsidRDefault="000D0FB7" w:rsidP="00B26E3D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53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270" w:type="dxa"/>
          </w:tcPr>
          <w:p w14:paraId="7BDBD3AF" w14:textId="77777777" w:rsidR="00B26E3D" w:rsidRPr="00EB535A" w:rsidRDefault="00B26E3D" w:rsidP="00B26E3D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B54E1E7" w14:textId="77777777" w:rsidR="00B26E3D" w:rsidRPr="00EB535A" w:rsidRDefault="000D0FB7" w:rsidP="00B26E3D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53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270" w:type="dxa"/>
          </w:tcPr>
          <w:p w14:paraId="426B222D" w14:textId="77777777" w:rsidR="00B26E3D" w:rsidRPr="00EB535A" w:rsidRDefault="00B26E3D" w:rsidP="00B26E3D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230AE839" w14:textId="77777777" w:rsidR="00B26E3D" w:rsidRPr="00EB535A" w:rsidRDefault="000D0FB7" w:rsidP="00B26E3D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53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270" w:type="dxa"/>
          </w:tcPr>
          <w:p w14:paraId="747B9E4F" w14:textId="77777777" w:rsidR="00B26E3D" w:rsidRPr="00EB535A" w:rsidRDefault="00B26E3D" w:rsidP="00B26E3D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575211A" w14:textId="77777777" w:rsidR="00B26E3D" w:rsidRPr="00EB535A" w:rsidRDefault="000D0FB7" w:rsidP="00B26E3D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53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270" w:type="dxa"/>
          </w:tcPr>
          <w:p w14:paraId="3983CB92" w14:textId="77777777" w:rsidR="00B26E3D" w:rsidRPr="00EB535A" w:rsidRDefault="00B26E3D" w:rsidP="00B26E3D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02573D0" w14:textId="77777777" w:rsidR="00B26E3D" w:rsidRPr="00EB535A" w:rsidRDefault="000D0FB7" w:rsidP="00B26E3D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53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07D8A8E4" w14:textId="77777777" w:rsidR="00B26E3D" w:rsidRPr="00EB535A" w:rsidRDefault="00B26E3D" w:rsidP="00B26E3D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DD3DA65" w14:textId="77777777" w:rsidR="00B26E3D" w:rsidRPr="00EB535A" w:rsidRDefault="000D0FB7" w:rsidP="00B26E3D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53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270" w:type="dxa"/>
          </w:tcPr>
          <w:p w14:paraId="636E0492" w14:textId="77777777" w:rsidR="00B26E3D" w:rsidRPr="00EB535A" w:rsidRDefault="00B26E3D" w:rsidP="00B26E3D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EB23181" w14:textId="77777777" w:rsidR="00B26E3D" w:rsidRPr="00EB535A" w:rsidRDefault="000D0FB7" w:rsidP="00B26E3D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53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</w:tr>
      <w:tr w:rsidR="00EF6A6A" w:rsidRPr="00EB535A" w14:paraId="5C11715D" w14:textId="77777777" w:rsidTr="00BC00DE">
        <w:trPr>
          <w:tblHeader/>
        </w:trPr>
        <w:tc>
          <w:tcPr>
            <w:tcW w:w="3150" w:type="dxa"/>
          </w:tcPr>
          <w:p w14:paraId="5ED6F2B5" w14:textId="77777777" w:rsidR="00EF6A6A" w:rsidRPr="00EB535A" w:rsidRDefault="00EF6A6A" w:rsidP="00EF6A6A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520" w:type="dxa"/>
            <w:gridSpan w:val="3"/>
          </w:tcPr>
          <w:p w14:paraId="7729E517" w14:textId="77777777" w:rsidR="00EF6A6A" w:rsidRPr="00EB535A" w:rsidRDefault="00EF6A6A" w:rsidP="00EF6A6A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EB535A"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(</w:t>
            </w:r>
            <w:r w:rsidRPr="00EB535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ร้อยละ)</w:t>
            </w:r>
          </w:p>
        </w:tc>
        <w:tc>
          <w:tcPr>
            <w:tcW w:w="270" w:type="dxa"/>
          </w:tcPr>
          <w:p w14:paraId="1D468D4E" w14:textId="77777777" w:rsidR="00EF6A6A" w:rsidRPr="00EB535A" w:rsidRDefault="00EF6A6A" w:rsidP="00B26E3D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0" w:type="dxa"/>
            <w:gridSpan w:val="12"/>
          </w:tcPr>
          <w:p w14:paraId="36A7BD2E" w14:textId="77777777" w:rsidR="00EF6A6A" w:rsidRPr="00EB535A" w:rsidRDefault="006073F1" w:rsidP="00B26E3D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EB535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</w:t>
            </w:r>
            <w:r w:rsidR="00F802C9" w:rsidRPr="00EB535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="00DC65F7" w:rsidRPr="00EB535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บาท</w:t>
            </w:r>
            <w:r w:rsidR="00DC65F7" w:rsidRPr="00EB535A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B26E3D" w:rsidRPr="00EB535A" w14:paraId="76C9F350" w14:textId="77777777" w:rsidTr="00BC00DE">
        <w:trPr>
          <w:trHeight w:val="254"/>
          <w:tblHeader/>
        </w:trPr>
        <w:tc>
          <w:tcPr>
            <w:tcW w:w="3150" w:type="dxa"/>
          </w:tcPr>
          <w:p w14:paraId="2436ECF4" w14:textId="77777777" w:rsidR="00B26E3D" w:rsidRPr="00EB535A" w:rsidRDefault="00B26E3D" w:rsidP="00F250F7">
            <w:pPr>
              <w:pStyle w:val="10"/>
              <w:tabs>
                <w:tab w:val="clear" w:pos="1080"/>
                <w:tab w:val="left" w:pos="270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B535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6A2D2341" w14:textId="77777777" w:rsidR="00B26E3D" w:rsidRPr="00EB535A" w:rsidRDefault="00B26E3D" w:rsidP="00F250F7">
            <w:pPr>
              <w:pStyle w:val="10"/>
              <w:tabs>
                <w:tab w:val="clear" w:pos="1080"/>
              </w:tabs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0AE73EA" w14:textId="77777777" w:rsidR="00B26E3D" w:rsidRPr="00EB535A" w:rsidRDefault="00B26E3D" w:rsidP="00F250F7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both"/>
              <w:rPr>
                <w:rFonts w:asciiTheme="majorBidi" w:hAnsiTheme="majorBidi" w:cstheme="majorBidi"/>
                <w:i/>
                <w:iCs/>
                <w:lang w:val="en-US"/>
              </w:rPr>
            </w:pPr>
          </w:p>
        </w:tc>
        <w:tc>
          <w:tcPr>
            <w:tcW w:w="1170" w:type="dxa"/>
          </w:tcPr>
          <w:p w14:paraId="1FA1C927" w14:textId="77777777" w:rsidR="00B26E3D" w:rsidRPr="00EB535A" w:rsidRDefault="00B26E3D" w:rsidP="00F250F7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both"/>
              <w:rPr>
                <w:rFonts w:asciiTheme="majorBidi" w:hAnsiTheme="majorBidi" w:cstheme="majorBidi"/>
                <w:i/>
                <w:iCs/>
                <w:lang w:val="en-US"/>
              </w:rPr>
            </w:pPr>
          </w:p>
        </w:tc>
        <w:tc>
          <w:tcPr>
            <w:tcW w:w="270" w:type="dxa"/>
          </w:tcPr>
          <w:p w14:paraId="1CAE9B49" w14:textId="77777777" w:rsidR="00B26E3D" w:rsidRPr="00EB535A" w:rsidRDefault="00B26E3D" w:rsidP="00F250F7">
            <w:pPr>
              <w:spacing w:line="240" w:lineRule="auto"/>
              <w:ind w:left="-108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u w:val="double"/>
              </w:rPr>
            </w:pPr>
          </w:p>
        </w:tc>
        <w:tc>
          <w:tcPr>
            <w:tcW w:w="1170" w:type="dxa"/>
          </w:tcPr>
          <w:p w14:paraId="7188093F" w14:textId="77777777" w:rsidR="00B26E3D" w:rsidRPr="00EB535A" w:rsidRDefault="00B26E3D" w:rsidP="00F250F7">
            <w:pPr>
              <w:pStyle w:val="10"/>
              <w:rPr>
                <w:rFonts w:asciiTheme="majorBidi" w:hAnsiTheme="majorBidi" w:cstheme="majorBidi"/>
                <w:i/>
                <w:iCs/>
                <w:sz w:val="28"/>
                <w:szCs w:val="28"/>
                <w:u w:val="double"/>
                <w:cs/>
              </w:rPr>
            </w:pPr>
          </w:p>
        </w:tc>
        <w:tc>
          <w:tcPr>
            <w:tcW w:w="270" w:type="dxa"/>
          </w:tcPr>
          <w:p w14:paraId="0AD7ABE7" w14:textId="77777777" w:rsidR="00B26E3D" w:rsidRPr="00EB535A" w:rsidRDefault="00B26E3D" w:rsidP="00F250F7">
            <w:pPr>
              <w:pStyle w:val="10"/>
              <w:rPr>
                <w:rFonts w:asciiTheme="majorBidi" w:hAnsiTheme="majorBidi" w:cstheme="majorBidi"/>
                <w:i/>
                <w:iCs/>
                <w:sz w:val="28"/>
                <w:szCs w:val="28"/>
                <w:u w:val="double"/>
                <w:cs/>
              </w:rPr>
            </w:pPr>
          </w:p>
        </w:tc>
        <w:tc>
          <w:tcPr>
            <w:tcW w:w="1080" w:type="dxa"/>
            <w:gridSpan w:val="2"/>
          </w:tcPr>
          <w:p w14:paraId="0EEA73B2" w14:textId="77777777" w:rsidR="00B26E3D" w:rsidRPr="00EB535A" w:rsidRDefault="00B26E3D" w:rsidP="00F250F7">
            <w:pPr>
              <w:pStyle w:val="10"/>
              <w:rPr>
                <w:rFonts w:asciiTheme="majorBidi" w:hAnsiTheme="majorBidi" w:cstheme="majorBidi"/>
                <w:i/>
                <w:iCs/>
                <w:sz w:val="28"/>
                <w:szCs w:val="28"/>
                <w:u w:val="double"/>
                <w:cs/>
              </w:rPr>
            </w:pPr>
          </w:p>
        </w:tc>
        <w:tc>
          <w:tcPr>
            <w:tcW w:w="270" w:type="dxa"/>
          </w:tcPr>
          <w:p w14:paraId="53651EAC" w14:textId="77777777" w:rsidR="00B26E3D" w:rsidRPr="00EB535A" w:rsidRDefault="00B26E3D" w:rsidP="00F250F7">
            <w:pPr>
              <w:pStyle w:val="10"/>
              <w:rPr>
                <w:rFonts w:asciiTheme="majorBidi" w:hAnsiTheme="majorBidi" w:cstheme="majorBidi"/>
                <w:i/>
                <w:iCs/>
                <w:sz w:val="28"/>
                <w:szCs w:val="28"/>
                <w:u w:val="double"/>
                <w:cs/>
              </w:rPr>
            </w:pPr>
          </w:p>
        </w:tc>
        <w:tc>
          <w:tcPr>
            <w:tcW w:w="1080" w:type="dxa"/>
          </w:tcPr>
          <w:p w14:paraId="6956905D" w14:textId="77777777" w:rsidR="00B26E3D" w:rsidRPr="00EB535A" w:rsidRDefault="00B26E3D" w:rsidP="00F250F7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lang w:val="en-US"/>
              </w:rPr>
            </w:pPr>
          </w:p>
        </w:tc>
        <w:tc>
          <w:tcPr>
            <w:tcW w:w="270" w:type="dxa"/>
          </w:tcPr>
          <w:p w14:paraId="38ED1E7F" w14:textId="77777777" w:rsidR="00B26E3D" w:rsidRPr="00EB535A" w:rsidRDefault="00B26E3D" w:rsidP="00F250F7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lang w:val="en-US"/>
              </w:rPr>
            </w:pPr>
          </w:p>
        </w:tc>
        <w:tc>
          <w:tcPr>
            <w:tcW w:w="1170" w:type="dxa"/>
          </w:tcPr>
          <w:p w14:paraId="7BB7B863" w14:textId="77777777" w:rsidR="00B26E3D" w:rsidRPr="00EB535A" w:rsidRDefault="00B26E3D" w:rsidP="00F250F7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229AE64" w14:textId="77777777" w:rsidR="00B26E3D" w:rsidRPr="00EB535A" w:rsidRDefault="00B26E3D" w:rsidP="00F250F7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lang w:val="en-US"/>
              </w:rPr>
            </w:pPr>
          </w:p>
        </w:tc>
        <w:tc>
          <w:tcPr>
            <w:tcW w:w="1080" w:type="dxa"/>
          </w:tcPr>
          <w:p w14:paraId="2414190F" w14:textId="77777777" w:rsidR="00B26E3D" w:rsidRPr="00EB535A" w:rsidRDefault="00B26E3D" w:rsidP="00F250F7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3212090D" w14:textId="77777777" w:rsidR="00B26E3D" w:rsidRPr="00EB535A" w:rsidRDefault="00B26E3D" w:rsidP="00F250F7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lang w:val="en-US"/>
              </w:rPr>
            </w:pPr>
          </w:p>
        </w:tc>
        <w:tc>
          <w:tcPr>
            <w:tcW w:w="1170" w:type="dxa"/>
          </w:tcPr>
          <w:p w14:paraId="78F1FED4" w14:textId="77777777" w:rsidR="00B26E3D" w:rsidRPr="00EB535A" w:rsidRDefault="00B26E3D" w:rsidP="00F250F7">
            <w:pPr>
              <w:pStyle w:val="a4"/>
              <w:tabs>
                <w:tab w:val="clear" w:pos="360"/>
                <w:tab w:val="clear" w:pos="720"/>
                <w:tab w:val="clear" w:pos="1080"/>
              </w:tabs>
              <w:rPr>
                <w:rFonts w:asciiTheme="majorBidi" w:hAnsiTheme="majorBidi" w:cstheme="majorBidi"/>
                <w:lang w:val="en-US"/>
              </w:rPr>
            </w:pPr>
          </w:p>
        </w:tc>
      </w:tr>
      <w:tr w:rsidR="00EA7354" w:rsidRPr="00EB535A" w14:paraId="102CE745" w14:textId="77777777" w:rsidTr="00BC00DE">
        <w:trPr>
          <w:trHeight w:val="280"/>
        </w:trPr>
        <w:tc>
          <w:tcPr>
            <w:tcW w:w="3150" w:type="dxa"/>
          </w:tcPr>
          <w:p w14:paraId="3C883E45" w14:textId="77777777" w:rsidR="00EA7354" w:rsidRPr="00EB535A" w:rsidRDefault="00EA7354" w:rsidP="00EA7354">
            <w:pPr>
              <w:pStyle w:val="Heading9"/>
              <w:tabs>
                <w:tab w:val="left" w:pos="252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EB535A">
              <w:rPr>
                <w:rFonts w:asciiTheme="majorBidi" w:hAnsiTheme="majorBidi" w:cstheme="majorBidi"/>
                <w:cs/>
              </w:rPr>
              <w:t>บริษัท ช. ทวี เทอร์โมเทค จำกัด</w:t>
            </w:r>
          </w:p>
        </w:tc>
        <w:tc>
          <w:tcPr>
            <w:tcW w:w="1080" w:type="dxa"/>
            <w:shd w:val="clear" w:color="auto" w:fill="auto"/>
          </w:tcPr>
          <w:p w14:paraId="51C9C0CC" w14:textId="77777777" w:rsidR="00EA7354" w:rsidRPr="00EB535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535A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43F622E2" w14:textId="77777777" w:rsidR="00EA7354" w:rsidRPr="00EB535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4A50A99" w14:textId="77777777" w:rsidR="00EA7354" w:rsidRPr="00EB535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535A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5A9468E5" w14:textId="77777777" w:rsidR="00EA7354" w:rsidRPr="00EB535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A8906D1" w14:textId="77777777" w:rsidR="00EA7354" w:rsidRPr="00EB535A" w:rsidRDefault="00EA7354" w:rsidP="00EA7354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 w:rsidRPr="00EB535A">
              <w:rPr>
                <w:rFonts w:asciiTheme="majorBidi" w:hAnsiTheme="majorBidi" w:cstheme="majorBidi"/>
                <w:lang w:val="en-US"/>
              </w:rPr>
              <w:t>20,000</w:t>
            </w:r>
          </w:p>
        </w:tc>
        <w:tc>
          <w:tcPr>
            <w:tcW w:w="270" w:type="dxa"/>
          </w:tcPr>
          <w:p w14:paraId="45D72970" w14:textId="77777777" w:rsidR="00EA7354" w:rsidRPr="00EB535A" w:rsidRDefault="00EA7354" w:rsidP="00EA7354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6A5D794A" w14:textId="77777777" w:rsidR="00EA7354" w:rsidRPr="00EB535A" w:rsidRDefault="00EA7354" w:rsidP="00EA7354">
            <w:pPr>
              <w:pStyle w:val="a4"/>
              <w:tabs>
                <w:tab w:val="clear" w:pos="360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 w:rsidRPr="00EB535A">
              <w:rPr>
                <w:rFonts w:asciiTheme="majorBidi" w:hAnsiTheme="majorBidi" w:cstheme="majorBidi"/>
                <w:lang w:val="en-US"/>
              </w:rPr>
              <w:t>20,000</w:t>
            </w:r>
          </w:p>
        </w:tc>
        <w:tc>
          <w:tcPr>
            <w:tcW w:w="270" w:type="dxa"/>
            <w:shd w:val="clear" w:color="auto" w:fill="auto"/>
          </w:tcPr>
          <w:p w14:paraId="1F02F04A" w14:textId="77777777" w:rsidR="00EA7354" w:rsidRPr="00EB535A" w:rsidRDefault="00EA7354" w:rsidP="00EA7354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EC909A5" w14:textId="77777777" w:rsidR="00EA7354" w:rsidRPr="00EB535A" w:rsidRDefault="00EA7354" w:rsidP="00EA7354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 w:rsidRPr="00EB535A">
              <w:rPr>
                <w:rFonts w:asciiTheme="majorBidi" w:hAnsiTheme="majorBidi" w:cstheme="majorBidi"/>
                <w:lang w:val="en-US"/>
              </w:rPr>
              <w:t>22,600</w:t>
            </w:r>
          </w:p>
        </w:tc>
        <w:tc>
          <w:tcPr>
            <w:tcW w:w="270" w:type="dxa"/>
            <w:shd w:val="clear" w:color="auto" w:fill="auto"/>
          </w:tcPr>
          <w:p w14:paraId="1183D2B7" w14:textId="77777777" w:rsidR="00EA7354" w:rsidRPr="00EB535A" w:rsidRDefault="00EA7354" w:rsidP="00EA7354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09376CCF" w14:textId="77777777" w:rsidR="00EA7354" w:rsidRPr="00EB535A" w:rsidRDefault="00EA7354" w:rsidP="00EA7354">
            <w:pPr>
              <w:pStyle w:val="a4"/>
              <w:tabs>
                <w:tab w:val="clear" w:pos="360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 w:rsidRPr="00EB535A">
              <w:rPr>
                <w:rFonts w:asciiTheme="majorBidi" w:hAnsiTheme="majorBidi" w:cstheme="majorBidi"/>
                <w:lang w:val="en-US"/>
              </w:rPr>
              <w:t>22,600</w:t>
            </w:r>
          </w:p>
        </w:tc>
        <w:tc>
          <w:tcPr>
            <w:tcW w:w="270" w:type="dxa"/>
            <w:shd w:val="clear" w:color="auto" w:fill="auto"/>
          </w:tcPr>
          <w:p w14:paraId="2E55E8C3" w14:textId="77777777" w:rsidR="00EA7354" w:rsidRPr="00EB535A" w:rsidRDefault="00EA7354" w:rsidP="00EA7354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0CF5715" w14:textId="77777777" w:rsidR="00EA7354" w:rsidRPr="00EB535A" w:rsidRDefault="00EA7354" w:rsidP="00EA7354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2"/>
              </w:tabs>
              <w:ind w:right="72"/>
              <w:jc w:val="right"/>
              <w:rPr>
                <w:rFonts w:asciiTheme="majorBidi" w:hAnsiTheme="majorBidi" w:cstheme="majorBidi"/>
                <w:lang w:val="en-US"/>
              </w:rPr>
            </w:pPr>
            <w:r w:rsidRPr="00EB535A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D4C9D18" w14:textId="77777777" w:rsidR="00EA7354" w:rsidRPr="00EB535A" w:rsidRDefault="00EA7354" w:rsidP="00EA7354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4"/>
                <w:tab w:val="decimal" w:pos="621"/>
              </w:tabs>
              <w:ind w:righ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F335ABE" w14:textId="77777777" w:rsidR="00EA7354" w:rsidRPr="00EB535A" w:rsidRDefault="00EA7354" w:rsidP="00EA7354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2"/>
              </w:tabs>
              <w:ind w:right="72"/>
              <w:jc w:val="right"/>
              <w:rPr>
                <w:rFonts w:asciiTheme="majorBidi" w:hAnsiTheme="majorBidi" w:cstheme="majorBidi"/>
                <w:lang w:val="en-US"/>
              </w:rPr>
            </w:pPr>
            <w:r w:rsidRPr="00EB535A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EA7354" w:rsidRPr="00EB535A" w14:paraId="49A5C21F" w14:textId="77777777" w:rsidTr="00BC00DE">
        <w:trPr>
          <w:trHeight w:val="280"/>
        </w:trPr>
        <w:tc>
          <w:tcPr>
            <w:tcW w:w="3150" w:type="dxa"/>
          </w:tcPr>
          <w:p w14:paraId="25B0F70B" w14:textId="77777777" w:rsidR="00EA7354" w:rsidRPr="00EB535A" w:rsidRDefault="00EA7354" w:rsidP="00EA7354">
            <w:pPr>
              <w:pStyle w:val="Heading9"/>
              <w:tabs>
                <w:tab w:val="left" w:pos="252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EB535A">
              <w:rPr>
                <w:rFonts w:asciiTheme="majorBidi" w:hAnsiTheme="majorBidi" w:cstheme="majorBidi"/>
                <w:cs/>
              </w:rPr>
              <w:t>บริษัท อมรรัตนโกสินทร์ จำกัด</w:t>
            </w:r>
          </w:p>
        </w:tc>
        <w:tc>
          <w:tcPr>
            <w:tcW w:w="1080" w:type="dxa"/>
            <w:shd w:val="clear" w:color="auto" w:fill="auto"/>
          </w:tcPr>
          <w:p w14:paraId="11022496" w14:textId="77777777" w:rsidR="00EA7354" w:rsidRPr="00EB535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535A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1A423BD4" w14:textId="77777777" w:rsidR="00EA7354" w:rsidRPr="00EB535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9FDE35E" w14:textId="77777777" w:rsidR="00EA7354" w:rsidRPr="00EB535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535A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1C088590" w14:textId="77777777" w:rsidR="00EA7354" w:rsidRPr="00EB535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DF894E5" w14:textId="77777777" w:rsidR="00EA7354" w:rsidRPr="00EB535A" w:rsidRDefault="00EA7354" w:rsidP="00EA7354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 w:rsidRPr="00EB535A">
              <w:rPr>
                <w:rFonts w:asciiTheme="majorBidi" w:hAnsiTheme="majorBidi" w:cstheme="majorBidi"/>
                <w:lang w:val="en-US"/>
              </w:rPr>
              <w:t>1,999</w:t>
            </w:r>
          </w:p>
        </w:tc>
        <w:tc>
          <w:tcPr>
            <w:tcW w:w="270" w:type="dxa"/>
          </w:tcPr>
          <w:p w14:paraId="1474D5C8" w14:textId="77777777" w:rsidR="00EA7354" w:rsidRPr="00EB535A" w:rsidRDefault="00EA7354" w:rsidP="00EA7354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613A2329" w14:textId="77777777" w:rsidR="00EA7354" w:rsidRPr="00EB535A" w:rsidRDefault="00EA7354" w:rsidP="00EA7354">
            <w:pPr>
              <w:pStyle w:val="a4"/>
              <w:tabs>
                <w:tab w:val="clear" w:pos="360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 w:rsidRPr="00EB535A">
              <w:rPr>
                <w:rFonts w:asciiTheme="majorBidi" w:hAnsiTheme="majorBidi" w:cstheme="majorBidi"/>
                <w:lang w:val="en-US"/>
              </w:rPr>
              <w:t>1,000</w:t>
            </w:r>
          </w:p>
        </w:tc>
        <w:tc>
          <w:tcPr>
            <w:tcW w:w="270" w:type="dxa"/>
            <w:shd w:val="clear" w:color="auto" w:fill="auto"/>
          </w:tcPr>
          <w:p w14:paraId="0E63BD01" w14:textId="77777777" w:rsidR="00EA7354" w:rsidRPr="00EB535A" w:rsidRDefault="00EA7354" w:rsidP="00EA7354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356926D" w14:textId="77777777" w:rsidR="00EA7354" w:rsidRPr="00EB535A" w:rsidRDefault="00EA7354" w:rsidP="00EA7354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 w:rsidRPr="00EB535A">
              <w:rPr>
                <w:rFonts w:asciiTheme="majorBidi" w:hAnsiTheme="majorBidi" w:cstheme="majorBidi"/>
                <w:lang w:val="en-US"/>
              </w:rPr>
              <w:t>1,999</w:t>
            </w:r>
          </w:p>
        </w:tc>
        <w:tc>
          <w:tcPr>
            <w:tcW w:w="270" w:type="dxa"/>
            <w:shd w:val="clear" w:color="auto" w:fill="auto"/>
          </w:tcPr>
          <w:p w14:paraId="4B3C28E1" w14:textId="77777777" w:rsidR="00EA7354" w:rsidRPr="00EB535A" w:rsidRDefault="00EA7354" w:rsidP="00EA7354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DF90BF0" w14:textId="77777777" w:rsidR="00EA7354" w:rsidRPr="00EB535A" w:rsidRDefault="00EA7354" w:rsidP="00EA7354">
            <w:pPr>
              <w:pStyle w:val="a4"/>
              <w:tabs>
                <w:tab w:val="clear" w:pos="360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 w:rsidRPr="00EB535A">
              <w:rPr>
                <w:rFonts w:asciiTheme="majorBidi" w:hAnsiTheme="majorBidi" w:cstheme="majorBidi"/>
                <w:lang w:val="en-US"/>
              </w:rPr>
              <w:t>1,000</w:t>
            </w:r>
          </w:p>
        </w:tc>
        <w:tc>
          <w:tcPr>
            <w:tcW w:w="270" w:type="dxa"/>
            <w:shd w:val="clear" w:color="auto" w:fill="auto"/>
          </w:tcPr>
          <w:p w14:paraId="364BEBFA" w14:textId="77777777" w:rsidR="00EA7354" w:rsidRPr="00EB535A" w:rsidRDefault="00EA7354" w:rsidP="00EA7354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9A89DFB" w14:textId="77777777" w:rsidR="00EA7354" w:rsidRPr="00EB535A" w:rsidRDefault="00EA7354" w:rsidP="00EA7354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2"/>
              </w:tabs>
              <w:ind w:right="72"/>
              <w:jc w:val="right"/>
              <w:rPr>
                <w:rFonts w:asciiTheme="majorBidi" w:hAnsiTheme="majorBidi" w:cstheme="majorBidi"/>
                <w:lang w:val="en-US"/>
              </w:rPr>
            </w:pPr>
            <w:r w:rsidRPr="00EB535A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4C15696" w14:textId="77777777" w:rsidR="00EA7354" w:rsidRPr="00EB535A" w:rsidRDefault="00EA7354" w:rsidP="00EA7354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4"/>
                <w:tab w:val="decimal" w:pos="621"/>
              </w:tabs>
              <w:ind w:righ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8239F5F" w14:textId="77777777" w:rsidR="00EA7354" w:rsidRPr="00EB535A" w:rsidRDefault="00EA7354" w:rsidP="00EA7354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2"/>
              </w:tabs>
              <w:ind w:right="72"/>
              <w:jc w:val="right"/>
              <w:rPr>
                <w:rFonts w:asciiTheme="majorBidi" w:hAnsiTheme="majorBidi" w:cstheme="majorBidi"/>
                <w:lang w:val="en-US"/>
              </w:rPr>
            </w:pPr>
            <w:r w:rsidRPr="00EB535A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EA7354" w:rsidRPr="00EB535A" w14:paraId="62682C5E" w14:textId="77777777" w:rsidTr="00BC00DE">
        <w:tc>
          <w:tcPr>
            <w:tcW w:w="3150" w:type="dxa"/>
          </w:tcPr>
          <w:p w14:paraId="77150B75" w14:textId="77777777" w:rsidR="00EA7354" w:rsidRPr="00EB535A" w:rsidRDefault="00EA7354" w:rsidP="00EA7354">
            <w:pPr>
              <w:pStyle w:val="Heading9"/>
              <w:tabs>
                <w:tab w:val="left" w:pos="252"/>
              </w:tabs>
              <w:ind w:right="-738"/>
              <w:jc w:val="both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D656C6E" w14:textId="77777777" w:rsidR="00EA7354" w:rsidRPr="00EB535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6FDAB94" w14:textId="77777777" w:rsidR="00EA7354" w:rsidRPr="00EB535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CAC0ABB" w14:textId="77777777" w:rsidR="00EA7354" w:rsidRPr="00EB535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F248A17" w14:textId="77777777" w:rsidR="00EA7354" w:rsidRPr="00EB535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7D26C40" w14:textId="77777777" w:rsidR="00EA7354" w:rsidRPr="00EB535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E8F8933" w14:textId="77777777" w:rsidR="00EA7354" w:rsidRPr="00EB535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gridSpan w:val="2"/>
          </w:tcPr>
          <w:p w14:paraId="738F3AF9" w14:textId="77777777" w:rsidR="00EA7354" w:rsidRPr="00EB535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8D64D4E" w14:textId="77777777" w:rsidR="00EA7354" w:rsidRPr="00EB535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608413" w14:textId="77777777" w:rsidR="00EA7354" w:rsidRPr="00EB535A" w:rsidRDefault="00EA7354" w:rsidP="00EA7354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EB535A">
              <w:rPr>
                <w:rFonts w:asciiTheme="majorBidi" w:hAnsiTheme="majorBidi" w:cstheme="majorBidi"/>
                <w:b/>
                <w:bCs/>
                <w:lang w:val="en-US"/>
              </w:rPr>
              <w:t>24,599</w:t>
            </w:r>
          </w:p>
        </w:tc>
        <w:tc>
          <w:tcPr>
            <w:tcW w:w="270" w:type="dxa"/>
            <w:shd w:val="clear" w:color="auto" w:fill="auto"/>
          </w:tcPr>
          <w:p w14:paraId="01B7A579" w14:textId="77777777" w:rsidR="00EA7354" w:rsidRPr="00EB535A" w:rsidRDefault="00EA7354" w:rsidP="00EA7354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53BAE4" w14:textId="77777777" w:rsidR="00EA7354" w:rsidRPr="00EB535A" w:rsidRDefault="00EA7354" w:rsidP="00EA7354">
            <w:pPr>
              <w:pStyle w:val="a4"/>
              <w:tabs>
                <w:tab w:val="clear" w:pos="360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EB535A">
              <w:rPr>
                <w:rFonts w:asciiTheme="majorBidi" w:hAnsiTheme="majorBidi" w:cstheme="majorBidi"/>
                <w:b/>
                <w:bCs/>
                <w:lang w:val="en-US"/>
              </w:rPr>
              <w:t>23,600</w:t>
            </w:r>
          </w:p>
        </w:tc>
        <w:tc>
          <w:tcPr>
            <w:tcW w:w="270" w:type="dxa"/>
            <w:shd w:val="clear" w:color="auto" w:fill="auto"/>
          </w:tcPr>
          <w:p w14:paraId="1035B5EB" w14:textId="77777777" w:rsidR="00EA7354" w:rsidRPr="00EB535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90B0F0" w14:textId="77777777" w:rsidR="00EA7354" w:rsidRPr="00EB535A" w:rsidRDefault="00EA7354" w:rsidP="00EA7354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2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EB535A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E0ECB7" w14:textId="77777777" w:rsidR="00EA7354" w:rsidRPr="00EB535A" w:rsidRDefault="00EA7354" w:rsidP="00EA7354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E5CFF8" w14:textId="77777777" w:rsidR="00EA7354" w:rsidRPr="00EB535A" w:rsidRDefault="00EA7354" w:rsidP="00EA7354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2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EB535A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</w:tr>
    </w:tbl>
    <w:p w14:paraId="517AF2BB" w14:textId="77777777" w:rsidR="00562CEB" w:rsidRPr="00EB535A" w:rsidRDefault="00562CEB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4BECEF1" w14:textId="77777777" w:rsidR="00562CEB" w:rsidRPr="00EB535A" w:rsidRDefault="00562CEB" w:rsidP="00562CEB">
      <w:pPr>
        <w:rPr>
          <w:rFonts w:asciiTheme="majorBidi" w:hAnsiTheme="majorBidi" w:cstheme="majorBidi"/>
        </w:rPr>
      </w:pPr>
    </w:p>
    <w:p w14:paraId="5715D9AD" w14:textId="77777777" w:rsidR="00562CEB" w:rsidRPr="00EB535A" w:rsidRDefault="00562CEB" w:rsidP="00562CEB">
      <w:pPr>
        <w:rPr>
          <w:rFonts w:asciiTheme="majorBidi" w:hAnsiTheme="majorBidi" w:cstheme="majorBidi"/>
        </w:rPr>
        <w:sectPr w:rsidR="00562CEB" w:rsidRPr="00EB535A" w:rsidSect="00920466">
          <w:headerReference w:type="even" r:id="rId20"/>
          <w:headerReference w:type="default" r:id="rId21"/>
          <w:footerReference w:type="default" r:id="rId22"/>
          <w:headerReference w:type="first" r:id="rId23"/>
          <w:pgSz w:w="16834" w:h="11909" w:orient="landscape" w:code="9"/>
          <w:pgMar w:top="691" w:right="1152" w:bottom="576" w:left="720" w:header="475" w:footer="490" w:gutter="0"/>
          <w:cols w:space="720"/>
        </w:sectPr>
      </w:pPr>
    </w:p>
    <w:p w14:paraId="7C4CB1DD" w14:textId="77777777" w:rsidR="00562CEB" w:rsidRPr="00EB535A" w:rsidRDefault="00B7515C" w:rsidP="00302A40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EB535A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ที่ดิน อาคารและอุปกรณ์</w:t>
      </w:r>
    </w:p>
    <w:p w14:paraId="25505A55" w14:textId="77777777" w:rsidR="00562CEB" w:rsidRPr="00EB535A" w:rsidRDefault="00562CEB" w:rsidP="00B7515C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6A629DA" w14:textId="1C860D19" w:rsidR="00B7515C" w:rsidRPr="00EB535A" w:rsidRDefault="00B7515C" w:rsidP="00D3434F">
      <w:pPr>
        <w:tabs>
          <w:tab w:val="clear" w:pos="227"/>
          <w:tab w:val="clear" w:pos="454"/>
          <w:tab w:val="clear" w:pos="680"/>
          <w:tab w:val="clear" w:pos="907"/>
        </w:tabs>
        <w:ind w:left="540"/>
        <w:rPr>
          <w:rFonts w:asciiTheme="majorBidi" w:hAnsiTheme="majorBidi" w:cstheme="majorBidi"/>
          <w:spacing w:val="-4"/>
          <w:sz w:val="30"/>
          <w:szCs w:val="30"/>
        </w:rPr>
      </w:pPr>
      <w:r w:rsidRPr="00EB535A">
        <w:rPr>
          <w:rFonts w:asciiTheme="majorBidi" w:hAnsiTheme="majorBidi" w:cstheme="majorBidi"/>
          <w:spacing w:val="-4"/>
          <w:sz w:val="30"/>
          <w:szCs w:val="30"/>
          <w:cs/>
        </w:rPr>
        <w:t>การซื้อ จำหน่าย โอน</w:t>
      </w:r>
      <w:r w:rsidR="00D3434F" w:rsidRPr="00EB535A">
        <w:rPr>
          <w:rFonts w:asciiTheme="majorBidi" w:hAnsiTheme="majorBidi" w:cstheme="majorBidi" w:hint="cs"/>
          <w:spacing w:val="-4"/>
          <w:sz w:val="30"/>
          <w:szCs w:val="30"/>
          <w:cs/>
        </w:rPr>
        <w:t>และตีราคาใหม่ของ</w:t>
      </w:r>
      <w:r w:rsidRPr="00EB535A">
        <w:rPr>
          <w:rFonts w:asciiTheme="majorBidi" w:hAnsiTheme="majorBidi" w:cstheme="majorBidi"/>
          <w:spacing w:val="-4"/>
          <w:sz w:val="30"/>
          <w:szCs w:val="30"/>
          <w:cs/>
        </w:rPr>
        <w:t>ที่ดิน อาคารและอุปกรณ์ระหว่างงวด</w:t>
      </w:r>
      <w:r w:rsidR="004B249B" w:rsidRPr="00EB535A">
        <w:rPr>
          <w:rFonts w:asciiTheme="majorBidi" w:hAnsiTheme="majorBidi" w:cstheme="majorBidi" w:hint="cs"/>
          <w:spacing w:val="-4"/>
          <w:sz w:val="30"/>
          <w:szCs w:val="30"/>
          <w:cs/>
        </w:rPr>
        <w:t>หก</w:t>
      </w:r>
      <w:r w:rsidRPr="00EB535A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เดือนสิ้นสุดวันที่ </w:t>
      </w:r>
      <w:r w:rsidR="008E53DC" w:rsidRPr="00EB535A">
        <w:rPr>
          <w:rFonts w:asciiTheme="majorBidi" w:hAnsiTheme="majorBidi" w:cstheme="majorBidi"/>
          <w:spacing w:val="-4"/>
          <w:sz w:val="30"/>
          <w:szCs w:val="30"/>
        </w:rPr>
        <w:t>3</w:t>
      </w:r>
      <w:r w:rsidR="004B249B" w:rsidRPr="00EB535A">
        <w:rPr>
          <w:rFonts w:asciiTheme="majorBidi" w:hAnsiTheme="majorBidi" w:cstheme="majorBidi"/>
          <w:spacing w:val="-4"/>
          <w:sz w:val="30"/>
          <w:szCs w:val="30"/>
        </w:rPr>
        <w:t>0</w:t>
      </w:r>
      <w:r w:rsidRPr="00EB535A">
        <w:rPr>
          <w:rFonts w:asciiTheme="majorBidi" w:hAnsiTheme="majorBidi" w:cstheme="majorBidi"/>
          <w:spacing w:val="-4"/>
          <w:sz w:val="30"/>
          <w:szCs w:val="30"/>
          <w:cs/>
        </w:rPr>
        <w:t xml:space="preserve"> ม</w:t>
      </w:r>
      <w:r w:rsidR="004B249B" w:rsidRPr="00EB535A">
        <w:rPr>
          <w:rFonts w:asciiTheme="majorBidi" w:hAnsiTheme="majorBidi" w:cstheme="majorBidi" w:hint="cs"/>
          <w:spacing w:val="-4"/>
          <w:sz w:val="30"/>
          <w:szCs w:val="30"/>
          <w:cs/>
        </w:rPr>
        <w:t>ิถุนายน</w:t>
      </w:r>
      <w:r w:rsidR="00D3434F" w:rsidRPr="00EB535A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EB535A">
        <w:rPr>
          <w:rFonts w:asciiTheme="majorBidi" w:hAnsiTheme="majorBidi" w:cstheme="majorBidi"/>
          <w:spacing w:val="-4"/>
          <w:sz w:val="30"/>
          <w:szCs w:val="30"/>
          <w:cs/>
        </w:rPr>
        <w:t>มีดังนี้</w:t>
      </w:r>
    </w:p>
    <w:p w14:paraId="7FA041CB" w14:textId="77777777" w:rsidR="000B083E" w:rsidRPr="00EB535A" w:rsidRDefault="000B083E" w:rsidP="00B7515C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73"/>
        <w:gridCol w:w="1177"/>
        <w:gridCol w:w="240"/>
        <w:gridCol w:w="1194"/>
        <w:gridCol w:w="240"/>
        <w:gridCol w:w="1288"/>
        <w:gridCol w:w="241"/>
        <w:gridCol w:w="6"/>
        <w:gridCol w:w="1301"/>
      </w:tblGrid>
      <w:tr w:rsidR="000B083E" w:rsidRPr="00EB535A" w14:paraId="0D7FF8C4" w14:textId="77777777" w:rsidTr="00836DB0">
        <w:trPr>
          <w:trHeight w:val="245"/>
          <w:tblHeader/>
        </w:trPr>
        <w:tc>
          <w:tcPr>
            <w:tcW w:w="1962" w:type="pct"/>
            <w:shd w:val="clear" w:color="auto" w:fill="auto"/>
          </w:tcPr>
          <w:p w14:paraId="42091264" w14:textId="77777777" w:rsidR="000B083E" w:rsidRPr="00EB535A" w:rsidRDefault="000B08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38" w:type="pct"/>
            <w:gridSpan w:val="8"/>
            <w:shd w:val="clear" w:color="auto" w:fill="auto"/>
          </w:tcPr>
          <w:p w14:paraId="711353BA" w14:textId="77777777" w:rsidR="000B083E" w:rsidRPr="00EB535A" w:rsidRDefault="000B083E" w:rsidP="000B083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B083E" w:rsidRPr="00EB535A" w14:paraId="61748F04" w14:textId="77777777" w:rsidTr="00836DB0">
        <w:trPr>
          <w:trHeight w:val="191"/>
          <w:tblHeader/>
        </w:trPr>
        <w:tc>
          <w:tcPr>
            <w:tcW w:w="1962" w:type="pct"/>
            <w:shd w:val="clear" w:color="auto" w:fill="auto"/>
          </w:tcPr>
          <w:p w14:paraId="017723CA" w14:textId="729690D1" w:rsidR="000B083E" w:rsidRPr="00EB535A" w:rsidRDefault="000B083E" w:rsidP="000B08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B535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</w:t>
            </w:r>
            <w:r w:rsidR="004B249B" w:rsidRPr="00EB535A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งวดหกเดือน</w:t>
            </w:r>
            <w:r w:rsidRPr="00EB535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สิ้นสุดวันที่</w:t>
            </w:r>
            <w:r w:rsidR="00EB2B29" w:rsidRPr="00EB535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4B249B" w:rsidRPr="00EB535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4B249B" w:rsidRPr="00EB535A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95" w:type="pct"/>
            <w:gridSpan w:val="3"/>
            <w:shd w:val="clear" w:color="auto" w:fill="auto"/>
          </w:tcPr>
          <w:p w14:paraId="52A4B2C8" w14:textId="77777777" w:rsidR="000B083E" w:rsidRPr="00EB535A" w:rsidRDefault="000D0FB7" w:rsidP="000B083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535A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28" w:type="pct"/>
            <w:shd w:val="clear" w:color="auto" w:fill="auto"/>
          </w:tcPr>
          <w:p w14:paraId="136B778E" w14:textId="77777777" w:rsidR="000B083E" w:rsidRPr="00EB535A" w:rsidRDefault="000B083E" w:rsidP="000B083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5" w:type="pct"/>
            <w:gridSpan w:val="4"/>
            <w:shd w:val="clear" w:color="auto" w:fill="auto"/>
          </w:tcPr>
          <w:p w14:paraId="1CD639D0" w14:textId="77777777" w:rsidR="000B083E" w:rsidRPr="00EB535A" w:rsidRDefault="000D0FB7" w:rsidP="000B083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535A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3503AF" w:rsidRPr="00EB535A" w14:paraId="4ACD5C20" w14:textId="77777777" w:rsidTr="00F802C9">
        <w:trPr>
          <w:trHeight w:val="1109"/>
          <w:tblHeader/>
        </w:trPr>
        <w:tc>
          <w:tcPr>
            <w:tcW w:w="1962" w:type="pct"/>
            <w:shd w:val="clear" w:color="auto" w:fill="auto"/>
          </w:tcPr>
          <w:p w14:paraId="4F9F7DF8" w14:textId="77777777" w:rsidR="000B083E" w:rsidRPr="00EB535A" w:rsidRDefault="000B08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4B0740D" w14:textId="77777777" w:rsidR="000B083E" w:rsidRPr="00EB535A" w:rsidRDefault="000B08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060F235" w14:textId="77777777" w:rsidR="000B083E" w:rsidRPr="00EB535A" w:rsidRDefault="000B08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  <w:shd w:val="clear" w:color="auto" w:fill="auto"/>
            <w:hideMark/>
          </w:tcPr>
          <w:p w14:paraId="5238D323" w14:textId="77777777" w:rsidR="000B083E" w:rsidRPr="00EB535A" w:rsidRDefault="000B083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908D787" w14:textId="77777777" w:rsidR="000B083E" w:rsidRPr="00EB535A" w:rsidRDefault="000B083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535A">
              <w:rPr>
                <w:rFonts w:asciiTheme="majorBidi" w:hAnsiTheme="majorBidi" w:cstheme="majorBidi"/>
                <w:sz w:val="28"/>
                <w:szCs w:val="28"/>
                <w:cs/>
              </w:rPr>
              <w:t>การซื้อและ</w:t>
            </w:r>
          </w:p>
          <w:p w14:paraId="134152E0" w14:textId="77777777" w:rsidR="000B083E" w:rsidRPr="00EB535A" w:rsidRDefault="000B083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535A">
              <w:rPr>
                <w:rFonts w:asciiTheme="majorBidi" w:hAnsiTheme="majorBidi" w:cstheme="majorBidi"/>
                <w:sz w:val="28"/>
                <w:szCs w:val="28"/>
                <w:cs/>
              </w:rPr>
              <w:t>การโอนเข้า</w:t>
            </w:r>
            <w:r w:rsidRPr="00EB535A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  <w:r w:rsidRPr="00EB535A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8" w:type="pct"/>
            <w:shd w:val="clear" w:color="auto" w:fill="auto"/>
          </w:tcPr>
          <w:p w14:paraId="4C152661" w14:textId="77777777" w:rsidR="000B083E" w:rsidRPr="00EB535A" w:rsidRDefault="000B083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shd w:val="clear" w:color="auto" w:fill="auto"/>
            <w:hideMark/>
          </w:tcPr>
          <w:p w14:paraId="626E2A42" w14:textId="77777777" w:rsidR="000B083E" w:rsidRPr="00EB535A" w:rsidRDefault="000B083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535A">
              <w:rPr>
                <w:rFonts w:asciiTheme="majorBidi" w:hAnsiTheme="majorBidi" w:cstheme="majorBidi"/>
                <w:sz w:val="28"/>
                <w:szCs w:val="28"/>
                <w:cs/>
              </w:rPr>
              <w:t>การจำหน่าย</w:t>
            </w:r>
          </w:p>
          <w:p w14:paraId="375809B5" w14:textId="77777777" w:rsidR="000B083E" w:rsidRPr="00EB535A" w:rsidRDefault="000B083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535A">
              <w:rPr>
                <w:rFonts w:asciiTheme="majorBidi" w:hAnsiTheme="majorBidi" w:cstheme="majorBidi"/>
                <w:sz w:val="28"/>
                <w:szCs w:val="28"/>
                <w:cs/>
              </w:rPr>
              <w:t>และการโอนออก</w:t>
            </w:r>
            <w:r w:rsidRPr="00EB535A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EB535A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128" w:type="pct"/>
            <w:shd w:val="clear" w:color="auto" w:fill="auto"/>
          </w:tcPr>
          <w:p w14:paraId="47793587" w14:textId="77777777" w:rsidR="000B083E" w:rsidRPr="00EB535A" w:rsidRDefault="000B083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pct"/>
            <w:shd w:val="clear" w:color="auto" w:fill="auto"/>
            <w:hideMark/>
          </w:tcPr>
          <w:p w14:paraId="10074E8B" w14:textId="77777777" w:rsidR="000B083E" w:rsidRPr="00EB535A" w:rsidRDefault="000B083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35CDD74" w14:textId="77777777" w:rsidR="000B083E" w:rsidRPr="00EB535A" w:rsidRDefault="000B083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535A">
              <w:rPr>
                <w:rFonts w:asciiTheme="majorBidi" w:hAnsiTheme="majorBidi" w:cstheme="majorBidi"/>
                <w:sz w:val="28"/>
                <w:szCs w:val="28"/>
                <w:cs/>
              </w:rPr>
              <w:t>การซื้อและ</w:t>
            </w:r>
          </w:p>
          <w:p w14:paraId="1CA84C09" w14:textId="77777777" w:rsidR="000B083E" w:rsidRPr="00EB535A" w:rsidRDefault="000B083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535A">
              <w:rPr>
                <w:rFonts w:asciiTheme="majorBidi" w:hAnsiTheme="majorBidi" w:cstheme="majorBidi"/>
                <w:sz w:val="28"/>
                <w:szCs w:val="28"/>
                <w:cs/>
              </w:rPr>
              <w:t>การโอนเข้า</w:t>
            </w:r>
            <w:r w:rsidRPr="00EB535A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  <w:r w:rsidRPr="00EB535A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2" w:type="pct"/>
            <w:gridSpan w:val="2"/>
            <w:shd w:val="clear" w:color="auto" w:fill="auto"/>
          </w:tcPr>
          <w:p w14:paraId="7F79C524" w14:textId="77777777" w:rsidR="000B083E" w:rsidRPr="00EB535A" w:rsidRDefault="000B083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5" w:type="pct"/>
            <w:shd w:val="clear" w:color="auto" w:fill="auto"/>
            <w:hideMark/>
          </w:tcPr>
          <w:p w14:paraId="7D8CE80A" w14:textId="77777777" w:rsidR="000B083E" w:rsidRPr="00EB535A" w:rsidRDefault="000B083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535A">
              <w:rPr>
                <w:rFonts w:asciiTheme="majorBidi" w:hAnsiTheme="majorBidi" w:cstheme="majorBidi"/>
                <w:sz w:val="28"/>
                <w:szCs w:val="28"/>
                <w:cs/>
              </w:rPr>
              <w:t>การจำหน่าย</w:t>
            </w:r>
          </w:p>
          <w:p w14:paraId="21AED27A" w14:textId="77777777" w:rsidR="000B083E" w:rsidRPr="00EB535A" w:rsidRDefault="000B083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535A">
              <w:rPr>
                <w:rFonts w:asciiTheme="majorBidi" w:hAnsiTheme="majorBidi" w:cstheme="majorBidi"/>
                <w:sz w:val="28"/>
                <w:szCs w:val="28"/>
                <w:cs/>
              </w:rPr>
              <w:t>และการโอน</w:t>
            </w:r>
            <w:r w:rsidR="00836DB0" w:rsidRPr="00EB535A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EB535A">
              <w:rPr>
                <w:rFonts w:asciiTheme="majorBidi" w:hAnsiTheme="majorBidi" w:cstheme="majorBidi"/>
                <w:sz w:val="28"/>
                <w:szCs w:val="28"/>
                <w:cs/>
              </w:rPr>
              <w:t>ออก</w:t>
            </w:r>
            <w:r w:rsidRPr="00EB535A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EB535A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ราคาตามบัญชีสุทธิ</w:t>
            </w:r>
          </w:p>
        </w:tc>
      </w:tr>
      <w:tr w:rsidR="000B083E" w:rsidRPr="00EB535A" w14:paraId="18B05503" w14:textId="77777777" w:rsidTr="00836DB0">
        <w:trPr>
          <w:tblHeader/>
        </w:trPr>
        <w:tc>
          <w:tcPr>
            <w:tcW w:w="1962" w:type="pct"/>
            <w:shd w:val="clear" w:color="auto" w:fill="auto"/>
          </w:tcPr>
          <w:p w14:paraId="43540E3E" w14:textId="77777777" w:rsidR="000B083E" w:rsidRPr="00EB535A" w:rsidRDefault="000B083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38" w:type="pct"/>
            <w:gridSpan w:val="8"/>
            <w:shd w:val="clear" w:color="auto" w:fill="auto"/>
          </w:tcPr>
          <w:p w14:paraId="0AB33978" w14:textId="77777777" w:rsidR="000B083E" w:rsidRPr="00EB535A" w:rsidRDefault="00C20E6D" w:rsidP="000B083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3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EB535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8A1E3E" w:rsidRPr="00EB535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</w:t>
            </w:r>
            <w:r w:rsidR="000B083E" w:rsidRPr="00EB535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4B249B" w:rsidRPr="00EB535A" w14:paraId="2E683652" w14:textId="77777777" w:rsidTr="00F802C9">
        <w:trPr>
          <w:tblHeader/>
        </w:trPr>
        <w:tc>
          <w:tcPr>
            <w:tcW w:w="1962" w:type="pct"/>
            <w:shd w:val="clear" w:color="auto" w:fill="auto"/>
            <w:hideMark/>
          </w:tcPr>
          <w:p w14:paraId="3FBA1235" w14:textId="77777777" w:rsidR="004B249B" w:rsidRPr="00EB535A" w:rsidRDefault="004B249B" w:rsidP="004B249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EB535A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อาคารและสิ่งปลูกสร้างอื่น</w:t>
            </w:r>
          </w:p>
        </w:tc>
        <w:tc>
          <w:tcPr>
            <w:tcW w:w="629" w:type="pct"/>
            <w:shd w:val="clear" w:color="auto" w:fill="auto"/>
          </w:tcPr>
          <w:p w14:paraId="605944FB" w14:textId="2F83231B" w:rsidR="004B249B" w:rsidRPr="00EB535A" w:rsidRDefault="00D155C7" w:rsidP="004B249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535A">
              <w:rPr>
                <w:rFonts w:asciiTheme="majorBidi" w:hAnsiTheme="majorBidi" w:cstheme="majorBidi"/>
                <w:sz w:val="28"/>
                <w:szCs w:val="28"/>
              </w:rPr>
              <w:t>3,112</w:t>
            </w:r>
          </w:p>
        </w:tc>
        <w:tc>
          <w:tcPr>
            <w:tcW w:w="128" w:type="pct"/>
            <w:shd w:val="clear" w:color="auto" w:fill="auto"/>
          </w:tcPr>
          <w:p w14:paraId="5BB84732" w14:textId="77777777" w:rsidR="004B249B" w:rsidRPr="00EB535A" w:rsidRDefault="004B249B" w:rsidP="004B249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shd w:val="clear" w:color="auto" w:fill="auto"/>
          </w:tcPr>
          <w:p w14:paraId="4790263A" w14:textId="7AD422E6" w:rsidR="004B249B" w:rsidRPr="00EB535A" w:rsidRDefault="00D155C7" w:rsidP="004B249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535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0017497A" w14:textId="77777777" w:rsidR="004B249B" w:rsidRPr="00EB535A" w:rsidRDefault="004B249B" w:rsidP="004B249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left="-126" w:right="-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pct"/>
            <w:shd w:val="clear" w:color="auto" w:fill="auto"/>
          </w:tcPr>
          <w:p w14:paraId="186A8EF6" w14:textId="0689E56C" w:rsidR="004B249B" w:rsidRPr="00EB535A" w:rsidRDefault="004B249B" w:rsidP="004B249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535A">
              <w:rPr>
                <w:rFonts w:ascii="Angsana New" w:hAnsi="Angsana New"/>
                <w:sz w:val="28"/>
                <w:szCs w:val="28"/>
              </w:rPr>
              <w:t>1,164</w:t>
            </w:r>
          </w:p>
        </w:tc>
        <w:tc>
          <w:tcPr>
            <w:tcW w:w="129" w:type="pct"/>
            <w:shd w:val="clear" w:color="auto" w:fill="auto"/>
          </w:tcPr>
          <w:p w14:paraId="4AFB2B57" w14:textId="77777777" w:rsidR="004B249B" w:rsidRPr="00EB535A" w:rsidRDefault="004B249B" w:rsidP="004B249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8" w:type="pct"/>
            <w:gridSpan w:val="2"/>
            <w:shd w:val="clear" w:color="auto" w:fill="auto"/>
          </w:tcPr>
          <w:p w14:paraId="20BA840A" w14:textId="73330EB0" w:rsidR="004B249B" w:rsidRPr="00EB535A" w:rsidRDefault="004B249B" w:rsidP="00A060E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535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B249B" w:rsidRPr="00EB535A" w14:paraId="5CB131DB" w14:textId="77777777" w:rsidTr="00F802C9">
        <w:trPr>
          <w:tblHeader/>
        </w:trPr>
        <w:tc>
          <w:tcPr>
            <w:tcW w:w="1962" w:type="pct"/>
            <w:shd w:val="clear" w:color="auto" w:fill="auto"/>
            <w:hideMark/>
          </w:tcPr>
          <w:p w14:paraId="6EF8B497" w14:textId="77777777" w:rsidR="004B249B" w:rsidRPr="00EB535A" w:rsidRDefault="004B249B" w:rsidP="004B249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EB535A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629" w:type="pct"/>
            <w:shd w:val="clear" w:color="auto" w:fill="auto"/>
          </w:tcPr>
          <w:p w14:paraId="5634E5A9" w14:textId="21EE7147" w:rsidR="004B249B" w:rsidRPr="00EB535A" w:rsidRDefault="00D155C7" w:rsidP="004B249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535A">
              <w:rPr>
                <w:rFonts w:asciiTheme="majorBidi" w:hAnsiTheme="majorBidi" w:cstheme="majorBidi"/>
                <w:sz w:val="28"/>
                <w:szCs w:val="28"/>
              </w:rPr>
              <w:t>14,664</w:t>
            </w:r>
          </w:p>
        </w:tc>
        <w:tc>
          <w:tcPr>
            <w:tcW w:w="128" w:type="pct"/>
            <w:shd w:val="clear" w:color="auto" w:fill="auto"/>
          </w:tcPr>
          <w:p w14:paraId="465B784F" w14:textId="77777777" w:rsidR="004B249B" w:rsidRPr="00EB535A" w:rsidRDefault="004B249B" w:rsidP="004B249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shd w:val="clear" w:color="auto" w:fill="auto"/>
          </w:tcPr>
          <w:p w14:paraId="3E234877" w14:textId="68CF2E7B" w:rsidR="004B249B" w:rsidRPr="00EB535A" w:rsidRDefault="00D155C7" w:rsidP="004B249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8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535A">
              <w:rPr>
                <w:rFonts w:asciiTheme="majorBidi" w:hAnsiTheme="majorBidi" w:cstheme="majorBidi"/>
                <w:sz w:val="28"/>
                <w:szCs w:val="28"/>
              </w:rPr>
              <w:t>(6)</w:t>
            </w:r>
          </w:p>
        </w:tc>
        <w:tc>
          <w:tcPr>
            <w:tcW w:w="128" w:type="pct"/>
            <w:shd w:val="clear" w:color="auto" w:fill="auto"/>
          </w:tcPr>
          <w:p w14:paraId="6A9FC7EF" w14:textId="77777777" w:rsidR="004B249B" w:rsidRPr="00EB535A" w:rsidRDefault="004B249B" w:rsidP="004B249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left="-126" w:right="-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pct"/>
            <w:shd w:val="clear" w:color="auto" w:fill="auto"/>
          </w:tcPr>
          <w:p w14:paraId="0EC5F957" w14:textId="08C76775" w:rsidR="004B249B" w:rsidRPr="00EB535A" w:rsidRDefault="004B249B" w:rsidP="004B249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535A">
              <w:rPr>
                <w:rFonts w:ascii="Angsana New" w:hAnsi="Angsana New"/>
                <w:sz w:val="28"/>
                <w:szCs w:val="28"/>
              </w:rPr>
              <w:t>1,863</w:t>
            </w:r>
          </w:p>
        </w:tc>
        <w:tc>
          <w:tcPr>
            <w:tcW w:w="129" w:type="pct"/>
            <w:shd w:val="clear" w:color="auto" w:fill="auto"/>
          </w:tcPr>
          <w:p w14:paraId="5BFB2617" w14:textId="77777777" w:rsidR="004B249B" w:rsidRPr="00EB535A" w:rsidRDefault="004B249B" w:rsidP="004B249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8" w:type="pct"/>
            <w:gridSpan w:val="2"/>
            <w:shd w:val="clear" w:color="auto" w:fill="auto"/>
          </w:tcPr>
          <w:p w14:paraId="4CF135FE" w14:textId="64D8AE2C" w:rsidR="004B249B" w:rsidRPr="00EB535A" w:rsidRDefault="004B249B" w:rsidP="004B249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8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535A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EB535A">
              <w:rPr>
                <w:rFonts w:ascii="Angsana New" w:hAnsi="Angsana New"/>
                <w:sz w:val="28"/>
                <w:szCs w:val="28"/>
              </w:rPr>
              <w:t>24</w:t>
            </w:r>
            <w:r w:rsidRPr="00EB535A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4B249B" w:rsidRPr="00EB535A" w14:paraId="62843C5D" w14:textId="77777777" w:rsidTr="00F802C9">
        <w:trPr>
          <w:tblHeader/>
        </w:trPr>
        <w:tc>
          <w:tcPr>
            <w:tcW w:w="1962" w:type="pct"/>
            <w:shd w:val="clear" w:color="auto" w:fill="auto"/>
            <w:hideMark/>
          </w:tcPr>
          <w:p w14:paraId="14D27D92" w14:textId="77777777" w:rsidR="004B249B" w:rsidRPr="00EB535A" w:rsidRDefault="004B249B" w:rsidP="004B249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EB535A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629" w:type="pct"/>
            <w:shd w:val="clear" w:color="auto" w:fill="auto"/>
          </w:tcPr>
          <w:p w14:paraId="6A2809CD" w14:textId="58CA1642" w:rsidR="004B249B" w:rsidRPr="00EB535A" w:rsidRDefault="00D155C7" w:rsidP="004B249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535A">
              <w:rPr>
                <w:rFonts w:asciiTheme="majorBidi" w:hAnsiTheme="majorBidi" w:cstheme="majorBidi"/>
                <w:sz w:val="28"/>
                <w:szCs w:val="28"/>
              </w:rPr>
              <w:t>930</w:t>
            </w:r>
          </w:p>
        </w:tc>
        <w:tc>
          <w:tcPr>
            <w:tcW w:w="128" w:type="pct"/>
            <w:shd w:val="clear" w:color="auto" w:fill="auto"/>
          </w:tcPr>
          <w:p w14:paraId="1D0CED6B" w14:textId="77777777" w:rsidR="004B249B" w:rsidRPr="00EB535A" w:rsidRDefault="004B249B" w:rsidP="004B249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shd w:val="clear" w:color="auto" w:fill="auto"/>
          </w:tcPr>
          <w:p w14:paraId="13FCE396" w14:textId="31BFC7F0" w:rsidR="004B249B" w:rsidRPr="00EB535A" w:rsidRDefault="00D155C7" w:rsidP="004B249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8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535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36F74" w:rsidRPr="00EB535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B535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8" w:type="pct"/>
            <w:shd w:val="clear" w:color="auto" w:fill="auto"/>
          </w:tcPr>
          <w:p w14:paraId="67B3B06E" w14:textId="77777777" w:rsidR="004B249B" w:rsidRPr="00EB535A" w:rsidRDefault="004B249B" w:rsidP="004B249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left="-126" w:right="-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pct"/>
            <w:shd w:val="clear" w:color="auto" w:fill="auto"/>
          </w:tcPr>
          <w:p w14:paraId="73845BFA" w14:textId="679EB070" w:rsidR="004B249B" w:rsidRPr="00EB535A" w:rsidRDefault="004B249B" w:rsidP="004B249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535A">
              <w:rPr>
                <w:rFonts w:ascii="Angsana New" w:hAnsi="Angsana New"/>
                <w:sz w:val="28"/>
                <w:szCs w:val="28"/>
              </w:rPr>
              <w:t>1,375</w:t>
            </w:r>
          </w:p>
        </w:tc>
        <w:tc>
          <w:tcPr>
            <w:tcW w:w="129" w:type="pct"/>
            <w:shd w:val="clear" w:color="auto" w:fill="auto"/>
          </w:tcPr>
          <w:p w14:paraId="37C974DD" w14:textId="77777777" w:rsidR="004B249B" w:rsidRPr="00EB535A" w:rsidRDefault="004B249B" w:rsidP="004B249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8" w:type="pct"/>
            <w:gridSpan w:val="2"/>
            <w:shd w:val="clear" w:color="auto" w:fill="auto"/>
          </w:tcPr>
          <w:p w14:paraId="4695239E" w14:textId="4DE3AC74" w:rsidR="004B249B" w:rsidRPr="00EB535A" w:rsidRDefault="004B249B" w:rsidP="004B249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8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535A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EB535A">
              <w:rPr>
                <w:rFonts w:ascii="Angsana New" w:hAnsi="Angsana New"/>
                <w:sz w:val="28"/>
                <w:szCs w:val="28"/>
              </w:rPr>
              <w:t>52</w:t>
            </w:r>
            <w:r w:rsidRPr="00EB535A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4B249B" w:rsidRPr="00EB535A" w14:paraId="3C8CF894" w14:textId="77777777" w:rsidTr="00950E17">
        <w:trPr>
          <w:tblHeader/>
        </w:trPr>
        <w:tc>
          <w:tcPr>
            <w:tcW w:w="1962" w:type="pct"/>
            <w:shd w:val="clear" w:color="auto" w:fill="auto"/>
            <w:hideMark/>
          </w:tcPr>
          <w:p w14:paraId="060C9F12" w14:textId="77777777" w:rsidR="004B249B" w:rsidRPr="00EB535A" w:rsidRDefault="004B249B" w:rsidP="004B249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EB535A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629" w:type="pct"/>
            <w:shd w:val="clear" w:color="auto" w:fill="auto"/>
          </w:tcPr>
          <w:p w14:paraId="2D3F1C81" w14:textId="548B854D" w:rsidR="004B249B" w:rsidRPr="00EB535A" w:rsidRDefault="00D155C7" w:rsidP="004B249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535A">
              <w:rPr>
                <w:rFonts w:asciiTheme="majorBidi" w:hAnsiTheme="majorBidi" w:cstheme="majorBidi"/>
                <w:sz w:val="28"/>
                <w:szCs w:val="28"/>
              </w:rPr>
              <w:t>21,368</w:t>
            </w:r>
          </w:p>
        </w:tc>
        <w:tc>
          <w:tcPr>
            <w:tcW w:w="128" w:type="pct"/>
            <w:shd w:val="clear" w:color="auto" w:fill="auto"/>
          </w:tcPr>
          <w:p w14:paraId="693545B8" w14:textId="77777777" w:rsidR="004B249B" w:rsidRPr="00EB535A" w:rsidRDefault="004B249B" w:rsidP="004B249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shd w:val="clear" w:color="auto" w:fill="auto"/>
          </w:tcPr>
          <w:p w14:paraId="3BC0A146" w14:textId="07161A27" w:rsidR="004B249B" w:rsidRPr="00EB535A" w:rsidRDefault="00D155C7" w:rsidP="004B249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8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535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67F7D6D0" w14:textId="77777777" w:rsidR="004B249B" w:rsidRPr="00EB535A" w:rsidRDefault="004B249B" w:rsidP="004B249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left="-126" w:right="-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pct"/>
            <w:shd w:val="clear" w:color="auto" w:fill="auto"/>
          </w:tcPr>
          <w:p w14:paraId="29F8E858" w14:textId="325BA9F8" w:rsidR="004B249B" w:rsidRPr="00EB535A" w:rsidRDefault="004B249B" w:rsidP="004B249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535A">
              <w:rPr>
                <w:rFonts w:ascii="Angsana New" w:hAnsi="Angsana New"/>
                <w:sz w:val="28"/>
                <w:szCs w:val="28"/>
              </w:rPr>
              <w:t>2,237</w:t>
            </w:r>
          </w:p>
        </w:tc>
        <w:tc>
          <w:tcPr>
            <w:tcW w:w="129" w:type="pct"/>
            <w:shd w:val="clear" w:color="auto" w:fill="auto"/>
          </w:tcPr>
          <w:p w14:paraId="4CF63855" w14:textId="77777777" w:rsidR="004B249B" w:rsidRPr="00EB535A" w:rsidRDefault="004B249B" w:rsidP="004B249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8" w:type="pct"/>
            <w:gridSpan w:val="2"/>
            <w:shd w:val="clear" w:color="auto" w:fill="auto"/>
          </w:tcPr>
          <w:p w14:paraId="1CDBEFD8" w14:textId="0194620B" w:rsidR="004B249B" w:rsidRPr="00EB535A" w:rsidRDefault="004B249B" w:rsidP="004B249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8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535A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EB535A">
              <w:rPr>
                <w:rFonts w:ascii="Angsana New" w:hAnsi="Angsana New"/>
                <w:sz w:val="28"/>
                <w:szCs w:val="28"/>
              </w:rPr>
              <w:t>1</w:t>
            </w:r>
            <w:r w:rsidRPr="00EB535A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4B249B" w:rsidRPr="00EB535A" w14:paraId="07B31367" w14:textId="77777777" w:rsidTr="00950E17">
        <w:trPr>
          <w:tblHeader/>
        </w:trPr>
        <w:tc>
          <w:tcPr>
            <w:tcW w:w="1962" w:type="pct"/>
            <w:shd w:val="clear" w:color="auto" w:fill="auto"/>
            <w:hideMark/>
          </w:tcPr>
          <w:p w14:paraId="072907B5" w14:textId="77777777" w:rsidR="004B249B" w:rsidRPr="00EB535A" w:rsidRDefault="004B249B" w:rsidP="004B249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EB535A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62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C19583C" w14:textId="5A570CCA" w:rsidR="004B249B" w:rsidRPr="00EB535A" w:rsidRDefault="00D155C7" w:rsidP="004B249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535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1037F" w:rsidRPr="00EB535A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EB535A">
              <w:rPr>
                <w:rFonts w:asciiTheme="majorBidi" w:hAnsiTheme="majorBidi" w:cstheme="majorBidi"/>
                <w:sz w:val="28"/>
                <w:szCs w:val="28"/>
              </w:rPr>
              <w:t>,8</w:t>
            </w:r>
            <w:r w:rsidR="0081037F" w:rsidRPr="00EB535A">
              <w:rPr>
                <w:rFonts w:asciiTheme="majorBidi" w:hAnsiTheme="majorBidi" w:cstheme="majorBidi"/>
                <w:sz w:val="28"/>
                <w:szCs w:val="28"/>
              </w:rPr>
              <w:t>66</w:t>
            </w:r>
          </w:p>
        </w:tc>
        <w:tc>
          <w:tcPr>
            <w:tcW w:w="128" w:type="pct"/>
            <w:shd w:val="clear" w:color="auto" w:fill="auto"/>
          </w:tcPr>
          <w:p w14:paraId="035AD975" w14:textId="77777777" w:rsidR="004B249B" w:rsidRPr="00EB535A" w:rsidRDefault="004B249B" w:rsidP="004B249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F5500F2" w14:textId="5A3F7F5A" w:rsidR="004B249B" w:rsidRPr="00EB535A" w:rsidRDefault="00D155C7" w:rsidP="004B249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8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535A">
              <w:rPr>
                <w:rFonts w:asciiTheme="majorBidi" w:hAnsiTheme="majorBidi" w:cstheme="majorBidi"/>
                <w:sz w:val="28"/>
                <w:szCs w:val="28"/>
              </w:rPr>
              <w:t>(20,33</w:t>
            </w:r>
            <w:r w:rsidR="00E36F74" w:rsidRPr="00EB535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EB535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8" w:type="pct"/>
            <w:shd w:val="clear" w:color="auto" w:fill="auto"/>
          </w:tcPr>
          <w:p w14:paraId="0B121A89" w14:textId="77777777" w:rsidR="004B249B" w:rsidRPr="00EB535A" w:rsidRDefault="004B249B" w:rsidP="004B249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left="-126" w:right="-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090AC58" w14:textId="3481F665" w:rsidR="004B249B" w:rsidRPr="00EB535A" w:rsidRDefault="004B249B" w:rsidP="004B249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535A">
              <w:rPr>
                <w:rFonts w:ascii="Angsana New" w:hAnsi="Angsana New"/>
                <w:sz w:val="28"/>
                <w:szCs w:val="28"/>
              </w:rPr>
              <w:t>2,843</w:t>
            </w:r>
          </w:p>
        </w:tc>
        <w:tc>
          <w:tcPr>
            <w:tcW w:w="129" w:type="pct"/>
            <w:shd w:val="clear" w:color="auto" w:fill="auto"/>
          </w:tcPr>
          <w:p w14:paraId="59309D1C" w14:textId="77777777" w:rsidR="004B249B" w:rsidRPr="00EB535A" w:rsidRDefault="004B249B" w:rsidP="004B249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39081FA7" w14:textId="78D65595" w:rsidR="004B249B" w:rsidRPr="00EB535A" w:rsidRDefault="004B249B" w:rsidP="004B249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8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535A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EB535A">
              <w:rPr>
                <w:rFonts w:ascii="Angsana New" w:hAnsi="Angsana New"/>
                <w:sz w:val="28"/>
                <w:szCs w:val="28"/>
              </w:rPr>
              <w:t>390</w:t>
            </w:r>
            <w:r w:rsidRPr="00EB535A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E264FF" w:rsidRPr="00EB535A" w14:paraId="4FB35511" w14:textId="77777777" w:rsidTr="00950E17">
        <w:trPr>
          <w:tblHeader/>
        </w:trPr>
        <w:tc>
          <w:tcPr>
            <w:tcW w:w="1962" w:type="pct"/>
            <w:shd w:val="clear" w:color="auto" w:fill="auto"/>
          </w:tcPr>
          <w:p w14:paraId="7E29EEB0" w14:textId="42C89A23" w:rsidR="00E264FF" w:rsidRPr="00EB535A" w:rsidRDefault="00E264FF" w:rsidP="00E264F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535A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ตีราคาที่ดินใหม่</w:t>
            </w:r>
          </w:p>
        </w:tc>
        <w:tc>
          <w:tcPr>
            <w:tcW w:w="62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9B6C32F" w14:textId="287D035A" w:rsidR="00E264FF" w:rsidRPr="00EB535A" w:rsidRDefault="00194DF6" w:rsidP="00E264F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535A">
              <w:rPr>
                <w:rFonts w:asciiTheme="majorBidi" w:hAnsiTheme="majorBidi" w:cstheme="majorBidi"/>
                <w:sz w:val="28"/>
                <w:szCs w:val="28"/>
              </w:rPr>
              <w:t>187</w:t>
            </w:r>
            <w:r w:rsidR="00D155C7" w:rsidRPr="00EB53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B535A">
              <w:rPr>
                <w:rFonts w:asciiTheme="majorBidi" w:hAnsiTheme="majorBidi" w:cstheme="majorBidi"/>
                <w:sz w:val="28"/>
                <w:szCs w:val="28"/>
              </w:rPr>
              <w:t>332</w:t>
            </w:r>
          </w:p>
        </w:tc>
        <w:tc>
          <w:tcPr>
            <w:tcW w:w="128" w:type="pct"/>
            <w:shd w:val="clear" w:color="auto" w:fill="auto"/>
          </w:tcPr>
          <w:p w14:paraId="636AB59E" w14:textId="77777777" w:rsidR="00E264FF" w:rsidRPr="00EB535A" w:rsidRDefault="00E264FF" w:rsidP="00E264F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FC65C8C" w14:textId="339BB2C6" w:rsidR="00E264FF" w:rsidRPr="00EB535A" w:rsidRDefault="00D155C7" w:rsidP="00E264F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8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535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47D91AC9" w14:textId="77777777" w:rsidR="00E264FF" w:rsidRPr="00EB535A" w:rsidRDefault="00E264FF" w:rsidP="00E264F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left="-126" w:right="-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EE56623" w14:textId="6CBC8106" w:rsidR="00E264FF" w:rsidRPr="00EB535A" w:rsidRDefault="004B249B" w:rsidP="00E264F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535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718C33BD" w14:textId="77777777" w:rsidR="00E264FF" w:rsidRPr="00EB535A" w:rsidRDefault="00E264FF" w:rsidP="00E264F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2AA9D093" w14:textId="16AEB573" w:rsidR="00E264FF" w:rsidRPr="00EB535A" w:rsidRDefault="004B249B" w:rsidP="00A060E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8"/>
              </w:tabs>
              <w:spacing w:after="0"/>
              <w:ind w:left="-108" w:right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535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B249B" w:rsidRPr="00EB535A" w14:paraId="4052A140" w14:textId="77777777" w:rsidTr="00F802C9">
        <w:trPr>
          <w:tblHeader/>
        </w:trPr>
        <w:tc>
          <w:tcPr>
            <w:tcW w:w="1962" w:type="pct"/>
            <w:shd w:val="clear" w:color="auto" w:fill="auto"/>
            <w:hideMark/>
          </w:tcPr>
          <w:p w14:paraId="7BFBFFB3" w14:textId="77777777" w:rsidR="004B249B" w:rsidRPr="00EB535A" w:rsidRDefault="004B249B" w:rsidP="004B249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D8D7974" w14:textId="581A259C" w:rsidR="004B249B" w:rsidRPr="00EB535A" w:rsidRDefault="00194DF6" w:rsidP="004B249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</w:t>
            </w:r>
            <w:r w:rsidR="0081037F" w:rsidRPr="00EB53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D155C7" w:rsidRPr="00EB53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B53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272</w:t>
            </w:r>
          </w:p>
        </w:tc>
        <w:tc>
          <w:tcPr>
            <w:tcW w:w="128" w:type="pct"/>
            <w:shd w:val="clear" w:color="auto" w:fill="auto"/>
          </w:tcPr>
          <w:p w14:paraId="077921B3" w14:textId="77777777" w:rsidR="004B249B" w:rsidRPr="00EB535A" w:rsidRDefault="004B249B" w:rsidP="004B249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D0E793D" w14:textId="78BA269F" w:rsidR="004B249B" w:rsidRPr="00EB535A" w:rsidRDefault="00E36F74" w:rsidP="004B249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8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D155C7" w:rsidRPr="00EB53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20,3</w:t>
            </w:r>
            <w:r w:rsidRPr="00EB53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40)</w:t>
            </w:r>
          </w:p>
        </w:tc>
        <w:tc>
          <w:tcPr>
            <w:tcW w:w="128" w:type="pct"/>
            <w:shd w:val="clear" w:color="auto" w:fill="auto"/>
          </w:tcPr>
          <w:p w14:paraId="3F4DEF41" w14:textId="77777777" w:rsidR="004B249B" w:rsidRPr="00EB535A" w:rsidRDefault="004B249B" w:rsidP="004B249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left="-126" w:right="-13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BE05F24" w14:textId="5DF1F28C" w:rsidR="004B249B" w:rsidRPr="00EB535A" w:rsidRDefault="004B249B" w:rsidP="004B249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535A">
              <w:rPr>
                <w:rFonts w:ascii="Angsana New" w:hAnsi="Angsana New"/>
                <w:b/>
                <w:bCs/>
                <w:sz w:val="28"/>
                <w:szCs w:val="28"/>
              </w:rPr>
              <w:t>9,482</w:t>
            </w:r>
          </w:p>
        </w:tc>
        <w:tc>
          <w:tcPr>
            <w:tcW w:w="129" w:type="pct"/>
            <w:shd w:val="clear" w:color="auto" w:fill="auto"/>
          </w:tcPr>
          <w:p w14:paraId="59AEA957" w14:textId="77777777" w:rsidR="004B249B" w:rsidRPr="00EB535A" w:rsidRDefault="004B249B" w:rsidP="004B249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98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CA35077" w14:textId="25F2BDBA" w:rsidR="004B249B" w:rsidRPr="00EB535A" w:rsidRDefault="004B249B" w:rsidP="004B249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8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B535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</w:t>
            </w:r>
            <w:r w:rsidRPr="00EB535A">
              <w:rPr>
                <w:rFonts w:ascii="Angsana New" w:hAnsi="Angsana New"/>
                <w:b/>
                <w:bCs/>
                <w:sz w:val="28"/>
                <w:szCs w:val="28"/>
              </w:rPr>
              <w:t>467</w:t>
            </w:r>
            <w:r w:rsidRPr="00EB535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</w:tr>
    </w:tbl>
    <w:p w14:paraId="3D00DAAF" w14:textId="77777777" w:rsidR="000B083E" w:rsidRPr="00EB535A" w:rsidRDefault="000B083E" w:rsidP="00B7515C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177"/>
        <w:gridCol w:w="238"/>
        <w:gridCol w:w="1196"/>
        <w:gridCol w:w="238"/>
        <w:gridCol w:w="1292"/>
        <w:gridCol w:w="241"/>
        <w:gridCol w:w="6"/>
        <w:gridCol w:w="1282"/>
      </w:tblGrid>
      <w:tr w:rsidR="000B083E" w:rsidRPr="00EB535A" w14:paraId="3BF3B589" w14:textId="77777777" w:rsidTr="00836DB0">
        <w:trPr>
          <w:trHeight w:val="245"/>
          <w:tblHeader/>
        </w:trPr>
        <w:tc>
          <w:tcPr>
            <w:tcW w:w="1971" w:type="pct"/>
          </w:tcPr>
          <w:p w14:paraId="64D23B85" w14:textId="77777777" w:rsidR="000B083E" w:rsidRPr="00EB535A" w:rsidRDefault="000B083E" w:rsidP="00436F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29" w:type="pct"/>
            <w:gridSpan w:val="8"/>
          </w:tcPr>
          <w:p w14:paraId="7042563F" w14:textId="77777777" w:rsidR="000B083E" w:rsidRPr="00EB535A" w:rsidRDefault="000B083E" w:rsidP="00436F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="00897980" w:rsidRPr="00EB535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0B083E" w:rsidRPr="00EB535A" w14:paraId="042A227F" w14:textId="77777777" w:rsidTr="00836DB0">
        <w:trPr>
          <w:trHeight w:val="191"/>
          <w:tblHeader/>
        </w:trPr>
        <w:tc>
          <w:tcPr>
            <w:tcW w:w="1971" w:type="pct"/>
          </w:tcPr>
          <w:p w14:paraId="0F880BFC" w14:textId="1F8FBA76" w:rsidR="000B083E" w:rsidRPr="00EB535A" w:rsidRDefault="004B249B" w:rsidP="00436F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B535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</w:t>
            </w:r>
            <w:r w:rsidRPr="00EB535A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งวดหกเดือน</w:t>
            </w:r>
            <w:r w:rsidRPr="00EB535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Pr="00EB535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EB535A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95" w:type="pct"/>
            <w:gridSpan w:val="3"/>
          </w:tcPr>
          <w:p w14:paraId="71407366" w14:textId="77777777" w:rsidR="000B083E" w:rsidRPr="00EB535A" w:rsidRDefault="000D0FB7" w:rsidP="00436F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535A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27" w:type="pct"/>
          </w:tcPr>
          <w:p w14:paraId="5097FA61" w14:textId="77777777" w:rsidR="000B083E" w:rsidRPr="00EB535A" w:rsidRDefault="000B083E" w:rsidP="00436F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7" w:type="pct"/>
            <w:gridSpan w:val="4"/>
          </w:tcPr>
          <w:p w14:paraId="716D2B7C" w14:textId="77777777" w:rsidR="000B083E" w:rsidRPr="00EB535A" w:rsidRDefault="000D0FB7" w:rsidP="00436F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535A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0B083E" w:rsidRPr="00EB535A" w14:paraId="1D880245" w14:textId="77777777" w:rsidTr="008963A9">
        <w:trPr>
          <w:trHeight w:val="1109"/>
          <w:tblHeader/>
        </w:trPr>
        <w:tc>
          <w:tcPr>
            <w:tcW w:w="1971" w:type="pct"/>
          </w:tcPr>
          <w:p w14:paraId="5F7A0BB8" w14:textId="77777777" w:rsidR="000B083E" w:rsidRPr="00EB535A" w:rsidRDefault="000B083E" w:rsidP="00436F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8208AC7" w14:textId="77777777" w:rsidR="000B083E" w:rsidRPr="00EB535A" w:rsidRDefault="000B083E" w:rsidP="00436F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378D493" w14:textId="77777777" w:rsidR="000B083E" w:rsidRPr="00EB535A" w:rsidRDefault="000B083E" w:rsidP="00436F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  <w:hideMark/>
          </w:tcPr>
          <w:p w14:paraId="0D7FF4E8" w14:textId="77777777" w:rsidR="000B083E" w:rsidRPr="00EB535A" w:rsidRDefault="000B083E" w:rsidP="00436F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0E3122C" w14:textId="77777777" w:rsidR="000B083E" w:rsidRPr="00EB535A" w:rsidRDefault="000B083E" w:rsidP="00436F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535A">
              <w:rPr>
                <w:rFonts w:asciiTheme="majorBidi" w:hAnsiTheme="majorBidi" w:cstheme="majorBidi"/>
                <w:sz w:val="28"/>
                <w:szCs w:val="28"/>
                <w:cs/>
              </w:rPr>
              <w:t>การซื้อและ</w:t>
            </w:r>
          </w:p>
          <w:p w14:paraId="223CC3B4" w14:textId="77777777" w:rsidR="000B083E" w:rsidRPr="00EB535A" w:rsidRDefault="000B083E" w:rsidP="00436F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535A">
              <w:rPr>
                <w:rFonts w:asciiTheme="majorBidi" w:hAnsiTheme="majorBidi" w:cstheme="majorBidi"/>
                <w:sz w:val="28"/>
                <w:szCs w:val="28"/>
                <w:cs/>
              </w:rPr>
              <w:t>การโอนเข้า</w:t>
            </w:r>
            <w:r w:rsidRPr="00EB535A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  <w:r w:rsidRPr="00EB535A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7" w:type="pct"/>
          </w:tcPr>
          <w:p w14:paraId="102CA032" w14:textId="77777777" w:rsidR="000B083E" w:rsidRPr="00EB535A" w:rsidRDefault="000B083E" w:rsidP="00436F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hideMark/>
          </w:tcPr>
          <w:p w14:paraId="1B0A47F0" w14:textId="77777777" w:rsidR="000B083E" w:rsidRPr="00EB535A" w:rsidRDefault="000B083E" w:rsidP="00436F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535A">
              <w:rPr>
                <w:rFonts w:asciiTheme="majorBidi" w:hAnsiTheme="majorBidi" w:cstheme="majorBidi"/>
                <w:sz w:val="28"/>
                <w:szCs w:val="28"/>
                <w:cs/>
              </w:rPr>
              <w:t>การจำหน่าย</w:t>
            </w:r>
          </w:p>
          <w:p w14:paraId="747692FF" w14:textId="77777777" w:rsidR="000B083E" w:rsidRPr="00EB535A" w:rsidRDefault="000B083E" w:rsidP="00436F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535A">
              <w:rPr>
                <w:rFonts w:asciiTheme="majorBidi" w:hAnsiTheme="majorBidi" w:cstheme="majorBidi"/>
                <w:sz w:val="28"/>
                <w:szCs w:val="28"/>
                <w:cs/>
              </w:rPr>
              <w:t>และการโอนออก</w:t>
            </w:r>
            <w:r w:rsidRPr="00EB535A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EB535A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127" w:type="pct"/>
          </w:tcPr>
          <w:p w14:paraId="03F229CD" w14:textId="77777777" w:rsidR="000B083E" w:rsidRPr="00EB535A" w:rsidRDefault="000B083E" w:rsidP="00436F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0" w:type="pct"/>
            <w:hideMark/>
          </w:tcPr>
          <w:p w14:paraId="7C3A6194" w14:textId="77777777" w:rsidR="000B083E" w:rsidRPr="00EB535A" w:rsidRDefault="000B083E" w:rsidP="00436F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6BE6F3D" w14:textId="77777777" w:rsidR="000B083E" w:rsidRPr="00EB535A" w:rsidRDefault="000B083E" w:rsidP="00436F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535A">
              <w:rPr>
                <w:rFonts w:asciiTheme="majorBidi" w:hAnsiTheme="majorBidi" w:cstheme="majorBidi"/>
                <w:sz w:val="28"/>
                <w:szCs w:val="28"/>
                <w:cs/>
              </w:rPr>
              <w:t>การซื้อและ</w:t>
            </w:r>
          </w:p>
          <w:p w14:paraId="32BE5665" w14:textId="77777777" w:rsidR="000B083E" w:rsidRPr="00EB535A" w:rsidRDefault="000B083E" w:rsidP="00436F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535A">
              <w:rPr>
                <w:rFonts w:asciiTheme="majorBidi" w:hAnsiTheme="majorBidi" w:cstheme="majorBidi"/>
                <w:sz w:val="28"/>
                <w:szCs w:val="28"/>
                <w:cs/>
              </w:rPr>
              <w:t>การโอนเข้า</w:t>
            </w:r>
            <w:r w:rsidRPr="00EB535A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  <w:r w:rsidRPr="00EB535A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2" w:type="pct"/>
            <w:gridSpan w:val="2"/>
          </w:tcPr>
          <w:p w14:paraId="4B05355C" w14:textId="77777777" w:rsidR="000B083E" w:rsidRPr="00EB535A" w:rsidRDefault="000B083E" w:rsidP="00436F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5" w:type="pct"/>
            <w:hideMark/>
          </w:tcPr>
          <w:p w14:paraId="21DCEE01" w14:textId="77777777" w:rsidR="000B083E" w:rsidRPr="00EB535A" w:rsidRDefault="000B083E" w:rsidP="00436F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535A">
              <w:rPr>
                <w:rFonts w:asciiTheme="majorBidi" w:hAnsiTheme="majorBidi" w:cstheme="majorBidi"/>
                <w:sz w:val="28"/>
                <w:szCs w:val="28"/>
                <w:cs/>
              </w:rPr>
              <w:t>การจำหน่าย</w:t>
            </w:r>
          </w:p>
          <w:p w14:paraId="33A35F33" w14:textId="77777777" w:rsidR="000B083E" w:rsidRPr="00EB535A" w:rsidRDefault="000B083E" w:rsidP="00436F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535A">
              <w:rPr>
                <w:rFonts w:asciiTheme="majorBidi" w:hAnsiTheme="majorBidi" w:cstheme="majorBidi"/>
                <w:sz w:val="28"/>
                <w:szCs w:val="28"/>
                <w:cs/>
              </w:rPr>
              <w:t>และการโอนออก</w:t>
            </w:r>
            <w:r w:rsidRPr="00EB535A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EB535A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ราคาตามบัญชีสุทธิ</w:t>
            </w:r>
          </w:p>
        </w:tc>
      </w:tr>
      <w:tr w:rsidR="000B083E" w:rsidRPr="00EB535A" w14:paraId="5AF474DE" w14:textId="77777777" w:rsidTr="00836DB0">
        <w:trPr>
          <w:tblHeader/>
        </w:trPr>
        <w:tc>
          <w:tcPr>
            <w:tcW w:w="1971" w:type="pct"/>
          </w:tcPr>
          <w:p w14:paraId="05CBC346" w14:textId="77777777" w:rsidR="000B083E" w:rsidRPr="00EB535A" w:rsidRDefault="000B083E" w:rsidP="00436F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29" w:type="pct"/>
            <w:gridSpan w:val="8"/>
          </w:tcPr>
          <w:p w14:paraId="750EFC5D" w14:textId="77777777" w:rsidR="000B083E" w:rsidRPr="00EB535A" w:rsidRDefault="008963A9" w:rsidP="000B083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3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535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155C7" w:rsidRPr="00EB535A" w14:paraId="5165D01A" w14:textId="77777777" w:rsidTr="00836DB0">
        <w:trPr>
          <w:tblHeader/>
        </w:trPr>
        <w:tc>
          <w:tcPr>
            <w:tcW w:w="1971" w:type="pct"/>
            <w:hideMark/>
          </w:tcPr>
          <w:p w14:paraId="6F3456DE" w14:textId="77777777" w:rsidR="00D155C7" w:rsidRPr="00EB535A" w:rsidRDefault="00D155C7" w:rsidP="00D155C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EB535A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อาคารและสิ่งปลูกสร้างอื่น</w:t>
            </w:r>
          </w:p>
        </w:tc>
        <w:tc>
          <w:tcPr>
            <w:tcW w:w="629" w:type="pct"/>
          </w:tcPr>
          <w:p w14:paraId="45F563E8" w14:textId="1320FD5C" w:rsidR="00D155C7" w:rsidRPr="00EB535A" w:rsidRDefault="00D155C7" w:rsidP="00D155C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 w:right="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535A">
              <w:rPr>
                <w:rFonts w:asciiTheme="majorBidi" w:hAnsiTheme="majorBidi" w:cstheme="majorBidi"/>
                <w:sz w:val="28"/>
                <w:szCs w:val="28"/>
              </w:rPr>
              <w:t>3,112</w:t>
            </w:r>
          </w:p>
        </w:tc>
        <w:tc>
          <w:tcPr>
            <w:tcW w:w="127" w:type="pct"/>
          </w:tcPr>
          <w:p w14:paraId="72068C6D" w14:textId="77777777" w:rsidR="00D155C7" w:rsidRPr="00EB535A" w:rsidRDefault="00D155C7" w:rsidP="00D155C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</w:tcPr>
          <w:p w14:paraId="004626F1" w14:textId="2451BEF9" w:rsidR="00D155C7" w:rsidRPr="00EB535A" w:rsidRDefault="00D155C7" w:rsidP="00D155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00"/>
                <w:tab w:val="left" w:pos="1081"/>
              </w:tabs>
              <w:spacing w:after="0"/>
              <w:ind w:left="-108" w:right="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535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" w:type="pct"/>
          </w:tcPr>
          <w:p w14:paraId="1E508A0D" w14:textId="77777777" w:rsidR="00D155C7" w:rsidRPr="00EB535A" w:rsidRDefault="00D155C7" w:rsidP="00D155C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0" w:type="pct"/>
          </w:tcPr>
          <w:p w14:paraId="12CCC56E" w14:textId="3C88812E" w:rsidR="00D155C7" w:rsidRPr="00EB535A" w:rsidRDefault="00D155C7" w:rsidP="00D155C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 w:right="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535A">
              <w:rPr>
                <w:rFonts w:ascii="Angsana New" w:hAnsi="Angsana New"/>
                <w:sz w:val="28"/>
                <w:szCs w:val="28"/>
              </w:rPr>
              <w:t>1,164</w:t>
            </w:r>
          </w:p>
        </w:tc>
        <w:tc>
          <w:tcPr>
            <w:tcW w:w="129" w:type="pct"/>
          </w:tcPr>
          <w:p w14:paraId="54BED15F" w14:textId="77777777" w:rsidR="00D155C7" w:rsidRPr="00EB535A" w:rsidRDefault="00D155C7" w:rsidP="00D155C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pct"/>
            <w:gridSpan w:val="2"/>
          </w:tcPr>
          <w:p w14:paraId="3772FD22" w14:textId="5BD09242" w:rsidR="00D155C7" w:rsidRPr="00EB535A" w:rsidRDefault="00D155C7" w:rsidP="00A060E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535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155C7" w:rsidRPr="00EB535A" w14:paraId="64C83D3E" w14:textId="77777777" w:rsidTr="00836DB0">
        <w:trPr>
          <w:tblHeader/>
        </w:trPr>
        <w:tc>
          <w:tcPr>
            <w:tcW w:w="1971" w:type="pct"/>
            <w:hideMark/>
          </w:tcPr>
          <w:p w14:paraId="49ED4B9D" w14:textId="77777777" w:rsidR="00D155C7" w:rsidRPr="00EB535A" w:rsidRDefault="00D155C7" w:rsidP="00D155C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EB535A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629" w:type="pct"/>
          </w:tcPr>
          <w:p w14:paraId="2F7A9B88" w14:textId="72FBFBB8" w:rsidR="00D155C7" w:rsidRPr="00EB535A" w:rsidRDefault="00D155C7" w:rsidP="00D155C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 w:right="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535A">
              <w:rPr>
                <w:rFonts w:asciiTheme="majorBidi" w:hAnsiTheme="majorBidi" w:cstheme="majorBidi"/>
                <w:sz w:val="28"/>
                <w:szCs w:val="28"/>
              </w:rPr>
              <w:t>14,621</w:t>
            </w:r>
          </w:p>
        </w:tc>
        <w:tc>
          <w:tcPr>
            <w:tcW w:w="127" w:type="pct"/>
          </w:tcPr>
          <w:p w14:paraId="0DAD6D8D" w14:textId="77777777" w:rsidR="00D155C7" w:rsidRPr="00EB535A" w:rsidRDefault="00D155C7" w:rsidP="00D155C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</w:tcPr>
          <w:p w14:paraId="51507617" w14:textId="30D2B3D8" w:rsidR="00D155C7" w:rsidRPr="00EB535A" w:rsidRDefault="00D155C7" w:rsidP="00A060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78"/>
                <w:tab w:val="left" w:pos="973"/>
              </w:tabs>
              <w:spacing w:after="0"/>
              <w:ind w:left="-108" w:right="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535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36F74" w:rsidRPr="00EB535A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EB535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7" w:type="pct"/>
          </w:tcPr>
          <w:p w14:paraId="16CF2F38" w14:textId="77777777" w:rsidR="00D155C7" w:rsidRPr="00EB535A" w:rsidRDefault="00D155C7" w:rsidP="00D155C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0" w:type="pct"/>
          </w:tcPr>
          <w:p w14:paraId="2553292C" w14:textId="6B87D1EE" w:rsidR="00D155C7" w:rsidRPr="00EB535A" w:rsidRDefault="00D155C7" w:rsidP="00D155C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 w:right="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535A">
              <w:rPr>
                <w:rFonts w:ascii="Angsana New" w:hAnsi="Angsana New"/>
                <w:sz w:val="28"/>
                <w:szCs w:val="28"/>
              </w:rPr>
              <w:t>1,820</w:t>
            </w:r>
          </w:p>
        </w:tc>
        <w:tc>
          <w:tcPr>
            <w:tcW w:w="129" w:type="pct"/>
          </w:tcPr>
          <w:p w14:paraId="025F4ECF" w14:textId="77777777" w:rsidR="00D155C7" w:rsidRPr="00EB535A" w:rsidRDefault="00D155C7" w:rsidP="00D155C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pct"/>
            <w:gridSpan w:val="2"/>
          </w:tcPr>
          <w:p w14:paraId="1D5F1C2A" w14:textId="548D7D23" w:rsidR="00D155C7" w:rsidRPr="00EB535A" w:rsidRDefault="00D155C7" w:rsidP="00D155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78"/>
                <w:tab w:val="left" w:pos="1081"/>
              </w:tabs>
              <w:spacing w:after="0"/>
              <w:ind w:left="-108" w:right="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535A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EB535A">
              <w:rPr>
                <w:rFonts w:ascii="Angsana New" w:hAnsi="Angsana New"/>
                <w:sz w:val="28"/>
                <w:szCs w:val="28"/>
              </w:rPr>
              <w:t>24</w:t>
            </w:r>
            <w:r w:rsidRPr="00EB535A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D155C7" w:rsidRPr="00EB535A" w14:paraId="47DD6FFD" w14:textId="77777777" w:rsidTr="00836DB0">
        <w:trPr>
          <w:tblHeader/>
        </w:trPr>
        <w:tc>
          <w:tcPr>
            <w:tcW w:w="1971" w:type="pct"/>
            <w:hideMark/>
          </w:tcPr>
          <w:p w14:paraId="70E25707" w14:textId="77777777" w:rsidR="00D155C7" w:rsidRPr="00EB535A" w:rsidRDefault="00D155C7" w:rsidP="00D155C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EB535A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629" w:type="pct"/>
          </w:tcPr>
          <w:p w14:paraId="363189C6" w14:textId="06DD0399" w:rsidR="00D155C7" w:rsidRPr="00EB535A" w:rsidRDefault="00D155C7" w:rsidP="00D155C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 w:right="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535A">
              <w:rPr>
                <w:rFonts w:asciiTheme="majorBidi" w:hAnsiTheme="majorBidi" w:cstheme="majorBidi"/>
                <w:sz w:val="28"/>
                <w:szCs w:val="28"/>
              </w:rPr>
              <w:t>930</w:t>
            </w:r>
          </w:p>
        </w:tc>
        <w:tc>
          <w:tcPr>
            <w:tcW w:w="127" w:type="pct"/>
          </w:tcPr>
          <w:p w14:paraId="257F4FDE" w14:textId="77777777" w:rsidR="00D155C7" w:rsidRPr="00EB535A" w:rsidRDefault="00D155C7" w:rsidP="00D155C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</w:tcPr>
          <w:p w14:paraId="2027B072" w14:textId="2220A33A" w:rsidR="00D155C7" w:rsidRPr="00EB535A" w:rsidRDefault="00D155C7" w:rsidP="00D155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78"/>
                <w:tab w:val="left" w:pos="1081"/>
              </w:tabs>
              <w:spacing w:after="0"/>
              <w:ind w:left="-108" w:right="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535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36F74" w:rsidRPr="00EB535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B535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7" w:type="pct"/>
          </w:tcPr>
          <w:p w14:paraId="2DA8D31E" w14:textId="77777777" w:rsidR="00D155C7" w:rsidRPr="00EB535A" w:rsidRDefault="00D155C7" w:rsidP="00D155C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0" w:type="pct"/>
          </w:tcPr>
          <w:p w14:paraId="40B7E73C" w14:textId="53069449" w:rsidR="00D155C7" w:rsidRPr="00EB535A" w:rsidRDefault="00D155C7" w:rsidP="00D155C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 w:right="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535A">
              <w:rPr>
                <w:rFonts w:ascii="Angsana New" w:hAnsi="Angsana New"/>
                <w:sz w:val="28"/>
                <w:szCs w:val="28"/>
              </w:rPr>
              <w:t>1,287</w:t>
            </w:r>
          </w:p>
        </w:tc>
        <w:tc>
          <w:tcPr>
            <w:tcW w:w="129" w:type="pct"/>
          </w:tcPr>
          <w:p w14:paraId="6A2ED19F" w14:textId="77777777" w:rsidR="00D155C7" w:rsidRPr="00EB535A" w:rsidRDefault="00D155C7" w:rsidP="00D155C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pct"/>
            <w:gridSpan w:val="2"/>
          </w:tcPr>
          <w:p w14:paraId="212C9F06" w14:textId="3E7395ED" w:rsidR="00D155C7" w:rsidRPr="00EB535A" w:rsidRDefault="00D155C7" w:rsidP="00D155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78"/>
                <w:tab w:val="left" w:pos="1081"/>
              </w:tabs>
              <w:spacing w:after="0"/>
              <w:ind w:left="-108" w:right="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535A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EB535A">
              <w:rPr>
                <w:rFonts w:ascii="Angsana New" w:hAnsi="Angsana New"/>
                <w:sz w:val="28"/>
                <w:szCs w:val="28"/>
              </w:rPr>
              <w:t>67</w:t>
            </w:r>
            <w:r w:rsidRPr="00EB535A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D155C7" w:rsidRPr="00EB535A" w14:paraId="38F46570" w14:textId="77777777" w:rsidTr="00950E17">
        <w:trPr>
          <w:tblHeader/>
        </w:trPr>
        <w:tc>
          <w:tcPr>
            <w:tcW w:w="1971" w:type="pct"/>
            <w:hideMark/>
          </w:tcPr>
          <w:p w14:paraId="151E0957" w14:textId="77777777" w:rsidR="00D155C7" w:rsidRPr="00EB535A" w:rsidRDefault="00D155C7" w:rsidP="00D155C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EB535A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629" w:type="pct"/>
          </w:tcPr>
          <w:p w14:paraId="3C590C92" w14:textId="67DFBF66" w:rsidR="00D155C7" w:rsidRPr="00EB535A" w:rsidRDefault="00D155C7" w:rsidP="00D155C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 w:right="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535A">
              <w:rPr>
                <w:rFonts w:asciiTheme="majorBidi" w:hAnsiTheme="majorBidi" w:cstheme="majorBidi"/>
                <w:sz w:val="28"/>
                <w:szCs w:val="28"/>
              </w:rPr>
              <w:t>21,368</w:t>
            </w:r>
          </w:p>
        </w:tc>
        <w:tc>
          <w:tcPr>
            <w:tcW w:w="127" w:type="pct"/>
          </w:tcPr>
          <w:p w14:paraId="3F441F32" w14:textId="77777777" w:rsidR="00D155C7" w:rsidRPr="00EB535A" w:rsidRDefault="00D155C7" w:rsidP="00D155C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</w:tcPr>
          <w:p w14:paraId="336D990E" w14:textId="588BE8B1" w:rsidR="00D155C7" w:rsidRPr="00EB535A" w:rsidRDefault="00D155C7" w:rsidP="00A060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78"/>
                <w:tab w:val="left" w:pos="1081"/>
              </w:tabs>
              <w:spacing w:after="0"/>
              <w:ind w:left="-108" w:right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535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" w:type="pct"/>
          </w:tcPr>
          <w:p w14:paraId="0E958A67" w14:textId="77777777" w:rsidR="00D155C7" w:rsidRPr="00EB535A" w:rsidRDefault="00D155C7" w:rsidP="00D155C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0" w:type="pct"/>
          </w:tcPr>
          <w:p w14:paraId="19EB3C81" w14:textId="734B8407" w:rsidR="00D155C7" w:rsidRPr="00EB535A" w:rsidRDefault="00D155C7" w:rsidP="00D155C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 w:right="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535A">
              <w:rPr>
                <w:rFonts w:ascii="Angsana New" w:hAnsi="Angsana New"/>
                <w:sz w:val="28"/>
                <w:szCs w:val="28"/>
              </w:rPr>
              <w:t>2,237</w:t>
            </w:r>
          </w:p>
        </w:tc>
        <w:tc>
          <w:tcPr>
            <w:tcW w:w="129" w:type="pct"/>
          </w:tcPr>
          <w:p w14:paraId="707CE558" w14:textId="77777777" w:rsidR="00D155C7" w:rsidRPr="00EB535A" w:rsidRDefault="00D155C7" w:rsidP="00D155C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pct"/>
            <w:gridSpan w:val="2"/>
          </w:tcPr>
          <w:p w14:paraId="027761ED" w14:textId="33150611" w:rsidR="00D155C7" w:rsidRPr="00EB535A" w:rsidRDefault="00D155C7" w:rsidP="00D155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78"/>
                <w:tab w:val="left" w:pos="1081"/>
              </w:tabs>
              <w:spacing w:after="0"/>
              <w:ind w:left="-108" w:right="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535A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EB535A">
              <w:rPr>
                <w:rFonts w:ascii="Angsana New" w:hAnsi="Angsana New"/>
                <w:sz w:val="28"/>
                <w:szCs w:val="28"/>
              </w:rPr>
              <w:t>1</w:t>
            </w:r>
            <w:r w:rsidRPr="00EB535A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D155C7" w:rsidRPr="00EB535A" w14:paraId="08B457E4" w14:textId="77777777" w:rsidTr="00E264FF">
        <w:trPr>
          <w:tblHeader/>
        </w:trPr>
        <w:tc>
          <w:tcPr>
            <w:tcW w:w="1971" w:type="pct"/>
            <w:hideMark/>
          </w:tcPr>
          <w:p w14:paraId="12E45734" w14:textId="77777777" w:rsidR="00D155C7" w:rsidRPr="00EB535A" w:rsidRDefault="00D155C7" w:rsidP="00D155C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EB535A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629" w:type="pct"/>
            <w:tcBorders>
              <w:top w:val="nil"/>
              <w:left w:val="nil"/>
              <w:right w:val="nil"/>
            </w:tcBorders>
          </w:tcPr>
          <w:p w14:paraId="5CF22461" w14:textId="62203E21" w:rsidR="00D155C7" w:rsidRPr="00EB535A" w:rsidRDefault="00D155C7" w:rsidP="00D155C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 w:right="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535A">
              <w:rPr>
                <w:rFonts w:asciiTheme="majorBidi" w:hAnsiTheme="majorBidi" w:cstheme="majorBidi"/>
                <w:sz w:val="28"/>
                <w:szCs w:val="28"/>
              </w:rPr>
              <w:t>17,866</w:t>
            </w:r>
          </w:p>
        </w:tc>
        <w:tc>
          <w:tcPr>
            <w:tcW w:w="127" w:type="pct"/>
          </w:tcPr>
          <w:p w14:paraId="506A89CF" w14:textId="77777777" w:rsidR="00D155C7" w:rsidRPr="00EB535A" w:rsidRDefault="00D155C7" w:rsidP="00D155C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tcBorders>
              <w:top w:val="nil"/>
              <w:left w:val="nil"/>
              <w:right w:val="nil"/>
            </w:tcBorders>
          </w:tcPr>
          <w:p w14:paraId="2235AB9C" w14:textId="20FAECEB" w:rsidR="00D155C7" w:rsidRPr="00EB535A" w:rsidRDefault="00D155C7" w:rsidP="00D155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78"/>
                <w:tab w:val="left" w:pos="1081"/>
              </w:tabs>
              <w:spacing w:after="0"/>
              <w:ind w:right="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535A">
              <w:rPr>
                <w:rFonts w:asciiTheme="majorBidi" w:hAnsiTheme="majorBidi" w:cstheme="majorBidi"/>
                <w:sz w:val="28"/>
                <w:szCs w:val="28"/>
              </w:rPr>
              <w:t>(20,33</w:t>
            </w:r>
            <w:r w:rsidR="00E36F74" w:rsidRPr="00EB535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EB535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7" w:type="pct"/>
          </w:tcPr>
          <w:p w14:paraId="0005383F" w14:textId="77777777" w:rsidR="00D155C7" w:rsidRPr="00EB535A" w:rsidRDefault="00D155C7" w:rsidP="00D155C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0" w:type="pct"/>
            <w:tcBorders>
              <w:top w:val="nil"/>
              <w:left w:val="nil"/>
              <w:right w:val="nil"/>
            </w:tcBorders>
          </w:tcPr>
          <w:p w14:paraId="634B81AE" w14:textId="48968807" w:rsidR="00D155C7" w:rsidRPr="00EB535A" w:rsidRDefault="00D155C7" w:rsidP="00D155C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 w:right="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535A">
              <w:rPr>
                <w:rFonts w:ascii="Angsana New" w:hAnsi="Angsana New"/>
                <w:sz w:val="28"/>
                <w:szCs w:val="28"/>
              </w:rPr>
              <w:t>2,683</w:t>
            </w:r>
          </w:p>
        </w:tc>
        <w:tc>
          <w:tcPr>
            <w:tcW w:w="129" w:type="pct"/>
          </w:tcPr>
          <w:p w14:paraId="62BAE446" w14:textId="77777777" w:rsidR="00D155C7" w:rsidRPr="00EB535A" w:rsidRDefault="00D155C7" w:rsidP="00D155C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pct"/>
            <w:gridSpan w:val="2"/>
            <w:tcBorders>
              <w:top w:val="nil"/>
              <w:left w:val="nil"/>
              <w:right w:val="nil"/>
            </w:tcBorders>
          </w:tcPr>
          <w:p w14:paraId="36D446FE" w14:textId="51ED43D1" w:rsidR="00D155C7" w:rsidRPr="00EB535A" w:rsidRDefault="00D155C7" w:rsidP="00D155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78"/>
                <w:tab w:val="left" w:pos="1081"/>
              </w:tabs>
              <w:spacing w:after="0"/>
              <w:ind w:right="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535A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EB535A">
              <w:rPr>
                <w:rFonts w:ascii="Angsana New" w:hAnsi="Angsana New"/>
                <w:sz w:val="28"/>
                <w:szCs w:val="28"/>
              </w:rPr>
              <w:t>390</w:t>
            </w:r>
            <w:r w:rsidRPr="00EB535A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D155C7" w:rsidRPr="00EB535A" w14:paraId="6A68B2B2" w14:textId="77777777" w:rsidTr="00D02755">
        <w:trPr>
          <w:tblHeader/>
        </w:trPr>
        <w:tc>
          <w:tcPr>
            <w:tcW w:w="1971" w:type="pct"/>
          </w:tcPr>
          <w:p w14:paraId="6073B116" w14:textId="40078E38" w:rsidR="00D155C7" w:rsidRPr="00EB535A" w:rsidRDefault="00D155C7" w:rsidP="00D155C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EB535A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ตีราคาที่ดินใหม่</w:t>
            </w:r>
          </w:p>
        </w:tc>
        <w:tc>
          <w:tcPr>
            <w:tcW w:w="629" w:type="pct"/>
            <w:tcBorders>
              <w:left w:val="nil"/>
              <w:bottom w:val="single" w:sz="4" w:space="0" w:color="auto"/>
              <w:right w:val="nil"/>
            </w:tcBorders>
          </w:tcPr>
          <w:p w14:paraId="515D8377" w14:textId="56DA2239" w:rsidR="00D155C7" w:rsidRPr="00EB535A" w:rsidRDefault="00194DF6" w:rsidP="00D155C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 w:right="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535A">
              <w:rPr>
                <w:rFonts w:asciiTheme="majorBidi" w:hAnsiTheme="majorBidi" w:cstheme="majorBidi"/>
                <w:sz w:val="28"/>
                <w:szCs w:val="28"/>
              </w:rPr>
              <w:t>187</w:t>
            </w:r>
            <w:r w:rsidR="00D155C7" w:rsidRPr="00EB53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B535A">
              <w:rPr>
                <w:rFonts w:asciiTheme="majorBidi" w:hAnsiTheme="majorBidi" w:cstheme="majorBidi"/>
                <w:sz w:val="28"/>
                <w:szCs w:val="28"/>
              </w:rPr>
              <w:t>332</w:t>
            </w:r>
          </w:p>
        </w:tc>
        <w:tc>
          <w:tcPr>
            <w:tcW w:w="127" w:type="pct"/>
          </w:tcPr>
          <w:p w14:paraId="0B894A58" w14:textId="77777777" w:rsidR="00D155C7" w:rsidRPr="00EB535A" w:rsidRDefault="00D155C7" w:rsidP="00D155C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tcBorders>
              <w:left w:val="nil"/>
              <w:bottom w:val="single" w:sz="4" w:space="0" w:color="auto"/>
              <w:right w:val="nil"/>
            </w:tcBorders>
          </w:tcPr>
          <w:p w14:paraId="2CF5CAD7" w14:textId="3CC93053" w:rsidR="00D155C7" w:rsidRPr="00EB535A" w:rsidRDefault="00D155C7" w:rsidP="00A060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78"/>
                <w:tab w:val="left" w:pos="1081"/>
              </w:tabs>
              <w:spacing w:after="0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535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" w:type="pct"/>
          </w:tcPr>
          <w:p w14:paraId="6C736EC6" w14:textId="77777777" w:rsidR="00D155C7" w:rsidRPr="00EB535A" w:rsidRDefault="00D155C7" w:rsidP="00D155C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0" w:type="pct"/>
            <w:tcBorders>
              <w:left w:val="nil"/>
              <w:bottom w:val="single" w:sz="4" w:space="0" w:color="auto"/>
              <w:right w:val="nil"/>
            </w:tcBorders>
          </w:tcPr>
          <w:p w14:paraId="236D8583" w14:textId="3CB9E977" w:rsidR="00D155C7" w:rsidRPr="00EB535A" w:rsidRDefault="00D155C7" w:rsidP="00D155C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 w:right="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535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" w:type="pct"/>
          </w:tcPr>
          <w:p w14:paraId="3BA7B580" w14:textId="77777777" w:rsidR="00D155C7" w:rsidRPr="00EB535A" w:rsidRDefault="00D155C7" w:rsidP="00D155C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2BEAD135" w14:textId="433E4037" w:rsidR="00D155C7" w:rsidRPr="00EB535A" w:rsidRDefault="00D155C7" w:rsidP="00A060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78"/>
              </w:tabs>
              <w:spacing w:after="0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535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155C7" w:rsidRPr="00EB535A" w14:paraId="5305366C" w14:textId="77777777" w:rsidTr="00D02755">
        <w:trPr>
          <w:tblHeader/>
        </w:trPr>
        <w:tc>
          <w:tcPr>
            <w:tcW w:w="1971" w:type="pct"/>
            <w:hideMark/>
          </w:tcPr>
          <w:p w14:paraId="099C8299" w14:textId="77777777" w:rsidR="00D155C7" w:rsidRPr="00EB535A" w:rsidRDefault="00D155C7" w:rsidP="00D155C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4AE6F8" w14:textId="54BD705B" w:rsidR="00D155C7" w:rsidRPr="00EB535A" w:rsidRDefault="00194DF6" w:rsidP="00D155C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 w:right="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</w:t>
            </w:r>
            <w:r w:rsidR="00D155C7" w:rsidRPr="00EB53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</w:t>
            </w:r>
            <w:r w:rsidRPr="00EB53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229</w:t>
            </w:r>
          </w:p>
        </w:tc>
        <w:tc>
          <w:tcPr>
            <w:tcW w:w="127" w:type="pct"/>
          </w:tcPr>
          <w:p w14:paraId="588BAB8F" w14:textId="77777777" w:rsidR="00D155C7" w:rsidRPr="00EB535A" w:rsidRDefault="00D155C7" w:rsidP="00D155C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416345" w14:textId="327ACA5F" w:rsidR="00D155C7" w:rsidRPr="00EB535A" w:rsidRDefault="00E36F74" w:rsidP="00D155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78"/>
                <w:tab w:val="left" w:pos="1081"/>
              </w:tabs>
              <w:spacing w:after="0"/>
              <w:ind w:left="-108" w:right="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D155C7" w:rsidRPr="00EB53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20,3</w:t>
            </w:r>
            <w:r w:rsidRPr="00EB53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40)</w:t>
            </w:r>
          </w:p>
        </w:tc>
        <w:tc>
          <w:tcPr>
            <w:tcW w:w="127" w:type="pct"/>
          </w:tcPr>
          <w:p w14:paraId="448A0B22" w14:textId="77777777" w:rsidR="00D155C7" w:rsidRPr="00EB535A" w:rsidRDefault="00D155C7" w:rsidP="00D155C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D9F29D" w14:textId="562A911C" w:rsidR="00D155C7" w:rsidRPr="00EB535A" w:rsidRDefault="00D155C7" w:rsidP="00D155C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 w:right="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535A">
              <w:rPr>
                <w:rFonts w:ascii="Angsana New" w:hAnsi="Angsana New"/>
                <w:b/>
                <w:bCs/>
                <w:sz w:val="28"/>
                <w:szCs w:val="28"/>
              </w:rPr>
              <w:t>9,191</w:t>
            </w:r>
          </w:p>
        </w:tc>
        <w:tc>
          <w:tcPr>
            <w:tcW w:w="129" w:type="pct"/>
          </w:tcPr>
          <w:p w14:paraId="0A3D5F7C" w14:textId="77777777" w:rsidR="00D155C7" w:rsidRPr="00EB535A" w:rsidRDefault="00D155C7" w:rsidP="00D155C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8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84C1A1" w14:textId="3A0DC586" w:rsidR="00D155C7" w:rsidRPr="00EB535A" w:rsidRDefault="00D155C7" w:rsidP="00D155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78"/>
                <w:tab w:val="left" w:pos="1081"/>
              </w:tabs>
              <w:spacing w:after="0"/>
              <w:ind w:left="-108" w:right="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B535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</w:t>
            </w:r>
            <w:r w:rsidRPr="00EB535A">
              <w:rPr>
                <w:rFonts w:ascii="Angsana New" w:hAnsi="Angsana New"/>
                <w:b/>
                <w:bCs/>
                <w:sz w:val="28"/>
                <w:szCs w:val="28"/>
              </w:rPr>
              <w:t>482</w:t>
            </w:r>
            <w:r w:rsidRPr="00EB535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</w:tr>
    </w:tbl>
    <w:p w14:paraId="2FF64BFB" w14:textId="70D11602" w:rsidR="00A25A6B" w:rsidRPr="00EB535A" w:rsidRDefault="00E2639E" w:rsidP="00A25A6B">
      <w:pPr>
        <w:spacing w:before="240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EB535A">
        <w:rPr>
          <w:rFonts w:ascii="Angsana New" w:hAnsi="Angsana New" w:hint="cs"/>
          <w:sz w:val="30"/>
          <w:szCs w:val="30"/>
          <w:cs/>
        </w:rPr>
        <w:lastRenderedPageBreak/>
        <w:t>การปรับปรุง</w:t>
      </w:r>
      <w:r w:rsidR="004170C0" w:rsidRPr="00EB535A">
        <w:rPr>
          <w:rFonts w:ascii="Angsana New" w:hAnsi="Angsana New" w:hint="cs"/>
          <w:sz w:val="30"/>
          <w:szCs w:val="30"/>
          <w:cs/>
        </w:rPr>
        <w:t>รายการ</w:t>
      </w:r>
      <w:r w:rsidR="004933CA" w:rsidRPr="00EB535A">
        <w:rPr>
          <w:rFonts w:ascii="Angsana New" w:hAnsi="Angsana New" w:hint="cs"/>
          <w:sz w:val="30"/>
          <w:szCs w:val="30"/>
          <w:cs/>
        </w:rPr>
        <w:t>บันทึก</w:t>
      </w:r>
      <w:r w:rsidR="004170C0" w:rsidRPr="00EB535A">
        <w:rPr>
          <w:rFonts w:ascii="Angsana New" w:hAnsi="Angsana New" w:hint="cs"/>
          <w:sz w:val="30"/>
          <w:szCs w:val="30"/>
          <w:cs/>
        </w:rPr>
        <w:t>สินทรัพย์สิทธิการเช่าต้นงวด</w:t>
      </w:r>
      <w:r w:rsidR="00BE4E6D" w:rsidRPr="00EB535A">
        <w:rPr>
          <w:rFonts w:ascii="Angsana New" w:hAnsi="Angsana New" w:hint="cs"/>
          <w:sz w:val="30"/>
          <w:szCs w:val="30"/>
          <w:cs/>
        </w:rPr>
        <w:t>ได้</w:t>
      </w:r>
      <w:r w:rsidR="004170C0" w:rsidRPr="00EB535A">
        <w:rPr>
          <w:rFonts w:ascii="Angsana New" w:hAnsi="Angsana New" w:hint="cs"/>
          <w:sz w:val="30"/>
          <w:szCs w:val="30"/>
          <w:cs/>
        </w:rPr>
        <w:t>เปิดเผยในหมายเหตุข้อ</w:t>
      </w:r>
      <w:r w:rsidR="0079390D" w:rsidRPr="00EB535A">
        <w:rPr>
          <w:rFonts w:ascii="Angsana New" w:hAnsi="Angsana New" w:hint="cs"/>
          <w:sz w:val="30"/>
          <w:szCs w:val="30"/>
          <w:cs/>
        </w:rPr>
        <w:t xml:space="preserve"> </w:t>
      </w:r>
      <w:r w:rsidR="004170C0" w:rsidRPr="00EB535A">
        <w:rPr>
          <w:rFonts w:ascii="Angsana New" w:hAnsi="Angsana New"/>
          <w:sz w:val="30"/>
          <w:szCs w:val="30"/>
        </w:rPr>
        <w:t xml:space="preserve">3 </w:t>
      </w:r>
      <w:r w:rsidR="004170C0" w:rsidRPr="00EB535A">
        <w:rPr>
          <w:rFonts w:ascii="Angsana New" w:hAnsi="Angsana New" w:hint="cs"/>
          <w:sz w:val="30"/>
          <w:szCs w:val="30"/>
          <w:cs/>
        </w:rPr>
        <w:t>โดย</w:t>
      </w:r>
      <w:r w:rsidRPr="00EB535A">
        <w:rPr>
          <w:rFonts w:ascii="Angsana New" w:hAnsi="Angsana New" w:hint="cs"/>
          <w:sz w:val="30"/>
          <w:szCs w:val="30"/>
          <w:cs/>
        </w:rPr>
        <w:t>ใน</w:t>
      </w:r>
      <w:r w:rsidR="004170C0" w:rsidRPr="00EB535A">
        <w:rPr>
          <w:rFonts w:ascii="Angsana New" w:hAnsi="Angsana New" w:hint="cs"/>
          <w:sz w:val="30"/>
          <w:szCs w:val="30"/>
          <w:cs/>
        </w:rPr>
        <w:t>ระหว่าง</w:t>
      </w:r>
      <w:r w:rsidR="00161CC1" w:rsidRPr="00EB535A">
        <w:rPr>
          <w:rFonts w:ascii="Angsana New" w:hAnsi="Angsana New" w:hint="cs"/>
          <w:sz w:val="30"/>
          <w:szCs w:val="30"/>
          <w:cs/>
        </w:rPr>
        <w:t>งวด</w:t>
      </w:r>
      <w:r w:rsidR="0030339E" w:rsidRPr="00EB535A">
        <w:rPr>
          <w:rFonts w:ascii="Angsana New" w:hAnsi="Angsana New" w:hint="cs"/>
          <w:sz w:val="30"/>
          <w:szCs w:val="30"/>
          <w:cs/>
        </w:rPr>
        <w:t>หก</w:t>
      </w:r>
      <w:r w:rsidR="00161CC1" w:rsidRPr="00EB535A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002511" w:rsidRPr="00EB535A">
        <w:rPr>
          <w:rFonts w:ascii="Angsana New" w:hAnsi="Angsana New"/>
          <w:sz w:val="30"/>
          <w:szCs w:val="30"/>
        </w:rPr>
        <w:t xml:space="preserve">30 </w:t>
      </w:r>
      <w:r w:rsidR="00002511" w:rsidRPr="00EB535A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002511" w:rsidRPr="00EB535A">
        <w:rPr>
          <w:rFonts w:ascii="Angsana New" w:hAnsi="Angsana New"/>
          <w:sz w:val="30"/>
          <w:szCs w:val="30"/>
        </w:rPr>
        <w:t>2563</w:t>
      </w:r>
      <w:r w:rsidR="004170C0" w:rsidRPr="00EB535A">
        <w:rPr>
          <w:rFonts w:ascii="Angsana New" w:hAnsi="Angsana New"/>
          <w:sz w:val="30"/>
          <w:szCs w:val="30"/>
        </w:rPr>
        <w:t xml:space="preserve"> </w:t>
      </w:r>
      <w:r w:rsidR="004170C0" w:rsidRPr="00EB535A">
        <w:rPr>
          <w:rFonts w:ascii="Angsana New" w:hAnsi="Angsana New" w:hint="cs"/>
          <w:sz w:val="30"/>
          <w:szCs w:val="30"/>
          <w:cs/>
        </w:rPr>
        <w:t>ไม่มีการ</w:t>
      </w:r>
      <w:r w:rsidR="000541D1" w:rsidRPr="00EB535A">
        <w:rPr>
          <w:rFonts w:ascii="Angsana New" w:hAnsi="Angsana New" w:hint="cs"/>
          <w:sz w:val="30"/>
          <w:szCs w:val="30"/>
          <w:cs/>
        </w:rPr>
        <w:t>เปลี่ยนแปลง</w:t>
      </w:r>
      <w:r w:rsidR="004170C0" w:rsidRPr="00EB535A">
        <w:rPr>
          <w:rFonts w:ascii="Angsana New" w:hAnsi="Angsana New" w:hint="cs"/>
          <w:sz w:val="30"/>
          <w:szCs w:val="30"/>
          <w:cs/>
        </w:rPr>
        <w:t>สินทรัพย์สิทธิการเช่าที่เป็นสาระสำคัญ</w:t>
      </w:r>
    </w:p>
    <w:p w14:paraId="46BFD963" w14:textId="77777777" w:rsidR="00A25A6B" w:rsidRPr="00EB535A" w:rsidRDefault="00A25A6B" w:rsidP="00A25A6B">
      <w:pPr>
        <w:ind w:left="540"/>
        <w:jc w:val="both"/>
        <w:rPr>
          <w:rFonts w:ascii="Angsana New" w:hAnsi="Angsana New"/>
          <w:sz w:val="30"/>
          <w:szCs w:val="30"/>
        </w:rPr>
      </w:pPr>
    </w:p>
    <w:p w14:paraId="16E44A32" w14:textId="77777777" w:rsidR="000573F5" w:rsidRPr="00EB535A" w:rsidRDefault="000573F5" w:rsidP="000573F5">
      <w:pPr>
        <w:ind w:left="540"/>
        <w:jc w:val="both"/>
        <w:rPr>
          <w:rFonts w:ascii="Calibri" w:hAnsi="Calibri"/>
          <w:sz w:val="30"/>
          <w:szCs w:val="30"/>
        </w:rPr>
      </w:pPr>
      <w:r w:rsidRPr="00EB535A">
        <w:rPr>
          <w:rFonts w:ascii="Angsana New" w:hAnsi="Angsana New" w:hint="cs"/>
          <w:b/>
          <w:bCs/>
          <w:sz w:val="30"/>
          <w:szCs w:val="30"/>
          <w:cs/>
        </w:rPr>
        <w:t>การวัดมูลค่ายุติธรรม</w:t>
      </w:r>
      <w:r w:rsidRPr="00EB535A">
        <w:rPr>
          <w:rFonts w:ascii="Angsana New" w:hAnsi="Angsana New" w:hint="cs"/>
          <w:sz w:val="30"/>
          <w:szCs w:val="30"/>
          <w:cs/>
        </w:rPr>
        <w:t xml:space="preserve"> </w:t>
      </w:r>
    </w:p>
    <w:p w14:paraId="4EFF282B" w14:textId="77777777" w:rsidR="000573F5" w:rsidRPr="00EB535A" w:rsidRDefault="000573F5" w:rsidP="000573F5">
      <w:pPr>
        <w:ind w:left="540"/>
        <w:jc w:val="both"/>
        <w:rPr>
          <w:rFonts w:ascii="Angsana New" w:hAnsi="Angsana New"/>
          <w:i/>
          <w:iCs/>
          <w:sz w:val="30"/>
          <w:szCs w:val="30"/>
        </w:rPr>
      </w:pPr>
    </w:p>
    <w:p w14:paraId="2DB4E8D1" w14:textId="40472A30" w:rsidR="000573F5" w:rsidRPr="00EB535A" w:rsidRDefault="000573F5" w:rsidP="000573F5">
      <w:pPr>
        <w:ind w:left="540"/>
        <w:jc w:val="both"/>
        <w:rPr>
          <w:rFonts w:ascii="Angsana New" w:hAnsi="Angsana New"/>
          <w:sz w:val="30"/>
          <w:szCs w:val="30"/>
        </w:rPr>
      </w:pPr>
      <w:r w:rsidRPr="00EB535A">
        <w:rPr>
          <w:rFonts w:ascii="Angsana New" w:hAnsi="Angsana New" w:hint="cs"/>
          <w:i/>
          <w:iCs/>
          <w:sz w:val="30"/>
          <w:szCs w:val="30"/>
          <w:cs/>
        </w:rPr>
        <w:t>ลำดับชั้นมูลค่ายุติธรรม</w:t>
      </w:r>
      <w:r w:rsidRPr="00EB535A">
        <w:rPr>
          <w:rFonts w:ascii="Angsana New" w:hAnsi="Angsana New" w:hint="cs"/>
          <w:sz w:val="30"/>
          <w:szCs w:val="30"/>
          <w:cs/>
        </w:rPr>
        <w:t xml:space="preserve"> </w:t>
      </w:r>
    </w:p>
    <w:p w14:paraId="105462AF" w14:textId="77777777" w:rsidR="000573F5" w:rsidRPr="00EB535A" w:rsidRDefault="000573F5" w:rsidP="000573F5">
      <w:pPr>
        <w:spacing w:before="240"/>
        <w:ind w:left="540"/>
        <w:jc w:val="thaiDistribute"/>
        <w:rPr>
          <w:rFonts w:ascii="Angsana New" w:hAnsi="Angsana New"/>
          <w:sz w:val="30"/>
          <w:szCs w:val="30"/>
        </w:rPr>
      </w:pPr>
      <w:r w:rsidRPr="00EB535A">
        <w:rPr>
          <w:rFonts w:ascii="Angsana New" w:hAnsi="Angsana New" w:hint="cs"/>
          <w:sz w:val="30"/>
          <w:szCs w:val="30"/>
          <w:cs/>
        </w:rPr>
        <w:t xml:space="preserve">มูลค่ายุติธรรมของที่ดินถูกประเมินเมื่อวันที่ </w:t>
      </w:r>
      <w:r w:rsidRPr="00EB535A">
        <w:rPr>
          <w:rFonts w:ascii="Angsana New" w:hAnsi="Angsana New" w:hint="cs"/>
          <w:sz w:val="30"/>
          <w:szCs w:val="30"/>
        </w:rPr>
        <w:t xml:space="preserve">1 </w:t>
      </w:r>
      <w:r w:rsidRPr="00EB535A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EB535A">
        <w:rPr>
          <w:rFonts w:ascii="Angsana New" w:hAnsi="Angsana New" w:hint="cs"/>
          <w:sz w:val="30"/>
          <w:szCs w:val="30"/>
        </w:rPr>
        <w:t>256</w:t>
      </w:r>
      <w:r w:rsidRPr="00EB535A">
        <w:rPr>
          <w:rFonts w:ascii="Angsana New" w:hAnsi="Angsana New"/>
          <w:sz w:val="30"/>
          <w:szCs w:val="30"/>
        </w:rPr>
        <w:t>3</w:t>
      </w:r>
      <w:r w:rsidRPr="00EB535A">
        <w:rPr>
          <w:rFonts w:ascii="Angsana New" w:hAnsi="Angsana New" w:hint="cs"/>
          <w:sz w:val="30"/>
          <w:szCs w:val="30"/>
        </w:rPr>
        <w:t xml:space="preserve"> </w:t>
      </w:r>
      <w:r w:rsidRPr="00EB535A">
        <w:rPr>
          <w:rFonts w:ascii="Angsana New" w:hAnsi="Angsana New" w:hint="cs"/>
          <w:sz w:val="30"/>
          <w:szCs w:val="30"/>
          <w:cs/>
        </w:rPr>
        <w:t xml:space="preserve">โดยผู้ประเมินราคาทรัพย์สินอิสระจากภายนอก ซึ่งมีคุณสมบัติในวิชาชีพที่เหมาะสมและมีประสบการณ์ในการประเมินราคาทรัพย์สินประเภทดังกล่าว </w:t>
      </w:r>
    </w:p>
    <w:p w14:paraId="105A955D" w14:textId="77777777" w:rsidR="000573F5" w:rsidRPr="00EB535A" w:rsidRDefault="000573F5" w:rsidP="000573F5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7E20D6B1" w14:textId="77777777" w:rsidR="000573F5" w:rsidRPr="00EB535A" w:rsidRDefault="000573F5" w:rsidP="000573F5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EB535A">
        <w:rPr>
          <w:rFonts w:ascii="Angsana New" w:hAnsi="Angsana New" w:hint="cs"/>
          <w:sz w:val="30"/>
          <w:szCs w:val="30"/>
          <w:cs/>
        </w:rPr>
        <w:t xml:space="preserve">การวัดมูลค่ายุติธรรมของที่ดินถูกจัดลำดับชั้นการวัดมูลค่ายุติธรรมอยู่ในระดับที่ </w:t>
      </w:r>
      <w:r w:rsidRPr="00EB535A">
        <w:rPr>
          <w:rFonts w:ascii="Angsana New" w:hAnsi="Angsana New" w:hint="cs"/>
          <w:sz w:val="30"/>
          <w:szCs w:val="30"/>
        </w:rPr>
        <w:t>3</w:t>
      </w:r>
      <w:r w:rsidRPr="00EB535A">
        <w:rPr>
          <w:rFonts w:ascii="Angsana New" w:hAnsi="Angsana New" w:hint="cs"/>
          <w:sz w:val="30"/>
          <w:szCs w:val="30"/>
          <w:cs/>
        </w:rPr>
        <w:t xml:space="preserve"> จากเกณฑ์ข้อมูลที่นำมาใช้ในเทคนิคการประเมินมูลค่ายุติธรรม โดยวิธีการเปรียบเทียบราคาตลาด</w:t>
      </w:r>
    </w:p>
    <w:p w14:paraId="4CD93032" w14:textId="77777777" w:rsidR="000573F5" w:rsidRPr="00EB535A" w:rsidRDefault="000573F5" w:rsidP="000573F5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3D3F28A8" w14:textId="46CF3990" w:rsidR="006073F1" w:rsidRPr="00EB535A" w:rsidRDefault="008338AE" w:rsidP="00302A40">
      <w:pPr>
        <w:numPr>
          <w:ilvl w:val="0"/>
          <w:numId w:val="16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EB535A">
        <w:rPr>
          <w:rFonts w:asciiTheme="majorBidi" w:hAnsiTheme="majorBidi" w:cstheme="majorBidi"/>
          <w:b/>
          <w:bCs/>
          <w:sz w:val="30"/>
          <w:szCs w:val="30"/>
          <w:cs/>
        </w:rPr>
        <w:t>ห</w:t>
      </w:r>
      <w:r w:rsidR="006073F1" w:rsidRPr="00EB535A">
        <w:rPr>
          <w:rFonts w:asciiTheme="majorBidi" w:hAnsiTheme="majorBidi" w:cstheme="majorBidi"/>
          <w:b/>
          <w:bCs/>
          <w:sz w:val="30"/>
          <w:szCs w:val="30"/>
          <w:cs/>
        </w:rPr>
        <w:t>นี้สินที่มีภาระดอกเบี้ย</w:t>
      </w:r>
    </w:p>
    <w:p w14:paraId="29E124A7" w14:textId="77777777" w:rsidR="00DB7EE9" w:rsidRPr="00EB535A" w:rsidRDefault="00DB7EE9" w:rsidP="00DB7EE9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EB535A">
        <w:rPr>
          <w:rFonts w:asciiTheme="majorBidi" w:hAnsiTheme="majorBidi" w:cstheme="majorBidi"/>
          <w:b/>
          <w:bCs/>
          <w:sz w:val="30"/>
          <w:szCs w:val="30"/>
          <w:cs/>
        </w:rPr>
        <w:tab/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690"/>
        <w:gridCol w:w="270"/>
        <w:gridCol w:w="1080"/>
        <w:gridCol w:w="246"/>
        <w:gridCol w:w="1104"/>
        <w:gridCol w:w="246"/>
        <w:gridCol w:w="1194"/>
        <w:gridCol w:w="246"/>
        <w:gridCol w:w="1104"/>
      </w:tblGrid>
      <w:tr w:rsidR="00DB7EE9" w:rsidRPr="00EB535A" w14:paraId="0C28354E" w14:textId="77777777" w:rsidTr="003661A9">
        <w:trPr>
          <w:tblHeader/>
        </w:trPr>
        <w:tc>
          <w:tcPr>
            <w:tcW w:w="3690" w:type="dxa"/>
          </w:tcPr>
          <w:p w14:paraId="3D47EBBE" w14:textId="77777777" w:rsidR="00DB7EE9" w:rsidRPr="00EB535A" w:rsidRDefault="00DB7EE9" w:rsidP="00366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14:paraId="0B2BA008" w14:textId="77777777" w:rsidR="00DB7EE9" w:rsidRPr="00EB535A" w:rsidRDefault="00DB7EE9" w:rsidP="00366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23A71BBD" w14:textId="77777777" w:rsidR="00DB7EE9" w:rsidRPr="00EB535A" w:rsidRDefault="00DB7EE9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EB535A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6" w:type="dxa"/>
          </w:tcPr>
          <w:p w14:paraId="5CDFEA6A" w14:textId="77777777" w:rsidR="00DB7EE9" w:rsidRPr="00EB535A" w:rsidRDefault="00DB7EE9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544" w:type="dxa"/>
            <w:gridSpan w:val="3"/>
          </w:tcPr>
          <w:p w14:paraId="1530CCA9" w14:textId="77777777" w:rsidR="00DB7EE9" w:rsidRPr="00EB535A" w:rsidRDefault="00DB7EE9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EB535A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B7EE9" w:rsidRPr="00EB535A" w14:paraId="060279BD" w14:textId="77777777" w:rsidTr="003661A9">
        <w:trPr>
          <w:tblHeader/>
        </w:trPr>
        <w:tc>
          <w:tcPr>
            <w:tcW w:w="3690" w:type="dxa"/>
          </w:tcPr>
          <w:p w14:paraId="7D91B6DE" w14:textId="77777777" w:rsidR="00DB7EE9" w:rsidRPr="00EB535A" w:rsidRDefault="00DB7EE9" w:rsidP="00366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14:paraId="5A215211" w14:textId="77777777" w:rsidR="00DB7EE9" w:rsidRPr="00EB535A" w:rsidRDefault="00DB7EE9" w:rsidP="00366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B5633E9" w14:textId="018324D8" w:rsidR="00DB7EE9" w:rsidRPr="00EB535A" w:rsidRDefault="00DB7EE9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jc w:val="center"/>
              <w:rPr>
                <w:rFonts w:ascii="Angsana New" w:hAnsi="Angsana New"/>
                <w:b/>
                <w:spacing w:val="-6"/>
                <w:sz w:val="28"/>
                <w:szCs w:val="28"/>
                <w:cs/>
              </w:rPr>
            </w:pPr>
            <w:r w:rsidRPr="00EB535A">
              <w:rPr>
                <w:rFonts w:ascii="Angsana New" w:hAnsi="Angsana New"/>
                <w:bCs/>
                <w:spacing w:val="-6"/>
                <w:sz w:val="28"/>
                <w:szCs w:val="28"/>
              </w:rPr>
              <w:t>3</w:t>
            </w:r>
            <w:r w:rsidR="0030339E" w:rsidRPr="00EB535A">
              <w:rPr>
                <w:rFonts w:ascii="Angsana New" w:hAnsi="Angsana New"/>
                <w:bCs/>
                <w:spacing w:val="-6"/>
                <w:sz w:val="28"/>
                <w:szCs w:val="28"/>
              </w:rPr>
              <w:t xml:space="preserve">0 </w:t>
            </w:r>
            <w:r w:rsidR="0030339E" w:rsidRPr="00EB535A">
              <w:rPr>
                <w:rFonts w:ascii="Angsana New" w:hAnsi="Angsana New" w:hint="cs"/>
                <w:b/>
                <w:spacing w:val="-6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46" w:type="dxa"/>
            <w:shd w:val="clear" w:color="auto" w:fill="auto"/>
            <w:vAlign w:val="center"/>
          </w:tcPr>
          <w:p w14:paraId="45125466" w14:textId="77777777" w:rsidR="00DB7EE9" w:rsidRPr="00EB535A" w:rsidRDefault="00DB7EE9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4" w:type="dxa"/>
            <w:shd w:val="clear" w:color="auto" w:fill="auto"/>
            <w:vAlign w:val="center"/>
          </w:tcPr>
          <w:p w14:paraId="6B3CB654" w14:textId="77777777" w:rsidR="00DB7EE9" w:rsidRPr="00EB535A" w:rsidRDefault="00DB7EE9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EB535A">
              <w:rPr>
                <w:rFonts w:ascii="Angsana New" w:hAnsi="Angsana New"/>
                <w:bCs/>
                <w:sz w:val="28"/>
                <w:szCs w:val="28"/>
              </w:rPr>
              <w:t>31</w:t>
            </w:r>
            <w:r w:rsidRPr="00EB535A"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46" w:type="dxa"/>
          </w:tcPr>
          <w:p w14:paraId="132B963A" w14:textId="77777777" w:rsidR="00DB7EE9" w:rsidRPr="00EB535A" w:rsidRDefault="00DB7EE9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0A2EDD28" w14:textId="3B449B4C" w:rsidR="00DB7EE9" w:rsidRPr="00EB535A" w:rsidRDefault="0030339E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EB535A">
              <w:rPr>
                <w:rFonts w:ascii="Angsana New" w:hAnsi="Angsana New"/>
                <w:bCs/>
                <w:spacing w:val="-6"/>
                <w:sz w:val="28"/>
                <w:szCs w:val="28"/>
              </w:rPr>
              <w:t xml:space="preserve">30 </w:t>
            </w:r>
            <w:r w:rsidRPr="00EB535A">
              <w:rPr>
                <w:rFonts w:ascii="Angsana New" w:hAnsi="Angsana New" w:hint="cs"/>
                <w:b/>
                <w:spacing w:val="-6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46" w:type="dxa"/>
            <w:shd w:val="clear" w:color="auto" w:fill="auto"/>
            <w:vAlign w:val="center"/>
          </w:tcPr>
          <w:p w14:paraId="42E6EFD8" w14:textId="77777777" w:rsidR="00DB7EE9" w:rsidRPr="00EB535A" w:rsidRDefault="00DB7EE9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4" w:type="dxa"/>
            <w:shd w:val="clear" w:color="auto" w:fill="auto"/>
            <w:vAlign w:val="center"/>
          </w:tcPr>
          <w:p w14:paraId="308C00AB" w14:textId="77777777" w:rsidR="00DB7EE9" w:rsidRPr="00EB535A" w:rsidRDefault="00DB7EE9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EB535A">
              <w:rPr>
                <w:rFonts w:ascii="Angsana New" w:hAnsi="Angsana New"/>
                <w:bCs/>
                <w:sz w:val="28"/>
                <w:szCs w:val="28"/>
              </w:rPr>
              <w:t>31</w:t>
            </w:r>
            <w:r w:rsidRPr="00EB535A"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DB7EE9" w:rsidRPr="00EB535A" w14:paraId="7BE1C7B7" w14:textId="77777777" w:rsidTr="003661A9">
        <w:trPr>
          <w:tblHeader/>
        </w:trPr>
        <w:tc>
          <w:tcPr>
            <w:tcW w:w="3690" w:type="dxa"/>
          </w:tcPr>
          <w:p w14:paraId="2805046E" w14:textId="77777777" w:rsidR="00DB7EE9" w:rsidRPr="00EB535A" w:rsidRDefault="00DB7EE9" w:rsidP="00366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14:paraId="6387AF59" w14:textId="77777777" w:rsidR="00DB7EE9" w:rsidRPr="00EB535A" w:rsidRDefault="00DB7EE9" w:rsidP="00366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75EDCCB" w14:textId="193B9480" w:rsidR="00DB7EE9" w:rsidRPr="00EB535A" w:rsidRDefault="00DB7EE9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535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46" w:type="dxa"/>
            <w:shd w:val="clear" w:color="auto" w:fill="auto"/>
            <w:vAlign w:val="center"/>
          </w:tcPr>
          <w:p w14:paraId="3D49546D" w14:textId="77777777" w:rsidR="00DB7EE9" w:rsidRPr="00EB535A" w:rsidRDefault="00DB7EE9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4" w:type="dxa"/>
            <w:shd w:val="clear" w:color="auto" w:fill="auto"/>
            <w:vAlign w:val="center"/>
          </w:tcPr>
          <w:p w14:paraId="4138BD07" w14:textId="6D38BAEB" w:rsidR="00DB7EE9" w:rsidRPr="00EB535A" w:rsidRDefault="00DB7EE9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535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46" w:type="dxa"/>
            <w:shd w:val="clear" w:color="auto" w:fill="auto"/>
          </w:tcPr>
          <w:p w14:paraId="38B890CE" w14:textId="77777777" w:rsidR="00DB7EE9" w:rsidRPr="00EB535A" w:rsidRDefault="00DB7EE9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1B9811D2" w14:textId="0B2BAF7B" w:rsidR="00DB7EE9" w:rsidRPr="00EB535A" w:rsidRDefault="00DB7EE9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535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46" w:type="dxa"/>
            <w:shd w:val="clear" w:color="auto" w:fill="auto"/>
            <w:vAlign w:val="center"/>
          </w:tcPr>
          <w:p w14:paraId="33F056BE" w14:textId="77777777" w:rsidR="00DB7EE9" w:rsidRPr="00EB535A" w:rsidRDefault="00DB7EE9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4" w:type="dxa"/>
            <w:shd w:val="clear" w:color="auto" w:fill="auto"/>
            <w:vAlign w:val="center"/>
          </w:tcPr>
          <w:p w14:paraId="263C8C5E" w14:textId="2E2C7231" w:rsidR="00DB7EE9" w:rsidRPr="00EB535A" w:rsidRDefault="00DB7EE9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535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DB7EE9" w:rsidRPr="00EB535A" w14:paraId="4755191B" w14:textId="77777777" w:rsidTr="003661A9">
        <w:trPr>
          <w:tblHeader/>
        </w:trPr>
        <w:tc>
          <w:tcPr>
            <w:tcW w:w="3690" w:type="dxa"/>
          </w:tcPr>
          <w:p w14:paraId="1FB7A1F5" w14:textId="77777777" w:rsidR="00DB7EE9" w:rsidRPr="00EB535A" w:rsidRDefault="00DB7EE9" w:rsidP="00366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2CCEBD3" w14:textId="77777777" w:rsidR="00DB7EE9" w:rsidRPr="00EB535A" w:rsidRDefault="00DB7EE9" w:rsidP="00366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220" w:type="dxa"/>
            <w:gridSpan w:val="7"/>
          </w:tcPr>
          <w:p w14:paraId="6A7FE3DA" w14:textId="77777777" w:rsidR="00DB7EE9" w:rsidRPr="00EB535A" w:rsidRDefault="00DB7EE9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EB535A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</w:t>
            </w:r>
            <w:r w:rsidRPr="00EB535A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>พัน</w:t>
            </w:r>
            <w:r w:rsidRPr="00EB535A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DB7EE9" w:rsidRPr="00EB535A" w14:paraId="5527CAA6" w14:textId="77777777" w:rsidTr="003661A9">
        <w:tc>
          <w:tcPr>
            <w:tcW w:w="3690" w:type="dxa"/>
          </w:tcPr>
          <w:p w14:paraId="26B104C4" w14:textId="77777777" w:rsidR="00DB7EE9" w:rsidRPr="00EB535A" w:rsidRDefault="00DB7EE9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EB535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270" w:type="dxa"/>
          </w:tcPr>
          <w:p w14:paraId="70109284" w14:textId="77777777" w:rsidR="00DB7EE9" w:rsidRPr="00EB535A" w:rsidRDefault="00DB7EE9" w:rsidP="00366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6D1BE73" w14:textId="77777777" w:rsidR="00DB7EE9" w:rsidRPr="00EB535A" w:rsidRDefault="00DB7EE9" w:rsidP="003661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</w:tcPr>
          <w:p w14:paraId="77841C36" w14:textId="77777777" w:rsidR="00DB7EE9" w:rsidRPr="00EB535A" w:rsidRDefault="00DB7EE9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4" w:type="dxa"/>
          </w:tcPr>
          <w:p w14:paraId="223B4D0A" w14:textId="77777777" w:rsidR="00DB7EE9" w:rsidRPr="00EB535A" w:rsidRDefault="00DB7EE9" w:rsidP="003661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</w:tcPr>
          <w:p w14:paraId="58073134" w14:textId="77777777" w:rsidR="00DB7EE9" w:rsidRPr="00EB535A" w:rsidRDefault="00DB7EE9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94" w:type="dxa"/>
          </w:tcPr>
          <w:p w14:paraId="26F7770D" w14:textId="77777777" w:rsidR="00DB7EE9" w:rsidRPr="00EB535A" w:rsidRDefault="00DB7EE9" w:rsidP="003661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</w:tcPr>
          <w:p w14:paraId="7E9EFB6B" w14:textId="77777777" w:rsidR="00DB7EE9" w:rsidRPr="00EB535A" w:rsidRDefault="00DB7EE9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4" w:type="dxa"/>
          </w:tcPr>
          <w:p w14:paraId="342045F0" w14:textId="77777777" w:rsidR="00DB7EE9" w:rsidRPr="00EB535A" w:rsidRDefault="00DB7EE9" w:rsidP="003661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B7EE9" w:rsidRPr="00EB535A" w14:paraId="5F2ED7B7" w14:textId="77777777" w:rsidTr="003661A9">
        <w:tc>
          <w:tcPr>
            <w:tcW w:w="3690" w:type="dxa"/>
          </w:tcPr>
          <w:p w14:paraId="72962090" w14:textId="77777777" w:rsidR="00DB7EE9" w:rsidRPr="00EB535A" w:rsidRDefault="00DB7EE9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255" w:hanging="255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EB535A">
              <w:rPr>
                <w:rFonts w:ascii="Angsana New" w:hAnsi="Angsana New"/>
                <w:spacing w:val="-8"/>
                <w:sz w:val="28"/>
                <w:szCs w:val="28"/>
                <w:cs/>
              </w:rPr>
              <w:t>เงินเบิกเกินบัญชีธนาคาร</w:t>
            </w:r>
            <w:r w:rsidRPr="00EB535A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และเงินกู้ยืมระยะสั้นจากสถาบันการเงิน</w:t>
            </w:r>
          </w:p>
        </w:tc>
        <w:tc>
          <w:tcPr>
            <w:tcW w:w="270" w:type="dxa"/>
          </w:tcPr>
          <w:p w14:paraId="046C217D" w14:textId="77777777" w:rsidR="00DB7EE9" w:rsidRPr="00EB535A" w:rsidRDefault="00DB7EE9" w:rsidP="00366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34D5E8C" w14:textId="77777777" w:rsidR="00DB7EE9" w:rsidRPr="00EB535A" w:rsidRDefault="00DB7EE9" w:rsidP="003661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</w:tcPr>
          <w:p w14:paraId="0A310C29" w14:textId="77777777" w:rsidR="00DB7EE9" w:rsidRPr="00EB535A" w:rsidRDefault="00DB7EE9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4" w:type="dxa"/>
          </w:tcPr>
          <w:p w14:paraId="16AC3892" w14:textId="77777777" w:rsidR="00DB7EE9" w:rsidRPr="00EB535A" w:rsidRDefault="00DB7EE9" w:rsidP="003661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535A">
              <w:rPr>
                <w:rFonts w:ascii="Angsana New" w:hAnsi="Angsana New"/>
                <w:sz w:val="28"/>
                <w:szCs w:val="28"/>
              </w:rPr>
              <w:br/>
            </w:r>
          </w:p>
        </w:tc>
        <w:tc>
          <w:tcPr>
            <w:tcW w:w="246" w:type="dxa"/>
          </w:tcPr>
          <w:p w14:paraId="6802EAF0" w14:textId="77777777" w:rsidR="00DB7EE9" w:rsidRPr="00EB535A" w:rsidRDefault="00DB7EE9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94" w:type="dxa"/>
          </w:tcPr>
          <w:p w14:paraId="52FBF857" w14:textId="77777777" w:rsidR="00DB7EE9" w:rsidRPr="00EB535A" w:rsidRDefault="00DB7EE9" w:rsidP="003661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</w:tcPr>
          <w:p w14:paraId="277304D0" w14:textId="77777777" w:rsidR="00DB7EE9" w:rsidRPr="00EB535A" w:rsidRDefault="00DB7EE9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4" w:type="dxa"/>
          </w:tcPr>
          <w:p w14:paraId="028C65ED" w14:textId="77777777" w:rsidR="00DB7EE9" w:rsidRPr="00EB535A" w:rsidRDefault="00DB7EE9" w:rsidP="003661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B7EE9" w:rsidRPr="00EB535A" w14:paraId="5D3291AE" w14:textId="77777777" w:rsidTr="003661A9">
        <w:tc>
          <w:tcPr>
            <w:tcW w:w="3690" w:type="dxa"/>
          </w:tcPr>
          <w:p w14:paraId="23165E2D" w14:textId="77777777" w:rsidR="00DB7EE9" w:rsidRPr="00EB535A" w:rsidRDefault="00DB7EE9" w:rsidP="00DB7EE9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28"/>
                <w:szCs w:val="28"/>
              </w:rPr>
            </w:pPr>
            <w:r w:rsidRPr="00EB535A">
              <w:rPr>
                <w:rFonts w:ascii="Angsana New" w:hAnsi="Angsana New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</w:tcPr>
          <w:p w14:paraId="2C27B4E6" w14:textId="77777777" w:rsidR="00DB7EE9" w:rsidRPr="00EB535A" w:rsidRDefault="00DB7EE9" w:rsidP="00366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A539926" w14:textId="3CE209E9" w:rsidR="00DB7EE9" w:rsidRPr="00EB535A" w:rsidRDefault="005A10ED" w:rsidP="003661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B535A">
              <w:rPr>
                <w:rFonts w:ascii="Angsana New" w:hAnsi="Angsana New"/>
                <w:sz w:val="28"/>
                <w:szCs w:val="28"/>
                <w:lang w:val="en-US" w:bidi="th-TH"/>
              </w:rPr>
              <w:t>67</w:t>
            </w:r>
            <w:r w:rsidR="00915880" w:rsidRPr="00EB535A">
              <w:rPr>
                <w:rFonts w:ascii="Angsana New" w:hAnsi="Angsana New"/>
                <w:sz w:val="28"/>
                <w:szCs w:val="28"/>
                <w:lang w:val="en-US" w:bidi="th-TH"/>
              </w:rPr>
              <w:t>9</w:t>
            </w:r>
            <w:r w:rsidRPr="00EB535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915880" w:rsidRPr="00EB535A">
              <w:rPr>
                <w:rFonts w:ascii="Angsana New" w:hAnsi="Angsana New"/>
                <w:sz w:val="28"/>
                <w:szCs w:val="28"/>
                <w:lang w:val="en-US" w:bidi="th-TH"/>
              </w:rPr>
              <w:t>552</w:t>
            </w:r>
          </w:p>
        </w:tc>
        <w:tc>
          <w:tcPr>
            <w:tcW w:w="246" w:type="dxa"/>
          </w:tcPr>
          <w:p w14:paraId="4427061F" w14:textId="77777777" w:rsidR="00DB7EE9" w:rsidRPr="00EB535A" w:rsidRDefault="00DB7EE9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28229965" w14:textId="77777777" w:rsidR="00DB7EE9" w:rsidRPr="00EB535A" w:rsidRDefault="00DB7EE9" w:rsidP="003661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535A">
              <w:rPr>
                <w:rFonts w:ascii="Angsana New" w:hAnsi="Angsana New"/>
                <w:sz w:val="28"/>
                <w:szCs w:val="28"/>
                <w:lang w:val="en-US" w:bidi="th-TH"/>
              </w:rPr>
              <w:t>571,918</w:t>
            </w:r>
          </w:p>
        </w:tc>
        <w:tc>
          <w:tcPr>
            <w:tcW w:w="246" w:type="dxa"/>
          </w:tcPr>
          <w:p w14:paraId="52639221" w14:textId="77777777" w:rsidR="00DB7EE9" w:rsidRPr="00EB535A" w:rsidRDefault="00DB7EE9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50E9DF0B" w14:textId="5CF8E4D0" w:rsidR="00DB7EE9" w:rsidRPr="00EB535A" w:rsidRDefault="005A10ED" w:rsidP="003661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535A">
              <w:rPr>
                <w:rFonts w:ascii="Angsana New" w:hAnsi="Angsana New"/>
                <w:sz w:val="28"/>
                <w:szCs w:val="28"/>
              </w:rPr>
              <w:t>65</w:t>
            </w:r>
            <w:r w:rsidR="00915880" w:rsidRPr="00EB535A">
              <w:rPr>
                <w:rFonts w:ascii="Angsana New" w:hAnsi="Angsana New"/>
                <w:sz w:val="28"/>
                <w:szCs w:val="28"/>
              </w:rPr>
              <w:t>7</w:t>
            </w:r>
            <w:r w:rsidRPr="00EB535A">
              <w:rPr>
                <w:rFonts w:ascii="Angsana New" w:hAnsi="Angsana New"/>
                <w:sz w:val="28"/>
                <w:szCs w:val="28"/>
              </w:rPr>
              <w:t>,</w:t>
            </w:r>
            <w:r w:rsidR="00915880" w:rsidRPr="00EB535A">
              <w:rPr>
                <w:rFonts w:ascii="Angsana New" w:hAnsi="Angsana New"/>
                <w:sz w:val="28"/>
                <w:szCs w:val="28"/>
              </w:rPr>
              <w:t>835</w:t>
            </w:r>
          </w:p>
        </w:tc>
        <w:tc>
          <w:tcPr>
            <w:tcW w:w="246" w:type="dxa"/>
          </w:tcPr>
          <w:p w14:paraId="371E87C8" w14:textId="77777777" w:rsidR="00DB7EE9" w:rsidRPr="00EB535A" w:rsidRDefault="00DB7EE9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294BD4E1" w14:textId="77777777" w:rsidR="00DB7EE9" w:rsidRPr="00EB535A" w:rsidRDefault="00DB7EE9" w:rsidP="003661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535A">
              <w:rPr>
                <w:rFonts w:ascii="Angsana New" w:hAnsi="Angsana New"/>
                <w:sz w:val="28"/>
                <w:szCs w:val="28"/>
              </w:rPr>
              <w:t>554,617</w:t>
            </w:r>
          </w:p>
        </w:tc>
      </w:tr>
      <w:tr w:rsidR="00DB7EE9" w:rsidRPr="00EB535A" w14:paraId="62814D14" w14:textId="77777777" w:rsidTr="003661A9">
        <w:tc>
          <w:tcPr>
            <w:tcW w:w="3690" w:type="dxa"/>
          </w:tcPr>
          <w:p w14:paraId="780BA729" w14:textId="77777777" w:rsidR="00DB7EE9" w:rsidRPr="00EB535A" w:rsidRDefault="00DB7EE9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255" w:hanging="255"/>
              <w:rPr>
                <w:rFonts w:ascii="Angsana New" w:hAnsi="Angsana New"/>
                <w:sz w:val="28"/>
                <w:szCs w:val="28"/>
                <w:cs/>
              </w:rPr>
            </w:pPr>
            <w:r w:rsidRPr="00EB535A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270" w:type="dxa"/>
          </w:tcPr>
          <w:p w14:paraId="7218BFC2" w14:textId="77777777" w:rsidR="00DB7EE9" w:rsidRPr="00EB535A" w:rsidRDefault="00DB7EE9" w:rsidP="00366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A817D06" w14:textId="77777777" w:rsidR="00DB7EE9" w:rsidRPr="00EB535A" w:rsidRDefault="00DB7EE9" w:rsidP="003661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6" w:type="dxa"/>
          </w:tcPr>
          <w:p w14:paraId="14A61949" w14:textId="77777777" w:rsidR="00DB7EE9" w:rsidRPr="00EB535A" w:rsidRDefault="00DB7EE9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4324D1A6" w14:textId="77777777" w:rsidR="00DB7EE9" w:rsidRPr="00EB535A" w:rsidRDefault="00DB7EE9" w:rsidP="003661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</w:tcPr>
          <w:p w14:paraId="768B95C2" w14:textId="77777777" w:rsidR="00DB7EE9" w:rsidRPr="00EB535A" w:rsidRDefault="00DB7EE9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63FD261D" w14:textId="77777777" w:rsidR="00DB7EE9" w:rsidRPr="00EB535A" w:rsidRDefault="00DB7EE9" w:rsidP="003661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</w:tcPr>
          <w:p w14:paraId="01AC2372" w14:textId="77777777" w:rsidR="00DB7EE9" w:rsidRPr="00EB535A" w:rsidRDefault="00DB7EE9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43D87806" w14:textId="77777777" w:rsidR="00DB7EE9" w:rsidRPr="00EB535A" w:rsidRDefault="00DB7EE9" w:rsidP="003661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B7EE9" w:rsidRPr="00EB535A" w14:paraId="72EFBC94" w14:textId="77777777" w:rsidTr="003661A9">
        <w:tc>
          <w:tcPr>
            <w:tcW w:w="3690" w:type="dxa"/>
          </w:tcPr>
          <w:p w14:paraId="7DE577A2" w14:textId="77777777" w:rsidR="00DB7EE9" w:rsidRPr="00EB535A" w:rsidRDefault="00DB7EE9" w:rsidP="00DB7EE9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28"/>
                <w:szCs w:val="28"/>
              </w:rPr>
            </w:pPr>
            <w:r w:rsidRPr="00EB535A">
              <w:rPr>
                <w:rFonts w:ascii="Angsana New" w:hAnsi="Angsana New"/>
                <w:sz w:val="28"/>
                <w:szCs w:val="28"/>
                <w:cs/>
              </w:rPr>
              <w:t>ส่วนที่</w:t>
            </w:r>
            <w:r w:rsidRPr="00EB535A">
              <w:rPr>
                <w:rFonts w:ascii="Angsana New" w:hAnsi="Angsana New" w:hint="cs"/>
                <w:sz w:val="28"/>
                <w:szCs w:val="28"/>
                <w:cs/>
              </w:rPr>
              <w:t>ไม่</w:t>
            </w:r>
            <w:r w:rsidRPr="00EB535A">
              <w:rPr>
                <w:rFonts w:ascii="Angsana New" w:hAnsi="Angsana New"/>
                <w:sz w:val="28"/>
                <w:szCs w:val="28"/>
                <w:cs/>
              </w:rPr>
              <w:t>มีหลักประกัน</w:t>
            </w:r>
          </w:p>
        </w:tc>
        <w:tc>
          <w:tcPr>
            <w:tcW w:w="270" w:type="dxa"/>
          </w:tcPr>
          <w:p w14:paraId="672B8B1E" w14:textId="77777777" w:rsidR="00DB7EE9" w:rsidRPr="00EB535A" w:rsidRDefault="00DB7EE9" w:rsidP="00366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C84F51D" w14:textId="5210E01F" w:rsidR="00DB7EE9" w:rsidRPr="00EB535A" w:rsidRDefault="00D52E85" w:rsidP="003661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266</w:t>
            </w:r>
            <w:r w:rsidR="005A10ED" w:rsidRPr="00EB535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3E56EC" w:rsidRPr="00EB535A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83</w:t>
            </w:r>
          </w:p>
        </w:tc>
        <w:tc>
          <w:tcPr>
            <w:tcW w:w="246" w:type="dxa"/>
          </w:tcPr>
          <w:p w14:paraId="63BC0CA2" w14:textId="77777777" w:rsidR="00DB7EE9" w:rsidRPr="00EB535A" w:rsidRDefault="00DB7EE9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403D9E69" w14:textId="77777777" w:rsidR="00DB7EE9" w:rsidRPr="00EB535A" w:rsidRDefault="00DB7EE9" w:rsidP="003661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B535A">
              <w:rPr>
                <w:rFonts w:ascii="Angsana New" w:hAnsi="Angsana New"/>
                <w:sz w:val="28"/>
                <w:szCs w:val="28"/>
                <w:lang w:val="en-US" w:bidi="th-TH"/>
              </w:rPr>
              <w:t>298,146</w:t>
            </w:r>
          </w:p>
        </w:tc>
        <w:tc>
          <w:tcPr>
            <w:tcW w:w="246" w:type="dxa"/>
          </w:tcPr>
          <w:p w14:paraId="16F2E9C7" w14:textId="77777777" w:rsidR="00DB7EE9" w:rsidRPr="00EB535A" w:rsidRDefault="00DB7EE9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7FFF43A4" w14:textId="44B17834" w:rsidR="00DB7EE9" w:rsidRPr="00EB535A" w:rsidRDefault="00D52E85" w:rsidP="003661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266</w:t>
            </w:r>
            <w:r w:rsidRPr="00EB535A">
              <w:rPr>
                <w:rFonts w:ascii="Angsana New" w:hAnsi="Angsana New"/>
                <w:sz w:val="28"/>
                <w:szCs w:val="28"/>
                <w:lang w:val="en-US" w:bidi="th-TH"/>
              </w:rPr>
              <w:t>,1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83</w:t>
            </w:r>
          </w:p>
        </w:tc>
        <w:tc>
          <w:tcPr>
            <w:tcW w:w="246" w:type="dxa"/>
          </w:tcPr>
          <w:p w14:paraId="7ED2EE4C" w14:textId="77777777" w:rsidR="00DB7EE9" w:rsidRPr="00EB535A" w:rsidRDefault="00DB7EE9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7D0CE665" w14:textId="77777777" w:rsidR="00DB7EE9" w:rsidRPr="00EB535A" w:rsidRDefault="00DB7EE9" w:rsidP="003661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B535A">
              <w:rPr>
                <w:rFonts w:ascii="Angsana New" w:hAnsi="Angsana New"/>
                <w:sz w:val="28"/>
                <w:szCs w:val="28"/>
                <w:lang w:val="en-US"/>
              </w:rPr>
              <w:t>298,146</w:t>
            </w:r>
          </w:p>
        </w:tc>
      </w:tr>
      <w:tr w:rsidR="00DB7EE9" w:rsidRPr="00EB535A" w14:paraId="22DCAC39" w14:textId="77777777" w:rsidTr="003661A9">
        <w:trPr>
          <w:trHeight w:val="720"/>
        </w:trPr>
        <w:tc>
          <w:tcPr>
            <w:tcW w:w="3690" w:type="dxa"/>
          </w:tcPr>
          <w:p w14:paraId="72227EC3" w14:textId="77777777" w:rsidR="00DB7EE9" w:rsidRPr="00EB535A" w:rsidRDefault="00DB7EE9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255" w:hanging="255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EB535A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เงินกู้ยืมระยะยาวจากบุคคลอื่นส่วนที่ถึงกำหนดชำระภายในหนึ่งปี</w:t>
            </w:r>
          </w:p>
          <w:p w14:paraId="3065E891" w14:textId="77777777" w:rsidR="00DB7EE9" w:rsidRPr="00EB535A" w:rsidRDefault="00DB7EE9" w:rsidP="00DB7EE9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EB535A">
              <w:rPr>
                <w:rFonts w:ascii="Angsana New" w:hAnsi="Angsana New"/>
                <w:spacing w:val="-8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70" w:type="dxa"/>
          </w:tcPr>
          <w:p w14:paraId="5097C18A" w14:textId="77777777" w:rsidR="00DB7EE9" w:rsidRPr="00EB535A" w:rsidRDefault="00DB7EE9" w:rsidP="00366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8E8B42E" w14:textId="6ED9BA95" w:rsidR="00DB7EE9" w:rsidRPr="00EB535A" w:rsidRDefault="005A10ED" w:rsidP="003661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535A">
              <w:rPr>
                <w:rFonts w:ascii="Angsana New" w:hAnsi="Angsana New"/>
                <w:sz w:val="28"/>
                <w:szCs w:val="28"/>
              </w:rPr>
              <w:t>2</w:t>
            </w:r>
            <w:r w:rsidR="003E56EC" w:rsidRPr="00EB535A">
              <w:rPr>
                <w:rFonts w:ascii="Angsana New" w:hAnsi="Angsana New"/>
                <w:sz w:val="28"/>
                <w:szCs w:val="28"/>
              </w:rPr>
              <w:t>5</w:t>
            </w:r>
            <w:r w:rsidRPr="00EB535A">
              <w:rPr>
                <w:rFonts w:ascii="Angsana New" w:hAnsi="Angsana New"/>
                <w:sz w:val="28"/>
                <w:szCs w:val="28"/>
              </w:rPr>
              <w:t>,</w:t>
            </w:r>
            <w:r w:rsidR="003E56EC" w:rsidRPr="00EB535A">
              <w:rPr>
                <w:rFonts w:ascii="Angsana New" w:hAnsi="Angsana New"/>
                <w:sz w:val="28"/>
                <w:szCs w:val="28"/>
              </w:rPr>
              <w:t>012</w:t>
            </w:r>
          </w:p>
        </w:tc>
        <w:tc>
          <w:tcPr>
            <w:tcW w:w="246" w:type="dxa"/>
          </w:tcPr>
          <w:p w14:paraId="42553BE0" w14:textId="77777777" w:rsidR="00DB7EE9" w:rsidRPr="00EB535A" w:rsidRDefault="00DB7EE9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5AE6E12E" w14:textId="77777777" w:rsidR="00DB7EE9" w:rsidRPr="00EB535A" w:rsidRDefault="00DB7EE9" w:rsidP="003661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535A">
              <w:rPr>
                <w:rFonts w:ascii="Angsana New" w:hAnsi="Angsana New"/>
                <w:sz w:val="28"/>
                <w:szCs w:val="28"/>
                <w:lang w:val="en-US" w:bidi="th-TH"/>
              </w:rPr>
              <w:t>24,900</w:t>
            </w:r>
          </w:p>
        </w:tc>
        <w:tc>
          <w:tcPr>
            <w:tcW w:w="246" w:type="dxa"/>
          </w:tcPr>
          <w:p w14:paraId="6659959F" w14:textId="77777777" w:rsidR="00DB7EE9" w:rsidRPr="00EB535A" w:rsidRDefault="00DB7EE9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15CDF4E4" w14:textId="63C656EE" w:rsidR="00DB7EE9" w:rsidRPr="00EB535A" w:rsidRDefault="003E56EC" w:rsidP="003661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535A">
              <w:rPr>
                <w:rFonts w:ascii="Angsana New" w:hAnsi="Angsana New"/>
                <w:sz w:val="28"/>
                <w:szCs w:val="28"/>
              </w:rPr>
              <w:t>24,900</w:t>
            </w:r>
          </w:p>
        </w:tc>
        <w:tc>
          <w:tcPr>
            <w:tcW w:w="246" w:type="dxa"/>
          </w:tcPr>
          <w:p w14:paraId="19389989" w14:textId="77777777" w:rsidR="00DB7EE9" w:rsidRPr="00EB535A" w:rsidRDefault="00DB7EE9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2B66D3EB" w14:textId="77777777" w:rsidR="00DB7EE9" w:rsidRPr="00EB535A" w:rsidRDefault="00DB7EE9" w:rsidP="003661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B535A">
              <w:rPr>
                <w:rFonts w:ascii="Angsana New" w:hAnsi="Angsana New"/>
                <w:sz w:val="28"/>
                <w:szCs w:val="28"/>
              </w:rPr>
              <w:t>24,900</w:t>
            </w:r>
          </w:p>
        </w:tc>
      </w:tr>
      <w:tr w:rsidR="005A10ED" w:rsidRPr="00EB535A" w14:paraId="46D09094" w14:textId="77777777" w:rsidTr="005A10ED">
        <w:trPr>
          <w:trHeight w:val="407"/>
        </w:trPr>
        <w:tc>
          <w:tcPr>
            <w:tcW w:w="3690" w:type="dxa"/>
          </w:tcPr>
          <w:p w14:paraId="26209635" w14:textId="54F50C3F" w:rsidR="005A10ED" w:rsidRPr="00EB535A" w:rsidRDefault="005A10ED" w:rsidP="00810768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EB535A">
              <w:rPr>
                <w:rFonts w:ascii="Angsana New" w:hAnsi="Angsana New"/>
                <w:sz w:val="28"/>
                <w:szCs w:val="28"/>
                <w:cs/>
              </w:rPr>
              <w:t>ส่วนที่</w:t>
            </w:r>
            <w:r w:rsidRPr="00EB535A">
              <w:rPr>
                <w:rFonts w:ascii="Angsana New" w:hAnsi="Angsana New" w:hint="cs"/>
                <w:sz w:val="28"/>
                <w:szCs w:val="28"/>
                <w:cs/>
              </w:rPr>
              <w:t>ไม่</w:t>
            </w:r>
            <w:r w:rsidRPr="00EB535A">
              <w:rPr>
                <w:rFonts w:ascii="Angsana New" w:hAnsi="Angsana New"/>
                <w:sz w:val="28"/>
                <w:szCs w:val="28"/>
                <w:cs/>
              </w:rPr>
              <w:t>มีหลักประกัน</w:t>
            </w:r>
          </w:p>
        </w:tc>
        <w:tc>
          <w:tcPr>
            <w:tcW w:w="270" w:type="dxa"/>
          </w:tcPr>
          <w:p w14:paraId="4B2F390F" w14:textId="77777777" w:rsidR="005A10ED" w:rsidRPr="00EB535A" w:rsidRDefault="005A10ED" w:rsidP="00366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DACCB10" w14:textId="472E8D1A" w:rsidR="005A10ED" w:rsidRPr="00EB535A" w:rsidRDefault="005A10ED" w:rsidP="005A10E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535A">
              <w:rPr>
                <w:rFonts w:ascii="Angsana New" w:hAnsi="Angsana New"/>
                <w:sz w:val="28"/>
                <w:szCs w:val="28"/>
                <w:lang w:val="en-US"/>
              </w:rPr>
              <w:t>1,097</w:t>
            </w:r>
          </w:p>
        </w:tc>
        <w:tc>
          <w:tcPr>
            <w:tcW w:w="246" w:type="dxa"/>
          </w:tcPr>
          <w:p w14:paraId="18F7241E" w14:textId="77777777" w:rsidR="005A10ED" w:rsidRPr="00EB535A" w:rsidRDefault="005A10ED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5C315DC0" w14:textId="1F0455EF" w:rsidR="005A10ED" w:rsidRPr="00EB535A" w:rsidRDefault="005A10ED" w:rsidP="003661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B535A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6" w:type="dxa"/>
          </w:tcPr>
          <w:p w14:paraId="6CE67A32" w14:textId="77777777" w:rsidR="005A10ED" w:rsidRPr="00EB535A" w:rsidRDefault="005A10ED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60EABC22" w14:textId="0461812D" w:rsidR="005A10ED" w:rsidRPr="00EB535A" w:rsidRDefault="005A10ED" w:rsidP="003661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535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6" w:type="dxa"/>
          </w:tcPr>
          <w:p w14:paraId="28405AD1" w14:textId="77777777" w:rsidR="005A10ED" w:rsidRPr="00EB535A" w:rsidRDefault="005A10ED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47E8BE12" w14:textId="2BA55C89" w:rsidR="005A10ED" w:rsidRPr="00EB535A" w:rsidRDefault="005A10ED" w:rsidP="003661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535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B7EE9" w:rsidRPr="00EB535A" w14:paraId="334028BE" w14:textId="77777777" w:rsidTr="003661A9">
        <w:tc>
          <w:tcPr>
            <w:tcW w:w="3690" w:type="dxa"/>
          </w:tcPr>
          <w:p w14:paraId="06C7D5FC" w14:textId="5339C5B0" w:rsidR="00DB7EE9" w:rsidRPr="00EB535A" w:rsidRDefault="00D776B6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255" w:hanging="273"/>
              <w:rPr>
                <w:rFonts w:ascii="Angsana New" w:hAnsi="Angsana New"/>
                <w:sz w:val="28"/>
                <w:szCs w:val="28"/>
              </w:rPr>
            </w:pPr>
            <w:r w:rsidRPr="00EB535A">
              <w:rPr>
                <w:rFonts w:ascii="Angsana New" w:hAnsi="Angsana New" w:hint="cs"/>
                <w:sz w:val="28"/>
                <w:szCs w:val="28"/>
                <w:cs/>
              </w:rPr>
              <w:t>ส่วนของ</w:t>
            </w:r>
            <w:r w:rsidR="00DB7EE9" w:rsidRPr="00EB535A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  <w:r w:rsidR="00DB7EE9" w:rsidRPr="00EB535A">
              <w:rPr>
                <w:rFonts w:ascii="Angsana New" w:hAnsi="Angsana New"/>
                <w:sz w:val="28"/>
                <w:szCs w:val="28"/>
                <w:cs/>
              </w:rPr>
              <w:t>ที่</w:t>
            </w:r>
            <w:r w:rsidR="00DB7EE9" w:rsidRPr="00EB535A">
              <w:rPr>
                <w:rFonts w:ascii="Angsana New" w:hAnsi="Angsana New" w:hint="cs"/>
                <w:sz w:val="28"/>
                <w:szCs w:val="28"/>
                <w:cs/>
              </w:rPr>
              <w:t>ถึงกำหนดชำระภายในหนึ่งปี</w:t>
            </w:r>
          </w:p>
        </w:tc>
        <w:tc>
          <w:tcPr>
            <w:tcW w:w="270" w:type="dxa"/>
          </w:tcPr>
          <w:p w14:paraId="3B68DEC4" w14:textId="77777777" w:rsidR="00DB7EE9" w:rsidRPr="00EB535A" w:rsidRDefault="00DB7EE9" w:rsidP="00366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136E436" w14:textId="430B8CE4" w:rsidR="00DB7EE9" w:rsidRPr="00EB535A" w:rsidRDefault="005A10ED" w:rsidP="003661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B535A">
              <w:rPr>
                <w:rFonts w:ascii="Angsana New" w:hAnsi="Angsana New"/>
                <w:sz w:val="28"/>
                <w:szCs w:val="28"/>
                <w:lang w:val="en-US" w:bidi="th-TH"/>
              </w:rPr>
              <w:t>8,015</w:t>
            </w:r>
          </w:p>
        </w:tc>
        <w:tc>
          <w:tcPr>
            <w:tcW w:w="246" w:type="dxa"/>
          </w:tcPr>
          <w:p w14:paraId="71DDD1BE" w14:textId="77777777" w:rsidR="00DB7EE9" w:rsidRPr="00EB535A" w:rsidRDefault="00DB7EE9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65C455F7" w14:textId="77777777" w:rsidR="00DB7EE9" w:rsidRPr="00EB535A" w:rsidRDefault="00DB7EE9" w:rsidP="003661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535A">
              <w:rPr>
                <w:rFonts w:ascii="Angsana New" w:hAnsi="Angsana New"/>
                <w:sz w:val="28"/>
                <w:szCs w:val="28"/>
                <w:lang w:val="en-US" w:bidi="th-TH"/>
              </w:rPr>
              <w:t>11,427</w:t>
            </w:r>
          </w:p>
        </w:tc>
        <w:tc>
          <w:tcPr>
            <w:tcW w:w="246" w:type="dxa"/>
          </w:tcPr>
          <w:p w14:paraId="3822CCF5" w14:textId="77777777" w:rsidR="00DB7EE9" w:rsidRPr="00EB535A" w:rsidRDefault="00DB7EE9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2A1D9FE2" w14:textId="41A5E56C" w:rsidR="00DB7EE9" w:rsidRPr="00EB535A" w:rsidRDefault="005A10ED" w:rsidP="003661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535A">
              <w:rPr>
                <w:rFonts w:ascii="Angsana New" w:hAnsi="Angsana New"/>
                <w:sz w:val="28"/>
                <w:szCs w:val="28"/>
              </w:rPr>
              <w:t>8,015</w:t>
            </w:r>
          </w:p>
        </w:tc>
        <w:tc>
          <w:tcPr>
            <w:tcW w:w="246" w:type="dxa"/>
          </w:tcPr>
          <w:p w14:paraId="4D8B6283" w14:textId="77777777" w:rsidR="00DB7EE9" w:rsidRPr="00EB535A" w:rsidRDefault="00DB7EE9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774F2B61" w14:textId="77777777" w:rsidR="00DB7EE9" w:rsidRPr="00EB535A" w:rsidRDefault="00DB7EE9" w:rsidP="003661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535A">
              <w:rPr>
                <w:rFonts w:ascii="Angsana New" w:hAnsi="Angsana New"/>
                <w:sz w:val="28"/>
                <w:szCs w:val="28"/>
              </w:rPr>
              <w:t>11,427</w:t>
            </w:r>
          </w:p>
        </w:tc>
      </w:tr>
      <w:tr w:rsidR="00DB7EE9" w:rsidRPr="00EB535A" w14:paraId="531854AF" w14:textId="77777777" w:rsidTr="003A60B2">
        <w:trPr>
          <w:trHeight w:val="81"/>
        </w:trPr>
        <w:tc>
          <w:tcPr>
            <w:tcW w:w="3690" w:type="dxa"/>
          </w:tcPr>
          <w:p w14:paraId="3F67C848" w14:textId="77777777" w:rsidR="00DB7EE9" w:rsidRPr="00EB535A" w:rsidRDefault="00DB7EE9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255" w:hanging="273"/>
              <w:rPr>
                <w:rFonts w:ascii="Angsana New" w:hAnsi="Angsana New"/>
                <w:sz w:val="28"/>
                <w:szCs w:val="28"/>
                <w:cs/>
              </w:rPr>
            </w:pPr>
            <w:r w:rsidRPr="00EB535A">
              <w:rPr>
                <w:rFonts w:ascii="Angsana New" w:hAnsi="Angsana New" w:hint="cs"/>
                <w:sz w:val="28"/>
                <w:szCs w:val="28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270" w:type="dxa"/>
          </w:tcPr>
          <w:p w14:paraId="0B7B4209" w14:textId="77777777" w:rsidR="00DB7EE9" w:rsidRPr="00EB535A" w:rsidRDefault="00DB7EE9" w:rsidP="00366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2A0F883" w14:textId="1B45E17D" w:rsidR="00DB7EE9" w:rsidRPr="00EB535A" w:rsidRDefault="005A10ED" w:rsidP="003661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B535A">
              <w:rPr>
                <w:rFonts w:ascii="Angsana New" w:hAnsi="Angsana New"/>
                <w:sz w:val="28"/>
                <w:szCs w:val="28"/>
                <w:lang w:val="en-US" w:bidi="th-TH"/>
              </w:rPr>
              <w:t>84</w:t>
            </w:r>
            <w:r w:rsidR="00915880" w:rsidRPr="00EB535A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  <w:r w:rsidRPr="00EB535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915880" w:rsidRPr="00EB535A">
              <w:rPr>
                <w:rFonts w:ascii="Angsana New" w:hAnsi="Angsana New"/>
                <w:sz w:val="28"/>
                <w:szCs w:val="28"/>
                <w:lang w:val="en-US" w:bidi="th-TH"/>
              </w:rPr>
              <w:t>597</w:t>
            </w:r>
          </w:p>
        </w:tc>
        <w:tc>
          <w:tcPr>
            <w:tcW w:w="246" w:type="dxa"/>
          </w:tcPr>
          <w:p w14:paraId="446A77A1" w14:textId="77777777" w:rsidR="00DB7EE9" w:rsidRPr="00EB535A" w:rsidRDefault="00DB7EE9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14:paraId="437C449D" w14:textId="77777777" w:rsidR="00DB7EE9" w:rsidRPr="00EB535A" w:rsidRDefault="00DB7EE9" w:rsidP="003661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535A">
              <w:rPr>
                <w:rFonts w:ascii="Angsana New" w:hAnsi="Angsana New"/>
                <w:sz w:val="28"/>
                <w:szCs w:val="28"/>
                <w:lang w:val="en-US" w:bidi="th-TH"/>
              </w:rPr>
              <w:t>299,035</w:t>
            </w:r>
          </w:p>
        </w:tc>
        <w:tc>
          <w:tcPr>
            <w:tcW w:w="246" w:type="dxa"/>
          </w:tcPr>
          <w:p w14:paraId="11610ECF" w14:textId="77777777" w:rsidR="00DB7EE9" w:rsidRPr="00EB535A" w:rsidRDefault="00DB7EE9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  <w:vAlign w:val="bottom"/>
          </w:tcPr>
          <w:p w14:paraId="5381D185" w14:textId="3684F6B5" w:rsidR="00DB7EE9" w:rsidRPr="00EB535A" w:rsidRDefault="00915880" w:rsidP="003661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B535A">
              <w:rPr>
                <w:rFonts w:ascii="Angsana New" w:hAnsi="Angsana New"/>
                <w:sz w:val="28"/>
                <w:szCs w:val="28"/>
                <w:lang w:val="en-US" w:bidi="th-TH"/>
              </w:rPr>
              <w:t>844,597</w:t>
            </w:r>
          </w:p>
        </w:tc>
        <w:tc>
          <w:tcPr>
            <w:tcW w:w="246" w:type="dxa"/>
          </w:tcPr>
          <w:p w14:paraId="364FCF9B" w14:textId="77777777" w:rsidR="00DB7EE9" w:rsidRPr="00EB535A" w:rsidRDefault="00DB7EE9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14:paraId="2EDC438D" w14:textId="77777777" w:rsidR="00DB7EE9" w:rsidRPr="00EB535A" w:rsidRDefault="00DB7EE9" w:rsidP="003661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535A">
              <w:rPr>
                <w:rFonts w:ascii="Angsana New" w:hAnsi="Angsana New"/>
                <w:sz w:val="28"/>
                <w:szCs w:val="28"/>
                <w:lang w:val="en-US" w:bidi="th-TH"/>
              </w:rPr>
              <w:t>299,035</w:t>
            </w:r>
          </w:p>
        </w:tc>
      </w:tr>
      <w:tr w:rsidR="00DB7EE9" w:rsidRPr="00EB535A" w14:paraId="13A82623" w14:textId="77777777" w:rsidTr="003661A9">
        <w:trPr>
          <w:trHeight w:val="154"/>
        </w:trPr>
        <w:tc>
          <w:tcPr>
            <w:tcW w:w="3690" w:type="dxa"/>
          </w:tcPr>
          <w:p w14:paraId="67759CF5" w14:textId="77777777" w:rsidR="00DB7EE9" w:rsidRPr="00EB535A" w:rsidRDefault="00DB7EE9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255" w:hanging="25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535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รวมส่วนที่หมุนเวียน</w:t>
            </w:r>
          </w:p>
        </w:tc>
        <w:tc>
          <w:tcPr>
            <w:tcW w:w="270" w:type="dxa"/>
          </w:tcPr>
          <w:p w14:paraId="2613459D" w14:textId="77777777" w:rsidR="00DB7EE9" w:rsidRPr="00EB535A" w:rsidRDefault="00DB7EE9" w:rsidP="00366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C624D02" w14:textId="588FB470" w:rsidR="00DB7EE9" w:rsidRPr="00EB535A" w:rsidRDefault="005A10ED" w:rsidP="003661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B535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</w:t>
            </w:r>
            <w:r w:rsidR="00D52E8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824</w:t>
            </w:r>
            <w:r w:rsidRPr="00EB535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3E56EC" w:rsidRPr="00EB535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</w:t>
            </w:r>
            <w:r w:rsidR="00D52E8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56</w:t>
            </w:r>
          </w:p>
        </w:tc>
        <w:tc>
          <w:tcPr>
            <w:tcW w:w="246" w:type="dxa"/>
          </w:tcPr>
          <w:p w14:paraId="72312FAC" w14:textId="77777777" w:rsidR="00DB7EE9" w:rsidRPr="00EB535A" w:rsidRDefault="00DB7EE9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</w:tcPr>
          <w:p w14:paraId="63FED38A" w14:textId="77777777" w:rsidR="00DB7EE9" w:rsidRPr="00EB535A" w:rsidRDefault="00DB7EE9" w:rsidP="003661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B535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1,205,426</w:t>
            </w:r>
          </w:p>
        </w:tc>
        <w:tc>
          <w:tcPr>
            <w:tcW w:w="246" w:type="dxa"/>
          </w:tcPr>
          <w:p w14:paraId="4206514A" w14:textId="77777777" w:rsidR="00DB7EE9" w:rsidRPr="00EB535A" w:rsidRDefault="00DB7EE9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</w:tcPr>
          <w:p w14:paraId="07695CE7" w14:textId="3BC89943" w:rsidR="00DB7EE9" w:rsidRPr="00EB535A" w:rsidRDefault="005A10ED" w:rsidP="003661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B535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</w:t>
            </w:r>
            <w:r w:rsidR="00D52E8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801</w:t>
            </w:r>
            <w:r w:rsidRPr="00EB535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D52E8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530</w:t>
            </w:r>
          </w:p>
        </w:tc>
        <w:tc>
          <w:tcPr>
            <w:tcW w:w="246" w:type="dxa"/>
          </w:tcPr>
          <w:p w14:paraId="701DB54D" w14:textId="77777777" w:rsidR="00DB7EE9" w:rsidRPr="00EB535A" w:rsidRDefault="00DB7EE9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</w:tcPr>
          <w:p w14:paraId="3EC12B55" w14:textId="77777777" w:rsidR="00DB7EE9" w:rsidRPr="00EB535A" w:rsidRDefault="00DB7EE9" w:rsidP="003661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EB535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1,188,125</w:t>
            </w:r>
          </w:p>
        </w:tc>
      </w:tr>
      <w:tr w:rsidR="00DB7EE9" w:rsidRPr="00EB535A" w14:paraId="2E72FA3B" w14:textId="77777777" w:rsidTr="003661A9">
        <w:tc>
          <w:tcPr>
            <w:tcW w:w="3690" w:type="dxa"/>
          </w:tcPr>
          <w:p w14:paraId="4B4BC2B5" w14:textId="77777777" w:rsidR="00DB7EE9" w:rsidRPr="00EB535A" w:rsidRDefault="00DB7EE9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z w:val="12"/>
                <w:szCs w:val="12"/>
              </w:rPr>
            </w:pPr>
          </w:p>
          <w:p w14:paraId="34CBC06B" w14:textId="6113AFCA" w:rsidR="009F6FB6" w:rsidRPr="00EB535A" w:rsidRDefault="009F6FB6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</w:tcPr>
          <w:p w14:paraId="07A18917" w14:textId="77777777" w:rsidR="00DB7EE9" w:rsidRPr="00EB535A" w:rsidRDefault="00DB7EE9" w:rsidP="00366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14:paraId="5B14DE04" w14:textId="77777777" w:rsidR="00DB7EE9" w:rsidRPr="00EB535A" w:rsidRDefault="00DB7EE9" w:rsidP="003661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246" w:type="dxa"/>
          </w:tcPr>
          <w:p w14:paraId="4A96352A" w14:textId="77777777" w:rsidR="00DB7EE9" w:rsidRPr="00EB535A" w:rsidRDefault="00DB7EE9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04" w:type="dxa"/>
            <w:vAlign w:val="bottom"/>
          </w:tcPr>
          <w:p w14:paraId="7F8273CE" w14:textId="77777777" w:rsidR="00DB7EE9" w:rsidRPr="00EB535A" w:rsidRDefault="00DB7EE9" w:rsidP="003661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246" w:type="dxa"/>
          </w:tcPr>
          <w:p w14:paraId="4AA1A716" w14:textId="77777777" w:rsidR="00DB7EE9" w:rsidRPr="00EB535A" w:rsidRDefault="00DB7EE9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94" w:type="dxa"/>
            <w:vAlign w:val="bottom"/>
          </w:tcPr>
          <w:p w14:paraId="3693DD92" w14:textId="77777777" w:rsidR="00DB7EE9" w:rsidRPr="00EB535A" w:rsidRDefault="00DB7EE9" w:rsidP="003661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246" w:type="dxa"/>
          </w:tcPr>
          <w:p w14:paraId="61A7F710" w14:textId="77777777" w:rsidR="00DB7EE9" w:rsidRPr="00EB535A" w:rsidRDefault="00DB7EE9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04" w:type="dxa"/>
            <w:vAlign w:val="bottom"/>
          </w:tcPr>
          <w:p w14:paraId="03BE1687" w14:textId="77777777" w:rsidR="00DB7EE9" w:rsidRPr="00EB535A" w:rsidRDefault="00DB7EE9" w:rsidP="003661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</w:tr>
      <w:tr w:rsidR="00DB7EE9" w:rsidRPr="00EB535A" w14:paraId="763B9666" w14:textId="77777777" w:rsidTr="003661A9">
        <w:tc>
          <w:tcPr>
            <w:tcW w:w="3690" w:type="dxa"/>
          </w:tcPr>
          <w:p w14:paraId="0BF68453" w14:textId="77777777" w:rsidR="00DB7EE9" w:rsidRPr="00EB535A" w:rsidRDefault="00DB7EE9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26" w:firstLine="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EB535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270" w:type="dxa"/>
          </w:tcPr>
          <w:p w14:paraId="0B3F244B" w14:textId="77777777" w:rsidR="00DB7EE9" w:rsidRPr="00EB535A" w:rsidRDefault="00DB7EE9" w:rsidP="00366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060174F" w14:textId="77777777" w:rsidR="00DB7EE9" w:rsidRPr="00EB535A" w:rsidRDefault="00DB7EE9" w:rsidP="003661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</w:tcPr>
          <w:p w14:paraId="516ADECE" w14:textId="77777777" w:rsidR="00DB7EE9" w:rsidRPr="00EB535A" w:rsidRDefault="00DB7EE9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0BF26C04" w14:textId="77777777" w:rsidR="00DB7EE9" w:rsidRPr="00EB535A" w:rsidRDefault="00DB7EE9" w:rsidP="003661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</w:tcPr>
          <w:p w14:paraId="6E268D7F" w14:textId="77777777" w:rsidR="00DB7EE9" w:rsidRPr="00EB535A" w:rsidRDefault="00DB7EE9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580F3C3E" w14:textId="77777777" w:rsidR="00DB7EE9" w:rsidRPr="00EB535A" w:rsidRDefault="00DB7EE9" w:rsidP="003661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46" w:type="dxa"/>
          </w:tcPr>
          <w:p w14:paraId="5B870125" w14:textId="77777777" w:rsidR="00DB7EE9" w:rsidRPr="00EB535A" w:rsidRDefault="00DB7EE9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6543D47C" w14:textId="77777777" w:rsidR="00DB7EE9" w:rsidRPr="00EB535A" w:rsidRDefault="00DB7EE9" w:rsidP="003661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5A7659" w:rsidRPr="00EB535A" w14:paraId="47C77C97" w14:textId="77777777" w:rsidTr="003661A9">
        <w:tc>
          <w:tcPr>
            <w:tcW w:w="3690" w:type="dxa"/>
          </w:tcPr>
          <w:p w14:paraId="7001DCF3" w14:textId="6D027FC2" w:rsidR="005A7659" w:rsidRPr="00EB535A" w:rsidRDefault="005A7659" w:rsidP="005A7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B535A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270" w:type="dxa"/>
          </w:tcPr>
          <w:p w14:paraId="12863B0F" w14:textId="77777777" w:rsidR="005A7659" w:rsidRPr="00EB535A" w:rsidRDefault="005A7659" w:rsidP="00366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2946DC4" w14:textId="025F24A3" w:rsidR="005A7659" w:rsidRPr="00EB535A" w:rsidRDefault="005A7659" w:rsidP="003661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6" w:type="dxa"/>
          </w:tcPr>
          <w:p w14:paraId="5343BE56" w14:textId="77777777" w:rsidR="005A7659" w:rsidRPr="00EB535A" w:rsidRDefault="005A7659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68E9C3AE" w14:textId="75BA3BC2" w:rsidR="005A7659" w:rsidRPr="00EB535A" w:rsidRDefault="005A7659" w:rsidP="003661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</w:tcPr>
          <w:p w14:paraId="6B04CD44" w14:textId="77777777" w:rsidR="005A7659" w:rsidRPr="00EB535A" w:rsidRDefault="005A7659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3243887D" w14:textId="5CAC2C47" w:rsidR="005A7659" w:rsidRPr="00EB535A" w:rsidRDefault="005A7659" w:rsidP="003661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46" w:type="dxa"/>
          </w:tcPr>
          <w:p w14:paraId="63D7F4B5" w14:textId="77777777" w:rsidR="005A7659" w:rsidRPr="00EB535A" w:rsidRDefault="005A7659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6ED3A0AA" w14:textId="0AA67646" w:rsidR="005A7659" w:rsidRPr="00EB535A" w:rsidRDefault="005A7659" w:rsidP="003661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44050" w:rsidRPr="00EB535A" w14:paraId="5FA4B3B5" w14:textId="77777777" w:rsidTr="003661A9">
        <w:tc>
          <w:tcPr>
            <w:tcW w:w="3690" w:type="dxa"/>
          </w:tcPr>
          <w:p w14:paraId="1267088B" w14:textId="25E58F95" w:rsidR="00D44050" w:rsidRPr="00EB535A" w:rsidRDefault="00D44050" w:rsidP="00D44050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B535A">
              <w:rPr>
                <w:rFonts w:ascii="Angsana New" w:hAnsi="Angsana New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70" w:type="dxa"/>
          </w:tcPr>
          <w:p w14:paraId="15BF700D" w14:textId="77777777" w:rsidR="00D44050" w:rsidRPr="00EB535A" w:rsidRDefault="00D44050" w:rsidP="00366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C3A54FF" w14:textId="68800EB4" w:rsidR="00D44050" w:rsidRPr="00EB535A" w:rsidRDefault="00D44050" w:rsidP="003661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B535A">
              <w:rPr>
                <w:rFonts w:ascii="Angsana New" w:hAnsi="Angsana New"/>
                <w:sz w:val="28"/>
                <w:szCs w:val="28"/>
                <w:lang w:bidi="th-TH"/>
              </w:rPr>
              <w:t>2,587</w:t>
            </w:r>
          </w:p>
        </w:tc>
        <w:tc>
          <w:tcPr>
            <w:tcW w:w="246" w:type="dxa"/>
          </w:tcPr>
          <w:p w14:paraId="14DBB645" w14:textId="77777777" w:rsidR="00D44050" w:rsidRPr="00EB535A" w:rsidRDefault="00D44050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4BEC43D1" w14:textId="316473C6" w:rsidR="00D44050" w:rsidRPr="00EB535A" w:rsidRDefault="00D44050" w:rsidP="003661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535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6" w:type="dxa"/>
          </w:tcPr>
          <w:p w14:paraId="41F27F18" w14:textId="77777777" w:rsidR="00D44050" w:rsidRPr="00EB535A" w:rsidRDefault="00D44050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0F029137" w14:textId="3AB8C00B" w:rsidR="00D44050" w:rsidRPr="00EB535A" w:rsidRDefault="00D44050" w:rsidP="003661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B535A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46" w:type="dxa"/>
          </w:tcPr>
          <w:p w14:paraId="7089A81F" w14:textId="77777777" w:rsidR="00D44050" w:rsidRPr="00EB535A" w:rsidRDefault="00D44050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6C038F7E" w14:textId="2513B470" w:rsidR="00D44050" w:rsidRPr="00EB535A" w:rsidRDefault="00D44050" w:rsidP="003661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535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44050" w:rsidRPr="00EB535A" w14:paraId="2A2FAFFD" w14:textId="77777777" w:rsidTr="003661A9">
        <w:tc>
          <w:tcPr>
            <w:tcW w:w="3690" w:type="dxa"/>
          </w:tcPr>
          <w:p w14:paraId="00959264" w14:textId="098BF0A1" w:rsidR="00D44050" w:rsidRPr="00EB535A" w:rsidRDefault="00D44050" w:rsidP="00D44050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B535A">
              <w:rPr>
                <w:rFonts w:ascii="Angsana New" w:hAnsi="Angsana New"/>
                <w:sz w:val="28"/>
                <w:szCs w:val="28"/>
                <w:cs/>
              </w:rPr>
              <w:t>ส่วนที่</w:t>
            </w:r>
            <w:r w:rsidRPr="00EB535A">
              <w:rPr>
                <w:rFonts w:ascii="Angsana New" w:hAnsi="Angsana New" w:hint="cs"/>
                <w:sz w:val="28"/>
                <w:szCs w:val="28"/>
                <w:cs/>
              </w:rPr>
              <w:t>ไม่</w:t>
            </w:r>
            <w:r w:rsidRPr="00EB535A">
              <w:rPr>
                <w:rFonts w:ascii="Angsana New" w:hAnsi="Angsana New"/>
                <w:sz w:val="28"/>
                <w:szCs w:val="28"/>
                <w:cs/>
              </w:rPr>
              <w:t>มีหลักประกัน</w:t>
            </w:r>
          </w:p>
        </w:tc>
        <w:tc>
          <w:tcPr>
            <w:tcW w:w="270" w:type="dxa"/>
          </w:tcPr>
          <w:p w14:paraId="051DB8AF" w14:textId="77777777" w:rsidR="00D44050" w:rsidRPr="00EB535A" w:rsidRDefault="00D44050" w:rsidP="00D440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042C772" w14:textId="79337416" w:rsidR="00D44050" w:rsidRPr="00EB535A" w:rsidRDefault="00D52E85" w:rsidP="00D4405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2</w:t>
            </w:r>
            <w:r w:rsidR="00D44050" w:rsidRPr="00EB535A">
              <w:rPr>
                <w:rFonts w:ascii="Angsana New" w:hAnsi="Angsana New"/>
                <w:sz w:val="28"/>
                <w:szCs w:val="28"/>
                <w:lang w:bidi="th-TH"/>
              </w:rPr>
              <w:t>,4</w:t>
            </w:r>
            <w:r>
              <w:rPr>
                <w:rFonts w:ascii="Angsana New" w:hAnsi="Angsana New"/>
                <w:sz w:val="28"/>
                <w:szCs w:val="28"/>
                <w:lang w:bidi="th-TH"/>
              </w:rPr>
              <w:t>03</w:t>
            </w:r>
          </w:p>
        </w:tc>
        <w:tc>
          <w:tcPr>
            <w:tcW w:w="246" w:type="dxa"/>
          </w:tcPr>
          <w:p w14:paraId="7CEA5CC0" w14:textId="77777777" w:rsidR="00D44050" w:rsidRPr="00EB535A" w:rsidRDefault="00D44050" w:rsidP="00D44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45F527C3" w14:textId="14739694" w:rsidR="00D44050" w:rsidRPr="00EB535A" w:rsidRDefault="00D44050" w:rsidP="00D4405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535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6" w:type="dxa"/>
          </w:tcPr>
          <w:p w14:paraId="690340F9" w14:textId="77777777" w:rsidR="00D44050" w:rsidRPr="00EB535A" w:rsidRDefault="00D44050" w:rsidP="00D44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3CE08831" w14:textId="48DA6156" w:rsidR="00D44050" w:rsidRPr="00EB535A" w:rsidRDefault="00D52E85" w:rsidP="00D4405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B535A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46" w:type="dxa"/>
          </w:tcPr>
          <w:p w14:paraId="0CD5A3AF" w14:textId="77777777" w:rsidR="00D44050" w:rsidRPr="00EB535A" w:rsidRDefault="00D44050" w:rsidP="00D44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7AF528EB" w14:textId="542B882B" w:rsidR="00D44050" w:rsidRPr="00EB535A" w:rsidRDefault="00D44050" w:rsidP="00D4405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535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B7EE9" w:rsidRPr="00EB535A" w14:paraId="1234A761" w14:textId="77777777" w:rsidTr="003661A9">
        <w:tc>
          <w:tcPr>
            <w:tcW w:w="3690" w:type="dxa"/>
          </w:tcPr>
          <w:p w14:paraId="067D3A68" w14:textId="522FE6D2" w:rsidR="00DB7EE9" w:rsidRPr="00EB535A" w:rsidRDefault="00DB7EE9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28"/>
                <w:szCs w:val="28"/>
              </w:rPr>
            </w:pPr>
            <w:r w:rsidRPr="00EB535A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270" w:type="dxa"/>
          </w:tcPr>
          <w:p w14:paraId="0D365292" w14:textId="77777777" w:rsidR="00DB7EE9" w:rsidRPr="00EB535A" w:rsidRDefault="00DB7EE9" w:rsidP="00366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80A53A6" w14:textId="67C99CB9" w:rsidR="00DB7EE9" w:rsidRPr="00EB535A" w:rsidRDefault="005A7659" w:rsidP="003661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535A">
              <w:rPr>
                <w:rFonts w:ascii="Angsana New" w:hAnsi="Angsana New"/>
                <w:sz w:val="28"/>
                <w:szCs w:val="28"/>
              </w:rPr>
              <w:t>47,014</w:t>
            </w:r>
          </w:p>
        </w:tc>
        <w:tc>
          <w:tcPr>
            <w:tcW w:w="246" w:type="dxa"/>
          </w:tcPr>
          <w:p w14:paraId="3F37F261" w14:textId="77777777" w:rsidR="00DB7EE9" w:rsidRPr="00EB535A" w:rsidRDefault="00DB7EE9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605A3C71" w14:textId="77777777" w:rsidR="00DB7EE9" w:rsidRPr="00EB535A" w:rsidRDefault="00DB7EE9" w:rsidP="003661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535A">
              <w:rPr>
                <w:rFonts w:ascii="Angsana New" w:hAnsi="Angsana New"/>
                <w:sz w:val="28"/>
                <w:szCs w:val="28"/>
              </w:rPr>
              <w:t>1,300</w:t>
            </w:r>
          </w:p>
        </w:tc>
        <w:tc>
          <w:tcPr>
            <w:tcW w:w="246" w:type="dxa"/>
          </w:tcPr>
          <w:p w14:paraId="00CDA6A7" w14:textId="77777777" w:rsidR="00DB7EE9" w:rsidRPr="00EB535A" w:rsidRDefault="00DB7EE9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6C7F01D9" w14:textId="7130A39A" w:rsidR="00DB7EE9" w:rsidRPr="00EB535A" w:rsidRDefault="005A7659" w:rsidP="003661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B535A">
              <w:rPr>
                <w:rFonts w:ascii="Angsana New" w:hAnsi="Angsana New"/>
                <w:sz w:val="28"/>
                <w:szCs w:val="28"/>
                <w:lang w:val="en-US" w:bidi="th-TH"/>
              </w:rPr>
              <w:t>47,014</w:t>
            </w:r>
          </w:p>
        </w:tc>
        <w:tc>
          <w:tcPr>
            <w:tcW w:w="246" w:type="dxa"/>
          </w:tcPr>
          <w:p w14:paraId="5F76CFFA" w14:textId="77777777" w:rsidR="00DB7EE9" w:rsidRPr="00EB535A" w:rsidRDefault="00DB7EE9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6C158FA5" w14:textId="77777777" w:rsidR="00DB7EE9" w:rsidRPr="00EB535A" w:rsidRDefault="00DB7EE9" w:rsidP="003661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535A">
              <w:rPr>
                <w:rFonts w:ascii="Angsana New" w:hAnsi="Angsana New"/>
                <w:sz w:val="28"/>
                <w:szCs w:val="28"/>
              </w:rPr>
              <w:t>1,300</w:t>
            </w:r>
          </w:p>
        </w:tc>
      </w:tr>
      <w:tr w:rsidR="00DB7EE9" w:rsidRPr="00EB535A" w14:paraId="12D6417E" w14:textId="77777777" w:rsidTr="003661A9">
        <w:tc>
          <w:tcPr>
            <w:tcW w:w="3690" w:type="dxa"/>
          </w:tcPr>
          <w:p w14:paraId="0905E03A" w14:textId="77777777" w:rsidR="00DB7EE9" w:rsidRPr="00EB535A" w:rsidRDefault="00DB7EE9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255" w:hanging="255"/>
              <w:rPr>
                <w:rFonts w:ascii="Angsana New" w:hAnsi="Angsana New"/>
                <w:sz w:val="28"/>
                <w:szCs w:val="28"/>
                <w:cs/>
              </w:rPr>
            </w:pPr>
            <w:r w:rsidRPr="00EB535A"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270" w:type="dxa"/>
          </w:tcPr>
          <w:p w14:paraId="4177B616" w14:textId="77777777" w:rsidR="00DB7EE9" w:rsidRPr="00EB535A" w:rsidRDefault="00DB7EE9" w:rsidP="00366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891397E" w14:textId="53B1F1BA" w:rsidR="00DB7EE9" w:rsidRPr="00EB535A" w:rsidRDefault="005A7659" w:rsidP="003661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EB535A">
              <w:rPr>
                <w:rFonts w:ascii="Angsana New" w:hAnsi="Angsana New"/>
                <w:sz w:val="28"/>
                <w:szCs w:val="28"/>
                <w:lang w:val="en-US" w:bidi="th-TH"/>
              </w:rPr>
              <w:t>298,064</w:t>
            </w:r>
          </w:p>
        </w:tc>
        <w:tc>
          <w:tcPr>
            <w:tcW w:w="246" w:type="dxa"/>
          </w:tcPr>
          <w:p w14:paraId="665765E5" w14:textId="77777777" w:rsidR="00DB7EE9" w:rsidRPr="00EB535A" w:rsidRDefault="00DB7EE9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41ECFB33" w14:textId="77777777" w:rsidR="00DB7EE9" w:rsidRPr="00EB535A" w:rsidRDefault="00DB7EE9" w:rsidP="003661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535A">
              <w:rPr>
                <w:rFonts w:ascii="Angsana New" w:hAnsi="Angsana New"/>
                <w:sz w:val="28"/>
                <w:szCs w:val="28"/>
                <w:lang w:val="en-US" w:bidi="th-TH"/>
              </w:rPr>
              <w:t>841,337</w:t>
            </w:r>
          </w:p>
        </w:tc>
        <w:tc>
          <w:tcPr>
            <w:tcW w:w="246" w:type="dxa"/>
          </w:tcPr>
          <w:p w14:paraId="3B6DBAC7" w14:textId="77777777" w:rsidR="00DB7EE9" w:rsidRPr="00EB535A" w:rsidRDefault="00DB7EE9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7BA349AB" w14:textId="7CABD536" w:rsidR="00DB7EE9" w:rsidRPr="00EB535A" w:rsidRDefault="005A7659" w:rsidP="003661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535A">
              <w:rPr>
                <w:rFonts w:ascii="Angsana New" w:hAnsi="Angsana New"/>
                <w:sz w:val="28"/>
                <w:szCs w:val="28"/>
              </w:rPr>
              <w:t>298,064</w:t>
            </w:r>
          </w:p>
        </w:tc>
        <w:tc>
          <w:tcPr>
            <w:tcW w:w="246" w:type="dxa"/>
          </w:tcPr>
          <w:p w14:paraId="424E1C1B" w14:textId="77777777" w:rsidR="00DB7EE9" w:rsidRPr="00EB535A" w:rsidRDefault="00DB7EE9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499922BB" w14:textId="77777777" w:rsidR="00DB7EE9" w:rsidRPr="00EB535A" w:rsidRDefault="00DB7EE9" w:rsidP="003661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535A">
              <w:rPr>
                <w:rFonts w:ascii="Angsana New" w:hAnsi="Angsana New"/>
                <w:sz w:val="28"/>
                <w:szCs w:val="28"/>
                <w:lang w:val="en-US" w:bidi="th-TH"/>
              </w:rPr>
              <w:t>841,337</w:t>
            </w:r>
          </w:p>
        </w:tc>
      </w:tr>
      <w:tr w:rsidR="00DB7EE9" w:rsidRPr="00EB535A" w14:paraId="0C90BEAF" w14:textId="77777777" w:rsidTr="003661A9">
        <w:tc>
          <w:tcPr>
            <w:tcW w:w="3690" w:type="dxa"/>
          </w:tcPr>
          <w:p w14:paraId="409B4548" w14:textId="77777777" w:rsidR="00DB7EE9" w:rsidRPr="00EB535A" w:rsidRDefault="00DB7EE9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535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รวมส่วนที่ไม่หมุนเวียน</w:t>
            </w:r>
          </w:p>
        </w:tc>
        <w:tc>
          <w:tcPr>
            <w:tcW w:w="270" w:type="dxa"/>
          </w:tcPr>
          <w:p w14:paraId="1FBDB213" w14:textId="77777777" w:rsidR="00DB7EE9" w:rsidRPr="00EB535A" w:rsidRDefault="00DB7EE9" w:rsidP="00366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65515A" w14:textId="338007B0" w:rsidR="00DB7EE9" w:rsidRPr="00EB535A" w:rsidRDefault="00D52E85" w:rsidP="003661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350</w:t>
            </w:r>
            <w:r w:rsidR="00DF6441" w:rsidRPr="00EB535A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068</w:t>
            </w:r>
          </w:p>
        </w:tc>
        <w:tc>
          <w:tcPr>
            <w:tcW w:w="246" w:type="dxa"/>
          </w:tcPr>
          <w:p w14:paraId="08EECA5B" w14:textId="77777777" w:rsidR="00DB7EE9" w:rsidRPr="00EB535A" w:rsidRDefault="00DB7EE9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D5C4AC" w14:textId="77777777" w:rsidR="00DB7EE9" w:rsidRPr="00EB535A" w:rsidRDefault="00DB7EE9" w:rsidP="003661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B535A">
              <w:rPr>
                <w:rFonts w:ascii="Angsana New" w:hAnsi="Angsana New"/>
                <w:b/>
                <w:bCs/>
                <w:sz w:val="28"/>
                <w:szCs w:val="28"/>
              </w:rPr>
              <w:t>842,637</w:t>
            </w:r>
          </w:p>
        </w:tc>
        <w:tc>
          <w:tcPr>
            <w:tcW w:w="246" w:type="dxa"/>
          </w:tcPr>
          <w:p w14:paraId="62E6DC7D" w14:textId="77777777" w:rsidR="00DB7EE9" w:rsidRPr="00EB535A" w:rsidRDefault="00DB7EE9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A597BA" w14:textId="72CD3240" w:rsidR="00DB7EE9" w:rsidRPr="00EB535A" w:rsidRDefault="00D52E85" w:rsidP="003661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345</w:t>
            </w:r>
            <w:r w:rsidR="00DF6441" w:rsidRPr="00EB535A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078</w:t>
            </w:r>
          </w:p>
        </w:tc>
        <w:tc>
          <w:tcPr>
            <w:tcW w:w="246" w:type="dxa"/>
          </w:tcPr>
          <w:p w14:paraId="64BA9F1F" w14:textId="77777777" w:rsidR="00DB7EE9" w:rsidRPr="00EB535A" w:rsidRDefault="00DB7EE9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775F52" w14:textId="77777777" w:rsidR="00DB7EE9" w:rsidRPr="00EB535A" w:rsidRDefault="00DB7EE9" w:rsidP="003661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EB535A">
              <w:rPr>
                <w:rFonts w:ascii="Angsana New" w:hAnsi="Angsana New"/>
                <w:b/>
                <w:bCs/>
                <w:sz w:val="28"/>
                <w:szCs w:val="28"/>
              </w:rPr>
              <w:t>842,637</w:t>
            </w:r>
          </w:p>
        </w:tc>
      </w:tr>
    </w:tbl>
    <w:p w14:paraId="3B0788E0" w14:textId="275FA1F9" w:rsidR="006073F1" w:rsidRPr="00EB535A" w:rsidRDefault="006073F1" w:rsidP="006073F1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7F09053C" w14:textId="7BA1EE19" w:rsidR="00F112BA" w:rsidRPr="00EB535A" w:rsidRDefault="00F112BA" w:rsidP="00F112BA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B535A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เงินกู้ยืมระยะสั้น</w:t>
      </w:r>
    </w:p>
    <w:p w14:paraId="095013AF" w14:textId="77777777" w:rsidR="00F112BA" w:rsidRPr="00EB535A" w:rsidRDefault="00F112BA" w:rsidP="006073F1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1734DE6E" w14:textId="06D1D9F3" w:rsidR="00F112BA" w:rsidRPr="00EB535A" w:rsidRDefault="00F112BA" w:rsidP="00F112BA">
      <w:pPr>
        <w:tabs>
          <w:tab w:val="clear" w:pos="680"/>
          <w:tab w:val="clear" w:pos="907"/>
          <w:tab w:val="left" w:pos="1080"/>
        </w:tabs>
        <w:spacing w:line="240" w:lineRule="auto"/>
        <w:ind w:left="540"/>
        <w:jc w:val="thaiDistribute"/>
        <w:rPr>
          <w:rFonts w:asciiTheme="majorBidi" w:hAnsiTheme="majorBidi"/>
          <w:spacing w:val="2"/>
          <w:sz w:val="30"/>
          <w:szCs w:val="30"/>
        </w:rPr>
      </w:pPr>
      <w:r w:rsidRPr="00EB535A">
        <w:rPr>
          <w:rFonts w:asciiTheme="majorBidi" w:hAnsiTheme="majorBidi" w:cstheme="majorBidi"/>
          <w:sz w:val="30"/>
          <w:szCs w:val="30"/>
          <w:cs/>
        </w:rPr>
        <w:t>ในระหว่างงวด</w:t>
      </w:r>
      <w:r w:rsidRPr="00EB535A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EB535A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Pr="00EB535A">
        <w:rPr>
          <w:rFonts w:asciiTheme="majorBidi" w:hAnsiTheme="majorBidi" w:cstheme="majorBidi"/>
          <w:sz w:val="30"/>
          <w:szCs w:val="30"/>
        </w:rPr>
        <w:t xml:space="preserve">30 </w:t>
      </w:r>
      <w:r w:rsidRPr="00EB535A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EB535A">
        <w:rPr>
          <w:rFonts w:asciiTheme="majorBidi" w:hAnsiTheme="majorBidi" w:cstheme="majorBidi"/>
          <w:sz w:val="30"/>
          <w:szCs w:val="30"/>
        </w:rPr>
        <w:t>2563</w:t>
      </w:r>
      <w:r w:rsidRPr="00EB535A">
        <w:rPr>
          <w:rFonts w:asciiTheme="majorBidi" w:hAnsiTheme="majorBidi" w:cstheme="majorBidi"/>
          <w:sz w:val="30"/>
          <w:szCs w:val="30"/>
          <w:cs/>
        </w:rPr>
        <w:t xml:space="preserve"> เงินกู้ยืมระยะสั้นจากสถาบันการเงินหลายแห่ง</w:t>
      </w:r>
      <w:r w:rsidRPr="00EB535A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="00F5210A" w:rsidRPr="00EB535A">
        <w:rPr>
          <w:rFonts w:asciiTheme="majorBidi" w:hAnsiTheme="majorBidi" w:cstheme="majorBidi" w:hint="cs"/>
          <w:sz w:val="30"/>
          <w:szCs w:val="30"/>
          <w:cs/>
        </w:rPr>
        <w:t>ถึง</w:t>
      </w:r>
      <w:r w:rsidRPr="00EB535A">
        <w:rPr>
          <w:rFonts w:asciiTheme="majorBidi" w:hAnsiTheme="majorBidi" w:cstheme="majorBidi"/>
          <w:sz w:val="30"/>
          <w:szCs w:val="30"/>
          <w:cs/>
        </w:rPr>
        <w:t>กำหนดชำระ</w:t>
      </w:r>
      <w:r w:rsidR="00E2639E" w:rsidRPr="00EB535A"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EB535A">
        <w:rPr>
          <w:rFonts w:asciiTheme="majorBidi" w:hAnsiTheme="majorBidi" w:cstheme="majorBidi"/>
          <w:sz w:val="30"/>
          <w:szCs w:val="30"/>
          <w:cs/>
        </w:rPr>
        <w:t>จำนวนเงิน</w:t>
      </w:r>
      <w:r w:rsidRPr="00EB535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B535A">
        <w:rPr>
          <w:rFonts w:asciiTheme="majorBidi" w:hAnsiTheme="majorBidi" w:cstheme="majorBidi"/>
          <w:sz w:val="30"/>
          <w:szCs w:val="30"/>
        </w:rPr>
        <w:t>53.14</w:t>
      </w:r>
      <w:r w:rsidRPr="00EB535A">
        <w:rPr>
          <w:rFonts w:asciiTheme="majorBidi" w:hAnsiTheme="majorBidi" w:cstheme="majorBidi"/>
          <w:sz w:val="30"/>
          <w:szCs w:val="30"/>
          <w:cs/>
        </w:rPr>
        <w:t xml:space="preserve"> ล้านบาท แต่เนื่องจากสถานการณ์ </w:t>
      </w:r>
      <w:r w:rsidRPr="00EB535A">
        <w:rPr>
          <w:rFonts w:asciiTheme="majorBidi" w:hAnsiTheme="majorBidi" w:cstheme="majorBidi"/>
          <w:sz w:val="30"/>
          <w:szCs w:val="30"/>
        </w:rPr>
        <w:t>COVID-19</w:t>
      </w:r>
      <w:r w:rsidRPr="00EB535A">
        <w:rPr>
          <w:rFonts w:asciiTheme="majorBidi" w:hAnsiTheme="majorBidi" w:cstheme="majorBidi"/>
          <w:sz w:val="30"/>
          <w:szCs w:val="30"/>
          <w:cs/>
        </w:rPr>
        <w:t xml:space="preserve"> ทำให้โครงการบางส่วนของกลุ่มบริษัทที่เกี่ยวข้องกับการรับชำระเงินเพื่อคืนเงินกู้</w:t>
      </w:r>
      <w:r w:rsidR="00E2639E" w:rsidRPr="00EB535A">
        <w:rPr>
          <w:rFonts w:asciiTheme="majorBidi" w:hAnsiTheme="majorBidi" w:cstheme="majorBidi" w:hint="cs"/>
          <w:sz w:val="30"/>
          <w:szCs w:val="30"/>
          <w:cs/>
        </w:rPr>
        <w:t>ยืม</w:t>
      </w:r>
      <w:r w:rsidRPr="00EB535A">
        <w:rPr>
          <w:rFonts w:asciiTheme="majorBidi" w:hAnsiTheme="majorBidi" w:cstheme="majorBidi"/>
          <w:sz w:val="30"/>
          <w:szCs w:val="30"/>
          <w:cs/>
        </w:rPr>
        <w:t xml:space="preserve">ดังกล่าวเกิดความล่าช้า </w:t>
      </w:r>
      <w:r w:rsidRPr="00EB535A">
        <w:rPr>
          <w:rFonts w:asciiTheme="majorBidi" w:hAnsiTheme="majorBidi" w:hint="cs"/>
          <w:spacing w:val="2"/>
          <w:sz w:val="30"/>
          <w:szCs w:val="30"/>
          <w:cs/>
        </w:rPr>
        <w:t>กลุ่มบริษัทจึงได้เจรจาขอผ่อนผันโดยสถาบันการเงินรับทราบและอนุมัติดังนี้</w:t>
      </w:r>
    </w:p>
    <w:p w14:paraId="6D2E7228" w14:textId="77777777" w:rsidR="00E84CDD" w:rsidRPr="00EB535A" w:rsidRDefault="00E84CDD" w:rsidP="00F112BA">
      <w:pPr>
        <w:tabs>
          <w:tab w:val="clear" w:pos="680"/>
          <w:tab w:val="clear" w:pos="907"/>
          <w:tab w:val="left" w:pos="1080"/>
        </w:tabs>
        <w:spacing w:line="240" w:lineRule="auto"/>
        <w:ind w:left="540"/>
        <w:jc w:val="thaiDistribute"/>
        <w:rPr>
          <w:rFonts w:asciiTheme="majorBidi" w:hAnsiTheme="majorBidi"/>
          <w:spacing w:val="2"/>
          <w:sz w:val="30"/>
          <w:szCs w:val="30"/>
        </w:rPr>
      </w:pPr>
    </w:p>
    <w:p w14:paraId="6245D0A4" w14:textId="2F4BB096" w:rsidR="00F112BA" w:rsidRPr="00EB535A" w:rsidRDefault="00F112BA" w:rsidP="00F112BA">
      <w:pPr>
        <w:pStyle w:val="ListParagraph"/>
        <w:numPr>
          <w:ilvl w:val="0"/>
          <w:numId w:val="23"/>
        </w:numPr>
        <w:tabs>
          <w:tab w:val="clear" w:pos="680"/>
          <w:tab w:val="clear" w:pos="907"/>
          <w:tab w:val="left" w:pos="1080"/>
        </w:tabs>
        <w:spacing w:line="240" w:lineRule="auto"/>
        <w:ind w:firstLine="18"/>
        <w:jc w:val="thaiDistribute"/>
        <w:rPr>
          <w:rFonts w:asciiTheme="majorBidi" w:hAnsiTheme="majorBidi"/>
          <w:spacing w:val="2"/>
          <w:sz w:val="30"/>
          <w:szCs w:val="30"/>
        </w:rPr>
      </w:pPr>
      <w:r w:rsidRPr="00EB535A">
        <w:rPr>
          <w:rFonts w:asciiTheme="majorBidi" w:hAnsiTheme="majorBidi" w:hint="cs"/>
          <w:spacing w:val="2"/>
          <w:sz w:val="30"/>
          <w:szCs w:val="30"/>
          <w:cs/>
        </w:rPr>
        <w:t xml:space="preserve">เงินกู้ยืมจำนวนเงิน </w:t>
      </w:r>
      <w:r w:rsidRPr="00EB535A">
        <w:rPr>
          <w:rFonts w:asciiTheme="majorBidi" w:hAnsiTheme="majorBidi"/>
          <w:spacing w:val="2"/>
          <w:sz w:val="30"/>
          <w:szCs w:val="30"/>
        </w:rPr>
        <w:t xml:space="preserve">2.90 </w:t>
      </w:r>
      <w:r w:rsidRPr="00EB535A">
        <w:rPr>
          <w:rFonts w:asciiTheme="majorBidi" w:hAnsiTheme="majorBidi" w:hint="cs"/>
          <w:spacing w:val="2"/>
          <w:sz w:val="30"/>
          <w:szCs w:val="30"/>
          <w:cs/>
        </w:rPr>
        <w:t xml:space="preserve">ล้านบาท </w:t>
      </w:r>
      <w:r w:rsidR="00136894" w:rsidRPr="00EB535A">
        <w:rPr>
          <w:rFonts w:asciiTheme="majorBidi" w:hAnsiTheme="majorBidi" w:hint="cs"/>
          <w:spacing w:val="2"/>
          <w:sz w:val="30"/>
          <w:szCs w:val="30"/>
          <w:cs/>
        </w:rPr>
        <w:t>ให้ผ่อนผันและ</w:t>
      </w:r>
      <w:r w:rsidRPr="00EB535A">
        <w:rPr>
          <w:rFonts w:asciiTheme="majorBidi" w:hAnsiTheme="majorBidi" w:hint="cs"/>
          <w:spacing w:val="2"/>
          <w:sz w:val="30"/>
          <w:szCs w:val="30"/>
          <w:cs/>
        </w:rPr>
        <w:t>ชำระ</w:t>
      </w:r>
      <w:r w:rsidR="00136894" w:rsidRPr="00EB535A">
        <w:rPr>
          <w:rFonts w:asciiTheme="majorBidi" w:hAnsiTheme="majorBidi" w:hint="cs"/>
          <w:spacing w:val="2"/>
          <w:sz w:val="30"/>
          <w:szCs w:val="30"/>
          <w:cs/>
        </w:rPr>
        <w:t>แล้ว</w:t>
      </w:r>
      <w:r w:rsidRPr="00EB535A">
        <w:rPr>
          <w:rFonts w:asciiTheme="majorBidi" w:hAnsiTheme="majorBidi" w:hint="cs"/>
          <w:spacing w:val="2"/>
          <w:sz w:val="30"/>
          <w:szCs w:val="30"/>
          <w:cs/>
        </w:rPr>
        <w:t xml:space="preserve">ในเดือนกรกฎาคม </w:t>
      </w:r>
      <w:r w:rsidRPr="00EB535A">
        <w:rPr>
          <w:rFonts w:asciiTheme="majorBidi" w:hAnsiTheme="majorBidi"/>
          <w:spacing w:val="2"/>
          <w:sz w:val="30"/>
          <w:szCs w:val="30"/>
        </w:rPr>
        <w:t>2563</w:t>
      </w:r>
    </w:p>
    <w:p w14:paraId="2B6203A3" w14:textId="77777777" w:rsidR="00F112BA" w:rsidRPr="00EB535A" w:rsidRDefault="00F112BA" w:rsidP="00F112BA">
      <w:pPr>
        <w:pStyle w:val="ListParagraph"/>
        <w:numPr>
          <w:ilvl w:val="0"/>
          <w:numId w:val="23"/>
        </w:numPr>
        <w:tabs>
          <w:tab w:val="clear" w:pos="680"/>
          <w:tab w:val="clear" w:pos="907"/>
          <w:tab w:val="left" w:pos="1080"/>
        </w:tabs>
        <w:spacing w:line="240" w:lineRule="auto"/>
        <w:ind w:left="1080" w:hanging="450"/>
        <w:jc w:val="thaiDistribute"/>
        <w:rPr>
          <w:rFonts w:asciiTheme="majorBidi" w:hAnsiTheme="majorBidi"/>
          <w:spacing w:val="2"/>
          <w:sz w:val="30"/>
          <w:szCs w:val="30"/>
        </w:rPr>
      </w:pPr>
      <w:r w:rsidRPr="00EB535A">
        <w:rPr>
          <w:rFonts w:asciiTheme="majorBidi" w:hAnsiTheme="majorBidi" w:hint="cs"/>
          <w:spacing w:val="2"/>
          <w:sz w:val="30"/>
          <w:szCs w:val="30"/>
          <w:cs/>
        </w:rPr>
        <w:t xml:space="preserve">เงินกู้ยืมจำนวนเงิน </w:t>
      </w:r>
      <w:r w:rsidRPr="00EB535A">
        <w:rPr>
          <w:rFonts w:asciiTheme="majorBidi" w:hAnsiTheme="majorBidi"/>
          <w:spacing w:val="2"/>
          <w:sz w:val="30"/>
          <w:szCs w:val="30"/>
        </w:rPr>
        <w:t xml:space="preserve">50 </w:t>
      </w:r>
      <w:r w:rsidRPr="00EB535A">
        <w:rPr>
          <w:rFonts w:asciiTheme="majorBidi" w:hAnsiTheme="majorBidi" w:hint="cs"/>
          <w:spacing w:val="2"/>
          <w:sz w:val="30"/>
          <w:szCs w:val="30"/>
          <w:cs/>
        </w:rPr>
        <w:t xml:space="preserve">ล้านบาท ให้ชำระหนี้ในเดือนสิงหาคม </w:t>
      </w:r>
      <w:r w:rsidRPr="00EB535A">
        <w:rPr>
          <w:rFonts w:asciiTheme="majorBidi" w:hAnsiTheme="majorBidi"/>
          <w:spacing w:val="2"/>
          <w:sz w:val="30"/>
          <w:szCs w:val="30"/>
        </w:rPr>
        <w:t>2563</w:t>
      </w:r>
    </w:p>
    <w:p w14:paraId="6A3258CE" w14:textId="694241F6" w:rsidR="00F112BA" w:rsidRPr="00EB535A" w:rsidRDefault="00F112BA" w:rsidP="00F112BA">
      <w:pPr>
        <w:pStyle w:val="ListParagraph"/>
        <w:numPr>
          <w:ilvl w:val="0"/>
          <w:numId w:val="23"/>
        </w:numPr>
        <w:tabs>
          <w:tab w:val="clear" w:pos="680"/>
          <w:tab w:val="clear" w:pos="907"/>
          <w:tab w:val="left" w:pos="1080"/>
        </w:tabs>
        <w:spacing w:line="240" w:lineRule="auto"/>
        <w:ind w:left="1080" w:hanging="450"/>
        <w:jc w:val="thaiDistribute"/>
        <w:rPr>
          <w:rFonts w:asciiTheme="majorBidi" w:hAnsiTheme="majorBidi"/>
          <w:spacing w:val="2"/>
          <w:sz w:val="30"/>
          <w:szCs w:val="30"/>
        </w:rPr>
      </w:pPr>
      <w:r w:rsidRPr="00EB535A">
        <w:rPr>
          <w:rFonts w:asciiTheme="majorBidi" w:hAnsiTheme="majorBidi" w:hint="cs"/>
          <w:spacing w:val="2"/>
          <w:sz w:val="30"/>
          <w:szCs w:val="30"/>
          <w:cs/>
        </w:rPr>
        <w:t xml:space="preserve">เงินกู้ยืมจำนวนเงิน </w:t>
      </w:r>
      <w:r w:rsidRPr="00EB535A">
        <w:rPr>
          <w:rFonts w:asciiTheme="majorBidi" w:hAnsiTheme="majorBidi"/>
          <w:spacing w:val="2"/>
          <w:sz w:val="30"/>
          <w:szCs w:val="30"/>
        </w:rPr>
        <w:t xml:space="preserve">0.24 </w:t>
      </w:r>
      <w:r w:rsidRPr="00EB535A">
        <w:rPr>
          <w:rFonts w:asciiTheme="majorBidi" w:hAnsiTheme="majorBidi" w:hint="cs"/>
          <w:spacing w:val="2"/>
          <w:sz w:val="30"/>
          <w:szCs w:val="30"/>
          <w:cs/>
        </w:rPr>
        <w:t xml:space="preserve">ล้านบาท ให้ชำระหนี้ในเดือนตุลาคม </w:t>
      </w:r>
      <w:r w:rsidRPr="00EB535A">
        <w:rPr>
          <w:rFonts w:asciiTheme="majorBidi" w:hAnsiTheme="majorBidi"/>
          <w:spacing w:val="2"/>
          <w:sz w:val="30"/>
          <w:szCs w:val="30"/>
        </w:rPr>
        <w:t>2563</w:t>
      </w:r>
    </w:p>
    <w:p w14:paraId="2DE97B2C" w14:textId="77777777" w:rsidR="00F112BA" w:rsidRPr="00EB535A" w:rsidRDefault="00F112BA" w:rsidP="00F112BA">
      <w:pPr>
        <w:pStyle w:val="ListParagraph"/>
        <w:tabs>
          <w:tab w:val="clear" w:pos="680"/>
          <w:tab w:val="clear" w:pos="907"/>
          <w:tab w:val="left" w:pos="1080"/>
        </w:tabs>
        <w:spacing w:line="240" w:lineRule="auto"/>
        <w:ind w:left="1080"/>
        <w:jc w:val="thaiDistribute"/>
        <w:rPr>
          <w:rFonts w:asciiTheme="majorBidi" w:hAnsiTheme="majorBidi"/>
          <w:spacing w:val="2"/>
          <w:sz w:val="30"/>
          <w:szCs w:val="30"/>
        </w:rPr>
      </w:pPr>
    </w:p>
    <w:p w14:paraId="702359B1" w14:textId="617B3C9F" w:rsidR="00D52E85" w:rsidRDefault="00D52E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2B1ADD08" w14:textId="4E498499" w:rsidR="00875C8D" w:rsidRPr="00EB535A" w:rsidRDefault="00875C8D" w:rsidP="00875C8D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B535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หุ้นกู้</w:t>
      </w:r>
    </w:p>
    <w:p w14:paraId="409E45B6" w14:textId="77777777" w:rsidR="00875C8D" w:rsidRPr="00EB535A" w:rsidRDefault="00875C8D" w:rsidP="002A1790">
      <w:pPr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2E52DBD" w14:textId="06D62497" w:rsidR="00A74AB2" w:rsidRPr="00EB535A" w:rsidRDefault="00A74AB2" w:rsidP="002A1790">
      <w:pPr>
        <w:pStyle w:val="ListParagraph"/>
        <w:numPr>
          <w:ilvl w:val="0"/>
          <w:numId w:val="22"/>
        </w:num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B535A">
        <w:rPr>
          <w:rFonts w:asciiTheme="majorBidi" w:hAnsiTheme="majorBidi" w:cstheme="majorBidi"/>
          <w:sz w:val="30"/>
          <w:szCs w:val="30"/>
          <w:cs/>
        </w:rPr>
        <w:t>หุ้นกู้ระยะ</w:t>
      </w:r>
      <w:r w:rsidR="008C23AD">
        <w:rPr>
          <w:rFonts w:asciiTheme="majorBidi" w:hAnsiTheme="majorBidi" w:cstheme="majorBidi" w:hint="cs"/>
          <w:sz w:val="30"/>
          <w:szCs w:val="30"/>
          <w:cs/>
        </w:rPr>
        <w:t>ยาว</w:t>
      </w:r>
      <w:r w:rsidRPr="00EB535A">
        <w:rPr>
          <w:rFonts w:asciiTheme="majorBidi" w:hAnsiTheme="majorBidi" w:cstheme="majorBidi"/>
          <w:sz w:val="30"/>
          <w:szCs w:val="30"/>
          <w:cs/>
        </w:rPr>
        <w:t xml:space="preserve">ประเภทไม่ด้อยสิทธิ ไม่มีประกัน และมีผู้แทนผู้ถือหุ้นกู้ โดยเสนอขายให้แก่ผู้ลงทุนสถาบันและผู้ลงทุนรายใหญ่จำนวน </w:t>
      </w:r>
      <w:r w:rsidRPr="00EB535A">
        <w:rPr>
          <w:rFonts w:asciiTheme="majorBidi" w:hAnsiTheme="majorBidi" w:cstheme="majorBidi"/>
          <w:sz w:val="30"/>
          <w:szCs w:val="30"/>
        </w:rPr>
        <w:t>201,100</w:t>
      </w:r>
      <w:r w:rsidRPr="00EB535A">
        <w:rPr>
          <w:rFonts w:asciiTheme="majorBidi" w:hAnsiTheme="majorBidi" w:cstheme="majorBidi"/>
          <w:sz w:val="30"/>
          <w:szCs w:val="30"/>
          <w:cs/>
        </w:rPr>
        <w:t xml:space="preserve"> หน่วย มูลค่าที่ตราไว้หน่วยละ </w:t>
      </w:r>
      <w:r w:rsidRPr="00EB535A">
        <w:rPr>
          <w:rFonts w:asciiTheme="majorBidi" w:hAnsiTheme="majorBidi" w:cstheme="majorBidi"/>
          <w:sz w:val="30"/>
          <w:szCs w:val="30"/>
        </w:rPr>
        <w:t>1,000</w:t>
      </w:r>
      <w:r w:rsidRPr="00EB535A">
        <w:rPr>
          <w:rFonts w:asciiTheme="majorBidi" w:hAnsiTheme="majorBidi" w:cstheme="majorBidi"/>
          <w:sz w:val="30"/>
          <w:szCs w:val="30"/>
          <w:cs/>
        </w:rPr>
        <w:t xml:space="preserve"> บาท รวมทั้งสิ้นมูลค่า </w:t>
      </w:r>
      <w:r w:rsidRPr="00EB535A">
        <w:rPr>
          <w:rFonts w:asciiTheme="majorBidi" w:hAnsiTheme="majorBidi" w:cstheme="majorBidi"/>
          <w:sz w:val="30"/>
          <w:szCs w:val="30"/>
        </w:rPr>
        <w:t>201</w:t>
      </w:r>
      <w:r w:rsidRPr="00EB535A">
        <w:rPr>
          <w:rFonts w:asciiTheme="majorBidi" w:hAnsiTheme="majorBidi" w:cstheme="majorBidi"/>
          <w:sz w:val="30"/>
          <w:szCs w:val="30"/>
          <w:cs/>
        </w:rPr>
        <w:t>.</w:t>
      </w:r>
      <w:r w:rsidRPr="00EB535A">
        <w:rPr>
          <w:rFonts w:asciiTheme="majorBidi" w:hAnsiTheme="majorBidi" w:cstheme="majorBidi"/>
          <w:sz w:val="30"/>
          <w:szCs w:val="30"/>
        </w:rPr>
        <w:t>10</w:t>
      </w:r>
      <w:r w:rsidRPr="00EB535A">
        <w:rPr>
          <w:rFonts w:asciiTheme="majorBidi" w:hAnsiTheme="majorBidi" w:cstheme="majorBidi"/>
          <w:sz w:val="30"/>
          <w:szCs w:val="30"/>
          <w:cs/>
        </w:rPr>
        <w:t xml:space="preserve"> ล้านบาท (สุทธิจากค่าใช้จ่ายทางตรงในการออกหุ้นกู้จำนวน</w:t>
      </w:r>
      <w:r w:rsidR="00A63F03" w:rsidRPr="00EB535A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Pr="00EB535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21735" w:rsidRPr="00EB535A">
        <w:rPr>
          <w:rFonts w:asciiTheme="majorBidi" w:hAnsiTheme="majorBidi" w:cstheme="majorBidi"/>
          <w:sz w:val="30"/>
          <w:szCs w:val="30"/>
        </w:rPr>
        <w:t>1</w:t>
      </w:r>
      <w:r w:rsidRPr="00EB535A">
        <w:rPr>
          <w:rFonts w:asciiTheme="majorBidi" w:hAnsiTheme="majorBidi" w:cstheme="majorBidi"/>
          <w:sz w:val="30"/>
          <w:szCs w:val="30"/>
          <w:cs/>
        </w:rPr>
        <w:t>.</w:t>
      </w:r>
      <w:r w:rsidR="00121735" w:rsidRPr="00EB535A">
        <w:rPr>
          <w:rFonts w:asciiTheme="majorBidi" w:hAnsiTheme="majorBidi" w:cstheme="majorBidi"/>
          <w:sz w:val="30"/>
          <w:szCs w:val="30"/>
        </w:rPr>
        <w:t>10</w:t>
      </w:r>
      <w:r w:rsidRPr="00EB535A">
        <w:rPr>
          <w:rFonts w:asciiTheme="majorBidi" w:hAnsiTheme="majorBidi" w:cstheme="majorBidi"/>
          <w:sz w:val="30"/>
          <w:szCs w:val="30"/>
          <w:cs/>
        </w:rPr>
        <w:t xml:space="preserve"> ล้านบาท เป็นจำนวน</w:t>
      </w:r>
      <w:r w:rsidR="00E63CCD" w:rsidRPr="00EB535A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Pr="00EB535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21735" w:rsidRPr="00EB535A">
        <w:rPr>
          <w:rFonts w:asciiTheme="majorBidi" w:hAnsiTheme="majorBidi" w:cstheme="majorBidi"/>
          <w:sz w:val="30"/>
          <w:szCs w:val="30"/>
        </w:rPr>
        <w:t>200</w:t>
      </w:r>
      <w:r w:rsidRPr="00EB535A">
        <w:rPr>
          <w:rFonts w:asciiTheme="majorBidi" w:hAnsiTheme="majorBidi" w:cstheme="majorBidi"/>
          <w:sz w:val="30"/>
          <w:szCs w:val="30"/>
          <w:cs/>
        </w:rPr>
        <w:t xml:space="preserve"> ล้านบาท) โดยมีอัตราดอกเบี้ยคงที่ในอัตราร้อยละ </w:t>
      </w:r>
      <w:r w:rsidRPr="00EB535A">
        <w:rPr>
          <w:rFonts w:asciiTheme="majorBidi" w:hAnsiTheme="majorBidi" w:cstheme="majorBidi"/>
          <w:sz w:val="30"/>
          <w:szCs w:val="30"/>
        </w:rPr>
        <w:t>6</w:t>
      </w:r>
      <w:r w:rsidRPr="00EB535A">
        <w:rPr>
          <w:rFonts w:asciiTheme="majorBidi" w:hAnsiTheme="majorBidi" w:cstheme="majorBidi"/>
          <w:sz w:val="30"/>
          <w:szCs w:val="30"/>
          <w:cs/>
        </w:rPr>
        <w:t>.</w:t>
      </w:r>
      <w:r w:rsidRPr="00EB535A">
        <w:rPr>
          <w:rFonts w:asciiTheme="majorBidi" w:hAnsiTheme="majorBidi" w:cstheme="majorBidi"/>
          <w:sz w:val="30"/>
          <w:szCs w:val="30"/>
        </w:rPr>
        <w:t>50</w:t>
      </w:r>
      <w:r w:rsidRPr="00EB535A">
        <w:rPr>
          <w:rFonts w:asciiTheme="majorBidi" w:hAnsiTheme="majorBidi" w:cstheme="majorBidi"/>
          <w:sz w:val="30"/>
          <w:szCs w:val="30"/>
          <w:cs/>
        </w:rPr>
        <w:t xml:space="preserve"> และชำระดอกเบี้ยทุกไตรมาส โดยหุ้นกู้ดังกล่าวมีอายุ </w:t>
      </w:r>
      <w:r w:rsidRPr="00EB535A">
        <w:rPr>
          <w:rFonts w:asciiTheme="majorBidi" w:hAnsiTheme="majorBidi" w:cstheme="majorBidi"/>
          <w:sz w:val="30"/>
          <w:szCs w:val="30"/>
        </w:rPr>
        <w:t>2</w:t>
      </w:r>
      <w:r w:rsidRPr="00EB535A">
        <w:rPr>
          <w:rFonts w:asciiTheme="majorBidi" w:hAnsiTheme="majorBidi" w:cstheme="majorBidi"/>
          <w:sz w:val="30"/>
          <w:szCs w:val="30"/>
          <w:cs/>
        </w:rPr>
        <w:t xml:space="preserve"> ปี ครบกำหนดไถ่ถอนวันที่ </w:t>
      </w:r>
      <w:r w:rsidRPr="00EB535A">
        <w:rPr>
          <w:rFonts w:asciiTheme="majorBidi" w:hAnsiTheme="majorBidi" w:cstheme="majorBidi"/>
          <w:sz w:val="30"/>
          <w:szCs w:val="30"/>
        </w:rPr>
        <w:t>21</w:t>
      </w:r>
      <w:r w:rsidRPr="00EB535A">
        <w:rPr>
          <w:rFonts w:asciiTheme="majorBidi" w:hAnsiTheme="majorBidi" w:cstheme="majorBidi"/>
          <w:sz w:val="30"/>
          <w:szCs w:val="30"/>
          <w:cs/>
        </w:rPr>
        <w:t xml:space="preserve"> กันยายน </w:t>
      </w:r>
      <w:r w:rsidRPr="00EB535A">
        <w:rPr>
          <w:rFonts w:asciiTheme="majorBidi" w:hAnsiTheme="majorBidi" w:cstheme="majorBidi"/>
          <w:sz w:val="30"/>
          <w:szCs w:val="30"/>
        </w:rPr>
        <w:t>2563</w:t>
      </w:r>
    </w:p>
    <w:p w14:paraId="7D185E3C" w14:textId="77777777" w:rsidR="00A74AB2" w:rsidRPr="00EB535A" w:rsidRDefault="00A74AB2" w:rsidP="002A179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AE414F1" w14:textId="77777777" w:rsidR="00A74AB2" w:rsidRPr="00EB535A" w:rsidRDefault="00A74AB2" w:rsidP="002A1790">
      <w:pPr>
        <w:pStyle w:val="ListParagraph"/>
        <w:numPr>
          <w:ilvl w:val="0"/>
          <w:numId w:val="22"/>
        </w:num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B535A">
        <w:rPr>
          <w:rFonts w:asciiTheme="majorBidi" w:hAnsiTheme="majorBidi" w:cstheme="majorBidi"/>
          <w:sz w:val="30"/>
          <w:szCs w:val="30"/>
          <w:cs/>
        </w:rPr>
        <w:t xml:space="preserve">หุ้นกู้ระยะสั้นประเภทไม่ด้อยสิทธิ </w:t>
      </w:r>
    </w:p>
    <w:p w14:paraId="0B041FD2" w14:textId="77777777" w:rsidR="00A74AB2" w:rsidRPr="00EB535A" w:rsidRDefault="00A74AB2" w:rsidP="002A1790">
      <w:pPr>
        <w:pStyle w:val="ListParagraph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8456C98" w14:textId="5C3D38B1" w:rsidR="00A74AB2" w:rsidRPr="00EB535A" w:rsidRDefault="00A74AB2" w:rsidP="002A1790">
      <w:pPr>
        <w:pStyle w:val="ListParagraph"/>
        <w:numPr>
          <w:ilvl w:val="1"/>
          <w:numId w:val="23"/>
        </w:num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B535A">
        <w:rPr>
          <w:rFonts w:asciiTheme="majorBidi" w:hAnsiTheme="majorBidi" w:cstheme="majorBidi"/>
          <w:sz w:val="30"/>
          <w:szCs w:val="30"/>
          <w:cs/>
        </w:rPr>
        <w:t xml:space="preserve">เสนอขายให้แก่ผู้ลงทุนโดยเฉพาะเจาะจงเมื่อวันที่ </w:t>
      </w:r>
      <w:r w:rsidRPr="00EB535A">
        <w:rPr>
          <w:rFonts w:asciiTheme="majorBidi" w:hAnsiTheme="majorBidi" w:cstheme="majorBidi"/>
          <w:sz w:val="30"/>
          <w:szCs w:val="30"/>
        </w:rPr>
        <w:t xml:space="preserve">21 </w:t>
      </w:r>
      <w:r w:rsidRPr="00EB535A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EB535A">
        <w:rPr>
          <w:rFonts w:asciiTheme="majorBidi" w:hAnsiTheme="majorBidi" w:cstheme="majorBidi"/>
          <w:sz w:val="30"/>
          <w:szCs w:val="30"/>
        </w:rPr>
        <w:t xml:space="preserve">2562 </w:t>
      </w:r>
      <w:r w:rsidRPr="00EB535A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Pr="00EB535A">
        <w:rPr>
          <w:rFonts w:asciiTheme="majorBidi" w:hAnsiTheme="majorBidi" w:cstheme="majorBidi"/>
          <w:sz w:val="30"/>
          <w:szCs w:val="30"/>
        </w:rPr>
        <w:t>180,000</w:t>
      </w:r>
      <w:r w:rsidRPr="00EB535A">
        <w:rPr>
          <w:rFonts w:asciiTheme="majorBidi" w:hAnsiTheme="majorBidi" w:cstheme="majorBidi"/>
          <w:sz w:val="30"/>
          <w:szCs w:val="30"/>
          <w:cs/>
        </w:rPr>
        <w:t xml:space="preserve"> หน่วย มูลค่าที่ตราไว้หน่วยละ </w:t>
      </w:r>
      <w:r w:rsidRPr="00EB535A">
        <w:rPr>
          <w:rFonts w:asciiTheme="majorBidi" w:hAnsiTheme="majorBidi" w:cstheme="majorBidi"/>
          <w:sz w:val="30"/>
          <w:szCs w:val="30"/>
        </w:rPr>
        <w:t>1,000</w:t>
      </w:r>
      <w:r w:rsidRPr="00EB535A">
        <w:rPr>
          <w:rFonts w:asciiTheme="majorBidi" w:hAnsiTheme="majorBidi" w:cstheme="majorBidi"/>
          <w:sz w:val="30"/>
          <w:szCs w:val="30"/>
          <w:cs/>
        </w:rPr>
        <w:t xml:space="preserve"> บาท รวมทั้งสิ้นมูลค่า </w:t>
      </w:r>
      <w:r w:rsidRPr="00EB535A">
        <w:rPr>
          <w:rFonts w:asciiTheme="majorBidi" w:hAnsiTheme="majorBidi" w:cstheme="majorBidi"/>
          <w:sz w:val="30"/>
          <w:szCs w:val="30"/>
        </w:rPr>
        <w:t>180</w:t>
      </w:r>
      <w:r w:rsidRPr="00EB535A">
        <w:rPr>
          <w:rFonts w:asciiTheme="majorBidi" w:hAnsiTheme="majorBidi" w:cstheme="majorBidi"/>
          <w:sz w:val="30"/>
          <w:szCs w:val="30"/>
          <w:cs/>
        </w:rPr>
        <w:t xml:space="preserve"> ล้านบาท โดยมีอัตราดอกเบี้ยร้อยละ </w:t>
      </w:r>
      <w:r w:rsidRPr="00EB535A">
        <w:rPr>
          <w:rFonts w:asciiTheme="majorBidi" w:hAnsiTheme="majorBidi" w:cstheme="majorBidi"/>
          <w:sz w:val="30"/>
          <w:szCs w:val="30"/>
        </w:rPr>
        <w:t xml:space="preserve">7.25 </w:t>
      </w:r>
      <w:r w:rsidRPr="00EB535A">
        <w:rPr>
          <w:rFonts w:asciiTheme="majorBidi" w:hAnsiTheme="majorBidi" w:cstheme="majorBidi"/>
          <w:sz w:val="30"/>
          <w:szCs w:val="30"/>
          <w:cs/>
        </w:rPr>
        <w:t xml:space="preserve">ต่อปี แบบไม่มีหลักประกัน หุ้นกู้ดังกล่าวมีอายุ </w:t>
      </w:r>
      <w:r w:rsidRPr="00EB535A">
        <w:rPr>
          <w:rFonts w:asciiTheme="majorBidi" w:hAnsiTheme="majorBidi" w:cstheme="majorBidi"/>
          <w:sz w:val="30"/>
          <w:szCs w:val="30"/>
        </w:rPr>
        <w:t>6</w:t>
      </w:r>
      <w:r w:rsidRPr="00EB535A">
        <w:rPr>
          <w:rFonts w:asciiTheme="majorBidi" w:hAnsiTheme="majorBidi" w:cstheme="majorBidi"/>
          <w:sz w:val="30"/>
          <w:szCs w:val="30"/>
          <w:cs/>
        </w:rPr>
        <w:t xml:space="preserve"> เดือน และครบกำหนดไถ่ถอนในเดือนธันวาคม </w:t>
      </w:r>
      <w:r w:rsidRPr="00EB535A">
        <w:rPr>
          <w:rFonts w:asciiTheme="majorBidi" w:hAnsiTheme="majorBidi" w:cstheme="majorBidi"/>
          <w:sz w:val="30"/>
          <w:szCs w:val="30"/>
        </w:rPr>
        <w:t>2562</w:t>
      </w:r>
      <w:r w:rsidRPr="00EB535A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3B4B6DE" w14:textId="77777777" w:rsidR="00C23D79" w:rsidRPr="00EB535A" w:rsidRDefault="00C23D79" w:rsidP="002A1790">
      <w:pPr>
        <w:pStyle w:val="ListParagraph"/>
        <w:spacing w:line="240" w:lineRule="auto"/>
        <w:ind w:left="1332"/>
        <w:jc w:val="thaiDistribute"/>
        <w:rPr>
          <w:rFonts w:asciiTheme="majorBidi" w:hAnsiTheme="majorBidi" w:cstheme="majorBidi"/>
          <w:sz w:val="30"/>
          <w:szCs w:val="30"/>
        </w:rPr>
      </w:pPr>
    </w:p>
    <w:p w14:paraId="4669CDBB" w14:textId="0FD693B9" w:rsidR="00FA5E65" w:rsidRPr="00EB535A" w:rsidRDefault="00C23D79" w:rsidP="00FA5E65">
      <w:pPr>
        <w:pStyle w:val="ListParagraph"/>
        <w:numPr>
          <w:ilvl w:val="1"/>
          <w:numId w:val="23"/>
        </w:num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B535A">
        <w:rPr>
          <w:rFonts w:asciiTheme="majorBidi" w:hAnsiTheme="majorBidi" w:cstheme="majorBidi"/>
          <w:sz w:val="30"/>
          <w:szCs w:val="30"/>
          <w:cs/>
        </w:rPr>
        <w:t xml:space="preserve">ในวันที่ </w:t>
      </w:r>
      <w:r w:rsidRPr="00EB535A">
        <w:rPr>
          <w:rFonts w:asciiTheme="majorBidi" w:hAnsiTheme="majorBidi" w:cstheme="majorBidi"/>
          <w:sz w:val="30"/>
          <w:szCs w:val="30"/>
        </w:rPr>
        <w:t xml:space="preserve">19 </w:t>
      </w:r>
      <w:r w:rsidRPr="00EB535A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EB535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B535A">
        <w:rPr>
          <w:rFonts w:asciiTheme="majorBidi" w:hAnsiTheme="majorBidi" w:cstheme="majorBidi"/>
          <w:sz w:val="30"/>
          <w:szCs w:val="30"/>
        </w:rPr>
        <w:t xml:space="preserve">2562 </w:t>
      </w:r>
      <w:r w:rsidRPr="00EB535A">
        <w:rPr>
          <w:rFonts w:asciiTheme="majorBidi" w:hAnsiTheme="majorBidi" w:cstheme="majorBidi"/>
          <w:sz w:val="30"/>
          <w:szCs w:val="30"/>
          <w:cs/>
        </w:rPr>
        <w:t xml:space="preserve">มีการไถ่ถอนหุ้นกู้ดังกล่าวแล้วจำนวน </w:t>
      </w:r>
      <w:r w:rsidRPr="00EB535A">
        <w:rPr>
          <w:rFonts w:asciiTheme="majorBidi" w:hAnsiTheme="majorBidi" w:cstheme="majorBidi"/>
          <w:sz w:val="30"/>
          <w:szCs w:val="30"/>
        </w:rPr>
        <w:t xml:space="preserve">80,000 </w:t>
      </w:r>
      <w:r w:rsidRPr="00EB535A">
        <w:rPr>
          <w:rFonts w:asciiTheme="majorBidi" w:hAnsiTheme="majorBidi" w:cstheme="majorBidi"/>
          <w:sz w:val="30"/>
          <w:szCs w:val="30"/>
          <w:cs/>
        </w:rPr>
        <w:t xml:space="preserve">หน่วย มูลค่าที่ตราไว้หน่วยละ </w:t>
      </w:r>
      <w:r w:rsidRPr="00EB535A">
        <w:rPr>
          <w:rFonts w:asciiTheme="majorBidi" w:hAnsiTheme="majorBidi" w:cstheme="majorBidi"/>
          <w:sz w:val="30"/>
          <w:szCs w:val="30"/>
        </w:rPr>
        <w:t xml:space="preserve">1,000 </w:t>
      </w:r>
      <w:r w:rsidRPr="00EB535A">
        <w:rPr>
          <w:rFonts w:asciiTheme="majorBidi" w:hAnsiTheme="majorBidi" w:cstheme="majorBidi"/>
          <w:sz w:val="30"/>
          <w:szCs w:val="30"/>
          <w:cs/>
        </w:rPr>
        <w:t xml:space="preserve">บาท รวมทั้งสิ้นมูลค่า </w:t>
      </w:r>
      <w:r w:rsidRPr="00EB535A">
        <w:rPr>
          <w:rFonts w:asciiTheme="majorBidi" w:hAnsiTheme="majorBidi" w:cstheme="majorBidi"/>
          <w:sz w:val="30"/>
          <w:szCs w:val="30"/>
        </w:rPr>
        <w:t xml:space="preserve">80 </w:t>
      </w:r>
      <w:r w:rsidRPr="00EB535A">
        <w:rPr>
          <w:rFonts w:asciiTheme="majorBidi" w:hAnsiTheme="majorBidi" w:cstheme="majorBidi"/>
          <w:sz w:val="30"/>
          <w:szCs w:val="30"/>
          <w:cs/>
        </w:rPr>
        <w:t xml:space="preserve">ล้านบาท โดยส่วนที่เหลือ </w:t>
      </w:r>
      <w:r w:rsidRPr="00EB535A">
        <w:rPr>
          <w:rFonts w:asciiTheme="majorBidi" w:hAnsiTheme="majorBidi" w:cstheme="majorBidi"/>
          <w:sz w:val="30"/>
          <w:szCs w:val="30"/>
        </w:rPr>
        <w:t xml:space="preserve">100,000 </w:t>
      </w:r>
      <w:r w:rsidRPr="00EB535A">
        <w:rPr>
          <w:rFonts w:asciiTheme="majorBidi" w:hAnsiTheme="majorBidi" w:cstheme="majorBidi"/>
          <w:sz w:val="30"/>
          <w:szCs w:val="30"/>
          <w:cs/>
        </w:rPr>
        <w:t xml:space="preserve">หน่วยมูลค่าที่ตราไว้หน่วยละ </w:t>
      </w:r>
      <w:r w:rsidRPr="00EB535A">
        <w:rPr>
          <w:rFonts w:asciiTheme="majorBidi" w:hAnsiTheme="majorBidi" w:cstheme="majorBidi"/>
          <w:sz w:val="30"/>
          <w:szCs w:val="30"/>
        </w:rPr>
        <w:t>1,000</w:t>
      </w:r>
      <w:r w:rsidRPr="00EB535A">
        <w:rPr>
          <w:rFonts w:asciiTheme="majorBidi" w:hAnsiTheme="majorBidi" w:cstheme="majorBidi"/>
          <w:sz w:val="30"/>
          <w:szCs w:val="30"/>
          <w:cs/>
        </w:rPr>
        <w:t xml:space="preserve">บาท คิดเป็นมูลค่า </w:t>
      </w:r>
      <w:r w:rsidRPr="00EB535A">
        <w:rPr>
          <w:rFonts w:asciiTheme="majorBidi" w:hAnsiTheme="majorBidi" w:cstheme="majorBidi"/>
          <w:sz w:val="30"/>
          <w:szCs w:val="30"/>
        </w:rPr>
        <w:t xml:space="preserve">100 </w:t>
      </w:r>
      <w:r w:rsidRPr="00EB535A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FA5E65" w:rsidRPr="00EB535A">
        <w:rPr>
          <w:rFonts w:asciiTheme="majorBidi" w:hAnsiTheme="majorBidi" w:cstheme="majorBidi" w:hint="cs"/>
          <w:sz w:val="30"/>
          <w:szCs w:val="30"/>
          <w:cs/>
        </w:rPr>
        <w:t>และได้</w:t>
      </w:r>
      <w:r w:rsidRPr="00EB535A">
        <w:rPr>
          <w:rFonts w:asciiTheme="majorBidi" w:hAnsiTheme="majorBidi" w:cstheme="majorBidi"/>
          <w:sz w:val="30"/>
          <w:szCs w:val="30"/>
          <w:cs/>
        </w:rPr>
        <w:t>มีการทำสัญญาต่ออายุหุ้นกู้</w:t>
      </w:r>
      <w:r w:rsidR="00FA5E65" w:rsidRPr="00EB535A">
        <w:rPr>
          <w:rFonts w:asciiTheme="majorBidi" w:hAnsiTheme="majorBidi" w:cstheme="majorBidi" w:hint="cs"/>
          <w:sz w:val="30"/>
          <w:szCs w:val="30"/>
          <w:cs/>
        </w:rPr>
        <w:t xml:space="preserve">มาอย่างต่อเนื่อง </w:t>
      </w:r>
      <w:r w:rsidR="00A63F03" w:rsidRPr="00EB535A">
        <w:rPr>
          <w:rFonts w:asciiTheme="majorBidi" w:hAnsiTheme="majorBidi" w:cstheme="majorBidi" w:hint="cs"/>
          <w:sz w:val="30"/>
          <w:szCs w:val="30"/>
          <w:cs/>
        </w:rPr>
        <w:t>ทั้งนี้</w:t>
      </w:r>
      <w:r w:rsidR="00FA5E65" w:rsidRPr="00EB535A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="00FA5E65" w:rsidRPr="00EB535A">
        <w:rPr>
          <w:rFonts w:asciiTheme="majorBidi" w:hAnsiTheme="majorBidi" w:cstheme="majorBidi"/>
          <w:sz w:val="30"/>
          <w:szCs w:val="30"/>
        </w:rPr>
        <w:t xml:space="preserve">18 </w:t>
      </w:r>
      <w:r w:rsidR="00FA5E65" w:rsidRPr="00EB535A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FA5E65" w:rsidRPr="00EB535A">
        <w:rPr>
          <w:rFonts w:asciiTheme="majorBidi" w:hAnsiTheme="majorBidi" w:cstheme="majorBidi"/>
          <w:sz w:val="30"/>
          <w:szCs w:val="30"/>
        </w:rPr>
        <w:t xml:space="preserve">2563 </w:t>
      </w:r>
      <w:r w:rsidR="00DA5007" w:rsidRPr="00EB535A">
        <w:rPr>
          <w:rFonts w:asciiTheme="majorBidi" w:hAnsiTheme="majorBidi" w:cstheme="majorBidi" w:hint="cs"/>
          <w:sz w:val="30"/>
          <w:szCs w:val="30"/>
          <w:cs/>
        </w:rPr>
        <w:t>ได้</w:t>
      </w:r>
      <w:r w:rsidR="00FA5E65" w:rsidRPr="00EB535A">
        <w:rPr>
          <w:rFonts w:asciiTheme="majorBidi" w:hAnsiTheme="majorBidi" w:cstheme="majorBidi" w:hint="cs"/>
          <w:sz w:val="30"/>
          <w:szCs w:val="30"/>
          <w:cs/>
        </w:rPr>
        <w:t xml:space="preserve">มีการทำสัญญาต่ออายุหุ้นกู้ไปอีก </w:t>
      </w:r>
      <w:r w:rsidR="00FA5E65" w:rsidRPr="00EB535A">
        <w:rPr>
          <w:rFonts w:asciiTheme="majorBidi" w:hAnsiTheme="majorBidi" w:cstheme="majorBidi"/>
          <w:sz w:val="30"/>
          <w:szCs w:val="30"/>
        </w:rPr>
        <w:t xml:space="preserve">183 </w:t>
      </w:r>
      <w:r w:rsidR="00FA5E65" w:rsidRPr="00EB535A">
        <w:rPr>
          <w:rFonts w:asciiTheme="majorBidi" w:hAnsiTheme="majorBidi" w:cstheme="majorBidi" w:hint="cs"/>
          <w:sz w:val="30"/>
          <w:szCs w:val="30"/>
          <w:cs/>
        </w:rPr>
        <w:t>วัน ซึ่งจะครบ</w:t>
      </w:r>
      <w:r w:rsidRPr="00EB535A">
        <w:rPr>
          <w:rFonts w:asciiTheme="majorBidi" w:hAnsiTheme="majorBidi" w:cstheme="majorBidi"/>
          <w:sz w:val="30"/>
          <w:szCs w:val="30"/>
          <w:cs/>
        </w:rPr>
        <w:t>กำหนดไถ่ถอนในเดือน</w:t>
      </w:r>
      <w:r w:rsidR="00FA5E65" w:rsidRPr="00EB535A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EB535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B535A">
        <w:rPr>
          <w:rFonts w:asciiTheme="majorBidi" w:hAnsiTheme="majorBidi" w:cstheme="majorBidi"/>
          <w:sz w:val="30"/>
          <w:szCs w:val="30"/>
        </w:rPr>
        <w:t xml:space="preserve">2563 </w:t>
      </w:r>
      <w:r w:rsidR="00224F07" w:rsidRPr="00EB535A">
        <w:rPr>
          <w:rFonts w:asciiTheme="majorBidi" w:hAnsiTheme="majorBidi" w:cstheme="majorBidi" w:hint="cs"/>
          <w:sz w:val="30"/>
          <w:szCs w:val="30"/>
          <w:cs/>
        </w:rPr>
        <w:t>หุ้นกู้นี้</w:t>
      </w:r>
      <w:r w:rsidRPr="00EB535A"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EB535A">
        <w:rPr>
          <w:rFonts w:asciiTheme="majorBidi" w:hAnsiTheme="majorBidi" w:cstheme="majorBidi"/>
          <w:sz w:val="30"/>
          <w:szCs w:val="30"/>
          <w:cs/>
        </w:rPr>
        <w:t>หุ้นสามัญของบริษัทที่ถือโดยกรรมการและที่ดินของบริษัทเป็นหลักประกัน</w:t>
      </w:r>
    </w:p>
    <w:p w14:paraId="416139EF" w14:textId="77CB1ECE" w:rsidR="00A74AB2" w:rsidRPr="00EB535A" w:rsidRDefault="00FA5E65" w:rsidP="00FA5E65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B535A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9F86F8C" w14:textId="77777777" w:rsidR="00A74AB2" w:rsidRPr="00EB535A" w:rsidRDefault="00A74AB2" w:rsidP="002A1790">
      <w:pPr>
        <w:pStyle w:val="ListParagraph"/>
        <w:numPr>
          <w:ilvl w:val="0"/>
          <w:numId w:val="22"/>
        </w:num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B535A">
        <w:rPr>
          <w:rFonts w:asciiTheme="majorBidi" w:hAnsiTheme="majorBidi" w:cstheme="majorBidi"/>
          <w:sz w:val="30"/>
          <w:szCs w:val="30"/>
          <w:cs/>
        </w:rPr>
        <w:t>หุ้นกู้ชนิดระบุชื่อผู้ถือประเภทไม่ด้อยสิทธิ ไม่มีหลักประกันและมีผู้แทนผู้ถือหุ้นกู้ ซึ่งเสนอขายให้แก่ผู้ลงทุนสถาบันและผู้ลงทุนรายใหญ่</w:t>
      </w:r>
    </w:p>
    <w:p w14:paraId="1A55607C" w14:textId="77777777" w:rsidR="00A97217" w:rsidRPr="00EB535A" w:rsidRDefault="00A97217" w:rsidP="002A1790">
      <w:pPr>
        <w:tabs>
          <w:tab w:val="clear" w:pos="680"/>
          <w:tab w:val="clear" w:pos="907"/>
          <w:tab w:val="left" w:pos="108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C9DDC2C" w14:textId="23EEC702" w:rsidR="00A74AB2" w:rsidRPr="00EB535A" w:rsidRDefault="00A74AB2" w:rsidP="002A1790">
      <w:pPr>
        <w:pStyle w:val="ListParagraph"/>
        <w:tabs>
          <w:tab w:val="clear" w:pos="680"/>
          <w:tab w:val="clear" w:pos="907"/>
          <w:tab w:val="left" w:pos="1080"/>
        </w:tabs>
        <w:spacing w:line="240" w:lineRule="auto"/>
        <w:ind w:left="1260" w:hanging="360"/>
        <w:jc w:val="thaiDistribute"/>
        <w:rPr>
          <w:rFonts w:asciiTheme="majorBidi" w:hAnsiTheme="majorBidi" w:cstheme="majorBidi"/>
          <w:spacing w:val="-10"/>
          <w:sz w:val="30"/>
          <w:szCs w:val="30"/>
          <w:cs/>
        </w:rPr>
      </w:pPr>
      <w:r w:rsidRPr="00EB535A">
        <w:rPr>
          <w:rFonts w:asciiTheme="majorBidi" w:hAnsiTheme="majorBidi" w:cstheme="majorBidi"/>
          <w:sz w:val="30"/>
          <w:szCs w:val="30"/>
        </w:rPr>
        <w:t>3.1</w:t>
      </w:r>
      <w:r w:rsidRPr="00EB535A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Pr="00EB535A">
        <w:rPr>
          <w:rFonts w:asciiTheme="majorBidi" w:hAnsiTheme="majorBidi" w:cstheme="majorBidi"/>
          <w:spacing w:val="-6"/>
          <w:sz w:val="30"/>
          <w:szCs w:val="30"/>
          <w:cs/>
        </w:rPr>
        <w:t xml:space="preserve">หุ้นกู้จำนวน </w:t>
      </w:r>
      <w:r w:rsidRPr="00EB535A">
        <w:rPr>
          <w:rFonts w:asciiTheme="majorBidi" w:hAnsiTheme="majorBidi" w:cstheme="majorBidi"/>
          <w:spacing w:val="-6"/>
          <w:sz w:val="30"/>
          <w:szCs w:val="30"/>
        </w:rPr>
        <w:t>545,300</w:t>
      </w:r>
      <w:r w:rsidRPr="00EB535A">
        <w:rPr>
          <w:rFonts w:asciiTheme="majorBidi" w:hAnsiTheme="majorBidi" w:cstheme="majorBidi"/>
          <w:spacing w:val="-6"/>
          <w:sz w:val="30"/>
          <w:szCs w:val="30"/>
          <w:cs/>
        </w:rPr>
        <w:t xml:space="preserve"> หน่วย มูลค่าที่ตราไว้หน่วยละ </w:t>
      </w:r>
      <w:r w:rsidRPr="00EB535A">
        <w:rPr>
          <w:rFonts w:asciiTheme="majorBidi" w:hAnsiTheme="majorBidi" w:cstheme="majorBidi"/>
          <w:spacing w:val="-6"/>
          <w:sz w:val="30"/>
          <w:szCs w:val="30"/>
        </w:rPr>
        <w:t>1,000</w:t>
      </w:r>
      <w:r w:rsidRPr="00EB535A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บาท รวมทั้งสิ้นมูลค่า </w:t>
      </w:r>
      <w:r w:rsidRPr="00EB535A">
        <w:rPr>
          <w:rFonts w:asciiTheme="majorBidi" w:hAnsiTheme="majorBidi" w:cstheme="majorBidi"/>
          <w:spacing w:val="-6"/>
          <w:sz w:val="30"/>
          <w:szCs w:val="30"/>
        </w:rPr>
        <w:t>545.30</w:t>
      </w:r>
      <w:r w:rsidRPr="00EB535A">
        <w:rPr>
          <w:rFonts w:asciiTheme="majorBidi" w:hAnsiTheme="majorBidi" w:cstheme="majorBidi"/>
          <w:spacing w:val="-6"/>
          <w:sz w:val="30"/>
          <w:szCs w:val="30"/>
          <w:cs/>
        </w:rPr>
        <w:t xml:space="preserve"> ล้านบาท (สุทธิจากค่าใช้จ่ายทางตรงในการออกหุ้นกู้จำนวน</w:t>
      </w:r>
      <w:r w:rsidR="00D11ED6" w:rsidRPr="00EB535A">
        <w:rPr>
          <w:rFonts w:asciiTheme="majorBidi" w:hAnsiTheme="majorBidi" w:cstheme="majorBidi" w:hint="cs"/>
          <w:spacing w:val="-6"/>
          <w:sz w:val="30"/>
          <w:szCs w:val="30"/>
          <w:cs/>
        </w:rPr>
        <w:t>เงิน</w:t>
      </w:r>
      <w:r w:rsidRPr="00EB535A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797EA2" w:rsidRPr="00EB535A">
        <w:rPr>
          <w:rFonts w:asciiTheme="majorBidi" w:hAnsiTheme="majorBidi" w:cstheme="majorBidi"/>
          <w:spacing w:val="-6"/>
          <w:sz w:val="30"/>
          <w:szCs w:val="30"/>
        </w:rPr>
        <w:t>1</w:t>
      </w:r>
      <w:r w:rsidR="00797EA2" w:rsidRPr="00EB535A">
        <w:rPr>
          <w:rFonts w:asciiTheme="majorBidi" w:hAnsiTheme="majorBidi" w:cstheme="majorBidi"/>
          <w:spacing w:val="-6"/>
          <w:sz w:val="30"/>
          <w:szCs w:val="30"/>
          <w:cs/>
        </w:rPr>
        <w:t>.</w:t>
      </w:r>
      <w:r w:rsidR="00797EA2" w:rsidRPr="00EB535A">
        <w:rPr>
          <w:rFonts w:asciiTheme="majorBidi" w:hAnsiTheme="majorBidi" w:cstheme="majorBidi"/>
          <w:spacing w:val="-6"/>
          <w:sz w:val="30"/>
          <w:szCs w:val="30"/>
        </w:rPr>
        <w:t>60</w:t>
      </w:r>
      <w:r w:rsidR="00797EA2" w:rsidRPr="00EB535A">
        <w:rPr>
          <w:rFonts w:asciiTheme="majorBidi" w:hAnsiTheme="majorBidi" w:cstheme="majorBidi"/>
          <w:spacing w:val="-6"/>
          <w:sz w:val="30"/>
          <w:szCs w:val="30"/>
          <w:cs/>
        </w:rPr>
        <w:t xml:space="preserve"> ล้านบาท เป็นจำนวน</w:t>
      </w:r>
      <w:r w:rsidR="00D11ED6" w:rsidRPr="00EB535A">
        <w:rPr>
          <w:rFonts w:asciiTheme="majorBidi" w:hAnsiTheme="majorBidi" w:cstheme="majorBidi" w:hint="cs"/>
          <w:spacing w:val="-6"/>
          <w:sz w:val="30"/>
          <w:szCs w:val="30"/>
          <w:cs/>
        </w:rPr>
        <w:t>เงิน</w:t>
      </w:r>
      <w:r w:rsidR="00797EA2" w:rsidRPr="00EB535A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797EA2" w:rsidRPr="00EB535A">
        <w:rPr>
          <w:rFonts w:asciiTheme="majorBidi" w:hAnsiTheme="majorBidi" w:cstheme="majorBidi"/>
          <w:spacing w:val="-6"/>
          <w:sz w:val="30"/>
          <w:szCs w:val="30"/>
        </w:rPr>
        <w:t>543.70</w:t>
      </w:r>
      <w:r w:rsidR="00797EA2" w:rsidRPr="00EB535A">
        <w:rPr>
          <w:rFonts w:asciiTheme="majorBidi" w:hAnsiTheme="majorBidi" w:cstheme="majorBidi"/>
          <w:spacing w:val="-6"/>
          <w:sz w:val="30"/>
          <w:szCs w:val="30"/>
          <w:cs/>
        </w:rPr>
        <w:t xml:space="preserve"> ล้านบาท</w:t>
      </w:r>
      <w:r w:rsidRPr="00EB535A">
        <w:rPr>
          <w:rFonts w:asciiTheme="majorBidi" w:hAnsiTheme="majorBidi" w:cstheme="majorBidi"/>
          <w:spacing w:val="-6"/>
          <w:sz w:val="30"/>
          <w:szCs w:val="30"/>
          <w:cs/>
        </w:rPr>
        <w:t xml:space="preserve">) โดยมีอัตราดอกเบี้ยคงที่ในอัตราร้อยละ </w:t>
      </w:r>
      <w:r w:rsidRPr="00EB535A">
        <w:rPr>
          <w:rFonts w:asciiTheme="majorBidi" w:hAnsiTheme="majorBidi" w:cstheme="majorBidi"/>
          <w:spacing w:val="-6"/>
          <w:sz w:val="30"/>
          <w:szCs w:val="30"/>
        </w:rPr>
        <w:t>6.75</w:t>
      </w:r>
      <w:r w:rsidRPr="00EB535A">
        <w:rPr>
          <w:rFonts w:asciiTheme="majorBidi" w:hAnsiTheme="majorBidi" w:cstheme="majorBidi"/>
          <w:spacing w:val="-6"/>
          <w:sz w:val="30"/>
          <w:szCs w:val="30"/>
          <w:cs/>
        </w:rPr>
        <w:t xml:space="preserve"> ต่อปี และชำระดอกเบี้ยทุก </w:t>
      </w:r>
      <w:r w:rsidRPr="00EB535A">
        <w:rPr>
          <w:rFonts w:asciiTheme="majorBidi" w:hAnsiTheme="majorBidi" w:cstheme="majorBidi"/>
          <w:spacing w:val="-6"/>
          <w:sz w:val="30"/>
          <w:szCs w:val="30"/>
        </w:rPr>
        <w:t>3</w:t>
      </w:r>
      <w:r w:rsidRPr="00EB535A">
        <w:rPr>
          <w:rFonts w:asciiTheme="majorBidi" w:hAnsiTheme="majorBidi" w:cstheme="majorBidi"/>
          <w:spacing w:val="-6"/>
          <w:sz w:val="30"/>
          <w:szCs w:val="30"/>
          <w:cs/>
        </w:rPr>
        <w:t xml:space="preserve"> เดือน</w:t>
      </w:r>
      <w:r w:rsidRPr="00EB535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B535A">
        <w:rPr>
          <w:rFonts w:asciiTheme="majorBidi" w:hAnsiTheme="majorBidi" w:cstheme="majorBidi"/>
          <w:spacing w:val="-10"/>
          <w:sz w:val="30"/>
          <w:szCs w:val="30"/>
          <w:cs/>
        </w:rPr>
        <w:t xml:space="preserve">โดยหุ้นกู้ดังกล่าวมีอายุ </w:t>
      </w:r>
      <w:r w:rsidRPr="00EB535A">
        <w:rPr>
          <w:rFonts w:asciiTheme="majorBidi" w:hAnsiTheme="majorBidi" w:cstheme="majorBidi"/>
          <w:spacing w:val="-10"/>
          <w:sz w:val="30"/>
          <w:szCs w:val="30"/>
        </w:rPr>
        <w:t>2</w:t>
      </w:r>
      <w:r w:rsidRPr="00EB535A">
        <w:rPr>
          <w:rFonts w:asciiTheme="majorBidi" w:hAnsiTheme="majorBidi" w:cstheme="majorBidi"/>
          <w:spacing w:val="-10"/>
          <w:sz w:val="30"/>
          <w:szCs w:val="30"/>
          <w:cs/>
        </w:rPr>
        <w:t xml:space="preserve"> ปี ครบกำหนดไถ่ถอนในเดือนกุมภาพันธ์ </w:t>
      </w:r>
      <w:r w:rsidRPr="00EB535A">
        <w:rPr>
          <w:rFonts w:asciiTheme="majorBidi" w:hAnsiTheme="majorBidi" w:cstheme="majorBidi"/>
          <w:spacing w:val="-10"/>
          <w:sz w:val="30"/>
          <w:szCs w:val="30"/>
        </w:rPr>
        <w:t>2564</w:t>
      </w:r>
    </w:p>
    <w:p w14:paraId="5F1454E8" w14:textId="77777777" w:rsidR="00A74AB2" w:rsidRPr="00EB535A" w:rsidRDefault="00A74AB2" w:rsidP="002A1790">
      <w:pPr>
        <w:pStyle w:val="ListParagraph"/>
        <w:tabs>
          <w:tab w:val="clear" w:pos="680"/>
          <w:tab w:val="clear" w:pos="907"/>
          <w:tab w:val="left" w:pos="1080"/>
        </w:tabs>
        <w:spacing w:line="240" w:lineRule="auto"/>
        <w:ind w:left="1260" w:hanging="360"/>
        <w:jc w:val="thaiDistribute"/>
        <w:rPr>
          <w:rFonts w:asciiTheme="majorBidi" w:hAnsiTheme="majorBidi" w:cstheme="majorBidi"/>
          <w:sz w:val="24"/>
          <w:szCs w:val="24"/>
        </w:rPr>
      </w:pPr>
    </w:p>
    <w:p w14:paraId="2A0A28B7" w14:textId="462F0F51" w:rsidR="00A74AB2" w:rsidRPr="00EB535A" w:rsidRDefault="00A74AB2" w:rsidP="002A1790">
      <w:pPr>
        <w:pStyle w:val="ListParagraph"/>
        <w:tabs>
          <w:tab w:val="clear" w:pos="680"/>
          <w:tab w:val="clear" w:pos="907"/>
          <w:tab w:val="left" w:pos="1080"/>
        </w:tabs>
        <w:spacing w:line="240" w:lineRule="auto"/>
        <w:ind w:left="1260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EB535A">
        <w:rPr>
          <w:rFonts w:asciiTheme="majorBidi" w:hAnsiTheme="majorBidi" w:cstheme="majorBidi"/>
          <w:sz w:val="30"/>
          <w:szCs w:val="30"/>
        </w:rPr>
        <w:t>3.2</w:t>
      </w:r>
      <w:r w:rsidRPr="00EB535A">
        <w:rPr>
          <w:rFonts w:asciiTheme="majorBidi" w:hAnsiTheme="majorBidi" w:cstheme="majorBidi"/>
          <w:sz w:val="30"/>
          <w:szCs w:val="30"/>
          <w:cs/>
        </w:rPr>
        <w:t xml:space="preserve">) หุ้นกู้จำนวน </w:t>
      </w:r>
      <w:r w:rsidRPr="00EB535A">
        <w:rPr>
          <w:rFonts w:asciiTheme="majorBidi" w:hAnsiTheme="majorBidi" w:cstheme="majorBidi"/>
          <w:sz w:val="30"/>
          <w:szCs w:val="30"/>
        </w:rPr>
        <w:t>300,000</w:t>
      </w:r>
      <w:r w:rsidRPr="00EB535A">
        <w:rPr>
          <w:rFonts w:asciiTheme="majorBidi" w:hAnsiTheme="majorBidi" w:cstheme="majorBidi"/>
          <w:sz w:val="30"/>
          <w:szCs w:val="30"/>
          <w:cs/>
        </w:rPr>
        <w:t xml:space="preserve"> หน่วย มูลค่าที่ตราไว้หน่วยละ </w:t>
      </w:r>
      <w:r w:rsidRPr="00EB535A">
        <w:rPr>
          <w:rFonts w:asciiTheme="majorBidi" w:hAnsiTheme="majorBidi" w:cstheme="majorBidi"/>
          <w:sz w:val="30"/>
          <w:szCs w:val="30"/>
        </w:rPr>
        <w:t>1,000</w:t>
      </w:r>
      <w:r w:rsidRPr="00EB535A">
        <w:rPr>
          <w:rFonts w:asciiTheme="majorBidi" w:hAnsiTheme="majorBidi" w:cstheme="majorBidi"/>
          <w:sz w:val="30"/>
          <w:szCs w:val="30"/>
          <w:cs/>
        </w:rPr>
        <w:t xml:space="preserve"> บาท รวมทั้งสิ้นมูลค่า </w:t>
      </w:r>
      <w:r w:rsidRPr="00EB535A">
        <w:rPr>
          <w:rFonts w:asciiTheme="majorBidi" w:hAnsiTheme="majorBidi" w:cstheme="majorBidi"/>
          <w:sz w:val="30"/>
          <w:szCs w:val="30"/>
        </w:rPr>
        <w:t>300</w:t>
      </w:r>
      <w:r w:rsidRPr="00EB535A">
        <w:rPr>
          <w:rFonts w:asciiTheme="majorBidi" w:hAnsiTheme="majorBidi" w:cstheme="majorBidi"/>
          <w:sz w:val="30"/>
          <w:szCs w:val="30"/>
          <w:cs/>
        </w:rPr>
        <w:t xml:space="preserve"> ล้านบาท (สุทธิจากค่าใช้จ่ายทางตรงในการออกหุ้นกู้จำนวน</w:t>
      </w:r>
      <w:r w:rsidR="00D11ED6" w:rsidRPr="00EB535A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Pr="00EB535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A5EA1" w:rsidRPr="00EB535A">
        <w:rPr>
          <w:rFonts w:asciiTheme="majorBidi" w:hAnsiTheme="majorBidi" w:cstheme="majorBidi"/>
          <w:sz w:val="30"/>
          <w:szCs w:val="30"/>
        </w:rPr>
        <w:t>1</w:t>
      </w:r>
      <w:r w:rsidR="00797EA2" w:rsidRPr="00EB535A">
        <w:rPr>
          <w:rFonts w:asciiTheme="majorBidi" w:hAnsiTheme="majorBidi" w:cstheme="majorBidi"/>
          <w:sz w:val="30"/>
          <w:szCs w:val="30"/>
        </w:rPr>
        <w:t>.</w:t>
      </w:r>
      <w:r w:rsidR="009A5EA1" w:rsidRPr="00EB535A">
        <w:rPr>
          <w:rFonts w:asciiTheme="majorBidi" w:hAnsiTheme="majorBidi" w:cstheme="majorBidi"/>
          <w:sz w:val="30"/>
          <w:szCs w:val="30"/>
        </w:rPr>
        <w:t>94</w:t>
      </w:r>
      <w:r w:rsidR="00797EA2" w:rsidRPr="00EB535A">
        <w:rPr>
          <w:rFonts w:asciiTheme="majorBidi" w:hAnsiTheme="majorBidi" w:cstheme="majorBidi"/>
          <w:sz w:val="30"/>
          <w:szCs w:val="30"/>
          <w:cs/>
        </w:rPr>
        <w:t xml:space="preserve"> ล้านบาท เป็นจำนวน</w:t>
      </w:r>
      <w:r w:rsidR="00D11ED6" w:rsidRPr="00EB535A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="00797EA2" w:rsidRPr="00EB535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97EA2" w:rsidRPr="00EB535A">
        <w:rPr>
          <w:rFonts w:asciiTheme="majorBidi" w:hAnsiTheme="majorBidi" w:cstheme="majorBidi"/>
          <w:sz w:val="30"/>
          <w:szCs w:val="30"/>
        </w:rPr>
        <w:t>29</w:t>
      </w:r>
      <w:r w:rsidR="009A5EA1" w:rsidRPr="00EB535A">
        <w:rPr>
          <w:rFonts w:asciiTheme="majorBidi" w:hAnsiTheme="majorBidi" w:cstheme="majorBidi"/>
          <w:sz w:val="30"/>
          <w:szCs w:val="30"/>
        </w:rPr>
        <w:t>8</w:t>
      </w:r>
      <w:r w:rsidR="00797EA2" w:rsidRPr="00EB535A">
        <w:rPr>
          <w:rFonts w:asciiTheme="majorBidi" w:hAnsiTheme="majorBidi" w:cstheme="majorBidi"/>
          <w:sz w:val="30"/>
          <w:szCs w:val="30"/>
        </w:rPr>
        <w:t>.</w:t>
      </w:r>
      <w:r w:rsidR="009A5EA1" w:rsidRPr="00EB535A">
        <w:rPr>
          <w:rFonts w:asciiTheme="majorBidi" w:hAnsiTheme="majorBidi" w:cstheme="majorBidi"/>
          <w:sz w:val="30"/>
          <w:szCs w:val="30"/>
        </w:rPr>
        <w:t>06</w:t>
      </w:r>
      <w:r w:rsidR="00797EA2" w:rsidRPr="00EB535A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Pr="00EB535A">
        <w:rPr>
          <w:rFonts w:asciiTheme="majorBidi" w:hAnsiTheme="majorBidi" w:cstheme="majorBidi"/>
          <w:sz w:val="30"/>
          <w:szCs w:val="30"/>
          <w:cs/>
        </w:rPr>
        <w:t xml:space="preserve">) โดยมีอัตราดอกเบี้ยคงที่ในอัตราร้อยละ </w:t>
      </w:r>
      <w:r w:rsidRPr="00EB535A">
        <w:rPr>
          <w:rFonts w:asciiTheme="majorBidi" w:hAnsiTheme="majorBidi" w:cstheme="majorBidi"/>
          <w:sz w:val="30"/>
          <w:szCs w:val="30"/>
        </w:rPr>
        <w:t>7</w:t>
      </w:r>
      <w:r w:rsidRPr="00EB535A">
        <w:rPr>
          <w:rFonts w:asciiTheme="majorBidi" w:hAnsiTheme="majorBidi" w:cstheme="majorBidi"/>
          <w:sz w:val="30"/>
          <w:szCs w:val="30"/>
          <w:cs/>
        </w:rPr>
        <w:t xml:space="preserve"> ต่อปี และชำระดอกเบี้ยทุก </w:t>
      </w:r>
      <w:r w:rsidRPr="00EB535A">
        <w:rPr>
          <w:rFonts w:asciiTheme="majorBidi" w:hAnsiTheme="majorBidi" w:cstheme="majorBidi"/>
          <w:sz w:val="30"/>
          <w:szCs w:val="30"/>
        </w:rPr>
        <w:t>3</w:t>
      </w:r>
      <w:r w:rsidRPr="00EB535A">
        <w:rPr>
          <w:rFonts w:asciiTheme="majorBidi" w:hAnsiTheme="majorBidi" w:cstheme="majorBidi"/>
          <w:sz w:val="30"/>
          <w:szCs w:val="30"/>
          <w:cs/>
        </w:rPr>
        <w:t xml:space="preserve"> เดือน โดยหุ้นกู้ดังกล่าวมีอายุ </w:t>
      </w:r>
      <w:r w:rsidRPr="00EB535A">
        <w:rPr>
          <w:rFonts w:asciiTheme="majorBidi" w:hAnsiTheme="majorBidi" w:cstheme="majorBidi"/>
          <w:sz w:val="30"/>
          <w:szCs w:val="30"/>
        </w:rPr>
        <w:t>2</w:t>
      </w:r>
      <w:r w:rsidRPr="00EB535A">
        <w:rPr>
          <w:rFonts w:asciiTheme="majorBidi" w:hAnsiTheme="majorBidi" w:cstheme="majorBidi"/>
          <w:sz w:val="30"/>
          <w:szCs w:val="30"/>
          <w:cs/>
        </w:rPr>
        <w:t xml:space="preserve"> ปี ครบกำหนดไถ่ถอนในเดือนตุลาคม </w:t>
      </w:r>
      <w:r w:rsidRPr="00EB535A">
        <w:rPr>
          <w:rFonts w:asciiTheme="majorBidi" w:hAnsiTheme="majorBidi" w:cstheme="majorBidi"/>
          <w:sz w:val="30"/>
          <w:szCs w:val="30"/>
        </w:rPr>
        <w:t>2564</w:t>
      </w:r>
    </w:p>
    <w:p w14:paraId="4B4FA097" w14:textId="447044A8" w:rsidR="00A74AB2" w:rsidRPr="00EB535A" w:rsidRDefault="00A74AB2" w:rsidP="00A74AB2">
      <w:pPr>
        <w:tabs>
          <w:tab w:val="clear" w:pos="680"/>
          <w:tab w:val="clear" w:pos="907"/>
          <w:tab w:val="left" w:pos="108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B535A">
        <w:rPr>
          <w:rFonts w:asciiTheme="majorBidi" w:hAnsiTheme="majorBidi" w:cstheme="majorBidi"/>
          <w:sz w:val="30"/>
          <w:szCs w:val="30"/>
          <w:cs/>
        </w:rPr>
        <w:lastRenderedPageBreak/>
        <w:t>ทั้งนี้ บริษัทมีหน้าที่ต้องปฏิบัติตามเงื่อนไขที่กำหนดไว้ในข้อกำหนดว่าด้วยสิทธิและหน้าที่ของผู้ออกหุ้นกู้ และผู้ถือหุ้นกู้ตามที่ระบุไว้ในหนังสือชี้ชวนเสนอขายหุ้นกู้</w:t>
      </w:r>
    </w:p>
    <w:p w14:paraId="1224F2A8" w14:textId="77777777" w:rsidR="002A74BB" w:rsidRPr="00EB535A" w:rsidRDefault="002A74BB" w:rsidP="002A74BB">
      <w:pPr>
        <w:pStyle w:val="ListParagraph"/>
        <w:tabs>
          <w:tab w:val="clear" w:pos="680"/>
          <w:tab w:val="clear" w:pos="907"/>
          <w:tab w:val="left" w:pos="1080"/>
        </w:tabs>
        <w:spacing w:line="240" w:lineRule="auto"/>
        <w:ind w:left="612"/>
        <w:jc w:val="thaiDistribute"/>
        <w:rPr>
          <w:rFonts w:asciiTheme="majorBidi" w:hAnsiTheme="majorBidi"/>
          <w:spacing w:val="2"/>
          <w:sz w:val="24"/>
          <w:szCs w:val="24"/>
          <w:cs/>
        </w:rPr>
      </w:pPr>
    </w:p>
    <w:p w14:paraId="08FEAB7B" w14:textId="20BEFEA3" w:rsidR="00D30F78" w:rsidRPr="00EB535A" w:rsidRDefault="00D30F78" w:rsidP="00D30F78">
      <w:pPr>
        <w:pStyle w:val="block"/>
        <w:spacing w:after="0" w:line="240" w:lineRule="atLeast"/>
        <w:ind w:left="54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EB535A">
        <w:rPr>
          <w:rFonts w:asciiTheme="majorBidi" w:hAnsiTheme="majorBidi" w:cstheme="majorBidi"/>
          <w:sz w:val="30"/>
          <w:szCs w:val="30"/>
          <w:cs/>
          <w:lang w:bidi="th-TH"/>
        </w:rPr>
        <w:t xml:space="preserve">หนี้สินที่มีภาระดอกเบี้ยส่วนที่มีหลักประกัน ณ วันที่ </w:t>
      </w:r>
      <w:r w:rsidR="00002511" w:rsidRPr="00EB535A">
        <w:rPr>
          <w:rFonts w:asciiTheme="majorBidi" w:hAnsiTheme="majorBidi" w:cstheme="majorBidi"/>
          <w:sz w:val="30"/>
          <w:szCs w:val="30"/>
          <w:lang w:bidi="th-TH"/>
        </w:rPr>
        <w:t xml:space="preserve">30 </w:t>
      </w:r>
      <w:r w:rsidR="00002511" w:rsidRPr="00EB535A">
        <w:rPr>
          <w:rFonts w:asciiTheme="majorBidi" w:hAnsiTheme="majorBidi" w:cstheme="majorBidi"/>
          <w:sz w:val="30"/>
          <w:szCs w:val="30"/>
          <w:cs/>
          <w:lang w:bidi="th-TH"/>
        </w:rPr>
        <w:t xml:space="preserve">มิถุนายน </w:t>
      </w:r>
      <w:r w:rsidR="00002511" w:rsidRPr="00EB535A">
        <w:rPr>
          <w:rFonts w:asciiTheme="majorBidi" w:hAnsiTheme="majorBidi" w:cstheme="majorBidi"/>
          <w:sz w:val="30"/>
          <w:szCs w:val="30"/>
          <w:lang w:bidi="th-TH"/>
        </w:rPr>
        <w:t>2563</w:t>
      </w:r>
      <w:r w:rsidRPr="00EB535A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และ </w:t>
      </w:r>
      <w:r w:rsidR="008E53DC" w:rsidRPr="00EB535A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Pr="00EB535A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ธันวาคม</w:t>
      </w:r>
      <w:r w:rsidR="00D446B7" w:rsidRPr="00EB535A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0D0FB7" w:rsidRPr="00EB535A">
        <w:rPr>
          <w:rFonts w:asciiTheme="majorBidi" w:hAnsiTheme="majorBidi" w:cstheme="majorBidi"/>
          <w:sz w:val="30"/>
          <w:szCs w:val="30"/>
          <w:lang w:bidi="th-TH"/>
        </w:rPr>
        <w:t>2562</w:t>
      </w:r>
      <w:r w:rsidRPr="00EB535A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มีรายละเอียดของหลักประกันซึ่งเป็นสินทรัพย์ดังนี้</w:t>
      </w:r>
    </w:p>
    <w:p w14:paraId="2D054F79" w14:textId="77777777" w:rsidR="00D30F78" w:rsidRPr="00EB535A" w:rsidRDefault="006E302E" w:rsidP="00A55436">
      <w:pPr>
        <w:rPr>
          <w:rFonts w:asciiTheme="majorBidi" w:hAnsiTheme="majorBidi" w:cstheme="majorBidi"/>
          <w:sz w:val="24"/>
          <w:szCs w:val="24"/>
          <w:cs/>
        </w:rPr>
      </w:pPr>
      <w:r w:rsidRPr="00EB535A">
        <w:rPr>
          <w:rFonts w:asciiTheme="majorBidi" w:hAnsiTheme="majorBidi" w:cstheme="majorBidi"/>
          <w:sz w:val="30"/>
          <w:szCs w:val="30"/>
        </w:rPr>
        <w:tab/>
      </w:r>
      <w:r w:rsidRPr="00EB535A">
        <w:rPr>
          <w:rFonts w:asciiTheme="majorBidi" w:hAnsiTheme="majorBidi" w:cstheme="majorBidi"/>
          <w:sz w:val="30"/>
          <w:szCs w:val="30"/>
        </w:rPr>
        <w:tab/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2700"/>
        <w:gridCol w:w="1013"/>
        <w:gridCol w:w="1128"/>
        <w:gridCol w:w="246"/>
        <w:gridCol w:w="1213"/>
        <w:gridCol w:w="246"/>
        <w:gridCol w:w="1128"/>
        <w:gridCol w:w="246"/>
        <w:gridCol w:w="1260"/>
      </w:tblGrid>
      <w:tr w:rsidR="00D30F78" w:rsidRPr="00EB535A" w14:paraId="311012C1" w14:textId="77777777" w:rsidTr="0000299B">
        <w:tc>
          <w:tcPr>
            <w:tcW w:w="2700" w:type="dxa"/>
            <w:shd w:val="clear" w:color="auto" w:fill="auto"/>
          </w:tcPr>
          <w:p w14:paraId="3FC69ADE" w14:textId="77777777" w:rsidR="00D30F78" w:rsidRPr="00EB535A" w:rsidRDefault="00D30F78" w:rsidP="006E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13" w:type="dxa"/>
          </w:tcPr>
          <w:p w14:paraId="412FFC2F" w14:textId="77777777" w:rsidR="00D30F78" w:rsidRPr="00EB535A" w:rsidRDefault="00D30F78" w:rsidP="00D30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587" w:type="dxa"/>
            <w:gridSpan w:val="3"/>
          </w:tcPr>
          <w:p w14:paraId="68EA6021" w14:textId="77777777" w:rsidR="00D30F78" w:rsidRPr="00EB535A" w:rsidRDefault="00D30F78" w:rsidP="006E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EB535A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46" w:type="dxa"/>
          </w:tcPr>
          <w:p w14:paraId="0276AFA7" w14:textId="77777777" w:rsidR="00D30F78" w:rsidRPr="00EB535A" w:rsidRDefault="00D30F78" w:rsidP="006E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34" w:type="dxa"/>
            <w:gridSpan w:val="3"/>
          </w:tcPr>
          <w:p w14:paraId="1E3D4F18" w14:textId="77777777" w:rsidR="00D30F78" w:rsidRPr="00EB535A" w:rsidRDefault="00D30F78" w:rsidP="006E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0A0B" w:rsidRPr="00EB535A" w14:paraId="6A5BB119" w14:textId="77777777" w:rsidTr="0000299B">
        <w:tc>
          <w:tcPr>
            <w:tcW w:w="2700" w:type="dxa"/>
          </w:tcPr>
          <w:p w14:paraId="50AC4816" w14:textId="77777777" w:rsidR="005D0A0B" w:rsidRPr="00EB535A" w:rsidRDefault="005D0A0B" w:rsidP="005D0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3" w:type="dxa"/>
          </w:tcPr>
          <w:p w14:paraId="7C5642E3" w14:textId="77777777" w:rsidR="005D0A0B" w:rsidRPr="00EB535A" w:rsidRDefault="005D0A0B" w:rsidP="005D0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8" w:type="dxa"/>
            <w:shd w:val="clear" w:color="auto" w:fill="auto"/>
            <w:vAlign w:val="center"/>
          </w:tcPr>
          <w:p w14:paraId="145108EF" w14:textId="76C12BDF" w:rsidR="005D0A0B" w:rsidRPr="00EB535A" w:rsidRDefault="005D0A0B" w:rsidP="005D0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jc w:val="center"/>
              <w:rPr>
                <w:rFonts w:asciiTheme="majorBidi" w:hAnsiTheme="majorBidi" w:cstheme="majorBidi"/>
                <w:b/>
                <w:spacing w:val="-8"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30 </w:t>
            </w:r>
            <w:r w:rsidRPr="00EB535A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6" w:type="dxa"/>
            <w:shd w:val="clear" w:color="auto" w:fill="auto"/>
            <w:vAlign w:val="center"/>
          </w:tcPr>
          <w:p w14:paraId="03D08614" w14:textId="77777777" w:rsidR="005D0A0B" w:rsidRPr="00EB535A" w:rsidRDefault="005D0A0B" w:rsidP="005D0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3" w:type="dxa"/>
            <w:shd w:val="clear" w:color="auto" w:fill="auto"/>
            <w:vAlign w:val="center"/>
          </w:tcPr>
          <w:p w14:paraId="71B46B27" w14:textId="77777777" w:rsidR="005D0A0B" w:rsidRPr="00EB535A" w:rsidRDefault="005D0A0B" w:rsidP="005D0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/>
                <w:bCs/>
                <w:sz w:val="30"/>
                <w:szCs w:val="30"/>
              </w:rPr>
              <w:t>31</w:t>
            </w:r>
            <w:r w:rsidRPr="00EB535A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Pr="00EB535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6" w:type="dxa"/>
            <w:shd w:val="clear" w:color="auto" w:fill="auto"/>
          </w:tcPr>
          <w:p w14:paraId="317FB8B8" w14:textId="77777777" w:rsidR="005D0A0B" w:rsidRPr="00EB535A" w:rsidRDefault="005D0A0B" w:rsidP="005D0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8" w:type="dxa"/>
            <w:shd w:val="clear" w:color="auto" w:fill="auto"/>
            <w:vAlign w:val="center"/>
          </w:tcPr>
          <w:p w14:paraId="0BDE46EF" w14:textId="454FA5F7" w:rsidR="005D0A0B" w:rsidRPr="00EB535A" w:rsidRDefault="005D0A0B" w:rsidP="005D0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30 </w:t>
            </w:r>
            <w:r w:rsidRPr="00EB535A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6" w:type="dxa"/>
            <w:shd w:val="clear" w:color="auto" w:fill="auto"/>
            <w:vAlign w:val="center"/>
          </w:tcPr>
          <w:p w14:paraId="6953FB5D" w14:textId="77777777" w:rsidR="005D0A0B" w:rsidRPr="00EB535A" w:rsidRDefault="005D0A0B" w:rsidP="005D0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5DF15FF" w14:textId="77777777" w:rsidR="005D0A0B" w:rsidRPr="00EB535A" w:rsidRDefault="005D0A0B" w:rsidP="005D0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/>
                <w:bCs/>
                <w:sz w:val="30"/>
                <w:szCs w:val="30"/>
              </w:rPr>
              <w:t>31</w:t>
            </w:r>
            <w:r w:rsidRPr="00EB535A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Pr="00EB535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ธันวาคม</w:t>
            </w:r>
          </w:p>
        </w:tc>
      </w:tr>
      <w:tr w:rsidR="005D0A0B" w:rsidRPr="00EB535A" w14:paraId="68F1ACA8" w14:textId="77777777" w:rsidTr="0000299B">
        <w:tc>
          <w:tcPr>
            <w:tcW w:w="2700" w:type="dxa"/>
          </w:tcPr>
          <w:p w14:paraId="5AA607A3" w14:textId="77777777" w:rsidR="005D0A0B" w:rsidRPr="00EB535A" w:rsidRDefault="005D0A0B" w:rsidP="005D0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3" w:type="dxa"/>
          </w:tcPr>
          <w:p w14:paraId="2E7FE636" w14:textId="77777777" w:rsidR="005D0A0B" w:rsidRPr="00EB535A" w:rsidRDefault="005D0A0B" w:rsidP="005D0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8" w:type="dxa"/>
            <w:shd w:val="clear" w:color="auto" w:fill="auto"/>
            <w:vAlign w:val="center"/>
          </w:tcPr>
          <w:p w14:paraId="7BAF71F7" w14:textId="77777777" w:rsidR="005D0A0B" w:rsidRPr="00EB535A" w:rsidRDefault="005D0A0B" w:rsidP="005D0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46" w:type="dxa"/>
            <w:shd w:val="clear" w:color="auto" w:fill="auto"/>
            <w:vAlign w:val="center"/>
          </w:tcPr>
          <w:p w14:paraId="14B41475" w14:textId="77777777" w:rsidR="005D0A0B" w:rsidRPr="00EB535A" w:rsidRDefault="005D0A0B" w:rsidP="005D0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3" w:type="dxa"/>
            <w:shd w:val="clear" w:color="auto" w:fill="auto"/>
            <w:vAlign w:val="center"/>
          </w:tcPr>
          <w:p w14:paraId="5B818C91" w14:textId="77777777" w:rsidR="005D0A0B" w:rsidRPr="00EB535A" w:rsidRDefault="005D0A0B" w:rsidP="005D0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46" w:type="dxa"/>
            <w:shd w:val="clear" w:color="auto" w:fill="auto"/>
          </w:tcPr>
          <w:p w14:paraId="13FA7C22" w14:textId="77777777" w:rsidR="005D0A0B" w:rsidRPr="00EB535A" w:rsidRDefault="005D0A0B" w:rsidP="005D0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8" w:type="dxa"/>
            <w:shd w:val="clear" w:color="auto" w:fill="auto"/>
            <w:vAlign w:val="center"/>
          </w:tcPr>
          <w:p w14:paraId="0B78D595" w14:textId="77777777" w:rsidR="005D0A0B" w:rsidRPr="00EB535A" w:rsidRDefault="005D0A0B" w:rsidP="005D0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46" w:type="dxa"/>
            <w:shd w:val="clear" w:color="auto" w:fill="auto"/>
            <w:vAlign w:val="center"/>
          </w:tcPr>
          <w:p w14:paraId="35A67591" w14:textId="77777777" w:rsidR="005D0A0B" w:rsidRPr="00EB535A" w:rsidRDefault="005D0A0B" w:rsidP="005D0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DF91D9B" w14:textId="77777777" w:rsidR="005D0A0B" w:rsidRPr="00EB535A" w:rsidRDefault="005D0A0B" w:rsidP="005D0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5D0A0B" w:rsidRPr="00EB535A" w14:paraId="279E0A1B" w14:textId="77777777" w:rsidTr="0000299B">
        <w:tc>
          <w:tcPr>
            <w:tcW w:w="2700" w:type="dxa"/>
          </w:tcPr>
          <w:p w14:paraId="1A7991B5" w14:textId="77777777" w:rsidR="005D0A0B" w:rsidRPr="00EB535A" w:rsidRDefault="005D0A0B" w:rsidP="005D0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013" w:type="dxa"/>
          </w:tcPr>
          <w:p w14:paraId="44D79D14" w14:textId="77777777" w:rsidR="005D0A0B" w:rsidRPr="00EB535A" w:rsidRDefault="005D0A0B" w:rsidP="005D0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5467" w:type="dxa"/>
            <w:gridSpan w:val="7"/>
          </w:tcPr>
          <w:p w14:paraId="1EB1D751" w14:textId="77777777" w:rsidR="005D0A0B" w:rsidRPr="00EB535A" w:rsidRDefault="005D0A0B" w:rsidP="005D0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57105" w:rsidRPr="00EB535A" w14:paraId="2F445E67" w14:textId="77777777" w:rsidTr="0000299B">
        <w:tc>
          <w:tcPr>
            <w:tcW w:w="2700" w:type="dxa"/>
          </w:tcPr>
          <w:p w14:paraId="74F672D1" w14:textId="77777777" w:rsidR="00357105" w:rsidRPr="00EB535A" w:rsidRDefault="00357105" w:rsidP="003571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เงินฝากสถาบันการเงิน</w:t>
            </w:r>
          </w:p>
        </w:tc>
        <w:tc>
          <w:tcPr>
            <w:tcW w:w="1013" w:type="dxa"/>
          </w:tcPr>
          <w:p w14:paraId="2D9FA0EE" w14:textId="77777777" w:rsidR="00357105" w:rsidRPr="00EB535A" w:rsidRDefault="00357105" w:rsidP="0035710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8" w:type="dxa"/>
          </w:tcPr>
          <w:p w14:paraId="5FED9E9B" w14:textId="7DC93B7B" w:rsidR="00357105" w:rsidRPr="00EB535A" w:rsidRDefault="00357105" w:rsidP="00357105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37,540</w:t>
            </w:r>
          </w:p>
        </w:tc>
        <w:tc>
          <w:tcPr>
            <w:tcW w:w="246" w:type="dxa"/>
          </w:tcPr>
          <w:p w14:paraId="39EA7979" w14:textId="77777777" w:rsidR="00357105" w:rsidRPr="00EB535A" w:rsidRDefault="00357105" w:rsidP="00357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3" w:type="dxa"/>
          </w:tcPr>
          <w:p w14:paraId="7342F6A3" w14:textId="29627496" w:rsidR="00357105" w:rsidRPr="00EB535A" w:rsidRDefault="00357105" w:rsidP="00357105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62,860</w:t>
            </w:r>
          </w:p>
        </w:tc>
        <w:tc>
          <w:tcPr>
            <w:tcW w:w="246" w:type="dxa"/>
          </w:tcPr>
          <w:p w14:paraId="6AFCC9B1" w14:textId="77777777" w:rsidR="00357105" w:rsidRPr="00EB535A" w:rsidRDefault="00357105" w:rsidP="00357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8" w:type="dxa"/>
          </w:tcPr>
          <w:p w14:paraId="7ED27C84" w14:textId="112E4ACA" w:rsidR="00357105" w:rsidRPr="00EB535A" w:rsidRDefault="00357105" w:rsidP="0035710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34,000</w:t>
            </w:r>
          </w:p>
        </w:tc>
        <w:tc>
          <w:tcPr>
            <w:tcW w:w="246" w:type="dxa"/>
          </w:tcPr>
          <w:p w14:paraId="6BFFBF79" w14:textId="77777777" w:rsidR="00357105" w:rsidRPr="00EB535A" w:rsidRDefault="00357105" w:rsidP="00357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4D6177F9" w14:textId="36400D5D" w:rsidR="00357105" w:rsidRPr="00EB535A" w:rsidRDefault="00357105" w:rsidP="00357105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59,860</w:t>
            </w:r>
          </w:p>
        </w:tc>
      </w:tr>
      <w:tr w:rsidR="00357105" w:rsidRPr="00EB535A" w14:paraId="5993AB5E" w14:textId="77777777" w:rsidTr="0000299B">
        <w:tc>
          <w:tcPr>
            <w:tcW w:w="2700" w:type="dxa"/>
          </w:tcPr>
          <w:p w14:paraId="6CE6722D" w14:textId="77777777" w:rsidR="00357105" w:rsidRPr="00EB535A" w:rsidRDefault="00357105" w:rsidP="003571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1013" w:type="dxa"/>
          </w:tcPr>
          <w:p w14:paraId="5FB7239A" w14:textId="77777777" w:rsidR="00357105" w:rsidRPr="00EB535A" w:rsidRDefault="00357105" w:rsidP="0035710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8" w:type="dxa"/>
          </w:tcPr>
          <w:p w14:paraId="0FDDC382" w14:textId="25DC14C9" w:rsidR="00357105" w:rsidRPr="00EB535A" w:rsidRDefault="00357105" w:rsidP="00357105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317,608</w:t>
            </w:r>
          </w:p>
        </w:tc>
        <w:tc>
          <w:tcPr>
            <w:tcW w:w="246" w:type="dxa"/>
          </w:tcPr>
          <w:p w14:paraId="49A20FAB" w14:textId="77777777" w:rsidR="00357105" w:rsidRPr="00EB535A" w:rsidRDefault="00357105" w:rsidP="00357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3" w:type="dxa"/>
          </w:tcPr>
          <w:p w14:paraId="693FEADC" w14:textId="6AFF6B0F" w:rsidR="00357105" w:rsidRPr="00EB535A" w:rsidRDefault="00357105" w:rsidP="00357105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317,608</w:t>
            </w:r>
          </w:p>
        </w:tc>
        <w:tc>
          <w:tcPr>
            <w:tcW w:w="246" w:type="dxa"/>
          </w:tcPr>
          <w:p w14:paraId="5421EEA9" w14:textId="77777777" w:rsidR="00357105" w:rsidRPr="00EB535A" w:rsidRDefault="00357105" w:rsidP="00357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8" w:type="dxa"/>
          </w:tcPr>
          <w:p w14:paraId="34CDA316" w14:textId="3E85A384" w:rsidR="00357105" w:rsidRPr="00EB535A" w:rsidRDefault="00357105" w:rsidP="0035710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301,569</w:t>
            </w:r>
          </w:p>
        </w:tc>
        <w:tc>
          <w:tcPr>
            <w:tcW w:w="246" w:type="dxa"/>
          </w:tcPr>
          <w:p w14:paraId="4FF646BA" w14:textId="77777777" w:rsidR="00357105" w:rsidRPr="00EB535A" w:rsidRDefault="00357105" w:rsidP="00357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36042F34" w14:textId="6F490CE9" w:rsidR="00357105" w:rsidRPr="00EB535A" w:rsidRDefault="00357105" w:rsidP="00357105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301,569</w:t>
            </w:r>
          </w:p>
        </w:tc>
      </w:tr>
      <w:tr w:rsidR="00357105" w:rsidRPr="00EB535A" w14:paraId="518FC986" w14:textId="77777777" w:rsidTr="0000299B">
        <w:tc>
          <w:tcPr>
            <w:tcW w:w="2700" w:type="dxa"/>
          </w:tcPr>
          <w:p w14:paraId="112207F3" w14:textId="77777777" w:rsidR="00357105" w:rsidRPr="00EB535A" w:rsidRDefault="00357105" w:rsidP="003571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1013" w:type="dxa"/>
          </w:tcPr>
          <w:p w14:paraId="61979DBD" w14:textId="77777777" w:rsidR="00357105" w:rsidRPr="00EB535A" w:rsidRDefault="00357105" w:rsidP="0035710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8" w:type="dxa"/>
          </w:tcPr>
          <w:p w14:paraId="108B38CD" w14:textId="435F01F9" w:rsidR="00357105" w:rsidRPr="00EB535A" w:rsidRDefault="00357105" w:rsidP="00357105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76,565</w:t>
            </w:r>
          </w:p>
        </w:tc>
        <w:tc>
          <w:tcPr>
            <w:tcW w:w="246" w:type="dxa"/>
          </w:tcPr>
          <w:p w14:paraId="480EBB7B" w14:textId="77777777" w:rsidR="00357105" w:rsidRPr="00EB535A" w:rsidRDefault="00357105" w:rsidP="00357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3" w:type="dxa"/>
          </w:tcPr>
          <w:p w14:paraId="783B418F" w14:textId="24610CB4" w:rsidR="00357105" w:rsidRPr="00EB535A" w:rsidRDefault="00357105" w:rsidP="00357105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78,631</w:t>
            </w:r>
          </w:p>
        </w:tc>
        <w:tc>
          <w:tcPr>
            <w:tcW w:w="246" w:type="dxa"/>
          </w:tcPr>
          <w:p w14:paraId="144F1006" w14:textId="77777777" w:rsidR="00357105" w:rsidRPr="00EB535A" w:rsidRDefault="00357105" w:rsidP="00357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8" w:type="dxa"/>
          </w:tcPr>
          <w:p w14:paraId="3826806F" w14:textId="7AE8B266" w:rsidR="00357105" w:rsidRPr="00EB535A" w:rsidRDefault="00357105" w:rsidP="0035710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76,565</w:t>
            </w:r>
          </w:p>
        </w:tc>
        <w:tc>
          <w:tcPr>
            <w:tcW w:w="246" w:type="dxa"/>
          </w:tcPr>
          <w:p w14:paraId="3819FC64" w14:textId="77777777" w:rsidR="00357105" w:rsidRPr="00EB535A" w:rsidRDefault="00357105" w:rsidP="00357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57F4488A" w14:textId="7205691F" w:rsidR="00357105" w:rsidRPr="00EB535A" w:rsidRDefault="00357105" w:rsidP="00357105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78,631</w:t>
            </w:r>
          </w:p>
        </w:tc>
      </w:tr>
      <w:tr w:rsidR="005D0A0B" w:rsidRPr="00EB535A" w14:paraId="63C23E75" w14:textId="77777777" w:rsidTr="0000299B">
        <w:tc>
          <w:tcPr>
            <w:tcW w:w="2700" w:type="dxa"/>
          </w:tcPr>
          <w:p w14:paraId="0C23DC30" w14:textId="77777777" w:rsidR="005D0A0B" w:rsidRPr="00EB535A" w:rsidRDefault="005D0A0B" w:rsidP="005D0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13" w:type="dxa"/>
          </w:tcPr>
          <w:p w14:paraId="56C2CD64" w14:textId="77777777" w:rsidR="005D0A0B" w:rsidRPr="00EB535A" w:rsidRDefault="005D0A0B" w:rsidP="005D0A0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double" w:sz="4" w:space="0" w:color="auto"/>
            </w:tcBorders>
          </w:tcPr>
          <w:p w14:paraId="0A4E58C3" w14:textId="3E8B7D14" w:rsidR="005D0A0B" w:rsidRPr="00EB535A" w:rsidRDefault="00357105" w:rsidP="005D0A0B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431,713</w:t>
            </w:r>
          </w:p>
        </w:tc>
        <w:tc>
          <w:tcPr>
            <w:tcW w:w="246" w:type="dxa"/>
          </w:tcPr>
          <w:p w14:paraId="7AAFE5BC" w14:textId="77777777" w:rsidR="005D0A0B" w:rsidRPr="00EB535A" w:rsidRDefault="005D0A0B" w:rsidP="005D0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</w:tcPr>
          <w:p w14:paraId="490D66A4" w14:textId="6870974F" w:rsidR="005D0A0B" w:rsidRPr="00EB535A" w:rsidRDefault="005D0A0B" w:rsidP="005D0A0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459,099</w:t>
            </w:r>
          </w:p>
        </w:tc>
        <w:tc>
          <w:tcPr>
            <w:tcW w:w="246" w:type="dxa"/>
          </w:tcPr>
          <w:p w14:paraId="22277979" w14:textId="77777777" w:rsidR="005D0A0B" w:rsidRPr="00EB535A" w:rsidRDefault="005D0A0B" w:rsidP="005D0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double" w:sz="4" w:space="0" w:color="auto"/>
            </w:tcBorders>
          </w:tcPr>
          <w:p w14:paraId="5F6BCCE7" w14:textId="6E3EFCEF" w:rsidR="005D0A0B" w:rsidRPr="00EB535A" w:rsidRDefault="00357105" w:rsidP="005D0A0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412,134</w:t>
            </w:r>
          </w:p>
        </w:tc>
        <w:tc>
          <w:tcPr>
            <w:tcW w:w="246" w:type="dxa"/>
          </w:tcPr>
          <w:p w14:paraId="45A0B1BA" w14:textId="77777777" w:rsidR="005D0A0B" w:rsidRPr="00EB535A" w:rsidRDefault="005D0A0B" w:rsidP="005D0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0CF176B" w14:textId="10BE5D95" w:rsidR="005D0A0B" w:rsidRPr="00EB535A" w:rsidRDefault="005D0A0B" w:rsidP="005D0A0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440,060</w:t>
            </w:r>
          </w:p>
        </w:tc>
      </w:tr>
    </w:tbl>
    <w:p w14:paraId="21C52C97" w14:textId="244C5906" w:rsidR="00DB7EE9" w:rsidRPr="00EB535A" w:rsidRDefault="00DB7EE9" w:rsidP="00DB7EE9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24"/>
          <w:szCs w:val="24"/>
          <w:lang w:val="th-TH"/>
        </w:rPr>
      </w:pPr>
    </w:p>
    <w:p w14:paraId="20000F8D" w14:textId="2D0B52B9" w:rsidR="00DB7EE9" w:rsidRPr="00EB535A" w:rsidRDefault="007361AF" w:rsidP="00C81F84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both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EB535A">
        <w:rPr>
          <w:rFonts w:asciiTheme="majorBidi" w:hAnsiTheme="majorBidi" w:cstheme="majorBidi"/>
          <w:sz w:val="30"/>
          <w:szCs w:val="30"/>
          <w:cs/>
          <w:lang w:val="th-TH"/>
        </w:rPr>
        <w:t xml:space="preserve">ณ วันที่ </w:t>
      </w:r>
      <w:r w:rsidR="00002511" w:rsidRPr="00EB535A">
        <w:rPr>
          <w:rFonts w:asciiTheme="majorBidi" w:hAnsiTheme="majorBidi" w:cstheme="majorBidi"/>
          <w:sz w:val="30"/>
          <w:szCs w:val="30"/>
        </w:rPr>
        <w:t xml:space="preserve">30 </w:t>
      </w:r>
      <w:r w:rsidR="00002511" w:rsidRPr="00EB535A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002511" w:rsidRPr="00EB535A">
        <w:rPr>
          <w:rFonts w:asciiTheme="majorBidi" w:hAnsiTheme="majorBidi" w:cstheme="majorBidi"/>
          <w:sz w:val="30"/>
          <w:szCs w:val="30"/>
        </w:rPr>
        <w:t>2563</w:t>
      </w:r>
      <w:r w:rsidRPr="00EB535A">
        <w:rPr>
          <w:rFonts w:asciiTheme="majorBidi" w:hAnsiTheme="majorBidi" w:cstheme="majorBidi"/>
          <w:sz w:val="30"/>
          <w:szCs w:val="30"/>
          <w:cs/>
          <w:lang w:val="th-TH"/>
        </w:rPr>
        <w:t xml:space="preserve"> กลุ่มบริษัทมีวงเงินกู้ยืมที่ยังไม่ได้เบิกใช้จากสถาบันการเงินเป็นจำนวน</w:t>
      </w:r>
      <w:r w:rsidR="00E63CCD" w:rsidRPr="00EB535A">
        <w:rPr>
          <w:rFonts w:asciiTheme="majorBidi" w:hAnsiTheme="majorBidi" w:cstheme="majorBidi" w:hint="cs"/>
          <w:sz w:val="30"/>
          <w:szCs w:val="30"/>
          <w:cs/>
          <w:lang w:val="th-TH"/>
        </w:rPr>
        <w:t>เงินรวม</w:t>
      </w:r>
      <w:r w:rsidR="00417B36" w:rsidRPr="00EB535A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="0060256F" w:rsidRPr="00EB535A">
        <w:rPr>
          <w:rFonts w:asciiTheme="majorBidi" w:hAnsiTheme="majorBidi" w:cstheme="majorBidi"/>
          <w:sz w:val="30"/>
          <w:szCs w:val="30"/>
        </w:rPr>
        <w:t>692</w:t>
      </w:r>
      <w:r w:rsidR="00417B36" w:rsidRPr="00EB535A">
        <w:rPr>
          <w:rFonts w:asciiTheme="majorBidi" w:hAnsiTheme="majorBidi" w:cstheme="majorBidi"/>
          <w:sz w:val="30"/>
          <w:szCs w:val="30"/>
        </w:rPr>
        <w:t>.</w:t>
      </w:r>
      <w:r w:rsidR="0060256F" w:rsidRPr="00EB535A">
        <w:rPr>
          <w:rFonts w:asciiTheme="majorBidi" w:hAnsiTheme="majorBidi" w:cstheme="majorBidi"/>
          <w:sz w:val="30"/>
          <w:szCs w:val="30"/>
        </w:rPr>
        <w:t>97</w:t>
      </w:r>
      <w:r w:rsidRPr="00EB535A">
        <w:rPr>
          <w:rFonts w:asciiTheme="majorBidi" w:hAnsiTheme="majorBidi" w:cstheme="majorBidi"/>
          <w:sz w:val="30"/>
          <w:szCs w:val="30"/>
          <w:cs/>
          <w:lang w:val="th-TH"/>
        </w:rPr>
        <w:t xml:space="preserve"> ล้านบาท</w:t>
      </w:r>
      <w:r w:rsidR="00E63CCD" w:rsidRPr="00EB535A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Pr="00EB535A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(</w:t>
      </w:r>
      <w:r w:rsidR="00EC1A70" w:rsidRPr="00EB535A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EB535A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 ธันวาคม </w:t>
      </w:r>
      <w:r w:rsidR="00EC1A70" w:rsidRPr="00EB535A">
        <w:rPr>
          <w:rFonts w:asciiTheme="majorBidi" w:hAnsiTheme="majorBidi" w:cstheme="majorBidi"/>
          <w:i/>
          <w:iCs/>
          <w:sz w:val="30"/>
          <w:szCs w:val="30"/>
        </w:rPr>
        <w:t>2562</w:t>
      </w:r>
      <w:r w:rsidRPr="00EB535A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: </w:t>
      </w:r>
      <w:r w:rsidR="00EC1A70" w:rsidRPr="00EB535A">
        <w:rPr>
          <w:rFonts w:asciiTheme="majorBidi" w:hAnsiTheme="majorBidi" w:cstheme="majorBidi"/>
          <w:i/>
          <w:iCs/>
          <w:sz w:val="30"/>
          <w:szCs w:val="30"/>
        </w:rPr>
        <w:t>67</w:t>
      </w:r>
      <w:r w:rsidRPr="00EB535A">
        <w:rPr>
          <w:rFonts w:asciiTheme="majorBidi" w:hAnsiTheme="majorBidi" w:cstheme="majorBidi"/>
          <w:i/>
          <w:iCs/>
          <w:sz w:val="30"/>
          <w:szCs w:val="30"/>
        </w:rPr>
        <w:t>8.50</w:t>
      </w:r>
      <w:r w:rsidRPr="00EB535A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 ล้านบาท)</w:t>
      </w:r>
    </w:p>
    <w:p w14:paraId="713B75A6" w14:textId="77777777" w:rsidR="00A97217" w:rsidRPr="00EB535A" w:rsidRDefault="00A97217" w:rsidP="00C81F84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both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13A37D33" w14:textId="1C91D5D6" w:rsidR="00D27294" w:rsidRPr="00EB535A" w:rsidRDefault="00D27294" w:rsidP="00302A40">
      <w:pPr>
        <w:numPr>
          <w:ilvl w:val="0"/>
          <w:numId w:val="16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EB535A">
        <w:rPr>
          <w:rFonts w:asciiTheme="majorBidi" w:hAnsiTheme="majorBidi" w:hint="cs"/>
          <w:b/>
          <w:bCs/>
          <w:sz w:val="30"/>
          <w:szCs w:val="30"/>
          <w:cs/>
          <w:lang w:val="th-TH"/>
        </w:rPr>
        <w:t>ทุนเรือนหุ้น</w:t>
      </w:r>
    </w:p>
    <w:p w14:paraId="229DAEFD" w14:textId="164EF661" w:rsidR="004D3D15" w:rsidRPr="00EB535A" w:rsidRDefault="004D3D15" w:rsidP="004D3D15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/>
          <w:sz w:val="30"/>
          <w:szCs w:val="30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149"/>
        <w:gridCol w:w="900"/>
        <w:gridCol w:w="270"/>
        <w:gridCol w:w="1019"/>
        <w:gridCol w:w="269"/>
        <w:gridCol w:w="984"/>
        <w:gridCol w:w="269"/>
        <w:gridCol w:w="1072"/>
        <w:gridCol w:w="269"/>
        <w:gridCol w:w="979"/>
      </w:tblGrid>
      <w:tr w:rsidR="004D3D15" w:rsidRPr="00EB535A" w14:paraId="16C8632B" w14:textId="77777777" w:rsidTr="00957E6F">
        <w:trPr>
          <w:tblHeader/>
        </w:trPr>
        <w:tc>
          <w:tcPr>
            <w:tcW w:w="3150" w:type="dxa"/>
          </w:tcPr>
          <w:p w14:paraId="0FF79A8F" w14:textId="77777777" w:rsidR="004D3D15" w:rsidRPr="00EB535A" w:rsidRDefault="004D3D15" w:rsidP="00957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14:paraId="28F10737" w14:textId="77777777" w:rsidR="004D3D15" w:rsidRPr="00EB535A" w:rsidRDefault="004D3D15" w:rsidP="00957E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EB535A">
              <w:rPr>
                <w:rFonts w:ascii="Angsana New" w:hAnsi="Angsana New"/>
                <w:b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270" w:type="dxa"/>
          </w:tcPr>
          <w:p w14:paraId="41AE835A" w14:textId="77777777" w:rsidR="004D3D15" w:rsidRPr="00EB535A" w:rsidRDefault="004D3D15" w:rsidP="00957E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27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EF1DA47" w14:textId="711B77D3" w:rsidR="004D3D15" w:rsidRPr="00EB535A" w:rsidRDefault="004D3D15" w:rsidP="00957E6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535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9" w:type="dxa"/>
            <w:shd w:val="clear" w:color="auto" w:fill="auto"/>
          </w:tcPr>
          <w:p w14:paraId="7F4FB3AD" w14:textId="77777777" w:rsidR="004D3D15" w:rsidRPr="00EB535A" w:rsidRDefault="004D3D15" w:rsidP="00957E6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FACE48B" w14:textId="769ECB2F" w:rsidR="004D3D15" w:rsidRPr="00EB535A" w:rsidRDefault="004D3D15" w:rsidP="00957E6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535A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4D3D15" w:rsidRPr="00EB535A" w14:paraId="265D5F2B" w14:textId="77777777" w:rsidTr="00957E6F">
        <w:trPr>
          <w:tblHeader/>
        </w:trPr>
        <w:tc>
          <w:tcPr>
            <w:tcW w:w="3150" w:type="dxa"/>
          </w:tcPr>
          <w:p w14:paraId="209124B7" w14:textId="77777777" w:rsidR="004D3D15" w:rsidRPr="00EB535A" w:rsidRDefault="004D3D15" w:rsidP="00957E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14:paraId="7B3A4DE1" w14:textId="77777777" w:rsidR="004D3D15" w:rsidRPr="00EB535A" w:rsidRDefault="004D3D15" w:rsidP="00957E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EB535A">
              <w:rPr>
                <w:rFonts w:ascii="Angsana New" w:hAnsi="Angsana New"/>
                <w:b/>
                <w:sz w:val="28"/>
                <w:szCs w:val="28"/>
                <w:cs/>
              </w:rPr>
              <w:t>ต่อหุ้น</w:t>
            </w:r>
          </w:p>
        </w:tc>
        <w:tc>
          <w:tcPr>
            <w:tcW w:w="270" w:type="dxa"/>
          </w:tcPr>
          <w:p w14:paraId="06CAA2EF" w14:textId="77777777" w:rsidR="004D3D15" w:rsidRPr="00EB535A" w:rsidRDefault="004D3D15" w:rsidP="00957E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shd w:val="clear" w:color="auto" w:fill="auto"/>
          </w:tcPr>
          <w:p w14:paraId="26D95769" w14:textId="77777777" w:rsidR="004D3D15" w:rsidRPr="00EB535A" w:rsidRDefault="004D3D15" w:rsidP="00957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EB535A">
              <w:rPr>
                <w:rFonts w:ascii="Angsana New" w:hAnsi="Angsana New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7AFB0D8A" w14:textId="77777777" w:rsidR="004D3D15" w:rsidRPr="00EB535A" w:rsidRDefault="004D3D15" w:rsidP="00957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shd w:val="clear" w:color="auto" w:fill="auto"/>
          </w:tcPr>
          <w:p w14:paraId="0C436265" w14:textId="77777777" w:rsidR="004D3D15" w:rsidRPr="00EB535A" w:rsidRDefault="004D3D15" w:rsidP="00957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EB535A">
              <w:rPr>
                <w:rFonts w:ascii="Angsana New" w:hAnsi="Angsana New"/>
                <w:b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69" w:type="dxa"/>
          </w:tcPr>
          <w:p w14:paraId="10226887" w14:textId="77777777" w:rsidR="004D3D15" w:rsidRPr="00EB535A" w:rsidRDefault="004D3D15" w:rsidP="00957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  <w:shd w:val="clear" w:color="auto" w:fill="auto"/>
          </w:tcPr>
          <w:p w14:paraId="1310C07D" w14:textId="77777777" w:rsidR="004D3D15" w:rsidRPr="00EB535A" w:rsidRDefault="004D3D15" w:rsidP="00957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EB535A">
              <w:rPr>
                <w:rFonts w:ascii="Angsana New" w:hAnsi="Angsana New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04B52CCB" w14:textId="77777777" w:rsidR="004D3D15" w:rsidRPr="00EB535A" w:rsidRDefault="004D3D15" w:rsidP="00957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4" w:space="0" w:color="auto"/>
            </w:tcBorders>
            <w:shd w:val="clear" w:color="auto" w:fill="auto"/>
          </w:tcPr>
          <w:p w14:paraId="35840FC2" w14:textId="77777777" w:rsidR="004D3D15" w:rsidRPr="00EB535A" w:rsidRDefault="004D3D15" w:rsidP="00957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EB535A">
              <w:rPr>
                <w:rFonts w:ascii="Angsana New" w:hAnsi="Angsana New"/>
                <w:b/>
                <w:sz w:val="28"/>
                <w:szCs w:val="28"/>
                <w:cs/>
              </w:rPr>
              <w:t>จำนวนเงิน</w:t>
            </w:r>
          </w:p>
        </w:tc>
      </w:tr>
      <w:tr w:rsidR="004D3D15" w:rsidRPr="00EB535A" w14:paraId="3D0E292E" w14:textId="77777777" w:rsidTr="00957E6F">
        <w:trPr>
          <w:tblHeader/>
        </w:trPr>
        <w:tc>
          <w:tcPr>
            <w:tcW w:w="3150" w:type="dxa"/>
          </w:tcPr>
          <w:p w14:paraId="6718B85B" w14:textId="77777777" w:rsidR="004D3D15" w:rsidRPr="00EB535A" w:rsidRDefault="004D3D15" w:rsidP="00957E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14:paraId="3A655CB1" w14:textId="77777777" w:rsidR="004D3D15" w:rsidRPr="00EB535A" w:rsidRDefault="004D3D15" w:rsidP="00957E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EB535A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70" w:type="dxa"/>
          </w:tcPr>
          <w:p w14:paraId="5DA1BFC6" w14:textId="77777777" w:rsidR="004D3D15" w:rsidRPr="00EB535A" w:rsidRDefault="004D3D15" w:rsidP="00957E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4860" w:type="dxa"/>
            <w:gridSpan w:val="7"/>
          </w:tcPr>
          <w:p w14:paraId="21470817" w14:textId="77777777" w:rsidR="004D3D15" w:rsidRPr="00EB535A" w:rsidRDefault="004D3D15" w:rsidP="00957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EB535A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</w:t>
            </w:r>
            <w:r w:rsidRPr="00EB535A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>พัน</w:t>
            </w:r>
            <w:r w:rsidRPr="00EB535A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หุ้น</w:t>
            </w:r>
            <w:r w:rsidRPr="00EB535A">
              <w:rPr>
                <w:rFonts w:ascii="Angsana New" w:hAnsi="Angsana New"/>
                <w:b/>
                <w:i/>
                <w:iCs/>
                <w:sz w:val="28"/>
                <w:szCs w:val="28"/>
              </w:rPr>
              <w:t>/</w:t>
            </w:r>
            <w:r w:rsidRPr="00EB535A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>พัน</w:t>
            </w:r>
            <w:r w:rsidRPr="00EB535A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4D3D15" w:rsidRPr="00EB535A" w14:paraId="6B1A940B" w14:textId="77777777" w:rsidTr="00957E6F">
        <w:tc>
          <w:tcPr>
            <w:tcW w:w="3150" w:type="dxa"/>
          </w:tcPr>
          <w:p w14:paraId="634EA6D8" w14:textId="77777777" w:rsidR="004D3D15" w:rsidRPr="00EB535A" w:rsidRDefault="004D3D15" w:rsidP="00957E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B535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900" w:type="dxa"/>
          </w:tcPr>
          <w:p w14:paraId="5B63A434" w14:textId="77777777" w:rsidR="004D3D15" w:rsidRPr="00EB535A" w:rsidRDefault="004D3D15" w:rsidP="00957E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89F42C6" w14:textId="77777777" w:rsidR="004D3D15" w:rsidRPr="00EB535A" w:rsidRDefault="004D3D15" w:rsidP="00957E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4860" w:type="dxa"/>
            <w:gridSpan w:val="7"/>
          </w:tcPr>
          <w:p w14:paraId="30D15E47" w14:textId="77777777" w:rsidR="004D3D15" w:rsidRPr="00EB535A" w:rsidRDefault="004D3D15" w:rsidP="00957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</w:tr>
      <w:tr w:rsidR="004D3D15" w:rsidRPr="00EB535A" w14:paraId="111517BE" w14:textId="77777777" w:rsidTr="00957E6F">
        <w:tc>
          <w:tcPr>
            <w:tcW w:w="3150" w:type="dxa"/>
          </w:tcPr>
          <w:p w14:paraId="75AE6A6C" w14:textId="77777777" w:rsidR="004D3D15" w:rsidRPr="00EB535A" w:rsidRDefault="004D3D15" w:rsidP="00957E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B535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B535A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EB535A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900" w:type="dxa"/>
          </w:tcPr>
          <w:p w14:paraId="3F3597F6" w14:textId="77777777" w:rsidR="004D3D15" w:rsidRPr="00EB535A" w:rsidRDefault="004D3D15" w:rsidP="00957E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6139369" w14:textId="77777777" w:rsidR="004D3D15" w:rsidRPr="00EB535A" w:rsidRDefault="004D3D15" w:rsidP="00957E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4860" w:type="dxa"/>
            <w:gridSpan w:val="7"/>
          </w:tcPr>
          <w:p w14:paraId="380ACADB" w14:textId="77777777" w:rsidR="004D3D15" w:rsidRPr="00EB535A" w:rsidRDefault="004D3D15" w:rsidP="00957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</w:tr>
      <w:tr w:rsidR="00637EE6" w:rsidRPr="00EB535A" w14:paraId="536730AC" w14:textId="77777777" w:rsidTr="00957E6F">
        <w:tc>
          <w:tcPr>
            <w:tcW w:w="3150" w:type="dxa"/>
          </w:tcPr>
          <w:p w14:paraId="713C81E0" w14:textId="77777777" w:rsidR="00637EE6" w:rsidRPr="00EB535A" w:rsidRDefault="00637EE6" w:rsidP="0063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B535A">
              <w:rPr>
                <w:rFonts w:ascii="Angsana New" w:hAnsi="Angsana New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900" w:type="dxa"/>
          </w:tcPr>
          <w:p w14:paraId="394F74DF" w14:textId="5B257F6A" w:rsidR="00637EE6" w:rsidRPr="00EB535A" w:rsidRDefault="00E563FB" w:rsidP="0063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535A">
              <w:rPr>
                <w:rFonts w:ascii="Angsana New" w:hAnsi="Angsana New"/>
                <w:sz w:val="28"/>
                <w:szCs w:val="28"/>
              </w:rPr>
              <w:t>0.25</w:t>
            </w:r>
          </w:p>
        </w:tc>
        <w:tc>
          <w:tcPr>
            <w:tcW w:w="270" w:type="dxa"/>
          </w:tcPr>
          <w:p w14:paraId="38436AA6" w14:textId="77777777" w:rsidR="00637EE6" w:rsidRPr="00EB535A" w:rsidRDefault="00637EE6" w:rsidP="0063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0D5F41C4" w14:textId="23A54ABD" w:rsidR="00637EE6" w:rsidRPr="00EB535A" w:rsidRDefault="00637EE6" w:rsidP="00637EE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B535A">
              <w:rPr>
                <w:rFonts w:ascii="Angsana New" w:hAnsi="Angsana New"/>
                <w:sz w:val="28"/>
                <w:szCs w:val="28"/>
              </w:rPr>
              <w:t>2,355,996</w:t>
            </w:r>
          </w:p>
        </w:tc>
        <w:tc>
          <w:tcPr>
            <w:tcW w:w="269" w:type="dxa"/>
          </w:tcPr>
          <w:p w14:paraId="1A6ABF6B" w14:textId="77777777" w:rsidR="00637EE6" w:rsidRPr="00EB535A" w:rsidRDefault="00637EE6" w:rsidP="00637EE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vAlign w:val="bottom"/>
          </w:tcPr>
          <w:p w14:paraId="0C3E1CBA" w14:textId="4DA4B197" w:rsidR="00637EE6" w:rsidRPr="00EB535A" w:rsidRDefault="00637EE6" w:rsidP="00637EE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535A">
              <w:rPr>
                <w:rFonts w:ascii="Angsana New" w:hAnsi="Angsana New"/>
                <w:sz w:val="28"/>
                <w:szCs w:val="28"/>
              </w:rPr>
              <w:t>588,999</w:t>
            </w:r>
          </w:p>
        </w:tc>
        <w:tc>
          <w:tcPr>
            <w:tcW w:w="269" w:type="dxa"/>
          </w:tcPr>
          <w:p w14:paraId="45E0CF88" w14:textId="77777777" w:rsidR="00637EE6" w:rsidRPr="00EB535A" w:rsidRDefault="00637EE6" w:rsidP="0063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2" w:type="dxa"/>
          </w:tcPr>
          <w:p w14:paraId="5C866494" w14:textId="7BFD51A8" w:rsidR="00637EE6" w:rsidRPr="00EB535A" w:rsidRDefault="00637EE6" w:rsidP="006133E1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B535A">
              <w:rPr>
                <w:rFonts w:ascii="Angsana New" w:hAnsi="Angsana New"/>
                <w:sz w:val="28"/>
                <w:szCs w:val="28"/>
                <w:lang w:val="en-US" w:bidi="th-TH"/>
              </w:rPr>
              <w:t>1,841,118</w:t>
            </w:r>
          </w:p>
        </w:tc>
        <w:tc>
          <w:tcPr>
            <w:tcW w:w="269" w:type="dxa"/>
          </w:tcPr>
          <w:p w14:paraId="2ACD693E" w14:textId="77777777" w:rsidR="00637EE6" w:rsidRPr="00EB535A" w:rsidRDefault="00637EE6" w:rsidP="0063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8" w:type="dxa"/>
          </w:tcPr>
          <w:p w14:paraId="254B4372" w14:textId="6D93814D" w:rsidR="00637EE6" w:rsidRPr="00EB535A" w:rsidRDefault="00637EE6" w:rsidP="006133E1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EB535A">
              <w:rPr>
                <w:rFonts w:ascii="Angsana New" w:hAnsi="Angsana New"/>
                <w:sz w:val="28"/>
                <w:szCs w:val="28"/>
              </w:rPr>
              <w:t>460,280</w:t>
            </w:r>
          </w:p>
        </w:tc>
      </w:tr>
      <w:tr w:rsidR="00E9541B" w:rsidRPr="00EB535A" w14:paraId="23E79F79" w14:textId="77777777" w:rsidTr="00957E6F">
        <w:tc>
          <w:tcPr>
            <w:tcW w:w="3150" w:type="dxa"/>
          </w:tcPr>
          <w:p w14:paraId="69248C0D" w14:textId="34A17043" w:rsidR="00E9541B" w:rsidRPr="00EB535A" w:rsidRDefault="00E9541B" w:rsidP="0063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B535A">
              <w:rPr>
                <w:rFonts w:ascii="Angsana New" w:hAnsi="Angsana New" w:hint="cs"/>
                <w:sz w:val="28"/>
                <w:szCs w:val="28"/>
                <w:cs/>
              </w:rPr>
              <w:t>ลดทุนจดทะเบียนโดยการตัดหุ้น</w:t>
            </w:r>
          </w:p>
        </w:tc>
        <w:tc>
          <w:tcPr>
            <w:tcW w:w="900" w:type="dxa"/>
          </w:tcPr>
          <w:p w14:paraId="3A1DBD8B" w14:textId="7321B0C9" w:rsidR="00E9541B" w:rsidRPr="00EB535A" w:rsidRDefault="00E563FB" w:rsidP="0063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535A">
              <w:rPr>
                <w:rFonts w:ascii="Angsana New" w:hAnsi="Angsana New"/>
                <w:sz w:val="28"/>
                <w:szCs w:val="28"/>
              </w:rPr>
              <w:t>0.25</w:t>
            </w:r>
          </w:p>
        </w:tc>
        <w:tc>
          <w:tcPr>
            <w:tcW w:w="270" w:type="dxa"/>
          </w:tcPr>
          <w:p w14:paraId="21FD49C6" w14:textId="77777777" w:rsidR="00E9541B" w:rsidRPr="00EB535A" w:rsidRDefault="00E9541B" w:rsidP="0063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0D040753" w14:textId="11B1F8F1" w:rsidR="00E9541B" w:rsidRPr="00EB535A" w:rsidRDefault="00136894" w:rsidP="00637EE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535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6E99BF2F" w14:textId="77777777" w:rsidR="00E9541B" w:rsidRPr="00EB535A" w:rsidRDefault="00E9541B" w:rsidP="00637EE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vAlign w:val="bottom"/>
          </w:tcPr>
          <w:p w14:paraId="1B486B95" w14:textId="0AFCCAB8" w:rsidR="00E9541B" w:rsidRPr="00EB535A" w:rsidRDefault="00136894" w:rsidP="00637EE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535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4453F032" w14:textId="77777777" w:rsidR="00E9541B" w:rsidRPr="00EB535A" w:rsidRDefault="00E9541B" w:rsidP="0063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2" w:type="dxa"/>
          </w:tcPr>
          <w:p w14:paraId="6332896D" w14:textId="591FC58D" w:rsidR="00E9541B" w:rsidRPr="00EB535A" w:rsidRDefault="00E9541B" w:rsidP="006133E1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B535A">
              <w:rPr>
                <w:rFonts w:ascii="Angsana New" w:hAnsi="Angsana New"/>
                <w:sz w:val="28"/>
                <w:szCs w:val="28"/>
                <w:lang w:val="en-US" w:bidi="th-TH"/>
              </w:rPr>
              <w:t>(532,231)</w:t>
            </w:r>
          </w:p>
        </w:tc>
        <w:tc>
          <w:tcPr>
            <w:tcW w:w="269" w:type="dxa"/>
          </w:tcPr>
          <w:p w14:paraId="24CEFD94" w14:textId="77777777" w:rsidR="00E9541B" w:rsidRPr="00EB535A" w:rsidRDefault="00E9541B" w:rsidP="0063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8" w:type="dxa"/>
          </w:tcPr>
          <w:p w14:paraId="33E2EE95" w14:textId="6B33B28F" w:rsidR="00E9541B" w:rsidRPr="00EB535A" w:rsidRDefault="00E563FB" w:rsidP="006133E1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EB535A">
              <w:rPr>
                <w:rFonts w:ascii="Angsana New" w:hAnsi="Angsana New"/>
                <w:sz w:val="28"/>
                <w:szCs w:val="28"/>
              </w:rPr>
              <w:t>(133</w:t>
            </w:r>
            <w:r w:rsidR="00136894" w:rsidRPr="00EB535A">
              <w:rPr>
                <w:rFonts w:ascii="Angsana New" w:hAnsi="Angsana New"/>
                <w:sz w:val="28"/>
                <w:szCs w:val="28"/>
              </w:rPr>
              <w:t>,</w:t>
            </w:r>
            <w:r w:rsidRPr="00EB535A">
              <w:rPr>
                <w:rFonts w:ascii="Angsana New" w:hAnsi="Angsana New"/>
                <w:sz w:val="28"/>
                <w:szCs w:val="28"/>
              </w:rPr>
              <w:t>058)</w:t>
            </w:r>
          </w:p>
        </w:tc>
      </w:tr>
      <w:tr w:rsidR="00E9541B" w:rsidRPr="00EB535A" w14:paraId="7CDC906C" w14:textId="77777777" w:rsidTr="00957E6F">
        <w:tc>
          <w:tcPr>
            <w:tcW w:w="3150" w:type="dxa"/>
          </w:tcPr>
          <w:p w14:paraId="600179F0" w14:textId="3A969356" w:rsidR="00E9541B" w:rsidRPr="00EB535A" w:rsidRDefault="00E9541B" w:rsidP="0063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B535A">
              <w:rPr>
                <w:rFonts w:ascii="Angsana New" w:hAnsi="Angsana New" w:hint="cs"/>
                <w:sz w:val="28"/>
                <w:szCs w:val="28"/>
                <w:cs/>
              </w:rPr>
              <w:t>เพิ่มทุนจดทะเบียนโดยการออกหุ้นใหม่</w:t>
            </w:r>
          </w:p>
        </w:tc>
        <w:tc>
          <w:tcPr>
            <w:tcW w:w="900" w:type="dxa"/>
          </w:tcPr>
          <w:p w14:paraId="33AFE1C0" w14:textId="7F3DEFBD" w:rsidR="00E9541B" w:rsidRPr="00EB535A" w:rsidRDefault="00E563FB" w:rsidP="0063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535A">
              <w:rPr>
                <w:rFonts w:ascii="Angsana New" w:hAnsi="Angsana New"/>
                <w:sz w:val="28"/>
                <w:szCs w:val="28"/>
              </w:rPr>
              <w:t>0.25</w:t>
            </w:r>
          </w:p>
        </w:tc>
        <w:tc>
          <w:tcPr>
            <w:tcW w:w="270" w:type="dxa"/>
          </w:tcPr>
          <w:p w14:paraId="7D745C5C" w14:textId="77777777" w:rsidR="00E9541B" w:rsidRPr="00EB535A" w:rsidRDefault="00E9541B" w:rsidP="0063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74083EEA" w14:textId="73A7E4AE" w:rsidR="00E9541B" w:rsidRPr="00EB535A" w:rsidRDefault="00136894" w:rsidP="00637EE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535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7B627CD5" w14:textId="77777777" w:rsidR="00E9541B" w:rsidRPr="00EB535A" w:rsidRDefault="00E9541B" w:rsidP="00637EE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vAlign w:val="bottom"/>
          </w:tcPr>
          <w:p w14:paraId="0C5BF1E4" w14:textId="1EF9B0B7" w:rsidR="00E9541B" w:rsidRPr="00EB535A" w:rsidRDefault="00136894" w:rsidP="00637EE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535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3E5B6AB4" w14:textId="77777777" w:rsidR="00E9541B" w:rsidRPr="00EB535A" w:rsidRDefault="00E9541B" w:rsidP="0063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2" w:type="dxa"/>
          </w:tcPr>
          <w:p w14:paraId="5419620B" w14:textId="777B777C" w:rsidR="00E9541B" w:rsidRPr="00EB535A" w:rsidRDefault="00E9541B" w:rsidP="006133E1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B535A">
              <w:rPr>
                <w:rFonts w:ascii="Angsana New" w:hAnsi="Angsana New"/>
                <w:sz w:val="28"/>
                <w:szCs w:val="28"/>
                <w:lang w:val="en-US" w:bidi="th-TH"/>
              </w:rPr>
              <w:t>1,047,109</w:t>
            </w:r>
          </w:p>
        </w:tc>
        <w:tc>
          <w:tcPr>
            <w:tcW w:w="269" w:type="dxa"/>
          </w:tcPr>
          <w:p w14:paraId="6CD313FD" w14:textId="77777777" w:rsidR="00E9541B" w:rsidRPr="00EB535A" w:rsidRDefault="00E9541B" w:rsidP="0063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8" w:type="dxa"/>
          </w:tcPr>
          <w:p w14:paraId="78B2C280" w14:textId="0933578A" w:rsidR="00E9541B" w:rsidRPr="00EB535A" w:rsidRDefault="00136894" w:rsidP="006133E1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EB535A">
              <w:rPr>
                <w:rFonts w:ascii="Angsana New" w:hAnsi="Angsana New"/>
                <w:sz w:val="28"/>
                <w:szCs w:val="28"/>
              </w:rPr>
              <w:t>261,777</w:t>
            </w:r>
          </w:p>
        </w:tc>
      </w:tr>
      <w:tr w:rsidR="00637EE6" w:rsidRPr="00EB535A" w14:paraId="5C536B48" w14:textId="77777777" w:rsidTr="00957E6F">
        <w:tc>
          <w:tcPr>
            <w:tcW w:w="3150" w:type="dxa"/>
          </w:tcPr>
          <w:p w14:paraId="4B7C1270" w14:textId="58661828" w:rsidR="00637EE6" w:rsidRPr="00EB535A" w:rsidRDefault="00637EE6" w:rsidP="0063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535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หุ้นสามัญ</w:t>
            </w:r>
            <w:r w:rsidRPr="00EB535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EB535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B535A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BE0F89" w:rsidRPr="00EB535A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EB535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EB535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</w:t>
            </w:r>
            <w:r w:rsidR="00BE0F89" w:rsidRPr="00EB535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ิถุนายน</w:t>
            </w:r>
          </w:p>
        </w:tc>
        <w:tc>
          <w:tcPr>
            <w:tcW w:w="900" w:type="dxa"/>
          </w:tcPr>
          <w:p w14:paraId="71DC2149" w14:textId="62109AED" w:rsidR="00637EE6" w:rsidRPr="00EB535A" w:rsidRDefault="00E563FB" w:rsidP="0063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535A">
              <w:rPr>
                <w:rFonts w:ascii="Angsana New" w:hAnsi="Angsana New"/>
                <w:b/>
                <w:bCs/>
                <w:sz w:val="28"/>
                <w:szCs w:val="28"/>
              </w:rPr>
              <w:t>0.25</w:t>
            </w:r>
          </w:p>
        </w:tc>
        <w:tc>
          <w:tcPr>
            <w:tcW w:w="270" w:type="dxa"/>
          </w:tcPr>
          <w:p w14:paraId="24F5DC1E" w14:textId="77777777" w:rsidR="00637EE6" w:rsidRPr="00EB535A" w:rsidRDefault="00637EE6" w:rsidP="0063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0A2246" w14:textId="77777777" w:rsidR="00637EE6" w:rsidRPr="00EB535A" w:rsidRDefault="00637EE6" w:rsidP="00637EE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B535A">
              <w:rPr>
                <w:rFonts w:ascii="Angsana New" w:hAnsi="Angsana New"/>
                <w:b/>
                <w:bCs/>
                <w:sz w:val="28"/>
                <w:szCs w:val="28"/>
              </w:rPr>
              <w:t>2,355,996</w:t>
            </w:r>
          </w:p>
        </w:tc>
        <w:tc>
          <w:tcPr>
            <w:tcW w:w="269" w:type="dxa"/>
          </w:tcPr>
          <w:p w14:paraId="2AD193D3" w14:textId="77777777" w:rsidR="00637EE6" w:rsidRPr="00EB535A" w:rsidRDefault="00637EE6" w:rsidP="0063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20C890" w14:textId="77777777" w:rsidR="00637EE6" w:rsidRPr="00EB535A" w:rsidRDefault="00637EE6" w:rsidP="00637EE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B535A">
              <w:rPr>
                <w:rFonts w:ascii="Angsana New" w:hAnsi="Angsana New"/>
                <w:b/>
                <w:bCs/>
                <w:sz w:val="28"/>
                <w:szCs w:val="28"/>
              </w:rPr>
              <w:t>588,999</w:t>
            </w:r>
          </w:p>
        </w:tc>
        <w:tc>
          <w:tcPr>
            <w:tcW w:w="269" w:type="dxa"/>
          </w:tcPr>
          <w:p w14:paraId="15BB1E06" w14:textId="77777777" w:rsidR="00637EE6" w:rsidRPr="00EB535A" w:rsidRDefault="00637EE6" w:rsidP="0063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</w:tcPr>
          <w:p w14:paraId="467B7A43" w14:textId="75BF4717" w:rsidR="00637EE6" w:rsidRPr="00EB535A" w:rsidRDefault="00D448C1" w:rsidP="006133E1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B535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</w:t>
            </w:r>
            <w:r w:rsidR="00637EE6" w:rsidRPr="00EB535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EB535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355</w:t>
            </w:r>
            <w:r w:rsidR="00637EE6" w:rsidRPr="00EB535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EB535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996</w:t>
            </w:r>
          </w:p>
        </w:tc>
        <w:tc>
          <w:tcPr>
            <w:tcW w:w="269" w:type="dxa"/>
          </w:tcPr>
          <w:p w14:paraId="0A0E2B05" w14:textId="77777777" w:rsidR="00637EE6" w:rsidRPr="00EB535A" w:rsidRDefault="00637EE6" w:rsidP="00637EE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8" w:type="dxa"/>
            <w:tcBorders>
              <w:top w:val="single" w:sz="4" w:space="0" w:color="auto"/>
              <w:bottom w:val="double" w:sz="4" w:space="0" w:color="auto"/>
            </w:tcBorders>
          </w:tcPr>
          <w:p w14:paraId="5C9507A7" w14:textId="3F6E7BBC" w:rsidR="00637EE6" w:rsidRPr="00EB535A" w:rsidRDefault="00D448C1" w:rsidP="006133E1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B535A">
              <w:rPr>
                <w:rFonts w:ascii="Angsana New" w:hAnsi="Angsana New"/>
                <w:b/>
                <w:bCs/>
                <w:sz w:val="28"/>
                <w:szCs w:val="28"/>
              </w:rPr>
              <w:t>588</w:t>
            </w:r>
            <w:r w:rsidR="00637EE6" w:rsidRPr="00EB535A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EB535A">
              <w:rPr>
                <w:rFonts w:ascii="Angsana New" w:hAnsi="Angsana New"/>
                <w:b/>
                <w:bCs/>
                <w:sz w:val="28"/>
                <w:szCs w:val="28"/>
              </w:rPr>
              <w:t>999</w:t>
            </w:r>
          </w:p>
        </w:tc>
      </w:tr>
      <w:tr w:rsidR="00637EE6" w:rsidRPr="00EB535A" w14:paraId="1A85071F" w14:textId="77777777" w:rsidTr="0027564F">
        <w:tc>
          <w:tcPr>
            <w:tcW w:w="3150" w:type="dxa"/>
          </w:tcPr>
          <w:p w14:paraId="3C65867F" w14:textId="4887CB47" w:rsidR="00637EE6" w:rsidRPr="00EB535A" w:rsidRDefault="00637EE6" w:rsidP="0063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535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หุ้นสามัญ</w:t>
            </w:r>
            <w:r w:rsidRPr="00EB535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EB535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B535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EB535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0" w:type="dxa"/>
          </w:tcPr>
          <w:p w14:paraId="1DE59872" w14:textId="77777777" w:rsidR="00637EE6" w:rsidRPr="00EB535A" w:rsidRDefault="00637EE6" w:rsidP="0063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C160CE2" w14:textId="77777777" w:rsidR="00637EE6" w:rsidRPr="00EB535A" w:rsidRDefault="00637EE6" w:rsidP="0063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vAlign w:val="bottom"/>
          </w:tcPr>
          <w:p w14:paraId="44F8E7CF" w14:textId="77777777" w:rsidR="00637EE6" w:rsidRPr="00EB535A" w:rsidRDefault="00637EE6" w:rsidP="00637EE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69" w:type="dxa"/>
          </w:tcPr>
          <w:p w14:paraId="1BE1C266" w14:textId="77777777" w:rsidR="00637EE6" w:rsidRPr="00EB535A" w:rsidRDefault="00637EE6" w:rsidP="0063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vAlign w:val="bottom"/>
          </w:tcPr>
          <w:p w14:paraId="3EEB807F" w14:textId="77777777" w:rsidR="00637EE6" w:rsidRPr="00EB535A" w:rsidRDefault="00637EE6" w:rsidP="00637EE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6BAD5FE0" w14:textId="77777777" w:rsidR="00637EE6" w:rsidRPr="00EB535A" w:rsidRDefault="00637EE6" w:rsidP="0063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44091C" w14:textId="309DCB2E" w:rsidR="00637EE6" w:rsidRPr="00EB535A" w:rsidRDefault="00637EE6" w:rsidP="006133E1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B535A">
              <w:rPr>
                <w:rFonts w:ascii="Angsana New" w:hAnsi="Angsana New"/>
                <w:b/>
                <w:bCs/>
                <w:sz w:val="28"/>
                <w:szCs w:val="28"/>
              </w:rPr>
              <w:t>2,355,996</w:t>
            </w:r>
          </w:p>
        </w:tc>
        <w:tc>
          <w:tcPr>
            <w:tcW w:w="269" w:type="dxa"/>
          </w:tcPr>
          <w:p w14:paraId="4E1E7760" w14:textId="77777777" w:rsidR="00637EE6" w:rsidRPr="00EB535A" w:rsidRDefault="00637EE6" w:rsidP="00637EE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D66FA0" w14:textId="30887516" w:rsidR="00637EE6" w:rsidRPr="00EB535A" w:rsidRDefault="00637EE6" w:rsidP="006133E1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B535A">
              <w:rPr>
                <w:rFonts w:ascii="Angsana New" w:hAnsi="Angsana New"/>
                <w:b/>
                <w:bCs/>
                <w:sz w:val="28"/>
                <w:szCs w:val="28"/>
              </w:rPr>
              <w:t>588,999</w:t>
            </w:r>
          </w:p>
        </w:tc>
      </w:tr>
      <w:tr w:rsidR="00637EE6" w:rsidRPr="00EB535A" w14:paraId="176A48FF" w14:textId="77777777" w:rsidTr="00957E6F">
        <w:tc>
          <w:tcPr>
            <w:tcW w:w="3150" w:type="dxa"/>
          </w:tcPr>
          <w:p w14:paraId="184ABB92" w14:textId="77777777" w:rsidR="00226D5F" w:rsidRPr="00EB535A" w:rsidRDefault="00226D5F" w:rsidP="0063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  <w:p w14:paraId="5F3B6FE7" w14:textId="77777777" w:rsidR="00226D5F" w:rsidRPr="00EB535A" w:rsidRDefault="00226D5F" w:rsidP="0063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  <w:p w14:paraId="0358307B" w14:textId="77777777" w:rsidR="00226D5F" w:rsidRPr="00EB535A" w:rsidRDefault="00226D5F" w:rsidP="0063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  <w:p w14:paraId="149AF9EB" w14:textId="0640E9DB" w:rsidR="00637EE6" w:rsidRPr="00EB535A" w:rsidRDefault="00637EE6" w:rsidP="0063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B535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หุ้นที่ออกและชำระแล้ว</w:t>
            </w:r>
          </w:p>
        </w:tc>
        <w:tc>
          <w:tcPr>
            <w:tcW w:w="900" w:type="dxa"/>
          </w:tcPr>
          <w:p w14:paraId="18727701" w14:textId="77777777" w:rsidR="00637EE6" w:rsidRPr="00EB535A" w:rsidRDefault="00637EE6" w:rsidP="0063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A4C118A" w14:textId="77777777" w:rsidR="00637EE6" w:rsidRPr="00EB535A" w:rsidRDefault="00637EE6" w:rsidP="0063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</w:tcPr>
          <w:p w14:paraId="5349D378" w14:textId="77777777" w:rsidR="00637EE6" w:rsidRPr="00EB535A" w:rsidRDefault="00637EE6" w:rsidP="00637EE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524271A4" w14:textId="77777777" w:rsidR="00637EE6" w:rsidRPr="00EB535A" w:rsidRDefault="00637EE6" w:rsidP="00637EE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84" w:type="dxa"/>
          </w:tcPr>
          <w:p w14:paraId="5A0E929E" w14:textId="77777777" w:rsidR="00637EE6" w:rsidRPr="00EB535A" w:rsidRDefault="00637EE6" w:rsidP="00637EE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7C1BA2C4" w14:textId="77777777" w:rsidR="00637EE6" w:rsidRPr="00EB535A" w:rsidRDefault="00637EE6" w:rsidP="00637EE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2" w:type="dxa"/>
          </w:tcPr>
          <w:p w14:paraId="4B404492" w14:textId="77777777" w:rsidR="00637EE6" w:rsidRPr="00EB535A" w:rsidRDefault="00637EE6" w:rsidP="00637EE6">
            <w:pPr>
              <w:pStyle w:val="30"/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7B93692E" w14:textId="77777777" w:rsidR="00637EE6" w:rsidRPr="00EB535A" w:rsidRDefault="00637EE6" w:rsidP="00637EE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78" w:type="dxa"/>
          </w:tcPr>
          <w:p w14:paraId="6137093D" w14:textId="77777777" w:rsidR="00637EE6" w:rsidRPr="00EB535A" w:rsidRDefault="00637EE6" w:rsidP="00637EE6">
            <w:pPr>
              <w:pStyle w:val="30"/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37EE6" w:rsidRPr="00EB535A" w14:paraId="4CA9718B" w14:textId="77777777" w:rsidTr="00957E6F">
        <w:tc>
          <w:tcPr>
            <w:tcW w:w="3150" w:type="dxa"/>
          </w:tcPr>
          <w:p w14:paraId="637F1E53" w14:textId="77777777" w:rsidR="00637EE6" w:rsidRPr="00EB535A" w:rsidRDefault="00637EE6" w:rsidP="0063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B535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B535A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EB535A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900" w:type="dxa"/>
          </w:tcPr>
          <w:p w14:paraId="1EBB3F21" w14:textId="77777777" w:rsidR="00637EE6" w:rsidRPr="00EB535A" w:rsidRDefault="00637EE6" w:rsidP="0063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0719AD3" w14:textId="77777777" w:rsidR="00637EE6" w:rsidRPr="00EB535A" w:rsidRDefault="00637EE6" w:rsidP="0063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</w:tcPr>
          <w:p w14:paraId="714D4F37" w14:textId="77777777" w:rsidR="00637EE6" w:rsidRPr="00EB535A" w:rsidRDefault="00637EE6" w:rsidP="00637EE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3DE4E485" w14:textId="77777777" w:rsidR="00637EE6" w:rsidRPr="00EB535A" w:rsidRDefault="00637EE6" w:rsidP="00637EE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84" w:type="dxa"/>
          </w:tcPr>
          <w:p w14:paraId="111F9FC1" w14:textId="77777777" w:rsidR="00637EE6" w:rsidRPr="00EB535A" w:rsidRDefault="00637EE6" w:rsidP="00637EE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05407600" w14:textId="77777777" w:rsidR="00637EE6" w:rsidRPr="00EB535A" w:rsidRDefault="00637EE6" w:rsidP="00637EE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2" w:type="dxa"/>
          </w:tcPr>
          <w:p w14:paraId="14FB8B09" w14:textId="77777777" w:rsidR="00637EE6" w:rsidRPr="00EB535A" w:rsidRDefault="00637EE6" w:rsidP="00637EE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1111921E" w14:textId="77777777" w:rsidR="00637EE6" w:rsidRPr="00EB535A" w:rsidRDefault="00637EE6" w:rsidP="00637EE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78" w:type="dxa"/>
          </w:tcPr>
          <w:p w14:paraId="6A1F4510" w14:textId="77777777" w:rsidR="00637EE6" w:rsidRPr="00EB535A" w:rsidRDefault="00637EE6" w:rsidP="00637EE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37EE6" w:rsidRPr="00EB535A" w14:paraId="6DF7A2C4" w14:textId="77777777" w:rsidTr="00957E6F">
        <w:tc>
          <w:tcPr>
            <w:tcW w:w="3150" w:type="dxa"/>
          </w:tcPr>
          <w:p w14:paraId="1B75CF91" w14:textId="77777777" w:rsidR="00637EE6" w:rsidRPr="00EB535A" w:rsidRDefault="00637EE6" w:rsidP="0063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B535A">
              <w:rPr>
                <w:rFonts w:ascii="Angsana New" w:hAnsi="Angsana New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900" w:type="dxa"/>
          </w:tcPr>
          <w:p w14:paraId="11A8C100" w14:textId="77777777" w:rsidR="00637EE6" w:rsidRPr="00EB535A" w:rsidRDefault="00637EE6" w:rsidP="0063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535A">
              <w:rPr>
                <w:rFonts w:ascii="Angsana New" w:hAnsi="Angsana New"/>
                <w:sz w:val="28"/>
                <w:szCs w:val="28"/>
              </w:rPr>
              <w:t>0.25</w:t>
            </w:r>
          </w:p>
        </w:tc>
        <w:tc>
          <w:tcPr>
            <w:tcW w:w="270" w:type="dxa"/>
          </w:tcPr>
          <w:p w14:paraId="1200CFE1" w14:textId="77777777" w:rsidR="00637EE6" w:rsidRPr="00EB535A" w:rsidRDefault="00637EE6" w:rsidP="0063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19" w:type="dxa"/>
          </w:tcPr>
          <w:p w14:paraId="4433AB07" w14:textId="77777777" w:rsidR="00637EE6" w:rsidRPr="00EB535A" w:rsidRDefault="00637EE6" w:rsidP="00637EE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B535A">
              <w:rPr>
                <w:rFonts w:ascii="Angsana New" w:hAnsi="Angsana New"/>
                <w:sz w:val="28"/>
                <w:szCs w:val="28"/>
                <w:lang w:val="en-US" w:bidi="th-TH"/>
              </w:rPr>
              <w:t>1,308,887</w:t>
            </w:r>
          </w:p>
        </w:tc>
        <w:tc>
          <w:tcPr>
            <w:tcW w:w="269" w:type="dxa"/>
          </w:tcPr>
          <w:p w14:paraId="0D34FF8A" w14:textId="77777777" w:rsidR="00637EE6" w:rsidRPr="00EB535A" w:rsidRDefault="00637EE6" w:rsidP="00637EE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</w:tcPr>
          <w:p w14:paraId="453C1C5C" w14:textId="77777777" w:rsidR="00637EE6" w:rsidRPr="00EB535A" w:rsidRDefault="00637EE6" w:rsidP="00637EE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535A">
              <w:rPr>
                <w:rFonts w:ascii="Angsana New" w:hAnsi="Angsana New"/>
                <w:sz w:val="28"/>
                <w:szCs w:val="28"/>
              </w:rPr>
              <w:t>327,222</w:t>
            </w:r>
          </w:p>
        </w:tc>
        <w:tc>
          <w:tcPr>
            <w:tcW w:w="269" w:type="dxa"/>
          </w:tcPr>
          <w:p w14:paraId="2E18DD59" w14:textId="77777777" w:rsidR="00637EE6" w:rsidRPr="00EB535A" w:rsidRDefault="00637EE6" w:rsidP="0063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2" w:type="dxa"/>
          </w:tcPr>
          <w:p w14:paraId="0AF076B4" w14:textId="62173984" w:rsidR="00637EE6" w:rsidRPr="00EB535A" w:rsidRDefault="00637EE6" w:rsidP="00637EE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B535A">
              <w:rPr>
                <w:rFonts w:ascii="Angsana New" w:hAnsi="Angsana New"/>
                <w:sz w:val="28"/>
                <w:szCs w:val="28"/>
                <w:lang w:val="en-US" w:bidi="th-TH"/>
              </w:rPr>
              <w:t>1,308,887</w:t>
            </w:r>
          </w:p>
        </w:tc>
        <w:tc>
          <w:tcPr>
            <w:tcW w:w="269" w:type="dxa"/>
          </w:tcPr>
          <w:p w14:paraId="460682ED" w14:textId="77777777" w:rsidR="00637EE6" w:rsidRPr="00EB535A" w:rsidRDefault="00637EE6" w:rsidP="0063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8" w:type="dxa"/>
          </w:tcPr>
          <w:p w14:paraId="02D98608" w14:textId="30065BF7" w:rsidR="00637EE6" w:rsidRPr="00EB535A" w:rsidRDefault="00637EE6" w:rsidP="00637EE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B535A">
              <w:rPr>
                <w:rFonts w:ascii="Angsana New" w:hAnsi="Angsana New"/>
                <w:sz w:val="28"/>
                <w:szCs w:val="28"/>
              </w:rPr>
              <w:t>327,222</w:t>
            </w:r>
          </w:p>
        </w:tc>
      </w:tr>
      <w:tr w:rsidR="00637EE6" w:rsidRPr="00EB535A" w14:paraId="54644260" w14:textId="77777777" w:rsidTr="00495D7E">
        <w:tc>
          <w:tcPr>
            <w:tcW w:w="3150" w:type="dxa"/>
          </w:tcPr>
          <w:p w14:paraId="7D465AD7" w14:textId="77777777" w:rsidR="00637EE6" w:rsidRPr="00EB535A" w:rsidRDefault="00637EE6" w:rsidP="0063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B535A">
              <w:rPr>
                <w:rFonts w:ascii="Angsana New" w:hAnsi="Angsana New" w:hint="cs"/>
                <w:sz w:val="28"/>
                <w:szCs w:val="28"/>
                <w:cs/>
              </w:rPr>
              <w:t>ออกหุ้นใหม่จากการใช้ใบสำคัญ</w:t>
            </w:r>
          </w:p>
          <w:p w14:paraId="502C2C72" w14:textId="3B8BCD0E" w:rsidR="00637EE6" w:rsidRPr="00EB535A" w:rsidRDefault="00637EE6" w:rsidP="0063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1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B535A">
              <w:rPr>
                <w:rFonts w:ascii="Angsana New" w:hAnsi="Angsana New" w:hint="cs"/>
                <w:sz w:val="28"/>
                <w:szCs w:val="28"/>
                <w:cs/>
              </w:rPr>
              <w:t>แสดงสิทธิที่จะซื้อหุ้น</w:t>
            </w:r>
          </w:p>
        </w:tc>
        <w:tc>
          <w:tcPr>
            <w:tcW w:w="900" w:type="dxa"/>
          </w:tcPr>
          <w:p w14:paraId="49314DBA" w14:textId="77777777" w:rsidR="00637EE6" w:rsidRPr="00EB535A" w:rsidRDefault="00637EE6" w:rsidP="0063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9B1E9E7" w14:textId="46E13815" w:rsidR="00637EE6" w:rsidRPr="00EB535A" w:rsidRDefault="00637EE6" w:rsidP="0063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EB535A">
              <w:rPr>
                <w:rFonts w:ascii="Angsana New" w:hAnsi="Angsana New"/>
                <w:sz w:val="28"/>
                <w:szCs w:val="28"/>
              </w:rPr>
              <w:t>0.25</w:t>
            </w:r>
          </w:p>
        </w:tc>
        <w:tc>
          <w:tcPr>
            <w:tcW w:w="270" w:type="dxa"/>
          </w:tcPr>
          <w:p w14:paraId="4967309D" w14:textId="77777777" w:rsidR="00637EE6" w:rsidRPr="00EB535A" w:rsidRDefault="00637EE6" w:rsidP="0063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vAlign w:val="bottom"/>
          </w:tcPr>
          <w:p w14:paraId="16C0CDE1" w14:textId="5585DF91" w:rsidR="00637EE6" w:rsidRPr="00EB535A" w:rsidRDefault="00637EE6" w:rsidP="00637EE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535A">
              <w:rPr>
                <w:rFonts w:ascii="Angsana New" w:hAnsi="Angsana New"/>
                <w:sz w:val="28"/>
                <w:szCs w:val="28"/>
              </w:rPr>
              <w:t>13,014</w:t>
            </w:r>
          </w:p>
        </w:tc>
        <w:tc>
          <w:tcPr>
            <w:tcW w:w="269" w:type="dxa"/>
          </w:tcPr>
          <w:p w14:paraId="7DA6F837" w14:textId="77777777" w:rsidR="00637EE6" w:rsidRPr="00EB535A" w:rsidRDefault="00637EE6" w:rsidP="0063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vAlign w:val="bottom"/>
          </w:tcPr>
          <w:p w14:paraId="098D6120" w14:textId="0D4CA2BD" w:rsidR="00637EE6" w:rsidRPr="00EB535A" w:rsidRDefault="00637EE6" w:rsidP="00637EE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535A">
              <w:rPr>
                <w:rFonts w:ascii="Angsana New" w:hAnsi="Angsana New"/>
                <w:sz w:val="28"/>
                <w:szCs w:val="28"/>
              </w:rPr>
              <w:t>3,253</w:t>
            </w:r>
          </w:p>
        </w:tc>
        <w:tc>
          <w:tcPr>
            <w:tcW w:w="269" w:type="dxa"/>
          </w:tcPr>
          <w:p w14:paraId="0FD3C7F1" w14:textId="77777777" w:rsidR="00637EE6" w:rsidRPr="00EB535A" w:rsidRDefault="00637EE6" w:rsidP="0063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  <w:vAlign w:val="bottom"/>
          </w:tcPr>
          <w:p w14:paraId="4AAA2EAF" w14:textId="531E2A5A" w:rsidR="00637EE6" w:rsidRPr="00EB535A" w:rsidRDefault="00637EE6" w:rsidP="00637EE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B535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7DCDCA02" w14:textId="77777777" w:rsidR="00637EE6" w:rsidRPr="00EB535A" w:rsidRDefault="00637EE6" w:rsidP="00637EE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78" w:type="dxa"/>
            <w:tcBorders>
              <w:bottom w:val="single" w:sz="4" w:space="0" w:color="auto"/>
            </w:tcBorders>
            <w:vAlign w:val="bottom"/>
          </w:tcPr>
          <w:p w14:paraId="5ACBB825" w14:textId="3C3879A5" w:rsidR="00637EE6" w:rsidRPr="00EB535A" w:rsidRDefault="00637EE6" w:rsidP="00637EE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535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37EE6" w:rsidRPr="00EB535A" w14:paraId="559A2055" w14:textId="77777777" w:rsidTr="0076704B">
        <w:tc>
          <w:tcPr>
            <w:tcW w:w="3150" w:type="dxa"/>
          </w:tcPr>
          <w:p w14:paraId="25533C09" w14:textId="6697F7D6" w:rsidR="00637EE6" w:rsidRPr="00EB535A" w:rsidRDefault="00637EE6" w:rsidP="0063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535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หุ้นสามัญ</w:t>
            </w:r>
            <w:r w:rsidRPr="00EB535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EB535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BE0F89" w:rsidRPr="00EB535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="00BE0F89" w:rsidRPr="00EB535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00" w:type="dxa"/>
          </w:tcPr>
          <w:p w14:paraId="0532F2F9" w14:textId="77777777" w:rsidR="00637EE6" w:rsidRPr="00EB535A" w:rsidRDefault="00637EE6" w:rsidP="0063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535A">
              <w:rPr>
                <w:rFonts w:ascii="Angsana New" w:hAnsi="Angsana New"/>
                <w:b/>
                <w:bCs/>
                <w:sz w:val="28"/>
                <w:szCs w:val="28"/>
              </w:rPr>
              <w:t>0.25</w:t>
            </w:r>
          </w:p>
        </w:tc>
        <w:tc>
          <w:tcPr>
            <w:tcW w:w="270" w:type="dxa"/>
          </w:tcPr>
          <w:p w14:paraId="0E9FFBCC" w14:textId="77777777" w:rsidR="00637EE6" w:rsidRPr="00EB535A" w:rsidRDefault="00637EE6" w:rsidP="0063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</w:tcPr>
          <w:p w14:paraId="2A8B8393" w14:textId="315786F4" w:rsidR="00637EE6" w:rsidRPr="00EB535A" w:rsidRDefault="00637EE6" w:rsidP="00637EE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B535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1,321,901</w:t>
            </w:r>
          </w:p>
        </w:tc>
        <w:tc>
          <w:tcPr>
            <w:tcW w:w="269" w:type="dxa"/>
          </w:tcPr>
          <w:p w14:paraId="4543564D" w14:textId="77777777" w:rsidR="00637EE6" w:rsidRPr="00EB535A" w:rsidRDefault="00637EE6" w:rsidP="00637EE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</w:tcPr>
          <w:p w14:paraId="43528EC8" w14:textId="67C81759" w:rsidR="00637EE6" w:rsidRPr="00EB535A" w:rsidRDefault="00637EE6" w:rsidP="00637EE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B535A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EA3E37" w:rsidRPr="00EB535A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EB535A">
              <w:rPr>
                <w:rFonts w:ascii="Angsana New" w:hAnsi="Angsana New"/>
                <w:b/>
                <w:bCs/>
                <w:sz w:val="28"/>
                <w:szCs w:val="28"/>
              </w:rPr>
              <w:t>,475</w:t>
            </w:r>
          </w:p>
        </w:tc>
        <w:tc>
          <w:tcPr>
            <w:tcW w:w="269" w:type="dxa"/>
          </w:tcPr>
          <w:p w14:paraId="513C5B15" w14:textId="77777777" w:rsidR="00637EE6" w:rsidRPr="00EB535A" w:rsidRDefault="00637EE6" w:rsidP="0063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single" w:sz="4" w:space="0" w:color="auto"/>
            </w:tcBorders>
          </w:tcPr>
          <w:p w14:paraId="137F18F6" w14:textId="4D96E396" w:rsidR="00637EE6" w:rsidRPr="00EB535A" w:rsidRDefault="00637EE6" w:rsidP="00637EE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B535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1,308,887</w:t>
            </w:r>
          </w:p>
        </w:tc>
        <w:tc>
          <w:tcPr>
            <w:tcW w:w="269" w:type="dxa"/>
          </w:tcPr>
          <w:p w14:paraId="0DED512A" w14:textId="77777777" w:rsidR="00637EE6" w:rsidRPr="00EB535A" w:rsidRDefault="00637EE6" w:rsidP="00637EE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8" w:type="dxa"/>
            <w:tcBorders>
              <w:top w:val="single" w:sz="4" w:space="0" w:color="auto"/>
              <w:bottom w:val="single" w:sz="4" w:space="0" w:color="auto"/>
            </w:tcBorders>
          </w:tcPr>
          <w:p w14:paraId="644F69C9" w14:textId="61FADE9F" w:rsidR="00637EE6" w:rsidRPr="00EB535A" w:rsidRDefault="00637EE6" w:rsidP="00637EE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B535A">
              <w:rPr>
                <w:rFonts w:ascii="Angsana New" w:hAnsi="Angsana New"/>
                <w:b/>
                <w:bCs/>
                <w:sz w:val="28"/>
                <w:szCs w:val="28"/>
              </w:rPr>
              <w:t>327,222</w:t>
            </w:r>
          </w:p>
        </w:tc>
      </w:tr>
      <w:tr w:rsidR="00637EE6" w:rsidRPr="00EB535A" w14:paraId="042D8D70" w14:textId="77777777" w:rsidTr="0076704B">
        <w:tc>
          <w:tcPr>
            <w:tcW w:w="3150" w:type="dxa"/>
          </w:tcPr>
          <w:p w14:paraId="156E1EC0" w14:textId="3B91868E" w:rsidR="00637EE6" w:rsidRPr="00EB535A" w:rsidRDefault="00637EE6" w:rsidP="0063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535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หุ้นสามัญ</w:t>
            </w:r>
            <w:r w:rsidRPr="00EB535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EB535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B535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EB535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0" w:type="dxa"/>
          </w:tcPr>
          <w:p w14:paraId="3C9E5BB4" w14:textId="77777777" w:rsidR="00637EE6" w:rsidRPr="00EB535A" w:rsidRDefault="00637EE6" w:rsidP="0063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230EBD3" w14:textId="77777777" w:rsidR="00637EE6" w:rsidRPr="00EB535A" w:rsidRDefault="00637EE6" w:rsidP="0063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double" w:sz="4" w:space="0" w:color="auto"/>
            </w:tcBorders>
          </w:tcPr>
          <w:p w14:paraId="49D3B28D" w14:textId="77777777" w:rsidR="00637EE6" w:rsidRPr="00EB535A" w:rsidRDefault="00637EE6" w:rsidP="00637EE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9" w:type="dxa"/>
          </w:tcPr>
          <w:p w14:paraId="5975AE34" w14:textId="77777777" w:rsidR="00637EE6" w:rsidRPr="00EB535A" w:rsidRDefault="00637EE6" w:rsidP="00637EE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tcBorders>
              <w:top w:val="double" w:sz="4" w:space="0" w:color="auto"/>
            </w:tcBorders>
          </w:tcPr>
          <w:p w14:paraId="12A8D8B6" w14:textId="77777777" w:rsidR="00637EE6" w:rsidRPr="00EB535A" w:rsidRDefault="00637EE6" w:rsidP="00637EE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728E6D18" w14:textId="77777777" w:rsidR="00637EE6" w:rsidRPr="00EB535A" w:rsidRDefault="00637EE6" w:rsidP="0063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</w:tcPr>
          <w:p w14:paraId="5CFC2DA6" w14:textId="16A52BF0" w:rsidR="00637EE6" w:rsidRPr="00EB535A" w:rsidRDefault="00637EE6" w:rsidP="00637EE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B535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1,308,887</w:t>
            </w:r>
          </w:p>
        </w:tc>
        <w:tc>
          <w:tcPr>
            <w:tcW w:w="269" w:type="dxa"/>
          </w:tcPr>
          <w:p w14:paraId="517023ED" w14:textId="77777777" w:rsidR="00637EE6" w:rsidRPr="00EB535A" w:rsidRDefault="00637EE6" w:rsidP="00637EE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8" w:type="dxa"/>
            <w:tcBorders>
              <w:top w:val="single" w:sz="4" w:space="0" w:color="auto"/>
              <w:bottom w:val="double" w:sz="4" w:space="0" w:color="auto"/>
            </w:tcBorders>
          </w:tcPr>
          <w:p w14:paraId="561F2725" w14:textId="5993417F" w:rsidR="00637EE6" w:rsidRPr="00EB535A" w:rsidRDefault="00637EE6" w:rsidP="00637EE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B535A">
              <w:rPr>
                <w:rFonts w:ascii="Angsana New" w:hAnsi="Angsana New"/>
                <w:b/>
                <w:bCs/>
                <w:sz w:val="28"/>
                <w:szCs w:val="28"/>
              </w:rPr>
              <w:t>327,222</w:t>
            </w:r>
          </w:p>
        </w:tc>
      </w:tr>
    </w:tbl>
    <w:p w14:paraId="3BBBAA83" w14:textId="77777777" w:rsidR="00366AEB" w:rsidRPr="00EB535A" w:rsidRDefault="003B1338" w:rsidP="003B1338">
      <w:pPr>
        <w:tabs>
          <w:tab w:val="clear" w:pos="907"/>
        </w:tabs>
        <w:jc w:val="thaiDistribute"/>
        <w:rPr>
          <w:rFonts w:ascii="Angsana New" w:hAnsi="Angsana New"/>
          <w:i/>
          <w:iCs/>
          <w:sz w:val="30"/>
          <w:szCs w:val="30"/>
        </w:rPr>
      </w:pPr>
      <w:r w:rsidRPr="00EB535A">
        <w:rPr>
          <w:rFonts w:ascii="Angsana New" w:hAnsi="Angsana New"/>
          <w:i/>
          <w:iCs/>
          <w:sz w:val="30"/>
          <w:szCs w:val="30"/>
        </w:rPr>
        <w:t xml:space="preserve">          </w:t>
      </w:r>
    </w:p>
    <w:p w14:paraId="32515181" w14:textId="0456FD94" w:rsidR="00674F66" w:rsidRPr="00EB535A" w:rsidRDefault="003B1338" w:rsidP="002E0F07">
      <w:pPr>
        <w:tabs>
          <w:tab w:val="clear" w:pos="907"/>
        </w:tabs>
        <w:ind w:firstLine="45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EB535A">
        <w:rPr>
          <w:rFonts w:ascii="Angsana New" w:hAnsi="Angsana New"/>
          <w:i/>
          <w:iCs/>
          <w:sz w:val="30"/>
          <w:szCs w:val="30"/>
        </w:rPr>
        <w:t xml:space="preserve"> </w:t>
      </w:r>
      <w:r w:rsidR="00674F66" w:rsidRPr="00EB535A">
        <w:rPr>
          <w:rFonts w:ascii="Angsana New" w:hAnsi="Angsana New" w:hint="cs"/>
          <w:i/>
          <w:iCs/>
          <w:sz w:val="30"/>
          <w:szCs w:val="30"/>
          <w:cs/>
        </w:rPr>
        <w:t>ใบสำคัญแสดงสิทธิที่จะซื้อหุ้น</w:t>
      </w:r>
    </w:p>
    <w:p w14:paraId="74B08239" w14:textId="77777777" w:rsidR="00674F66" w:rsidRPr="00EB535A" w:rsidRDefault="00674F66" w:rsidP="00674F66">
      <w:pPr>
        <w:pStyle w:val="ListParagraph"/>
        <w:tabs>
          <w:tab w:val="clear" w:pos="907"/>
        </w:tabs>
        <w:ind w:left="630"/>
        <w:jc w:val="thaiDistribute"/>
        <w:rPr>
          <w:rFonts w:ascii="Angsana New" w:hAnsi="Angsana New"/>
          <w:sz w:val="30"/>
          <w:szCs w:val="30"/>
        </w:rPr>
      </w:pPr>
    </w:p>
    <w:p w14:paraId="3280C609" w14:textId="59439E7D" w:rsidR="00A97217" w:rsidRPr="00EB535A" w:rsidRDefault="00674F66" w:rsidP="003B1338">
      <w:pPr>
        <w:pStyle w:val="ListParagraph"/>
        <w:tabs>
          <w:tab w:val="clear" w:pos="680"/>
          <w:tab w:val="clear" w:pos="907"/>
          <w:tab w:val="left" w:pos="540"/>
        </w:tabs>
        <w:ind w:left="630" w:hanging="90"/>
        <w:jc w:val="thaiDistribute"/>
        <w:rPr>
          <w:rFonts w:ascii="Angsana New" w:hAnsi="Angsana New"/>
          <w:sz w:val="30"/>
          <w:szCs w:val="30"/>
        </w:rPr>
      </w:pPr>
      <w:r w:rsidRPr="00EB535A">
        <w:rPr>
          <w:rFonts w:ascii="Angsana New" w:hAnsi="Angsana New" w:hint="cs"/>
          <w:sz w:val="30"/>
          <w:szCs w:val="30"/>
          <w:cs/>
        </w:rPr>
        <w:t xml:space="preserve">กลุ่มบริษัทได้ออกใบสำคัญแสดงสิทธิที่จะซื้อหุ้นสามัญ </w:t>
      </w:r>
      <w:r w:rsidRPr="00EB535A">
        <w:rPr>
          <w:rFonts w:ascii="Angsana New" w:hAnsi="Angsana New" w:hint="cs"/>
          <w:sz w:val="30"/>
          <w:szCs w:val="30"/>
        </w:rPr>
        <w:t>CHO-W2</w:t>
      </w:r>
      <w:r w:rsidRPr="00EB535A">
        <w:rPr>
          <w:rFonts w:ascii="Angsana New" w:hAnsi="Angsana New" w:hint="cs"/>
          <w:sz w:val="30"/>
          <w:szCs w:val="30"/>
          <w:cs/>
        </w:rPr>
        <w:t xml:space="preserve"> โดยเริ่มทำการซื้อขายเมื่อวันที่ </w:t>
      </w:r>
      <w:r w:rsidRPr="00EB535A">
        <w:rPr>
          <w:rFonts w:ascii="Angsana New" w:hAnsi="Angsana New"/>
          <w:sz w:val="30"/>
          <w:szCs w:val="30"/>
        </w:rPr>
        <w:t xml:space="preserve">15 </w:t>
      </w:r>
      <w:r w:rsidRPr="00EB535A">
        <w:rPr>
          <w:rFonts w:ascii="Angsana New" w:hAnsi="Angsana New" w:hint="cs"/>
          <w:sz w:val="30"/>
          <w:szCs w:val="30"/>
          <w:cs/>
        </w:rPr>
        <w:t xml:space="preserve">กรกฎาคม </w:t>
      </w:r>
      <w:r w:rsidRPr="00EB535A">
        <w:rPr>
          <w:rFonts w:ascii="Angsana New" w:hAnsi="Angsana New"/>
          <w:sz w:val="30"/>
          <w:szCs w:val="30"/>
        </w:rPr>
        <w:t xml:space="preserve">2562 </w:t>
      </w:r>
      <w:r w:rsidRPr="00EB535A">
        <w:rPr>
          <w:rFonts w:ascii="Angsana New" w:hAnsi="Angsana New" w:hint="cs"/>
          <w:sz w:val="30"/>
          <w:szCs w:val="30"/>
          <w:cs/>
        </w:rPr>
        <w:t>มีรายละเอียดดังนี้</w:t>
      </w:r>
    </w:p>
    <w:p w14:paraId="122411CE" w14:textId="77777777" w:rsidR="00224A01" w:rsidRPr="00EB535A" w:rsidRDefault="00224A01" w:rsidP="003B1338">
      <w:pPr>
        <w:pStyle w:val="ListParagraph"/>
        <w:tabs>
          <w:tab w:val="clear" w:pos="680"/>
          <w:tab w:val="clear" w:pos="907"/>
          <w:tab w:val="left" w:pos="540"/>
        </w:tabs>
        <w:ind w:left="630" w:hanging="9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065" w:type="dxa"/>
        <w:tblInd w:w="540" w:type="dxa"/>
        <w:tblLook w:val="04A0" w:firstRow="1" w:lastRow="0" w:firstColumn="1" w:lastColumn="0" w:noHBand="0" w:noVBand="1"/>
      </w:tblPr>
      <w:tblGrid>
        <w:gridCol w:w="3870"/>
        <w:gridCol w:w="5195"/>
      </w:tblGrid>
      <w:tr w:rsidR="00674F66" w:rsidRPr="00EB535A" w14:paraId="0D60BB04" w14:textId="77777777" w:rsidTr="00A97217">
        <w:trPr>
          <w:trHeight w:val="56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540EEF" w14:textId="4B3F5F9B" w:rsidR="00674F66" w:rsidRPr="00EB535A" w:rsidRDefault="00A97217" w:rsidP="00957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/>
              <w:rPr>
                <w:rFonts w:ascii="Angsana New" w:eastAsia="Times New Roman" w:hAnsi="Angsana New"/>
                <w:sz w:val="30"/>
                <w:szCs w:val="30"/>
              </w:rPr>
            </w:pPr>
            <w:r w:rsidRPr="00EB535A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="00674F66" w:rsidRPr="00EB535A">
              <w:rPr>
                <w:rFonts w:ascii="Angsana New" w:eastAsia="Times New Roman" w:hAnsi="Angsana New" w:hint="cs"/>
                <w:sz w:val="30"/>
                <w:szCs w:val="30"/>
                <w:cs/>
              </w:rPr>
              <w:t>จำนวนหน่วยใบสำคัญแสดงสิทธิ</w:t>
            </w:r>
          </w:p>
          <w:p w14:paraId="79CDD6EA" w14:textId="77777777" w:rsidR="00674F66" w:rsidRPr="00EB535A" w:rsidRDefault="00674F66" w:rsidP="00957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EB535A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  ที่เป็นหลักทรัพย์จดทะเบียน</w:t>
            </w:r>
          </w:p>
        </w:tc>
        <w:tc>
          <w:tcPr>
            <w:tcW w:w="5195" w:type="dxa"/>
            <w:tcBorders>
              <w:top w:val="nil"/>
              <w:left w:val="nil"/>
              <w:bottom w:val="nil"/>
              <w:right w:val="nil"/>
            </w:tcBorders>
          </w:tcPr>
          <w:p w14:paraId="68BAC505" w14:textId="77777777" w:rsidR="00674F66" w:rsidRPr="00EB535A" w:rsidRDefault="00674F66" w:rsidP="00957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  <w:p w14:paraId="60252DF3" w14:textId="77777777" w:rsidR="00674F66" w:rsidRPr="00EB535A" w:rsidRDefault="00674F66" w:rsidP="00957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  <w:r w:rsidRPr="00EB535A">
              <w:rPr>
                <w:rFonts w:ascii="Angsana New" w:eastAsia="Times New Roman" w:hAnsi="Angsana New"/>
                <w:sz w:val="30"/>
                <w:szCs w:val="30"/>
              </w:rPr>
              <w:t xml:space="preserve">: </w:t>
            </w:r>
            <w:r w:rsidRPr="00EB535A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</w:t>
            </w:r>
            <w:r w:rsidRPr="00EB535A">
              <w:rPr>
                <w:rFonts w:ascii="Angsana New" w:eastAsia="Times New Roman" w:hAnsi="Angsana New"/>
                <w:sz w:val="30"/>
                <w:szCs w:val="30"/>
              </w:rPr>
              <w:t xml:space="preserve">649,415,238 </w:t>
            </w:r>
          </w:p>
        </w:tc>
      </w:tr>
      <w:tr w:rsidR="00674F66" w:rsidRPr="00EB535A" w14:paraId="72F5B972" w14:textId="77777777" w:rsidTr="00957E6F">
        <w:trPr>
          <w:trHeight w:val="38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F345F8" w14:textId="77777777" w:rsidR="00674F66" w:rsidRPr="00EB535A" w:rsidRDefault="00674F66" w:rsidP="00957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EB535A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 xml:space="preserve">อัตราการใช้สิทธิ </w:t>
            </w:r>
          </w:p>
          <w:p w14:paraId="59D019CD" w14:textId="77777777" w:rsidR="00674F66" w:rsidRPr="00EB535A" w:rsidRDefault="00674F66" w:rsidP="00957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EB535A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 xml:space="preserve">  (ใบสำคัญแสดงสิทธิ </w:t>
            </w:r>
            <w:r w:rsidRPr="00EB535A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: </w:t>
            </w:r>
            <w:r w:rsidRPr="00EB535A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หุ้นสามัญใหม่)</w:t>
            </w:r>
          </w:p>
        </w:tc>
        <w:tc>
          <w:tcPr>
            <w:tcW w:w="5195" w:type="dxa"/>
            <w:tcBorders>
              <w:top w:val="nil"/>
              <w:left w:val="nil"/>
              <w:bottom w:val="nil"/>
              <w:right w:val="nil"/>
            </w:tcBorders>
          </w:tcPr>
          <w:p w14:paraId="1F7ABE18" w14:textId="77777777" w:rsidR="00674F66" w:rsidRPr="00EB535A" w:rsidRDefault="00674F66" w:rsidP="00957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  <w:p w14:paraId="42DB526B" w14:textId="77777777" w:rsidR="00674F66" w:rsidRPr="00EB535A" w:rsidRDefault="00674F66" w:rsidP="00957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EB535A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: 1 : 1</w:t>
            </w:r>
          </w:p>
        </w:tc>
      </w:tr>
      <w:tr w:rsidR="00674F66" w:rsidRPr="00EB535A" w14:paraId="16970DA1" w14:textId="77777777" w:rsidTr="00957E6F">
        <w:trPr>
          <w:trHeight w:val="29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D83DCD" w14:textId="77777777" w:rsidR="00674F66" w:rsidRPr="00EB535A" w:rsidRDefault="00674F66" w:rsidP="00957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EB535A">
              <w:rPr>
                <w:rFonts w:ascii="Angsana New" w:eastAsia="Times New Roman" w:hAnsi="Angsana New" w:hint="cs"/>
                <w:sz w:val="30"/>
                <w:szCs w:val="30"/>
                <w:cs/>
              </w:rPr>
              <w:t>ราคาการใช้สิทธิ (บาทต่อหุ้น)</w:t>
            </w:r>
          </w:p>
        </w:tc>
        <w:tc>
          <w:tcPr>
            <w:tcW w:w="5195" w:type="dxa"/>
            <w:tcBorders>
              <w:top w:val="nil"/>
              <w:left w:val="nil"/>
              <w:bottom w:val="nil"/>
              <w:right w:val="nil"/>
            </w:tcBorders>
          </w:tcPr>
          <w:p w14:paraId="1DC7D730" w14:textId="77777777" w:rsidR="00674F66" w:rsidRPr="00EB535A" w:rsidRDefault="00674F66" w:rsidP="00957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EB535A">
              <w:rPr>
                <w:rFonts w:ascii="Angsana New" w:eastAsia="Times New Roman" w:hAnsi="Angsana New"/>
                <w:sz w:val="30"/>
                <w:szCs w:val="30"/>
              </w:rPr>
              <w:t>: 0.86</w:t>
            </w:r>
          </w:p>
        </w:tc>
      </w:tr>
      <w:tr w:rsidR="00674F66" w:rsidRPr="00EB535A" w14:paraId="007A6048" w14:textId="77777777" w:rsidTr="00957E6F">
        <w:trPr>
          <w:trHeight w:val="39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F28E03" w14:textId="77777777" w:rsidR="00674F66" w:rsidRPr="00EB535A" w:rsidRDefault="00674F66" w:rsidP="00957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EB535A">
              <w:rPr>
                <w:rFonts w:ascii="Angsana New" w:eastAsia="Times New Roman" w:hAnsi="Angsana New" w:hint="cs"/>
                <w:sz w:val="30"/>
                <w:szCs w:val="30"/>
                <w:cs/>
              </w:rPr>
              <w:t>อายุใบสำคัญแสดงสิทธิ</w:t>
            </w:r>
          </w:p>
        </w:tc>
        <w:tc>
          <w:tcPr>
            <w:tcW w:w="5195" w:type="dxa"/>
            <w:tcBorders>
              <w:top w:val="nil"/>
              <w:left w:val="nil"/>
              <w:bottom w:val="nil"/>
              <w:right w:val="nil"/>
            </w:tcBorders>
          </w:tcPr>
          <w:p w14:paraId="633EEF97" w14:textId="77777777" w:rsidR="00674F66" w:rsidRPr="00EB535A" w:rsidRDefault="00674F66" w:rsidP="00957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EB535A">
              <w:rPr>
                <w:rFonts w:ascii="Angsana New" w:eastAsia="Times New Roman" w:hAnsi="Angsana New"/>
                <w:sz w:val="30"/>
                <w:szCs w:val="30"/>
              </w:rPr>
              <w:t>: 1</w:t>
            </w:r>
            <w:r w:rsidRPr="00EB535A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ปี</w:t>
            </w:r>
            <w:r w:rsidRPr="00EB535A">
              <w:rPr>
                <w:rFonts w:ascii="Angsana New" w:eastAsia="Times New Roman" w:hAnsi="Angsana New"/>
                <w:sz w:val="30"/>
                <w:szCs w:val="30"/>
              </w:rPr>
              <w:t xml:space="preserve"> 6</w:t>
            </w:r>
            <w:r w:rsidRPr="00EB535A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เดือน นับแต่วันออกใบสำคัญแสดงสิทธิ</w:t>
            </w:r>
          </w:p>
        </w:tc>
      </w:tr>
      <w:tr w:rsidR="00674F66" w:rsidRPr="00EB535A" w14:paraId="78E78DF9" w14:textId="77777777" w:rsidTr="00957E6F">
        <w:trPr>
          <w:trHeight w:val="39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CC5743" w14:textId="77777777" w:rsidR="00674F66" w:rsidRPr="00EB535A" w:rsidRDefault="00674F66" w:rsidP="00957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EB535A">
              <w:rPr>
                <w:rFonts w:ascii="Angsana New" w:eastAsia="Times New Roman" w:hAnsi="Angsana New" w:hint="cs"/>
                <w:sz w:val="30"/>
                <w:szCs w:val="30"/>
                <w:cs/>
              </w:rPr>
              <w:t>วันใช้สิทธิครั้งแรก</w:t>
            </w:r>
          </w:p>
        </w:tc>
        <w:tc>
          <w:tcPr>
            <w:tcW w:w="5195" w:type="dxa"/>
            <w:tcBorders>
              <w:top w:val="nil"/>
              <w:left w:val="nil"/>
              <w:bottom w:val="nil"/>
              <w:right w:val="nil"/>
            </w:tcBorders>
          </w:tcPr>
          <w:p w14:paraId="473C8C84" w14:textId="77777777" w:rsidR="00674F66" w:rsidRPr="00EB535A" w:rsidRDefault="00674F66" w:rsidP="00957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  <w:r w:rsidRPr="00EB535A">
              <w:rPr>
                <w:rFonts w:ascii="Angsana New" w:eastAsia="Times New Roman" w:hAnsi="Angsana New"/>
                <w:sz w:val="30"/>
                <w:szCs w:val="30"/>
              </w:rPr>
              <w:t xml:space="preserve">: 30 </w:t>
            </w:r>
            <w:r w:rsidRPr="00EB535A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ธันวาคม </w:t>
            </w:r>
            <w:r w:rsidRPr="00EB535A">
              <w:rPr>
                <w:rFonts w:ascii="Angsana New" w:eastAsia="Times New Roman" w:hAnsi="Angsana New"/>
                <w:sz w:val="30"/>
                <w:szCs w:val="30"/>
              </w:rPr>
              <w:t>2562</w:t>
            </w:r>
          </w:p>
        </w:tc>
      </w:tr>
      <w:tr w:rsidR="00674F66" w:rsidRPr="00EB535A" w14:paraId="07B3B41C" w14:textId="77777777" w:rsidTr="00957E6F">
        <w:trPr>
          <w:trHeight w:val="39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3E8A7B" w14:textId="77777777" w:rsidR="00674F66" w:rsidRPr="00EB535A" w:rsidRDefault="00674F66" w:rsidP="00957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EB535A">
              <w:rPr>
                <w:rFonts w:ascii="Angsana New" w:eastAsia="Times New Roman" w:hAnsi="Angsana New" w:hint="cs"/>
                <w:sz w:val="30"/>
                <w:szCs w:val="30"/>
                <w:cs/>
              </w:rPr>
              <w:t>วันใช้สิทธิครั้งสุดท้าย</w:t>
            </w:r>
          </w:p>
        </w:tc>
        <w:tc>
          <w:tcPr>
            <w:tcW w:w="5195" w:type="dxa"/>
            <w:tcBorders>
              <w:top w:val="nil"/>
              <w:left w:val="nil"/>
              <w:bottom w:val="nil"/>
              <w:right w:val="nil"/>
            </w:tcBorders>
          </w:tcPr>
          <w:p w14:paraId="085388CC" w14:textId="77777777" w:rsidR="00674F66" w:rsidRPr="00EB535A" w:rsidRDefault="00674F66" w:rsidP="00957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  <w:r w:rsidRPr="00EB535A">
              <w:rPr>
                <w:rFonts w:ascii="Angsana New" w:eastAsia="Times New Roman" w:hAnsi="Angsana New"/>
                <w:sz w:val="30"/>
                <w:szCs w:val="30"/>
              </w:rPr>
              <w:t xml:space="preserve">: 30 </w:t>
            </w:r>
            <w:r w:rsidRPr="00EB535A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ธันวาคม </w:t>
            </w:r>
            <w:r w:rsidRPr="00EB535A">
              <w:rPr>
                <w:rFonts w:ascii="Angsana New" w:eastAsia="Times New Roman" w:hAnsi="Angsana New"/>
                <w:sz w:val="30"/>
                <w:szCs w:val="30"/>
              </w:rPr>
              <w:t>2563</w:t>
            </w:r>
          </w:p>
        </w:tc>
      </w:tr>
    </w:tbl>
    <w:p w14:paraId="141139EA" w14:textId="77777777" w:rsidR="00674F66" w:rsidRPr="00EB535A" w:rsidRDefault="00674F66" w:rsidP="00674F66">
      <w:pPr>
        <w:tabs>
          <w:tab w:val="clear" w:pos="454"/>
          <w:tab w:val="clear" w:pos="680"/>
          <w:tab w:val="clear" w:pos="907"/>
          <w:tab w:val="left" w:pos="540"/>
          <w:tab w:val="left" w:pos="1170"/>
        </w:tabs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73E79222" w14:textId="26F9771D" w:rsidR="00674F66" w:rsidRPr="00EB535A" w:rsidRDefault="003B052B" w:rsidP="00674F66">
      <w:pPr>
        <w:tabs>
          <w:tab w:val="clear" w:pos="454"/>
          <w:tab w:val="clear" w:pos="680"/>
          <w:tab w:val="clear" w:pos="907"/>
          <w:tab w:val="left" w:pos="540"/>
          <w:tab w:val="left" w:pos="1170"/>
        </w:tabs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EB535A">
        <w:rPr>
          <w:rFonts w:ascii="Angsana New" w:hAnsi="Angsana New" w:hint="cs"/>
          <w:sz w:val="30"/>
          <w:szCs w:val="30"/>
          <w:cs/>
          <w:lang w:val="th-TH"/>
        </w:rPr>
        <w:t>ใน</w:t>
      </w:r>
      <w:r w:rsidR="00D11ED6" w:rsidRPr="00EB535A">
        <w:rPr>
          <w:rFonts w:ascii="Angsana New" w:hAnsi="Angsana New" w:hint="cs"/>
          <w:sz w:val="30"/>
          <w:szCs w:val="30"/>
          <w:cs/>
          <w:lang w:val="th-TH"/>
        </w:rPr>
        <w:t>ระหว่างงวด</w:t>
      </w:r>
      <w:r w:rsidR="00EA568F" w:rsidRPr="00EB535A">
        <w:rPr>
          <w:rFonts w:ascii="Angsana New" w:hAnsi="Angsana New" w:hint="cs"/>
          <w:sz w:val="30"/>
          <w:szCs w:val="30"/>
          <w:cs/>
          <w:lang w:val="th-TH"/>
        </w:rPr>
        <w:t>หก</w:t>
      </w:r>
      <w:r w:rsidR="00D11ED6" w:rsidRPr="00EB535A">
        <w:rPr>
          <w:rFonts w:ascii="Angsana New" w:hAnsi="Angsana New" w:hint="cs"/>
          <w:sz w:val="30"/>
          <w:szCs w:val="30"/>
          <w:cs/>
          <w:lang w:val="th-TH"/>
        </w:rPr>
        <w:t xml:space="preserve">เดือนสิ้นสุดวันที่ </w:t>
      </w:r>
      <w:r w:rsidR="00002511" w:rsidRPr="00EB535A">
        <w:rPr>
          <w:rFonts w:ascii="Angsana New" w:hAnsi="Angsana New"/>
          <w:sz w:val="30"/>
          <w:szCs w:val="30"/>
        </w:rPr>
        <w:t xml:space="preserve">30 </w:t>
      </w:r>
      <w:r w:rsidR="00002511" w:rsidRPr="00EB535A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002511" w:rsidRPr="00EB535A">
        <w:rPr>
          <w:rFonts w:ascii="Angsana New" w:hAnsi="Angsana New"/>
          <w:sz w:val="30"/>
          <w:szCs w:val="30"/>
        </w:rPr>
        <w:t>2563</w:t>
      </w:r>
      <w:r w:rsidRPr="00EB535A">
        <w:rPr>
          <w:rFonts w:ascii="Angsana New" w:hAnsi="Angsana New"/>
          <w:sz w:val="30"/>
          <w:szCs w:val="30"/>
        </w:rPr>
        <w:t xml:space="preserve"> </w:t>
      </w:r>
      <w:r w:rsidRPr="00EB535A">
        <w:rPr>
          <w:rFonts w:ascii="Angsana New" w:hAnsi="Angsana New" w:hint="cs"/>
          <w:sz w:val="30"/>
          <w:szCs w:val="30"/>
          <w:cs/>
        </w:rPr>
        <w:t>กลุ่มบริษัทได้</w:t>
      </w:r>
      <w:r w:rsidR="00F5210A" w:rsidRPr="00EB535A">
        <w:rPr>
          <w:rFonts w:ascii="Angsana New" w:hAnsi="Angsana New" w:hint="cs"/>
          <w:sz w:val="30"/>
          <w:szCs w:val="30"/>
          <w:cs/>
        </w:rPr>
        <w:t>ชำระ</w:t>
      </w:r>
      <w:r w:rsidRPr="00EB535A">
        <w:rPr>
          <w:rFonts w:ascii="Angsana New" w:hAnsi="Angsana New" w:hint="cs"/>
          <w:sz w:val="30"/>
          <w:szCs w:val="30"/>
          <w:cs/>
        </w:rPr>
        <w:t>เพิ่มทุนจากการใช้</w:t>
      </w:r>
      <w:r w:rsidR="00674F66" w:rsidRPr="00EB535A">
        <w:rPr>
          <w:rFonts w:ascii="Angsana New" w:hAnsi="Angsana New" w:hint="cs"/>
          <w:sz w:val="30"/>
          <w:szCs w:val="30"/>
          <w:cs/>
          <w:lang w:val="th-TH"/>
        </w:rPr>
        <w:t xml:space="preserve">สิทธิใบสำคัญแสดงสิทธิที่จะซื้อหุ้นสามัญเพิ่มทุน ซึ่งส่งผลให้มีหุ้นสามัญเพิ่มขึ้น </w:t>
      </w:r>
      <w:r w:rsidR="004F2264" w:rsidRPr="00EB535A">
        <w:rPr>
          <w:rFonts w:ascii="Angsana New" w:hAnsi="Angsana New" w:hint="cs"/>
          <w:spacing w:val="-2"/>
          <w:sz w:val="30"/>
          <w:szCs w:val="30"/>
        </w:rPr>
        <w:t>13</w:t>
      </w:r>
      <w:r w:rsidR="00674F66" w:rsidRPr="00EB535A">
        <w:rPr>
          <w:rFonts w:ascii="Angsana New" w:hAnsi="Angsana New" w:hint="cs"/>
          <w:spacing w:val="-2"/>
          <w:sz w:val="30"/>
          <w:szCs w:val="30"/>
          <w:lang w:val="th-TH"/>
        </w:rPr>
        <w:t>,</w:t>
      </w:r>
      <w:r w:rsidR="004F2264" w:rsidRPr="00EB535A">
        <w:rPr>
          <w:rFonts w:ascii="Angsana New" w:hAnsi="Angsana New" w:hint="cs"/>
          <w:spacing w:val="-2"/>
          <w:sz w:val="30"/>
          <w:szCs w:val="30"/>
        </w:rPr>
        <w:t>014</w:t>
      </w:r>
      <w:r w:rsidR="00674F66" w:rsidRPr="00EB535A">
        <w:rPr>
          <w:rFonts w:ascii="Angsana New" w:hAnsi="Angsana New" w:hint="cs"/>
          <w:spacing w:val="-2"/>
          <w:sz w:val="30"/>
          <w:szCs w:val="30"/>
          <w:lang w:val="th-TH"/>
        </w:rPr>
        <w:t>,</w:t>
      </w:r>
      <w:r w:rsidR="004F2264" w:rsidRPr="00EB535A">
        <w:rPr>
          <w:rFonts w:ascii="Angsana New" w:hAnsi="Angsana New" w:hint="cs"/>
          <w:spacing w:val="-2"/>
          <w:sz w:val="30"/>
          <w:szCs w:val="30"/>
        </w:rPr>
        <w:t>520</w:t>
      </w:r>
      <w:r w:rsidR="00674F66" w:rsidRPr="00EB535A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หุ้น คิดเป็น</w:t>
      </w:r>
      <w:r w:rsidR="00E63CCD" w:rsidRPr="00EB535A">
        <w:rPr>
          <w:rFonts w:ascii="Angsana New" w:hAnsi="Angsana New" w:hint="cs"/>
          <w:spacing w:val="-2"/>
          <w:sz w:val="30"/>
          <w:szCs w:val="30"/>
          <w:cs/>
          <w:lang w:val="th-TH"/>
        </w:rPr>
        <w:t>จำนวนเงิน</w:t>
      </w:r>
      <w:r w:rsidR="00674F66" w:rsidRPr="00EB535A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ประมาณ </w:t>
      </w:r>
      <w:r w:rsidR="004F2264" w:rsidRPr="00EB535A">
        <w:rPr>
          <w:rFonts w:ascii="Angsana New" w:hAnsi="Angsana New" w:hint="cs"/>
          <w:spacing w:val="-2"/>
          <w:sz w:val="30"/>
          <w:szCs w:val="30"/>
        </w:rPr>
        <w:t>11</w:t>
      </w:r>
      <w:r w:rsidR="00674F66" w:rsidRPr="00EB535A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ล้านบาท (มูลค่าหุ้นสามัญ </w:t>
      </w:r>
      <w:r w:rsidR="00674F66" w:rsidRPr="00EB535A">
        <w:rPr>
          <w:rFonts w:ascii="Angsana New" w:hAnsi="Angsana New" w:hint="cs"/>
          <w:spacing w:val="-2"/>
          <w:sz w:val="30"/>
          <w:szCs w:val="30"/>
        </w:rPr>
        <w:t>3</w:t>
      </w:r>
      <w:r w:rsidR="00674F66" w:rsidRPr="00EB535A">
        <w:rPr>
          <w:rFonts w:ascii="Angsana New" w:hAnsi="Angsana New" w:hint="cs"/>
          <w:spacing w:val="-2"/>
          <w:sz w:val="30"/>
          <w:szCs w:val="30"/>
          <w:lang w:val="th-TH"/>
        </w:rPr>
        <w:t xml:space="preserve"> </w:t>
      </w:r>
      <w:r w:rsidR="00674F66" w:rsidRPr="00EB535A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ล้านบาทและส่วนเกินมูลค่าหุ้นสามัญ </w:t>
      </w:r>
      <w:r w:rsidR="004F2264" w:rsidRPr="00EB535A">
        <w:rPr>
          <w:rFonts w:ascii="Angsana New" w:hAnsi="Angsana New" w:hint="cs"/>
          <w:spacing w:val="-2"/>
          <w:sz w:val="30"/>
          <w:szCs w:val="30"/>
        </w:rPr>
        <w:t>8</w:t>
      </w:r>
      <w:r w:rsidR="00674F66" w:rsidRPr="00EB535A">
        <w:rPr>
          <w:rFonts w:ascii="Angsana New" w:hAnsi="Angsana New" w:hint="cs"/>
          <w:spacing w:val="-2"/>
          <w:sz w:val="30"/>
          <w:szCs w:val="30"/>
          <w:lang w:val="th-TH"/>
        </w:rPr>
        <w:t xml:space="preserve"> </w:t>
      </w:r>
      <w:r w:rsidR="00674F66" w:rsidRPr="00EB535A">
        <w:rPr>
          <w:rFonts w:ascii="Angsana New" w:hAnsi="Angsana New" w:hint="cs"/>
          <w:spacing w:val="-2"/>
          <w:sz w:val="30"/>
          <w:szCs w:val="30"/>
          <w:cs/>
          <w:lang w:val="th-TH"/>
        </w:rPr>
        <w:t>ล้านบาท</w:t>
      </w:r>
      <w:r w:rsidR="00674F66" w:rsidRPr="00EB535A">
        <w:rPr>
          <w:rFonts w:ascii="Angsana New" w:hAnsi="Angsana New" w:hint="cs"/>
          <w:spacing w:val="-2"/>
          <w:sz w:val="30"/>
          <w:szCs w:val="30"/>
          <w:cs/>
        </w:rPr>
        <w:t>)</w:t>
      </w:r>
      <w:r w:rsidR="001C6660" w:rsidRPr="00EB535A">
        <w:rPr>
          <w:rFonts w:ascii="Angsana New" w:hAnsi="Angsana New"/>
          <w:spacing w:val="-2"/>
          <w:sz w:val="30"/>
          <w:szCs w:val="30"/>
        </w:rPr>
        <w:t xml:space="preserve"> </w:t>
      </w:r>
      <w:r w:rsidR="00674F66" w:rsidRPr="00EB535A">
        <w:rPr>
          <w:rFonts w:ascii="Angsana New" w:hAnsi="Angsana New" w:hint="cs"/>
          <w:spacing w:val="-2"/>
          <w:sz w:val="30"/>
          <w:szCs w:val="30"/>
          <w:cs/>
        </w:rPr>
        <w:t xml:space="preserve">ทั้งนี้จำนวนใบสำคัญแสดงสิทธิคงเหลือที่ยังไม่ได้ใช้สิทธิ ณ </w:t>
      </w:r>
      <w:r w:rsidR="00002511" w:rsidRPr="00EB535A">
        <w:rPr>
          <w:rFonts w:ascii="Angsana New" w:hAnsi="Angsana New" w:hint="cs"/>
          <w:spacing w:val="-2"/>
          <w:sz w:val="30"/>
          <w:szCs w:val="30"/>
        </w:rPr>
        <w:t xml:space="preserve">30 </w:t>
      </w:r>
      <w:r w:rsidR="00002511" w:rsidRPr="00EB535A">
        <w:rPr>
          <w:rFonts w:ascii="Angsana New" w:hAnsi="Angsana New" w:hint="cs"/>
          <w:spacing w:val="-2"/>
          <w:sz w:val="30"/>
          <w:szCs w:val="30"/>
          <w:cs/>
        </w:rPr>
        <w:t xml:space="preserve">มิถุนายน </w:t>
      </w:r>
      <w:r w:rsidR="00002511" w:rsidRPr="00EB535A">
        <w:rPr>
          <w:rFonts w:ascii="Angsana New" w:hAnsi="Angsana New" w:hint="cs"/>
          <w:spacing w:val="-2"/>
          <w:sz w:val="30"/>
          <w:szCs w:val="30"/>
        </w:rPr>
        <w:t>2563</w:t>
      </w:r>
      <w:r w:rsidR="00674F66" w:rsidRPr="00EB535A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="00674F66" w:rsidRPr="00EB535A">
        <w:rPr>
          <w:rFonts w:ascii="Angsana New" w:hAnsi="Angsana New" w:hint="cs"/>
          <w:spacing w:val="-2"/>
          <w:sz w:val="30"/>
          <w:szCs w:val="30"/>
          <w:cs/>
        </w:rPr>
        <w:t xml:space="preserve">เท่ากับ </w:t>
      </w:r>
      <w:r w:rsidR="00674F66" w:rsidRPr="00EB535A">
        <w:rPr>
          <w:rFonts w:ascii="Angsana New" w:hAnsi="Angsana New" w:hint="cs"/>
          <w:spacing w:val="-2"/>
          <w:sz w:val="30"/>
          <w:szCs w:val="30"/>
        </w:rPr>
        <w:t xml:space="preserve">636,400,718 </w:t>
      </w:r>
      <w:r w:rsidR="00674F66" w:rsidRPr="00EB535A">
        <w:rPr>
          <w:rFonts w:ascii="Angsana New" w:hAnsi="Angsana New" w:hint="cs"/>
          <w:spacing w:val="-2"/>
          <w:sz w:val="30"/>
          <w:szCs w:val="30"/>
          <w:cs/>
        </w:rPr>
        <w:t>สิทธิ</w:t>
      </w:r>
    </w:p>
    <w:p w14:paraId="12CA496E" w14:textId="0CCBD100" w:rsidR="00706E2D" w:rsidRPr="00EB535A" w:rsidRDefault="00706E2D" w:rsidP="002E0F07">
      <w:pPr>
        <w:tabs>
          <w:tab w:val="clear" w:pos="454"/>
          <w:tab w:val="clear" w:pos="907"/>
          <w:tab w:val="left" w:pos="540"/>
        </w:tabs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021D9338" w14:textId="577107C7" w:rsidR="00224A01" w:rsidRPr="00EB535A" w:rsidRDefault="00224A01" w:rsidP="002E0F07">
      <w:pPr>
        <w:tabs>
          <w:tab w:val="clear" w:pos="454"/>
          <w:tab w:val="clear" w:pos="907"/>
          <w:tab w:val="left" w:pos="540"/>
        </w:tabs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3CE86805" w14:textId="77777777" w:rsidR="00224A01" w:rsidRPr="00EB535A" w:rsidRDefault="00224A01" w:rsidP="002E0F07">
      <w:pPr>
        <w:tabs>
          <w:tab w:val="clear" w:pos="454"/>
          <w:tab w:val="clear" w:pos="907"/>
          <w:tab w:val="left" w:pos="540"/>
        </w:tabs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2DE2FF7F" w14:textId="1455F86E" w:rsidR="008C6104" w:rsidRPr="00EB535A" w:rsidRDefault="008C6104" w:rsidP="00302A40">
      <w:pPr>
        <w:numPr>
          <w:ilvl w:val="0"/>
          <w:numId w:val="16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EB535A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ส่วนงานดำเนินงาน</w:t>
      </w:r>
    </w:p>
    <w:p w14:paraId="787081AD" w14:textId="77777777" w:rsidR="008C6104" w:rsidRPr="00EB535A" w:rsidRDefault="008C6104" w:rsidP="00A9515F">
      <w:pPr>
        <w:ind w:left="540" w:hanging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DF92DA2" w14:textId="77777777" w:rsidR="00440E8F" w:rsidRPr="00EB535A" w:rsidRDefault="00440E8F" w:rsidP="00440E8F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B535A">
        <w:rPr>
          <w:rFonts w:ascii="Angsana New" w:hAnsi="Angsana New" w:hint="cs"/>
          <w:sz w:val="30"/>
          <w:szCs w:val="30"/>
          <w:cs/>
        </w:rPr>
        <w:t xml:space="preserve">ผู้บริหารพิจารณาว่า กลุ่มบริษัทมี </w:t>
      </w:r>
      <w:r w:rsidRPr="00EB535A">
        <w:rPr>
          <w:rFonts w:ascii="Angsana New" w:hAnsi="Angsana New"/>
          <w:sz w:val="30"/>
          <w:szCs w:val="30"/>
        </w:rPr>
        <w:t xml:space="preserve">3 </w:t>
      </w:r>
      <w:r w:rsidRPr="00EB535A">
        <w:rPr>
          <w:rFonts w:ascii="Angsana New" w:hAnsi="Angsana New" w:hint="cs"/>
          <w:sz w:val="30"/>
          <w:szCs w:val="30"/>
          <w:cs/>
        </w:rPr>
        <w:t>ส่วนงานที่รายงาน ซึ่งเป็นหน่วยธุรกิจที่สำคัญของกลุ่มบริษัทที่ลักษณะธุรกิจที่แตกต่างกัน การดำเนินงานของแต่ละส่วนงานที่รายงานของกลุ่มบริษัทโดยสรุปมีดังนี้</w:t>
      </w:r>
    </w:p>
    <w:p w14:paraId="6B5870FF" w14:textId="77777777" w:rsidR="00440E8F" w:rsidRPr="00EB535A" w:rsidRDefault="00440E8F" w:rsidP="00440E8F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AF3DBFA" w14:textId="6D21B938" w:rsidR="00440E8F" w:rsidRPr="00EB535A" w:rsidRDefault="00440E8F" w:rsidP="00302A40">
      <w:pPr>
        <w:pStyle w:val="ListParagraph"/>
        <w:numPr>
          <w:ilvl w:val="0"/>
          <w:numId w:val="26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B535A">
        <w:rPr>
          <w:rFonts w:asciiTheme="majorBidi" w:hAnsiTheme="majorBidi" w:cstheme="majorBidi"/>
          <w:i/>
          <w:iCs/>
          <w:sz w:val="30"/>
          <w:szCs w:val="30"/>
          <w:cs/>
        </w:rPr>
        <w:t>ส่วนงาน</w:t>
      </w:r>
      <w:r w:rsidRPr="00EB535A">
        <w:rPr>
          <w:rFonts w:asciiTheme="majorBidi" w:hAnsiTheme="majorBidi" w:cstheme="majorBidi" w:hint="cs"/>
          <w:i/>
          <w:iCs/>
          <w:sz w:val="30"/>
          <w:szCs w:val="30"/>
          <w:cs/>
        </w:rPr>
        <w:t>รายได้ตามสัญญา เช่น กลุ่มผลิตภัณฑ์มาตรฐาน กลุ่มผลิตภัณฑ์ออกแบบพิเศษ</w:t>
      </w:r>
      <w:r w:rsidR="00E63CCD" w:rsidRPr="00EB535A">
        <w:rPr>
          <w:rFonts w:asciiTheme="majorBidi" w:hAnsiTheme="majorBidi" w:cstheme="majorBidi" w:hint="cs"/>
          <w:i/>
          <w:iCs/>
          <w:sz w:val="30"/>
          <w:szCs w:val="30"/>
          <w:cs/>
        </w:rPr>
        <w:t>และ</w:t>
      </w:r>
      <w:r w:rsidRPr="00EB535A">
        <w:rPr>
          <w:rFonts w:asciiTheme="majorBidi" w:hAnsiTheme="majorBidi" w:cstheme="majorBidi" w:hint="cs"/>
          <w:i/>
          <w:iCs/>
          <w:sz w:val="30"/>
          <w:szCs w:val="30"/>
          <w:cs/>
        </w:rPr>
        <w:t>งานโครงการ</w:t>
      </w:r>
    </w:p>
    <w:p w14:paraId="384ACAAE" w14:textId="77777777" w:rsidR="00440E8F" w:rsidRPr="00EB535A" w:rsidRDefault="00440E8F" w:rsidP="00302A40">
      <w:pPr>
        <w:pStyle w:val="ListParagraph"/>
        <w:numPr>
          <w:ilvl w:val="0"/>
          <w:numId w:val="26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B535A">
        <w:rPr>
          <w:rFonts w:asciiTheme="majorBidi" w:hAnsiTheme="majorBidi" w:cstheme="majorBidi"/>
          <w:i/>
          <w:iCs/>
          <w:sz w:val="30"/>
          <w:szCs w:val="30"/>
          <w:cs/>
        </w:rPr>
        <w:t>ส่วนงาน</w:t>
      </w:r>
      <w:r w:rsidRPr="00EB535A">
        <w:rPr>
          <w:rFonts w:asciiTheme="majorBidi" w:hAnsiTheme="majorBidi" w:cstheme="majorBidi" w:hint="cs"/>
          <w:i/>
          <w:iCs/>
          <w:sz w:val="30"/>
          <w:szCs w:val="30"/>
          <w:cs/>
        </w:rPr>
        <w:t>รายได้จากการขาย เช่น การขายอะไหล่และการขายรถต้นแบบ</w:t>
      </w:r>
    </w:p>
    <w:p w14:paraId="284E4C48" w14:textId="77777777" w:rsidR="00440E8F" w:rsidRPr="00EB535A" w:rsidRDefault="00440E8F" w:rsidP="00302A40">
      <w:pPr>
        <w:pStyle w:val="ListParagraph"/>
        <w:numPr>
          <w:ilvl w:val="0"/>
          <w:numId w:val="26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B535A">
        <w:rPr>
          <w:rFonts w:asciiTheme="majorBidi" w:hAnsiTheme="majorBidi" w:cstheme="majorBidi" w:hint="cs"/>
          <w:i/>
          <w:iCs/>
          <w:sz w:val="30"/>
          <w:szCs w:val="30"/>
          <w:cs/>
        </w:rPr>
        <w:t>ส่วนงานรายได้จากการให้บริการ เช่น ศูนย์ซ่อมบริการ</w:t>
      </w:r>
    </w:p>
    <w:p w14:paraId="5ED11C2E" w14:textId="77777777" w:rsidR="00440E8F" w:rsidRPr="00EB535A" w:rsidRDefault="00440E8F" w:rsidP="00440E8F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732E921" w14:textId="77777777" w:rsidR="00440E8F" w:rsidRPr="00EB535A" w:rsidRDefault="00440E8F" w:rsidP="00440E8F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B535A">
        <w:rPr>
          <w:rFonts w:ascii="Angsana New" w:hAnsi="Angsana New"/>
          <w:sz w:val="30"/>
          <w:szCs w:val="30"/>
          <w:cs/>
        </w:rPr>
        <w:t>ผลการดำเนินงานของแต่ละส่วนงานวัดโดยใช้</w:t>
      </w:r>
      <w:r w:rsidRPr="00EB535A">
        <w:rPr>
          <w:rFonts w:ascii="Angsana New" w:hAnsi="Angsana New" w:hint="cs"/>
          <w:sz w:val="30"/>
          <w:szCs w:val="30"/>
          <w:cs/>
        </w:rPr>
        <w:t>รายได้และกำไรขั้นต้น</w:t>
      </w:r>
      <w:r w:rsidRPr="00EB535A">
        <w:rPr>
          <w:rFonts w:ascii="Angsana New" w:hAnsi="Angsana New"/>
          <w:sz w:val="30"/>
          <w:szCs w:val="30"/>
          <w:cs/>
        </w:rPr>
        <w:t>ของส่วนงาน ซึ่งนำเสนอในรายงานการจัดการภายในและสอบทาน</w:t>
      </w:r>
      <w:r w:rsidRPr="00EB535A">
        <w:rPr>
          <w:rFonts w:ascii="Angsana New" w:hAnsi="Angsana New" w:hint="cs"/>
          <w:sz w:val="30"/>
          <w:szCs w:val="30"/>
          <w:cs/>
        </w:rPr>
        <w:t xml:space="preserve"> </w:t>
      </w:r>
      <w:r w:rsidRPr="00EB535A">
        <w:rPr>
          <w:rFonts w:ascii="Angsana New" w:hAnsi="Angsana New"/>
          <w:sz w:val="30"/>
          <w:szCs w:val="30"/>
          <w:cs/>
        </w:rPr>
        <w:t>โดยผู้มีอำนาจตัดสินใจสูงสุดด้านการดำเนินงานของกลุ่มบริษัท ผู้บริหารเชื่อว่าการใช้</w:t>
      </w:r>
      <w:r w:rsidRPr="00EB535A">
        <w:rPr>
          <w:rFonts w:ascii="Angsana New" w:hAnsi="Angsana New" w:hint="cs"/>
          <w:sz w:val="30"/>
          <w:szCs w:val="30"/>
          <w:cs/>
        </w:rPr>
        <w:t>รายได้และกำไรขั้นต้น</w:t>
      </w:r>
      <w:r w:rsidRPr="00EB535A">
        <w:rPr>
          <w:rFonts w:ascii="Angsana New" w:hAnsi="Angsana New"/>
          <w:sz w:val="30"/>
          <w:szCs w:val="30"/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EB535A">
        <w:rPr>
          <w:rFonts w:ascii="Angsana New" w:hAnsi="Angsana New"/>
          <w:sz w:val="30"/>
          <w:szCs w:val="30"/>
        </w:rPr>
        <w:t xml:space="preserve"> </w:t>
      </w:r>
      <w:r w:rsidRPr="00EB535A">
        <w:rPr>
          <w:rFonts w:ascii="Angsana New" w:hAnsi="Angsana New"/>
          <w:sz w:val="30"/>
          <w:szCs w:val="30"/>
          <w:cs/>
        </w:rPr>
        <w:t>ทั้งนี้การกำหนดราคาระหว่างส่วนงานเป็นไปตามการซื้อขายตามปกติธุรกิจ</w:t>
      </w:r>
      <w:r w:rsidRPr="00EB535A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9391B4D" w14:textId="666160B4" w:rsidR="00440E8F" w:rsidRPr="00EB535A" w:rsidRDefault="00440E8F" w:rsidP="00D27294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  <w:sectPr w:rsidR="00440E8F" w:rsidRPr="00EB535A" w:rsidSect="004B6414">
          <w:headerReference w:type="default" r:id="rId24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7ED94457" w14:textId="4DD57EC5" w:rsidR="00E5594F" w:rsidRPr="00EB535A" w:rsidRDefault="008C6104" w:rsidP="008C6104">
      <w:pPr>
        <w:jc w:val="thaiDistribute"/>
        <w:rPr>
          <w:rFonts w:asciiTheme="majorBidi" w:hAnsiTheme="majorBidi" w:cstheme="majorBidi"/>
          <w:sz w:val="26"/>
          <w:szCs w:val="26"/>
          <w:lang w:val="en-GB"/>
        </w:rPr>
      </w:pPr>
      <w:r w:rsidRPr="00EB535A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ab/>
      </w:r>
      <w:r w:rsidRPr="00EB535A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ab/>
        <w:t xml:space="preserve">  </w:t>
      </w:r>
      <w:r w:rsidR="00E5594F" w:rsidRPr="00EB535A">
        <w:rPr>
          <w:rFonts w:asciiTheme="majorBidi" w:hAnsiTheme="majorBidi" w:cstheme="majorBidi"/>
          <w:sz w:val="26"/>
          <w:szCs w:val="26"/>
          <w:cs/>
          <w:lang w:val="en-GB"/>
        </w:rPr>
        <w:t xml:space="preserve">รายได้ของกลุ่มกิจการจากลูกค้ารายใหญ่ในระหว่างงวดสามเดือนสิ้นสุดวันที่ </w:t>
      </w:r>
      <w:r w:rsidR="00002511" w:rsidRPr="00EB535A">
        <w:rPr>
          <w:rFonts w:asciiTheme="majorBidi" w:hAnsiTheme="majorBidi" w:cstheme="majorBidi"/>
          <w:sz w:val="26"/>
          <w:szCs w:val="26"/>
          <w:lang w:val="en-GB"/>
        </w:rPr>
        <w:t xml:space="preserve">30 </w:t>
      </w:r>
      <w:r w:rsidR="00002511" w:rsidRPr="00EB535A">
        <w:rPr>
          <w:rFonts w:asciiTheme="majorBidi" w:hAnsiTheme="majorBidi" w:cstheme="majorBidi"/>
          <w:sz w:val="26"/>
          <w:szCs w:val="26"/>
          <w:cs/>
          <w:lang w:val="en-GB"/>
        </w:rPr>
        <w:t xml:space="preserve">มิถุนายน </w:t>
      </w:r>
      <w:r w:rsidR="00002511" w:rsidRPr="00EB535A">
        <w:rPr>
          <w:rFonts w:asciiTheme="majorBidi" w:hAnsiTheme="majorBidi" w:cstheme="majorBidi"/>
          <w:sz w:val="26"/>
          <w:szCs w:val="26"/>
          <w:lang w:val="en-GB"/>
        </w:rPr>
        <w:t>2563</w:t>
      </w:r>
      <w:r w:rsidR="00E5594F" w:rsidRPr="00EB535A">
        <w:rPr>
          <w:rFonts w:asciiTheme="majorBidi" w:hAnsiTheme="majorBidi" w:cstheme="majorBidi"/>
          <w:sz w:val="26"/>
          <w:szCs w:val="26"/>
          <w:cs/>
          <w:lang w:val="en-GB"/>
        </w:rPr>
        <w:t xml:space="preserve"> และ </w:t>
      </w:r>
      <w:r w:rsidR="000D0FB7" w:rsidRPr="00EB535A">
        <w:rPr>
          <w:rFonts w:asciiTheme="majorBidi" w:hAnsiTheme="majorBidi" w:cstheme="majorBidi"/>
          <w:sz w:val="26"/>
          <w:szCs w:val="26"/>
          <w:lang w:val="en-GB"/>
        </w:rPr>
        <w:t>2562</w:t>
      </w:r>
      <w:r w:rsidR="00E5594F" w:rsidRPr="00EB535A">
        <w:rPr>
          <w:rFonts w:asciiTheme="majorBidi" w:hAnsiTheme="majorBidi" w:cstheme="majorBidi"/>
          <w:sz w:val="26"/>
          <w:szCs w:val="26"/>
          <w:cs/>
          <w:lang w:val="en-GB"/>
        </w:rPr>
        <w:t xml:space="preserve"> มีจำนวน</w:t>
      </w:r>
      <w:r w:rsidR="00F5210A" w:rsidRPr="00EB535A">
        <w:rPr>
          <w:rFonts w:asciiTheme="majorBidi" w:hAnsiTheme="majorBidi" w:cstheme="majorBidi" w:hint="cs"/>
          <w:sz w:val="26"/>
          <w:szCs w:val="26"/>
          <w:cs/>
          <w:lang w:val="en-GB"/>
        </w:rPr>
        <w:t>เงิน</w:t>
      </w:r>
      <w:r w:rsidR="00E5594F" w:rsidRPr="00EB535A">
        <w:rPr>
          <w:rFonts w:asciiTheme="majorBidi" w:hAnsiTheme="majorBidi" w:cstheme="majorBidi"/>
          <w:sz w:val="26"/>
          <w:szCs w:val="26"/>
          <w:cs/>
          <w:lang w:val="en-GB"/>
        </w:rPr>
        <w:t xml:space="preserve"> </w:t>
      </w:r>
      <w:r w:rsidR="00F04F6C" w:rsidRPr="00EB535A">
        <w:rPr>
          <w:rFonts w:asciiTheme="majorBidi" w:hAnsiTheme="majorBidi" w:cstheme="majorBidi"/>
          <w:sz w:val="26"/>
          <w:szCs w:val="26"/>
        </w:rPr>
        <w:t>8.38</w:t>
      </w:r>
      <w:r w:rsidR="00E5594F" w:rsidRPr="00EB535A">
        <w:rPr>
          <w:rFonts w:asciiTheme="majorBidi" w:hAnsiTheme="majorBidi" w:cstheme="majorBidi"/>
          <w:sz w:val="26"/>
          <w:szCs w:val="26"/>
          <w:lang w:val="en-GB"/>
        </w:rPr>
        <w:t xml:space="preserve"> </w:t>
      </w:r>
      <w:r w:rsidR="00E5594F" w:rsidRPr="00EB535A">
        <w:rPr>
          <w:rFonts w:asciiTheme="majorBidi" w:hAnsiTheme="majorBidi" w:cstheme="majorBidi"/>
          <w:sz w:val="26"/>
          <w:szCs w:val="26"/>
          <w:cs/>
          <w:lang w:val="en-GB"/>
        </w:rPr>
        <w:t xml:space="preserve">ล้านบาท และ </w:t>
      </w:r>
      <w:bookmarkStart w:id="3" w:name="_Hlk44612401"/>
      <w:r w:rsidR="00EC45B7" w:rsidRPr="00EB535A">
        <w:rPr>
          <w:rFonts w:asciiTheme="majorBidi" w:hAnsiTheme="majorBidi" w:cstheme="majorBidi"/>
          <w:sz w:val="26"/>
          <w:szCs w:val="26"/>
          <w:lang w:val="en-GB"/>
        </w:rPr>
        <w:t>13.20</w:t>
      </w:r>
      <w:r w:rsidR="006B3ED5" w:rsidRPr="00EB535A">
        <w:rPr>
          <w:rFonts w:asciiTheme="majorBidi" w:hAnsiTheme="majorBidi" w:cstheme="majorBidi"/>
          <w:sz w:val="26"/>
          <w:szCs w:val="26"/>
          <w:lang w:val="en-GB"/>
        </w:rPr>
        <w:t xml:space="preserve"> </w:t>
      </w:r>
      <w:bookmarkEnd w:id="3"/>
      <w:r w:rsidR="00E5594F" w:rsidRPr="00EB535A">
        <w:rPr>
          <w:rFonts w:asciiTheme="majorBidi" w:hAnsiTheme="majorBidi" w:cstheme="majorBidi"/>
          <w:sz w:val="26"/>
          <w:szCs w:val="26"/>
          <w:cs/>
          <w:lang w:val="en-GB"/>
        </w:rPr>
        <w:t>ล้านบาท ตามลำดับ</w:t>
      </w:r>
    </w:p>
    <w:p w14:paraId="701FC8F8" w14:textId="77777777" w:rsidR="00D60CD3" w:rsidRPr="00EB535A" w:rsidRDefault="00D60CD3" w:rsidP="00D60C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E6DCC9B" w14:textId="77777777" w:rsidR="00562CEB" w:rsidRPr="00EB535A" w:rsidRDefault="00562CEB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 w:rsidRPr="00EB535A"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  <w:t>ข้อมูลตามส่วนงานที่รายงาน</w:t>
      </w:r>
    </w:p>
    <w:p w14:paraId="254F0930" w14:textId="77777777" w:rsidR="00562CEB" w:rsidRPr="00EB535A" w:rsidRDefault="00562CEB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1393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82"/>
        <w:gridCol w:w="1080"/>
        <w:gridCol w:w="270"/>
        <w:gridCol w:w="1080"/>
        <w:gridCol w:w="270"/>
        <w:gridCol w:w="990"/>
        <w:gridCol w:w="270"/>
        <w:gridCol w:w="990"/>
        <w:gridCol w:w="270"/>
        <w:gridCol w:w="1080"/>
        <w:gridCol w:w="270"/>
        <w:gridCol w:w="1080"/>
        <w:gridCol w:w="270"/>
        <w:gridCol w:w="1080"/>
        <w:gridCol w:w="270"/>
        <w:gridCol w:w="1080"/>
      </w:tblGrid>
      <w:tr w:rsidR="00CB457E" w:rsidRPr="00EB535A" w14:paraId="32A5F2E8" w14:textId="77777777" w:rsidTr="00E071D6">
        <w:trPr>
          <w:trHeight w:val="360"/>
          <w:tblHeader/>
        </w:trPr>
        <w:tc>
          <w:tcPr>
            <w:tcW w:w="358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42036B9" w14:textId="77777777" w:rsidR="00CB457E" w:rsidRPr="00EB535A" w:rsidRDefault="00CB457E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350" w:type="dxa"/>
            <w:gridSpan w:val="15"/>
            <w:tcBorders>
              <w:top w:val="nil"/>
              <w:left w:val="nil"/>
              <w:right w:val="nil"/>
            </w:tcBorders>
          </w:tcPr>
          <w:p w14:paraId="42E05191" w14:textId="77777777" w:rsidR="00CB457E" w:rsidRPr="00EB535A" w:rsidRDefault="00CB457E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EB535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>งบการเงินรวม</w:t>
            </w:r>
          </w:p>
        </w:tc>
      </w:tr>
      <w:tr w:rsidR="00CB457E" w:rsidRPr="00EB535A" w14:paraId="4152B16D" w14:textId="77777777" w:rsidTr="00E071D6">
        <w:trPr>
          <w:trHeight w:val="360"/>
          <w:tblHeader/>
        </w:trPr>
        <w:tc>
          <w:tcPr>
            <w:tcW w:w="358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3646FD8" w14:textId="77777777" w:rsidR="00CB457E" w:rsidRPr="00EB535A" w:rsidRDefault="00CB457E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</w:tcPr>
          <w:p w14:paraId="5F2388D5" w14:textId="77777777" w:rsidR="00CB457E" w:rsidRPr="00EB535A" w:rsidRDefault="00CB457E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EB535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รายได้ตามสัญญา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1454BA3" w14:textId="77777777" w:rsidR="00CB457E" w:rsidRPr="00EB535A" w:rsidRDefault="00CB457E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right w:val="nil"/>
            </w:tcBorders>
          </w:tcPr>
          <w:p w14:paraId="0A739A83" w14:textId="77777777" w:rsidR="00CB457E" w:rsidRPr="00EB535A" w:rsidRDefault="00CB457E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EB535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รายได้จากการขาย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FFB5574" w14:textId="77777777" w:rsidR="00CB457E" w:rsidRPr="00EB535A" w:rsidRDefault="00CB457E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</w:tcPr>
          <w:p w14:paraId="380A1005" w14:textId="77777777" w:rsidR="00CB457E" w:rsidRPr="00EB535A" w:rsidRDefault="00CB457E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EB535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รายได้จากการให้บริการ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515513A" w14:textId="77777777" w:rsidR="00CB457E" w:rsidRPr="00EB535A" w:rsidRDefault="00CB457E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</w:tcPr>
          <w:p w14:paraId="4DDA0DDD" w14:textId="77777777" w:rsidR="00CB457E" w:rsidRPr="00EB535A" w:rsidRDefault="00CB457E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EB535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รวม</w:t>
            </w:r>
          </w:p>
        </w:tc>
      </w:tr>
      <w:tr w:rsidR="00267947" w:rsidRPr="00EB535A" w14:paraId="20177DAB" w14:textId="77777777" w:rsidTr="00E071D6">
        <w:trPr>
          <w:trHeight w:val="360"/>
          <w:tblHeader/>
        </w:trPr>
        <w:tc>
          <w:tcPr>
            <w:tcW w:w="35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6D69C8" w14:textId="171103CE" w:rsidR="00267947" w:rsidRPr="00EB535A" w:rsidRDefault="00267947" w:rsidP="00BB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B535A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สำหรับงวด</w:t>
            </w:r>
            <w:r w:rsidR="0076704B" w:rsidRPr="00EB535A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สาม</w:t>
            </w:r>
            <w:r w:rsidRPr="00EB535A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 xml:space="preserve">เดือนสิ้นสุดวันที่ </w:t>
            </w:r>
            <w:r w:rsidR="0019598B" w:rsidRPr="00EB535A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 xml:space="preserve">30 </w:t>
            </w:r>
            <w:r w:rsidR="0019598B" w:rsidRPr="00EB535A">
              <w:rPr>
                <w:rFonts w:asciiTheme="majorBidi" w:eastAsia="Times New Roman" w:hAnsi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มิถุนายน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2C7FE690" w14:textId="77777777" w:rsidR="00267947" w:rsidRPr="00EB535A" w:rsidRDefault="000D0FB7" w:rsidP="00267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B535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41BCF209" w14:textId="77777777" w:rsidR="00267947" w:rsidRPr="00EB535A" w:rsidRDefault="00267947" w:rsidP="00267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089E274D" w14:textId="77777777" w:rsidR="00267947" w:rsidRPr="00EB535A" w:rsidRDefault="000D0FB7" w:rsidP="00267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B535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36567B42" w14:textId="77777777" w:rsidR="00267947" w:rsidRPr="00EB535A" w:rsidRDefault="00267947" w:rsidP="00267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center"/>
          </w:tcPr>
          <w:p w14:paraId="2EC354FD" w14:textId="77777777" w:rsidR="00267947" w:rsidRPr="00EB535A" w:rsidRDefault="000D0FB7" w:rsidP="00267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B535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center"/>
          </w:tcPr>
          <w:p w14:paraId="16A048BA" w14:textId="77777777" w:rsidR="00267947" w:rsidRPr="00EB535A" w:rsidRDefault="00267947" w:rsidP="00267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center"/>
          </w:tcPr>
          <w:p w14:paraId="1E12C0BE" w14:textId="77777777" w:rsidR="00267947" w:rsidRPr="00EB535A" w:rsidRDefault="000D0FB7" w:rsidP="00267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B535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center"/>
          </w:tcPr>
          <w:p w14:paraId="50790334" w14:textId="77777777" w:rsidR="00267947" w:rsidRPr="00EB535A" w:rsidRDefault="00267947" w:rsidP="00267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center"/>
          </w:tcPr>
          <w:p w14:paraId="4D7CB4FC" w14:textId="77777777" w:rsidR="00267947" w:rsidRPr="00EB535A" w:rsidRDefault="000D0FB7" w:rsidP="00267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B535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center"/>
          </w:tcPr>
          <w:p w14:paraId="4438123F" w14:textId="77777777" w:rsidR="00267947" w:rsidRPr="00EB535A" w:rsidRDefault="00267947" w:rsidP="00267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center"/>
          </w:tcPr>
          <w:p w14:paraId="3620C78A" w14:textId="77777777" w:rsidR="00267947" w:rsidRPr="00EB535A" w:rsidRDefault="000D0FB7" w:rsidP="00267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B535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center"/>
          </w:tcPr>
          <w:p w14:paraId="2293CC01" w14:textId="77777777" w:rsidR="00267947" w:rsidRPr="00EB535A" w:rsidRDefault="00267947" w:rsidP="00267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center"/>
          </w:tcPr>
          <w:p w14:paraId="1B061829" w14:textId="77777777" w:rsidR="00267947" w:rsidRPr="00EB535A" w:rsidRDefault="000D0FB7" w:rsidP="00267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B535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center"/>
          </w:tcPr>
          <w:p w14:paraId="53D98F8C" w14:textId="77777777" w:rsidR="00267947" w:rsidRPr="00EB535A" w:rsidRDefault="00267947" w:rsidP="00267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center"/>
          </w:tcPr>
          <w:p w14:paraId="5C64BF9B" w14:textId="77777777" w:rsidR="00267947" w:rsidRPr="00EB535A" w:rsidRDefault="000D0FB7" w:rsidP="00267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B535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2562</w:t>
            </w:r>
          </w:p>
        </w:tc>
      </w:tr>
      <w:tr w:rsidR="00CB457E" w:rsidRPr="00EB535A" w14:paraId="66F980FB" w14:textId="77777777" w:rsidTr="00E071D6">
        <w:trPr>
          <w:trHeight w:val="360"/>
          <w:tblHeader/>
        </w:trPr>
        <w:tc>
          <w:tcPr>
            <w:tcW w:w="35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03CD33A" w14:textId="77777777" w:rsidR="00CB457E" w:rsidRPr="00EB535A" w:rsidRDefault="00CB457E" w:rsidP="00BB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350" w:type="dxa"/>
            <w:gridSpan w:val="15"/>
            <w:tcBorders>
              <w:left w:val="nil"/>
              <w:bottom w:val="nil"/>
              <w:right w:val="nil"/>
            </w:tcBorders>
          </w:tcPr>
          <w:p w14:paraId="78802432" w14:textId="77777777" w:rsidR="00CB457E" w:rsidRPr="00EB535A" w:rsidRDefault="00CB457E" w:rsidP="00BB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EB535A"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cs/>
                <w:lang w:eastAsia="zh-CN"/>
              </w:rPr>
              <w:t>(</w:t>
            </w:r>
            <w:r w:rsidR="006B3ED5" w:rsidRPr="00EB535A"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cs/>
                <w:lang w:eastAsia="zh-CN"/>
              </w:rPr>
              <w:t>พัน</w:t>
            </w:r>
            <w:r w:rsidRPr="00EB535A"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cs/>
                <w:lang w:eastAsia="zh-CN"/>
              </w:rPr>
              <w:t>บาท)</w:t>
            </w:r>
          </w:p>
        </w:tc>
      </w:tr>
      <w:tr w:rsidR="005742FA" w:rsidRPr="00EB535A" w14:paraId="570EA6E6" w14:textId="77777777" w:rsidTr="00657B02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D60FE7" w14:textId="77777777" w:rsidR="005742FA" w:rsidRPr="00EB535A" w:rsidRDefault="005742FA" w:rsidP="0057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EB535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รายได้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0B2CC7EB" w14:textId="2D4D237A" w:rsidR="005742FA" w:rsidRPr="00EB535A" w:rsidRDefault="005742FA" w:rsidP="0057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B535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19,471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4FFE4249" w14:textId="77777777" w:rsidR="005742FA" w:rsidRPr="00EB535A" w:rsidRDefault="005742FA" w:rsidP="0057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6841C209" w14:textId="357CAF94" w:rsidR="005742FA" w:rsidRPr="00EB535A" w:rsidRDefault="005742FA" w:rsidP="0057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B535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133,788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3DBDB31A" w14:textId="77777777" w:rsidR="005742FA" w:rsidRPr="00EB535A" w:rsidRDefault="005742FA" w:rsidP="0057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14:paraId="318CD280" w14:textId="4314CB1E" w:rsidR="005742FA" w:rsidRPr="00EB535A" w:rsidRDefault="005742FA" w:rsidP="0057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B535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743B1E" w14:textId="77777777" w:rsidR="005742FA" w:rsidRPr="00EB535A" w:rsidRDefault="005742FA" w:rsidP="0057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14:paraId="400C8D5E" w14:textId="7AB901DC" w:rsidR="005742FA" w:rsidRPr="00EB535A" w:rsidRDefault="005742FA" w:rsidP="0057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B535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5,989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983414" w14:textId="77777777" w:rsidR="005742FA" w:rsidRPr="00EB535A" w:rsidRDefault="005742FA" w:rsidP="0057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3612C772" w14:textId="7BADB44D" w:rsidR="005742FA" w:rsidRPr="00EB535A" w:rsidRDefault="005742FA" w:rsidP="0057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B535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66,460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7A34A3" w14:textId="77777777" w:rsidR="005742FA" w:rsidRPr="00EB535A" w:rsidRDefault="005742FA" w:rsidP="0057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30420AFC" w14:textId="39E8C6E4" w:rsidR="005742FA" w:rsidRPr="00EB535A" w:rsidRDefault="005742FA" w:rsidP="0057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B535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81,304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AC411B" w14:textId="77777777" w:rsidR="005742FA" w:rsidRPr="00EB535A" w:rsidRDefault="005742FA" w:rsidP="0057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1B4AA7AA" w14:textId="7F0F9AF5" w:rsidR="005742FA" w:rsidRPr="00EB535A" w:rsidRDefault="005742FA" w:rsidP="0057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B535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86,912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0EEC2B" w14:textId="77777777" w:rsidR="005742FA" w:rsidRPr="00EB535A" w:rsidRDefault="005742FA" w:rsidP="0057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86E511" w14:textId="0A8B1014" w:rsidR="005742FA" w:rsidRPr="00EB535A" w:rsidRDefault="005742FA" w:rsidP="0057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B535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221,081</w:t>
            </w:r>
          </w:p>
        </w:tc>
      </w:tr>
      <w:tr w:rsidR="005742FA" w:rsidRPr="00EB535A" w14:paraId="5540C8CA" w14:textId="77777777" w:rsidTr="00657B02">
        <w:trPr>
          <w:trHeight w:val="390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5AAB5" w14:textId="4F3F2571" w:rsidR="005742FA" w:rsidRPr="00EB535A" w:rsidRDefault="005742FA" w:rsidP="0057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B535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กำไรขั้นต้น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12C3D7" w14:textId="24E134DD" w:rsidR="005742FA" w:rsidRPr="00EB535A" w:rsidRDefault="005742FA" w:rsidP="0057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B535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3,550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52EFB9AA" w14:textId="77777777" w:rsidR="005742FA" w:rsidRPr="00EB535A" w:rsidRDefault="005742FA" w:rsidP="0057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B28F31" w14:textId="4E6F0FF7" w:rsidR="005742FA" w:rsidRPr="00EB535A" w:rsidRDefault="005742FA" w:rsidP="0057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B535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63,464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4A2C1BDF" w14:textId="77777777" w:rsidR="005742FA" w:rsidRPr="00EB535A" w:rsidRDefault="005742FA" w:rsidP="0057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9362862" w14:textId="27F4BB78" w:rsidR="005742FA" w:rsidRPr="00EB535A" w:rsidRDefault="005742FA" w:rsidP="0057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B535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B8006E" w14:textId="77777777" w:rsidR="005742FA" w:rsidRPr="00EB535A" w:rsidRDefault="005742FA" w:rsidP="0057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6F56B15" w14:textId="1AFC69CF" w:rsidR="005742FA" w:rsidRPr="00EB535A" w:rsidRDefault="005742FA" w:rsidP="0057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B535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2,759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19C66B" w14:textId="77777777" w:rsidR="005742FA" w:rsidRPr="00EB535A" w:rsidRDefault="005742FA" w:rsidP="0057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7DDBCC7" w14:textId="5AE066EE" w:rsidR="005742FA" w:rsidRPr="00EB535A" w:rsidRDefault="005742FA" w:rsidP="0057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B535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9,760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A00A31" w14:textId="77777777" w:rsidR="005742FA" w:rsidRPr="00EB535A" w:rsidRDefault="005742FA" w:rsidP="0057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6B3C2DB" w14:textId="4E55AB13" w:rsidR="005742FA" w:rsidRPr="00EB535A" w:rsidRDefault="005742FA" w:rsidP="0057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B535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12,995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472938" w14:textId="77777777" w:rsidR="005742FA" w:rsidRPr="00EB535A" w:rsidRDefault="005742FA" w:rsidP="0057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A052521" w14:textId="1CAB1697" w:rsidR="005742FA" w:rsidRPr="00EB535A" w:rsidRDefault="005742FA" w:rsidP="0057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B535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13,740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6E5062" w14:textId="77777777" w:rsidR="005742FA" w:rsidRPr="00EB535A" w:rsidRDefault="005742FA" w:rsidP="0057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D0EA0F0" w14:textId="73C7F837" w:rsidR="005742FA" w:rsidRPr="00EB535A" w:rsidRDefault="005742FA" w:rsidP="0057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B535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79,218</w:t>
            </w:r>
          </w:p>
        </w:tc>
      </w:tr>
      <w:tr w:rsidR="00380A66" w:rsidRPr="00EB535A" w14:paraId="77AF44A5" w14:textId="77777777" w:rsidTr="00E071D6">
        <w:trPr>
          <w:trHeight w:val="50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63D0AA" w14:textId="77777777" w:rsidR="00380A66" w:rsidRPr="00EB535A" w:rsidRDefault="00380A66" w:rsidP="00380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48D715" w14:textId="77777777" w:rsidR="00380A66" w:rsidRPr="00EB535A" w:rsidRDefault="00380A66" w:rsidP="00380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4E702BDA" w14:textId="77777777" w:rsidR="00380A66" w:rsidRPr="00EB535A" w:rsidRDefault="00380A66" w:rsidP="00380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4F2143" w14:textId="77777777" w:rsidR="00380A66" w:rsidRPr="00EB535A" w:rsidRDefault="00380A66" w:rsidP="00380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36BBE3BA" w14:textId="77777777" w:rsidR="00380A66" w:rsidRPr="00EB535A" w:rsidRDefault="00380A66" w:rsidP="00380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1C2EFC" w14:textId="77777777" w:rsidR="00380A66" w:rsidRPr="00EB535A" w:rsidRDefault="00380A66" w:rsidP="00380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436047" w14:textId="77777777" w:rsidR="00380A66" w:rsidRPr="00EB535A" w:rsidRDefault="00380A66" w:rsidP="00380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D13864" w14:textId="77777777" w:rsidR="00380A66" w:rsidRPr="00EB535A" w:rsidRDefault="00380A66" w:rsidP="00380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6D41CC" w14:textId="77777777" w:rsidR="00380A66" w:rsidRPr="00EB535A" w:rsidRDefault="00380A66" w:rsidP="00380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821768" w14:textId="77777777" w:rsidR="00380A66" w:rsidRPr="00EB535A" w:rsidRDefault="00380A66" w:rsidP="00380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C8EAFE" w14:textId="77777777" w:rsidR="00380A66" w:rsidRPr="00EB535A" w:rsidRDefault="00380A66" w:rsidP="00380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EBCF91" w14:textId="77777777" w:rsidR="00380A66" w:rsidRPr="00EB535A" w:rsidRDefault="00380A66" w:rsidP="00380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86B77A" w14:textId="77777777" w:rsidR="00380A66" w:rsidRPr="00EB535A" w:rsidRDefault="00380A66" w:rsidP="00380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39C04E" w14:textId="77777777" w:rsidR="00380A66" w:rsidRPr="00EB535A" w:rsidRDefault="00380A66" w:rsidP="00380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9322E9" w14:textId="77777777" w:rsidR="00380A66" w:rsidRPr="00EB535A" w:rsidRDefault="00380A66" w:rsidP="00380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AF35C9" w14:textId="77777777" w:rsidR="00380A66" w:rsidRPr="00EB535A" w:rsidRDefault="00380A66" w:rsidP="00380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</w:tr>
      <w:tr w:rsidR="00353607" w:rsidRPr="00EB535A" w14:paraId="2EB1C1EE" w14:textId="77777777" w:rsidTr="00353607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96BF9" w14:textId="77777777" w:rsidR="00353607" w:rsidRPr="00EB535A" w:rsidRDefault="00353607" w:rsidP="0035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56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B535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ค่าใช้จ่ายในการขายและบริหารและต้นทุนทางการ</w:t>
            </w:r>
            <w:r w:rsidRPr="00EB535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   </w:t>
            </w:r>
            <w:r w:rsidRPr="00EB535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เงินที่ไม่ได้ปันส่วน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D1419D6" w14:textId="77777777" w:rsidR="00353607" w:rsidRPr="00EB535A" w:rsidRDefault="00353607" w:rsidP="0035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730083A" w14:textId="77777777" w:rsidR="00353607" w:rsidRPr="00EB535A" w:rsidRDefault="00353607" w:rsidP="0035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32F1394" w14:textId="77777777" w:rsidR="00353607" w:rsidRPr="00EB535A" w:rsidRDefault="00353607" w:rsidP="0035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0F0516" w14:textId="77777777" w:rsidR="00353607" w:rsidRPr="00EB535A" w:rsidRDefault="00353607" w:rsidP="0035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EDF6AC5" w14:textId="77777777" w:rsidR="00353607" w:rsidRPr="00EB535A" w:rsidRDefault="00353607" w:rsidP="0035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0FF988" w14:textId="77777777" w:rsidR="00353607" w:rsidRPr="00EB535A" w:rsidRDefault="00353607" w:rsidP="0035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BE4BAD0" w14:textId="77777777" w:rsidR="00353607" w:rsidRPr="00EB535A" w:rsidRDefault="00353607" w:rsidP="0035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DF8053" w14:textId="77777777" w:rsidR="00353607" w:rsidRPr="00EB535A" w:rsidRDefault="00353607" w:rsidP="0035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94AC3ED" w14:textId="77777777" w:rsidR="00353607" w:rsidRPr="00EB535A" w:rsidRDefault="00353607" w:rsidP="0035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4B116C" w14:textId="77777777" w:rsidR="00353607" w:rsidRPr="00EB535A" w:rsidRDefault="00353607" w:rsidP="0035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EE82A29" w14:textId="77777777" w:rsidR="00353607" w:rsidRPr="00EB535A" w:rsidRDefault="00353607" w:rsidP="0035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BA63D22" w14:textId="77777777" w:rsidR="00353607" w:rsidRPr="00EB535A" w:rsidRDefault="00353607" w:rsidP="0035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851E1" w14:textId="230B8BC1" w:rsidR="00353607" w:rsidRPr="00EB535A" w:rsidRDefault="00353607" w:rsidP="004B2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B535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8E47C3" w:rsidRPr="00EB535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82</w:t>
            </w:r>
            <w:r w:rsidRPr="00EB535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8E47C3" w:rsidRPr="00EB535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832</w:t>
            </w:r>
            <w:r w:rsidRPr="00EB535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A1547" w14:textId="77777777" w:rsidR="00353607" w:rsidRPr="00EB535A" w:rsidRDefault="00353607" w:rsidP="0035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407F3" w14:textId="21CB4077" w:rsidR="00353607" w:rsidRPr="00EB535A" w:rsidRDefault="00353607" w:rsidP="004B2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B535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(84,647)</w:t>
            </w:r>
          </w:p>
        </w:tc>
      </w:tr>
      <w:tr w:rsidR="00353607" w:rsidRPr="00EB535A" w14:paraId="07A26DB2" w14:textId="77777777" w:rsidTr="00F566C9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699A54" w14:textId="00E63B6D" w:rsidR="00353607" w:rsidRPr="00EB535A" w:rsidRDefault="00353607" w:rsidP="0035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B535A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25284AD" w14:textId="77777777" w:rsidR="00353607" w:rsidRPr="00EB535A" w:rsidRDefault="00353607" w:rsidP="0035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B89394" w14:textId="77777777" w:rsidR="00353607" w:rsidRPr="00EB535A" w:rsidRDefault="00353607" w:rsidP="0035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E02471D" w14:textId="77777777" w:rsidR="00353607" w:rsidRPr="00EB535A" w:rsidRDefault="00353607" w:rsidP="0035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6F2623" w14:textId="77777777" w:rsidR="00353607" w:rsidRPr="00EB535A" w:rsidRDefault="00353607" w:rsidP="0035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B16EE33" w14:textId="77777777" w:rsidR="00353607" w:rsidRPr="00EB535A" w:rsidRDefault="00353607" w:rsidP="0035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BCDA11" w14:textId="77777777" w:rsidR="00353607" w:rsidRPr="00EB535A" w:rsidRDefault="00353607" w:rsidP="0035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D069937" w14:textId="77777777" w:rsidR="00353607" w:rsidRPr="00EB535A" w:rsidRDefault="00353607" w:rsidP="0035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30A10E" w14:textId="77777777" w:rsidR="00353607" w:rsidRPr="00EB535A" w:rsidRDefault="00353607" w:rsidP="0035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19F7A45" w14:textId="77777777" w:rsidR="00353607" w:rsidRPr="00EB535A" w:rsidRDefault="00353607" w:rsidP="0035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2256EC" w14:textId="77777777" w:rsidR="00353607" w:rsidRPr="00EB535A" w:rsidRDefault="00353607" w:rsidP="0035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66D7BDE" w14:textId="77777777" w:rsidR="00353607" w:rsidRPr="00EB535A" w:rsidRDefault="00353607" w:rsidP="0035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35DAAE" w14:textId="77777777" w:rsidR="00353607" w:rsidRPr="00EB535A" w:rsidRDefault="00353607" w:rsidP="0035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5A12EF52" w14:textId="703A0FA1" w:rsidR="00353607" w:rsidRPr="00EB535A" w:rsidRDefault="00353607" w:rsidP="00F56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B535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4,</w:t>
            </w:r>
            <w:r w:rsidR="00DA240A" w:rsidRPr="00EB535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693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73F9C7" w14:textId="77777777" w:rsidR="00353607" w:rsidRPr="00EB535A" w:rsidRDefault="00353607" w:rsidP="00F56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33420ABB" w14:textId="363CBCB3" w:rsidR="00353607" w:rsidRPr="00EB535A" w:rsidRDefault="00353607" w:rsidP="00F56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B535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7,798</w:t>
            </w:r>
          </w:p>
        </w:tc>
      </w:tr>
      <w:tr w:rsidR="00353607" w:rsidRPr="00EB535A" w14:paraId="416BE917" w14:textId="77777777" w:rsidTr="003A5CC9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6FD42" w14:textId="26CAE177" w:rsidR="00353607" w:rsidRPr="00EB535A" w:rsidRDefault="00353607" w:rsidP="0035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EB535A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ส่วนแบ่งขาดทุนจากเงินลงทุนในบริษัทร่วม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D3EC4A4" w14:textId="77777777" w:rsidR="00353607" w:rsidRPr="00EB535A" w:rsidRDefault="00353607" w:rsidP="0035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0A7E34" w14:textId="77777777" w:rsidR="00353607" w:rsidRPr="00EB535A" w:rsidRDefault="00353607" w:rsidP="0035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9985453" w14:textId="77777777" w:rsidR="00353607" w:rsidRPr="00EB535A" w:rsidRDefault="00353607" w:rsidP="0035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E7E046" w14:textId="77777777" w:rsidR="00353607" w:rsidRPr="00EB535A" w:rsidRDefault="00353607" w:rsidP="0035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193BB77" w14:textId="77777777" w:rsidR="00353607" w:rsidRPr="00EB535A" w:rsidRDefault="00353607" w:rsidP="0035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8B9C7F" w14:textId="77777777" w:rsidR="00353607" w:rsidRPr="00EB535A" w:rsidRDefault="00353607" w:rsidP="0035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5FF8CEE" w14:textId="77777777" w:rsidR="00353607" w:rsidRPr="00EB535A" w:rsidRDefault="00353607" w:rsidP="0035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CE434D" w14:textId="77777777" w:rsidR="00353607" w:rsidRPr="00EB535A" w:rsidRDefault="00353607" w:rsidP="0035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EF8CDB2" w14:textId="77777777" w:rsidR="00353607" w:rsidRPr="00EB535A" w:rsidRDefault="00353607" w:rsidP="0035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F7EEA5" w14:textId="77777777" w:rsidR="00353607" w:rsidRPr="00EB535A" w:rsidRDefault="00353607" w:rsidP="0035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78B06A2" w14:textId="77777777" w:rsidR="00353607" w:rsidRPr="00EB535A" w:rsidRDefault="00353607" w:rsidP="0035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B8A54C3" w14:textId="77777777" w:rsidR="00353607" w:rsidRPr="00EB535A" w:rsidRDefault="00353607" w:rsidP="0035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E2837F" w14:textId="7D31D6DC" w:rsidR="00353607" w:rsidRPr="00EB535A" w:rsidRDefault="00353607" w:rsidP="0035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B535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DB83FE" w14:textId="77777777" w:rsidR="00353607" w:rsidRPr="00EB535A" w:rsidRDefault="00353607" w:rsidP="0035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0636D7B" w14:textId="44EBBA77" w:rsidR="00353607" w:rsidRPr="00EB535A" w:rsidRDefault="00353607" w:rsidP="0035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B535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(30)</w:t>
            </w:r>
          </w:p>
        </w:tc>
      </w:tr>
      <w:tr w:rsidR="00353607" w:rsidRPr="00EB535A" w14:paraId="66D02A4F" w14:textId="77777777" w:rsidTr="003A5CC9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D9F64A" w14:textId="4D04656C" w:rsidR="00353607" w:rsidRPr="00EB535A" w:rsidRDefault="00353607" w:rsidP="0035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EB535A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กำไร</w:t>
            </w:r>
            <w:r w:rsidRPr="00EB535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 (</w:t>
            </w:r>
            <w:r w:rsidRPr="00EB535A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ขาดทุน</w:t>
            </w:r>
            <w:r w:rsidRPr="00EB535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) </w:t>
            </w:r>
            <w:r w:rsidRPr="00EB535A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ก่อนภาษีเงินได้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BCA540B" w14:textId="77777777" w:rsidR="00353607" w:rsidRPr="00EB535A" w:rsidRDefault="00353607" w:rsidP="0035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06F7B2" w14:textId="77777777" w:rsidR="00353607" w:rsidRPr="00EB535A" w:rsidRDefault="00353607" w:rsidP="0035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2594F5E" w14:textId="77777777" w:rsidR="00353607" w:rsidRPr="00EB535A" w:rsidRDefault="00353607" w:rsidP="0035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468B9D" w14:textId="77777777" w:rsidR="00353607" w:rsidRPr="00EB535A" w:rsidRDefault="00353607" w:rsidP="0035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866BDEF" w14:textId="77777777" w:rsidR="00353607" w:rsidRPr="00EB535A" w:rsidRDefault="00353607" w:rsidP="0035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89140A1" w14:textId="77777777" w:rsidR="00353607" w:rsidRPr="00EB535A" w:rsidRDefault="00353607" w:rsidP="0035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7695347" w14:textId="77777777" w:rsidR="00353607" w:rsidRPr="00EB535A" w:rsidRDefault="00353607" w:rsidP="0035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ACAF1E" w14:textId="77777777" w:rsidR="00353607" w:rsidRPr="00EB535A" w:rsidRDefault="00353607" w:rsidP="0035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1C71A6B" w14:textId="77777777" w:rsidR="00353607" w:rsidRPr="00EB535A" w:rsidRDefault="00353607" w:rsidP="0035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4D52EA" w14:textId="77777777" w:rsidR="00353607" w:rsidRPr="00EB535A" w:rsidRDefault="00353607" w:rsidP="0035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7729EE5" w14:textId="77777777" w:rsidR="00353607" w:rsidRPr="00EB535A" w:rsidRDefault="00353607" w:rsidP="0035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3468066" w14:textId="77777777" w:rsidR="00353607" w:rsidRPr="00EB535A" w:rsidRDefault="00353607" w:rsidP="0035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B88E4B" w14:textId="7BDC0E19" w:rsidR="00353607" w:rsidRPr="00EB535A" w:rsidRDefault="00353607" w:rsidP="0035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EB535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</w:t>
            </w:r>
            <w:r w:rsidR="00F559AE" w:rsidRPr="00EB535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64</w:t>
            </w:r>
            <w:r w:rsidRPr="00EB535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="00F559AE" w:rsidRPr="00EB535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420</w:t>
            </w:r>
            <w:r w:rsidRPr="00EB535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37806D" w14:textId="77777777" w:rsidR="00353607" w:rsidRPr="00EB535A" w:rsidRDefault="00353607" w:rsidP="0035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546C3BE" w14:textId="080F317D" w:rsidR="00353607" w:rsidRPr="00EB535A" w:rsidRDefault="00353607" w:rsidP="0035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EB535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2,339</w:t>
            </w:r>
          </w:p>
        </w:tc>
      </w:tr>
      <w:tr w:rsidR="00380A66" w:rsidRPr="00EB535A" w14:paraId="23221F4F" w14:textId="77777777" w:rsidTr="002407D3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F4142E" w14:textId="64387155" w:rsidR="00380A66" w:rsidRPr="00EB535A" w:rsidRDefault="00380A66" w:rsidP="00380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0B70FBC" w14:textId="77777777" w:rsidR="00380A66" w:rsidRPr="00EB535A" w:rsidRDefault="00380A66" w:rsidP="00380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E39622" w14:textId="77777777" w:rsidR="00380A66" w:rsidRPr="00EB535A" w:rsidRDefault="00380A66" w:rsidP="00380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B037356" w14:textId="77777777" w:rsidR="00380A66" w:rsidRPr="00EB535A" w:rsidRDefault="00380A66" w:rsidP="00380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E6C940B" w14:textId="77777777" w:rsidR="00380A66" w:rsidRPr="00EB535A" w:rsidRDefault="00380A66" w:rsidP="00380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6782FC2" w14:textId="77777777" w:rsidR="00380A66" w:rsidRPr="00EB535A" w:rsidRDefault="00380A66" w:rsidP="00380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CCDD13" w14:textId="77777777" w:rsidR="00380A66" w:rsidRPr="00EB535A" w:rsidRDefault="00380A66" w:rsidP="00380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D49F334" w14:textId="77777777" w:rsidR="00380A66" w:rsidRPr="00EB535A" w:rsidRDefault="00380A66" w:rsidP="00380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03C870" w14:textId="77777777" w:rsidR="00380A66" w:rsidRPr="00EB535A" w:rsidRDefault="00380A66" w:rsidP="00380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12D5384" w14:textId="77777777" w:rsidR="00380A66" w:rsidRPr="00EB535A" w:rsidRDefault="00380A66" w:rsidP="00380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E9DF33" w14:textId="77777777" w:rsidR="00380A66" w:rsidRPr="00EB535A" w:rsidRDefault="00380A66" w:rsidP="00380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1245EC1" w14:textId="77777777" w:rsidR="00380A66" w:rsidRPr="00EB535A" w:rsidRDefault="00380A66" w:rsidP="00380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B53C091" w14:textId="77777777" w:rsidR="00380A66" w:rsidRPr="00EB535A" w:rsidRDefault="00380A66" w:rsidP="00380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070F6C32" w14:textId="112F7216" w:rsidR="00380A66" w:rsidRPr="00EB535A" w:rsidRDefault="00380A66" w:rsidP="00A04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75B6805E" w14:textId="77777777" w:rsidR="00380A66" w:rsidRPr="00EB535A" w:rsidRDefault="00380A66" w:rsidP="00380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75679DEA" w14:textId="3A16A11C" w:rsidR="00380A66" w:rsidRPr="00EB535A" w:rsidRDefault="00380A66" w:rsidP="00D45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</w:tbl>
    <w:p w14:paraId="35235325" w14:textId="77777777" w:rsidR="00631ABE" w:rsidRPr="00EB535A" w:rsidRDefault="00631ABE" w:rsidP="00562CEB">
      <w:pPr>
        <w:rPr>
          <w:rFonts w:asciiTheme="majorBidi" w:hAnsiTheme="majorBidi" w:cstheme="majorBidi"/>
        </w:rPr>
      </w:pPr>
    </w:p>
    <w:p w14:paraId="62B3DB43" w14:textId="77777777" w:rsidR="00631ABE" w:rsidRPr="00EB535A" w:rsidRDefault="00631A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 w:rsidRPr="00EB535A">
        <w:rPr>
          <w:rFonts w:asciiTheme="majorBidi" w:hAnsiTheme="majorBidi" w:cstheme="majorBidi"/>
        </w:rPr>
        <w:br w:type="page"/>
      </w:r>
    </w:p>
    <w:p w14:paraId="5D04D913" w14:textId="77777777" w:rsidR="0036269F" w:rsidRPr="00EB535A" w:rsidRDefault="0036269F" w:rsidP="0036269F">
      <w:pPr>
        <w:ind w:left="540"/>
        <w:jc w:val="thaiDistribute"/>
        <w:rPr>
          <w:rFonts w:asciiTheme="majorBidi" w:hAnsiTheme="majorBidi" w:cstheme="majorBidi"/>
          <w:sz w:val="26"/>
          <w:szCs w:val="26"/>
          <w:lang w:val="en-GB"/>
        </w:rPr>
      </w:pPr>
      <w:r w:rsidRPr="00EB535A">
        <w:rPr>
          <w:rFonts w:asciiTheme="majorBidi" w:hAnsiTheme="majorBidi" w:cstheme="majorBidi"/>
          <w:sz w:val="26"/>
          <w:szCs w:val="26"/>
          <w:cs/>
          <w:lang w:val="en-GB"/>
        </w:rPr>
        <w:lastRenderedPageBreak/>
        <w:t>รายได้ของกลุ่มกิจการจากลูกค้ารายใหญ่ในระหว่างงวด</w:t>
      </w:r>
      <w:r w:rsidRPr="00EB535A">
        <w:rPr>
          <w:rFonts w:asciiTheme="majorBidi" w:hAnsiTheme="majorBidi" w:cstheme="majorBidi" w:hint="cs"/>
          <w:sz w:val="26"/>
          <w:szCs w:val="26"/>
          <w:cs/>
          <w:lang w:val="en-GB"/>
        </w:rPr>
        <w:t>หก</w:t>
      </w:r>
      <w:r w:rsidRPr="00EB535A">
        <w:rPr>
          <w:rFonts w:asciiTheme="majorBidi" w:hAnsiTheme="majorBidi" w:cstheme="majorBidi"/>
          <w:sz w:val="26"/>
          <w:szCs w:val="26"/>
          <w:cs/>
          <w:lang w:val="en-GB"/>
        </w:rPr>
        <w:t xml:space="preserve">เดือนสิ้นสุดวันที่ </w:t>
      </w:r>
      <w:r w:rsidRPr="00EB535A">
        <w:rPr>
          <w:rFonts w:asciiTheme="majorBidi" w:hAnsiTheme="majorBidi" w:cstheme="majorBidi"/>
          <w:sz w:val="26"/>
          <w:szCs w:val="26"/>
          <w:lang w:val="en-GB"/>
        </w:rPr>
        <w:t xml:space="preserve">30 </w:t>
      </w:r>
      <w:r w:rsidRPr="00EB535A">
        <w:rPr>
          <w:rFonts w:asciiTheme="majorBidi" w:hAnsiTheme="majorBidi" w:cstheme="majorBidi"/>
          <w:sz w:val="26"/>
          <w:szCs w:val="26"/>
          <w:cs/>
          <w:lang w:val="en-GB"/>
        </w:rPr>
        <w:t xml:space="preserve">มิถุนายน </w:t>
      </w:r>
      <w:r w:rsidRPr="00EB535A">
        <w:rPr>
          <w:rFonts w:asciiTheme="majorBidi" w:hAnsiTheme="majorBidi" w:cstheme="majorBidi"/>
          <w:sz w:val="26"/>
          <w:szCs w:val="26"/>
          <w:lang w:val="en-GB"/>
        </w:rPr>
        <w:t>2563</w:t>
      </w:r>
      <w:r w:rsidRPr="00EB535A">
        <w:rPr>
          <w:rFonts w:asciiTheme="majorBidi" w:hAnsiTheme="majorBidi" w:cstheme="majorBidi"/>
          <w:sz w:val="26"/>
          <w:szCs w:val="26"/>
          <w:cs/>
          <w:lang w:val="en-GB"/>
        </w:rPr>
        <w:t xml:space="preserve"> และ </w:t>
      </w:r>
      <w:r w:rsidRPr="00EB535A">
        <w:rPr>
          <w:rFonts w:asciiTheme="majorBidi" w:hAnsiTheme="majorBidi" w:cstheme="majorBidi"/>
          <w:sz w:val="26"/>
          <w:szCs w:val="26"/>
          <w:lang w:val="en-GB"/>
        </w:rPr>
        <w:t>2562</w:t>
      </w:r>
      <w:r w:rsidRPr="00EB535A">
        <w:rPr>
          <w:rFonts w:asciiTheme="majorBidi" w:hAnsiTheme="majorBidi" w:cstheme="majorBidi"/>
          <w:sz w:val="26"/>
          <w:szCs w:val="26"/>
          <w:cs/>
          <w:lang w:val="en-GB"/>
        </w:rPr>
        <w:t xml:space="preserve"> มีจำนวน</w:t>
      </w:r>
      <w:r w:rsidRPr="00EB535A">
        <w:rPr>
          <w:rFonts w:asciiTheme="majorBidi" w:hAnsiTheme="majorBidi" w:cstheme="majorBidi" w:hint="cs"/>
          <w:sz w:val="26"/>
          <w:szCs w:val="26"/>
          <w:cs/>
          <w:lang w:val="en-GB"/>
        </w:rPr>
        <w:t>เงิน</w:t>
      </w:r>
      <w:r w:rsidRPr="00EB535A">
        <w:rPr>
          <w:rFonts w:asciiTheme="majorBidi" w:hAnsiTheme="majorBidi" w:cstheme="majorBidi"/>
          <w:sz w:val="26"/>
          <w:szCs w:val="26"/>
          <w:cs/>
          <w:lang w:val="en-GB"/>
        </w:rPr>
        <w:t xml:space="preserve"> </w:t>
      </w:r>
      <w:r w:rsidRPr="00EB535A">
        <w:rPr>
          <w:rFonts w:asciiTheme="majorBidi" w:hAnsiTheme="majorBidi" w:cstheme="majorBidi"/>
          <w:sz w:val="26"/>
          <w:szCs w:val="26"/>
        </w:rPr>
        <w:t>134.79</w:t>
      </w:r>
      <w:r w:rsidRPr="00EB535A">
        <w:rPr>
          <w:rFonts w:asciiTheme="majorBidi" w:hAnsiTheme="majorBidi" w:cstheme="majorBidi"/>
          <w:sz w:val="26"/>
          <w:szCs w:val="26"/>
          <w:lang w:val="en-GB"/>
        </w:rPr>
        <w:t xml:space="preserve"> </w:t>
      </w:r>
      <w:r w:rsidRPr="00EB535A">
        <w:rPr>
          <w:rFonts w:asciiTheme="majorBidi" w:hAnsiTheme="majorBidi" w:cstheme="majorBidi"/>
          <w:sz w:val="26"/>
          <w:szCs w:val="26"/>
          <w:cs/>
          <w:lang w:val="en-GB"/>
        </w:rPr>
        <w:t xml:space="preserve">ล้านบาท และ </w:t>
      </w:r>
      <w:r w:rsidRPr="00EB535A">
        <w:rPr>
          <w:rFonts w:asciiTheme="majorBidi" w:hAnsiTheme="majorBidi" w:cstheme="majorBidi"/>
          <w:sz w:val="26"/>
          <w:szCs w:val="26"/>
          <w:lang w:val="en-GB"/>
        </w:rPr>
        <w:t xml:space="preserve">438.64 </w:t>
      </w:r>
      <w:r w:rsidRPr="00EB535A">
        <w:rPr>
          <w:rFonts w:asciiTheme="majorBidi" w:hAnsiTheme="majorBidi" w:cstheme="majorBidi"/>
          <w:sz w:val="26"/>
          <w:szCs w:val="26"/>
          <w:cs/>
          <w:lang w:val="en-GB"/>
        </w:rPr>
        <w:t>ล้านบาท ตามลำดับ</w:t>
      </w:r>
    </w:p>
    <w:p w14:paraId="1E08954E" w14:textId="77777777" w:rsidR="0036269F" w:rsidRPr="00EB535A" w:rsidRDefault="0036269F" w:rsidP="003626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A549E49" w14:textId="77777777" w:rsidR="0036269F" w:rsidRPr="00EB535A" w:rsidRDefault="0036269F" w:rsidP="003626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 w:rsidRPr="00EB535A"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  <w:t>ข้อมูลตามส่วนงานที่รายงาน</w:t>
      </w:r>
    </w:p>
    <w:p w14:paraId="2B494544" w14:textId="77777777" w:rsidR="0036269F" w:rsidRPr="00EB535A" w:rsidRDefault="0036269F" w:rsidP="003626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1393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82"/>
        <w:gridCol w:w="1080"/>
        <w:gridCol w:w="270"/>
        <w:gridCol w:w="1080"/>
        <w:gridCol w:w="270"/>
        <w:gridCol w:w="990"/>
        <w:gridCol w:w="270"/>
        <w:gridCol w:w="990"/>
        <w:gridCol w:w="270"/>
        <w:gridCol w:w="1080"/>
        <w:gridCol w:w="270"/>
        <w:gridCol w:w="1080"/>
        <w:gridCol w:w="270"/>
        <w:gridCol w:w="1080"/>
        <w:gridCol w:w="270"/>
        <w:gridCol w:w="1080"/>
      </w:tblGrid>
      <w:tr w:rsidR="0036269F" w:rsidRPr="00EB535A" w14:paraId="206275F9" w14:textId="77777777" w:rsidTr="00B56843">
        <w:trPr>
          <w:trHeight w:val="360"/>
          <w:tblHeader/>
        </w:trPr>
        <w:tc>
          <w:tcPr>
            <w:tcW w:w="358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F30703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350" w:type="dxa"/>
            <w:gridSpan w:val="15"/>
            <w:tcBorders>
              <w:top w:val="nil"/>
              <w:left w:val="nil"/>
              <w:right w:val="nil"/>
            </w:tcBorders>
          </w:tcPr>
          <w:p w14:paraId="6A60D89A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EB535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>งบการเงินรวม</w:t>
            </w:r>
          </w:p>
        </w:tc>
      </w:tr>
      <w:tr w:rsidR="0036269F" w:rsidRPr="00EB535A" w14:paraId="1E85A6AA" w14:textId="77777777" w:rsidTr="00B56843">
        <w:trPr>
          <w:trHeight w:val="360"/>
          <w:tblHeader/>
        </w:trPr>
        <w:tc>
          <w:tcPr>
            <w:tcW w:w="358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C5485C1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</w:tcPr>
          <w:p w14:paraId="519C3513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EB535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รายได้ตามสัญญา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0ACEC65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right w:val="nil"/>
            </w:tcBorders>
          </w:tcPr>
          <w:p w14:paraId="34F5DE5F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EB535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รายได้จากการขาย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760A9C4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</w:tcPr>
          <w:p w14:paraId="325DBA71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EB535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รายได้จากการให้บริการ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0C64CA7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</w:tcPr>
          <w:p w14:paraId="62778712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EB535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รวม</w:t>
            </w:r>
          </w:p>
        </w:tc>
      </w:tr>
      <w:tr w:rsidR="0036269F" w:rsidRPr="00EB535A" w14:paraId="7D568654" w14:textId="77777777" w:rsidTr="00B56843">
        <w:trPr>
          <w:trHeight w:val="360"/>
          <w:tblHeader/>
        </w:trPr>
        <w:tc>
          <w:tcPr>
            <w:tcW w:w="35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579B88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B535A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สำหรับงวด</w:t>
            </w:r>
            <w:r w:rsidRPr="00EB535A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หก</w:t>
            </w:r>
            <w:r w:rsidRPr="00EB535A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 xml:space="preserve">เดือนสิ้นสุดวันที่ </w:t>
            </w:r>
            <w:r w:rsidRPr="00EB535A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 xml:space="preserve">30 </w:t>
            </w:r>
            <w:r w:rsidRPr="00EB535A">
              <w:rPr>
                <w:rFonts w:asciiTheme="majorBidi" w:eastAsia="Times New Roman" w:hAnsi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มิถุนายน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23F666BB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B535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3ECFE1DC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48188B2A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B535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709FA6B7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center"/>
          </w:tcPr>
          <w:p w14:paraId="37CBC03A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B535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center"/>
          </w:tcPr>
          <w:p w14:paraId="1E9A53C1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center"/>
          </w:tcPr>
          <w:p w14:paraId="218BCF0F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B535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center"/>
          </w:tcPr>
          <w:p w14:paraId="0B9331EB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center"/>
          </w:tcPr>
          <w:p w14:paraId="28EEB214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B535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center"/>
          </w:tcPr>
          <w:p w14:paraId="68327B76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center"/>
          </w:tcPr>
          <w:p w14:paraId="73B741AB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B535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center"/>
          </w:tcPr>
          <w:p w14:paraId="585F3B39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center"/>
          </w:tcPr>
          <w:p w14:paraId="586FEE85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B535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center"/>
          </w:tcPr>
          <w:p w14:paraId="591E44F9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center"/>
          </w:tcPr>
          <w:p w14:paraId="7948EA6E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B535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2562</w:t>
            </w:r>
          </w:p>
        </w:tc>
      </w:tr>
      <w:tr w:rsidR="0036269F" w:rsidRPr="00EB535A" w14:paraId="378D8878" w14:textId="77777777" w:rsidTr="00B56843">
        <w:trPr>
          <w:trHeight w:val="360"/>
          <w:tblHeader/>
        </w:trPr>
        <w:tc>
          <w:tcPr>
            <w:tcW w:w="35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B6C34D4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350" w:type="dxa"/>
            <w:gridSpan w:val="15"/>
            <w:tcBorders>
              <w:left w:val="nil"/>
              <w:bottom w:val="nil"/>
              <w:right w:val="nil"/>
            </w:tcBorders>
          </w:tcPr>
          <w:p w14:paraId="0133B403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EB535A"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cs/>
                <w:lang w:eastAsia="zh-CN"/>
              </w:rPr>
              <w:t>(พันบาท)</w:t>
            </w:r>
          </w:p>
        </w:tc>
      </w:tr>
      <w:tr w:rsidR="0036269F" w:rsidRPr="00EB535A" w14:paraId="548FB773" w14:textId="77777777" w:rsidTr="00B56843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B931F8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EB535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รายได้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1ABEDC40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B535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151,403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27143EF8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4EC08104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B535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878,836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4A2256E3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14:paraId="226C138A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B535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3,887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365D24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14:paraId="6B9FF6E8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B535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9,202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D01166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33385E48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B535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139,321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85BD1C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69B4A38D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B535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141,704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F343E5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7C8082B4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B535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294,611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231D69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2C4640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B535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1,029,742</w:t>
            </w:r>
          </w:p>
        </w:tc>
      </w:tr>
      <w:tr w:rsidR="0036269F" w:rsidRPr="00EB535A" w14:paraId="220413BB" w14:textId="77777777" w:rsidTr="00B56843">
        <w:trPr>
          <w:trHeight w:val="390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DAB72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B535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กำไรขั้นต้น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26F7C6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B535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23,526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09FC4C16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EFFA3DC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B535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168,023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203E0DC9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7A389DA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B535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1,313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EC1BA8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EDBCFF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B535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2,043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78489E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F86C844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B535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16,283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BD9DA3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555543F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B535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33,440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8DF385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1C3E7BF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B535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41,122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9E473A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A1F68CA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B535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203,506</w:t>
            </w:r>
          </w:p>
        </w:tc>
      </w:tr>
      <w:tr w:rsidR="0036269F" w:rsidRPr="00EB535A" w14:paraId="48EE3587" w14:textId="77777777" w:rsidTr="00B56843">
        <w:trPr>
          <w:trHeight w:val="50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75BAA3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85C08D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6238CA0C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AC0CB2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5E6FD670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82755C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DD08C3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A5FF79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B46AE9B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A54E7F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C11DF9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A7D05E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F18A1A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4BED21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8D4AAC2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A7AEEA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</w:tr>
      <w:tr w:rsidR="0036269F" w:rsidRPr="00EB535A" w14:paraId="64B97020" w14:textId="77777777" w:rsidTr="00B56843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852E2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56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B535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ค่าใช้จ่ายในการขายและบริหารและต้นทุนทางการ</w:t>
            </w:r>
            <w:r w:rsidRPr="00EB535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   </w:t>
            </w:r>
            <w:r w:rsidRPr="00EB535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เงินที่ไม่ได้ปันส่วน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9E095F3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E549D9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24EB0A6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DB873B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3DF9B62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58CAE0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D6BF022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E80C77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132E8FA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209E0D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35C5F37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BDC2FB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DF6B8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B535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(161,439)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EBB06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9A846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B535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(171,749)</w:t>
            </w:r>
          </w:p>
        </w:tc>
      </w:tr>
      <w:tr w:rsidR="0036269F" w:rsidRPr="00EB535A" w14:paraId="4664B2F4" w14:textId="77777777" w:rsidTr="00B56843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0F6EA4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B535A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0145C73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2B7D92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77D230E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6B6A1D6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76B48BD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D244C3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2A4DF55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188855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A331784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1A1FB6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63F4D3B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82882E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BAF2BF2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B535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15,353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5B795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9D0B2B6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B535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13,942</w:t>
            </w:r>
          </w:p>
        </w:tc>
      </w:tr>
      <w:tr w:rsidR="0036269F" w:rsidRPr="00EB535A" w14:paraId="57E14AFB" w14:textId="77777777" w:rsidTr="00B56843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21562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EB535A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ส่วนแบ่งขาดทุนจากเงินลงทุนในบริษัทร่วม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C6B02CE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576722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41C7C6F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DE9C8B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E2861C0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3AFA1C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799EBA5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F2134D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FDB3C33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A15873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0CB3181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371A45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F7C54C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B535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(45)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58D4BF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8E65897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B535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(48)</w:t>
            </w:r>
          </w:p>
        </w:tc>
      </w:tr>
      <w:tr w:rsidR="0036269F" w:rsidRPr="00EB535A" w14:paraId="305031F7" w14:textId="77777777" w:rsidTr="00B56843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066CE0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EB535A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กำไร</w:t>
            </w:r>
            <w:r w:rsidRPr="00EB535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 (</w:t>
            </w:r>
            <w:r w:rsidRPr="00EB535A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ขาดทุน</w:t>
            </w:r>
            <w:r w:rsidRPr="00EB535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) </w:t>
            </w:r>
            <w:r w:rsidRPr="00EB535A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ก่อนภาษีเงินได้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68BCA96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BE77DB0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ACD8E52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D9C144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ED859F9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005A22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18E986E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7A71C7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26BB383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8D288B9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FD3FCC6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94EA0F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E408C8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EB535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(105,009)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31B77F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65970FC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B535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45,651</w:t>
            </w:r>
          </w:p>
        </w:tc>
      </w:tr>
      <w:tr w:rsidR="0036269F" w:rsidRPr="00EB535A" w14:paraId="1A6B6DB7" w14:textId="77777777" w:rsidTr="00B56843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998FF9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13502A0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B26C52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CF26879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9EA5E6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34F4E62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7ED9AC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1716DAF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7899005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366C132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0E6989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BF3ACD3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39DE64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2D155D99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27B4840F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533B063E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36269F" w:rsidRPr="00EB535A" w14:paraId="568C02F6" w14:textId="77777777" w:rsidTr="00B56843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5CBC41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EB535A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เงินลงทุนในบริษัทร่วม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EAEDAFC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13D96E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5890950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536E5F3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6209BB4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022F1E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AD66CDD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1B2164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EDCE1A0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C8B155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047ED88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706A93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DB56004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B535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2,414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center"/>
          </w:tcPr>
          <w:p w14:paraId="623178C1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center"/>
          </w:tcPr>
          <w:p w14:paraId="1EF27555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B535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2,504</w:t>
            </w:r>
          </w:p>
        </w:tc>
      </w:tr>
      <w:tr w:rsidR="0036269F" w:rsidRPr="00EB535A" w14:paraId="2FD80787" w14:textId="77777777" w:rsidTr="00B56843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5A8357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pacing w:val="-10"/>
                <w:sz w:val="24"/>
                <w:szCs w:val="24"/>
                <w:cs/>
                <w:lang w:eastAsia="zh-CN"/>
              </w:rPr>
            </w:pPr>
            <w:r w:rsidRPr="00EB535A">
              <w:rPr>
                <w:rFonts w:asciiTheme="majorBidi" w:eastAsia="Times New Roman" w:hAnsiTheme="majorBidi" w:cstheme="majorBidi" w:hint="cs"/>
                <w:color w:val="000000"/>
                <w:spacing w:val="-10"/>
                <w:sz w:val="24"/>
                <w:szCs w:val="24"/>
                <w:cs/>
                <w:lang w:eastAsia="zh-CN"/>
              </w:rPr>
              <w:t>สินทรัพย์ส่วนงาน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6D70A1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86AA08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35AAB5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E2A543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EAEE6E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C9CBCD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9C4925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AEE9D5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4D5E9C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332C0F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2E2DCA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9F7F6B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DE7E7F6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B535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3,508,632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44BABC22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4AD03041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B535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3,067,233</w:t>
            </w:r>
          </w:p>
        </w:tc>
      </w:tr>
      <w:tr w:rsidR="0036269F" w:rsidRPr="00EB535A" w14:paraId="093BAB2C" w14:textId="77777777" w:rsidTr="00B56843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A59EB0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EB535A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หนี้สินส่วนงาน</w:t>
            </w:r>
            <w:r w:rsidRPr="00EB535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 xml:space="preserve">   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5C574D8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205112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9D2E7C6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124E4E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852C2BB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0542D9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6E23A2E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DEA4CB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B64CE6D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4FD46F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2957FF0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59FD51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357F22E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B535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2,459,423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FF29BD0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95050E2" w14:textId="77777777" w:rsidR="0036269F" w:rsidRPr="00EB535A" w:rsidRDefault="0036269F" w:rsidP="00B5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B535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2,136,902</w:t>
            </w:r>
          </w:p>
        </w:tc>
      </w:tr>
    </w:tbl>
    <w:p w14:paraId="0B30243B" w14:textId="5DB71D72" w:rsidR="0036269F" w:rsidRDefault="0036269F" w:rsidP="005121F0">
      <w:pPr>
        <w:ind w:left="540"/>
        <w:jc w:val="thaiDistribute"/>
        <w:rPr>
          <w:rFonts w:asciiTheme="majorBidi" w:hAnsiTheme="majorBidi" w:cstheme="majorBidi"/>
          <w:sz w:val="26"/>
          <w:szCs w:val="26"/>
          <w:cs/>
          <w:lang w:val="en-GB"/>
        </w:rPr>
      </w:pPr>
    </w:p>
    <w:p w14:paraId="54F173C2" w14:textId="77777777" w:rsidR="0036269F" w:rsidRDefault="003626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cs/>
          <w:lang w:val="en-GB"/>
        </w:rPr>
      </w:pPr>
      <w:r>
        <w:rPr>
          <w:rFonts w:asciiTheme="majorBidi" w:hAnsiTheme="majorBidi" w:cstheme="majorBidi"/>
          <w:sz w:val="26"/>
          <w:szCs w:val="26"/>
          <w:cs/>
          <w:lang w:val="en-GB"/>
        </w:rPr>
        <w:br w:type="page"/>
      </w:r>
    </w:p>
    <w:p w14:paraId="7700A9DC" w14:textId="50EAB34A" w:rsidR="00631ABE" w:rsidRPr="00EB535A" w:rsidRDefault="00631ABE" w:rsidP="005121F0">
      <w:pPr>
        <w:ind w:left="540"/>
        <w:jc w:val="thaiDistribute"/>
        <w:rPr>
          <w:rFonts w:asciiTheme="majorBidi" w:hAnsiTheme="majorBidi" w:cstheme="majorBidi"/>
          <w:sz w:val="26"/>
          <w:szCs w:val="26"/>
          <w:lang w:val="en-GB"/>
        </w:rPr>
      </w:pPr>
      <w:r w:rsidRPr="00EB535A">
        <w:rPr>
          <w:rFonts w:asciiTheme="majorBidi" w:hAnsiTheme="majorBidi" w:cstheme="majorBidi"/>
          <w:sz w:val="26"/>
          <w:szCs w:val="26"/>
          <w:cs/>
          <w:lang w:val="en-GB"/>
        </w:rPr>
        <w:lastRenderedPageBreak/>
        <w:t xml:space="preserve">รายได้ของกิจการจากลูกค้ารายใหญ่ในระหว่างงวดสามเดือนสิ้นสุดวันที่ </w:t>
      </w:r>
      <w:r w:rsidRPr="00EB535A">
        <w:rPr>
          <w:rFonts w:asciiTheme="majorBidi" w:hAnsiTheme="majorBidi" w:cstheme="majorBidi"/>
          <w:sz w:val="26"/>
          <w:szCs w:val="26"/>
          <w:lang w:val="en-GB"/>
        </w:rPr>
        <w:t xml:space="preserve">30 </w:t>
      </w:r>
      <w:r w:rsidRPr="00EB535A">
        <w:rPr>
          <w:rFonts w:asciiTheme="majorBidi" w:hAnsiTheme="majorBidi" w:cstheme="majorBidi"/>
          <w:sz w:val="26"/>
          <w:szCs w:val="26"/>
          <w:cs/>
          <w:lang w:val="en-GB"/>
        </w:rPr>
        <w:t xml:space="preserve">มิถุนายน </w:t>
      </w:r>
      <w:r w:rsidRPr="00EB535A">
        <w:rPr>
          <w:rFonts w:asciiTheme="majorBidi" w:hAnsiTheme="majorBidi" w:cstheme="majorBidi"/>
          <w:sz w:val="26"/>
          <w:szCs w:val="26"/>
          <w:lang w:val="en-GB"/>
        </w:rPr>
        <w:t>2563</w:t>
      </w:r>
      <w:r w:rsidRPr="00EB535A">
        <w:rPr>
          <w:rFonts w:asciiTheme="majorBidi" w:hAnsiTheme="majorBidi" w:cstheme="majorBidi"/>
          <w:sz w:val="26"/>
          <w:szCs w:val="26"/>
          <w:cs/>
          <w:lang w:val="en-GB"/>
        </w:rPr>
        <w:t xml:space="preserve"> และ </w:t>
      </w:r>
      <w:r w:rsidRPr="00EB535A">
        <w:rPr>
          <w:rFonts w:asciiTheme="majorBidi" w:hAnsiTheme="majorBidi" w:cstheme="majorBidi"/>
          <w:sz w:val="26"/>
          <w:szCs w:val="26"/>
          <w:lang w:val="en-GB"/>
        </w:rPr>
        <w:t>2562</w:t>
      </w:r>
      <w:r w:rsidRPr="00EB535A">
        <w:rPr>
          <w:rFonts w:asciiTheme="majorBidi" w:hAnsiTheme="majorBidi" w:cstheme="majorBidi"/>
          <w:sz w:val="26"/>
          <w:szCs w:val="26"/>
          <w:cs/>
          <w:lang w:val="en-GB"/>
        </w:rPr>
        <w:t xml:space="preserve"> มีจำนวน</w:t>
      </w:r>
      <w:r w:rsidRPr="00EB535A">
        <w:rPr>
          <w:rFonts w:asciiTheme="majorBidi" w:hAnsiTheme="majorBidi" w:cstheme="majorBidi" w:hint="cs"/>
          <w:sz w:val="26"/>
          <w:szCs w:val="26"/>
          <w:cs/>
          <w:lang w:val="en-GB"/>
        </w:rPr>
        <w:t>เงิน</w:t>
      </w:r>
      <w:r w:rsidRPr="00EB535A">
        <w:rPr>
          <w:rFonts w:asciiTheme="majorBidi" w:hAnsiTheme="majorBidi" w:cstheme="majorBidi"/>
          <w:sz w:val="26"/>
          <w:szCs w:val="26"/>
          <w:cs/>
          <w:lang w:val="en-GB"/>
        </w:rPr>
        <w:t xml:space="preserve"> </w:t>
      </w:r>
      <w:r w:rsidR="005121F0" w:rsidRPr="00EB535A">
        <w:rPr>
          <w:rFonts w:asciiTheme="majorBidi" w:hAnsiTheme="majorBidi" w:cstheme="majorBidi"/>
          <w:sz w:val="26"/>
          <w:szCs w:val="26"/>
        </w:rPr>
        <w:t>8.38</w:t>
      </w:r>
      <w:r w:rsidR="005121F0" w:rsidRPr="00EB535A">
        <w:rPr>
          <w:rFonts w:asciiTheme="majorBidi" w:hAnsiTheme="majorBidi" w:cstheme="majorBidi"/>
          <w:sz w:val="26"/>
          <w:szCs w:val="26"/>
          <w:lang w:val="en-GB"/>
        </w:rPr>
        <w:t xml:space="preserve"> </w:t>
      </w:r>
      <w:r w:rsidR="005121F0" w:rsidRPr="00EB535A">
        <w:rPr>
          <w:rFonts w:asciiTheme="majorBidi" w:hAnsiTheme="majorBidi" w:cstheme="majorBidi"/>
          <w:sz w:val="26"/>
          <w:szCs w:val="26"/>
          <w:cs/>
          <w:lang w:val="en-GB"/>
        </w:rPr>
        <w:t xml:space="preserve">ล้านบาท และ </w:t>
      </w:r>
      <w:r w:rsidR="005121F0" w:rsidRPr="00EB535A">
        <w:rPr>
          <w:rFonts w:asciiTheme="majorBidi" w:hAnsiTheme="majorBidi" w:cstheme="majorBidi"/>
          <w:sz w:val="26"/>
          <w:szCs w:val="26"/>
          <w:lang w:val="en-GB"/>
        </w:rPr>
        <w:t xml:space="preserve">13.20 </w:t>
      </w:r>
      <w:r w:rsidR="005121F0" w:rsidRPr="00EB535A">
        <w:rPr>
          <w:rFonts w:asciiTheme="majorBidi" w:hAnsiTheme="majorBidi" w:cstheme="majorBidi"/>
          <w:sz w:val="26"/>
          <w:szCs w:val="26"/>
          <w:cs/>
          <w:lang w:val="en-GB"/>
        </w:rPr>
        <w:t>ล้านบาท ตามลำดับ</w:t>
      </w:r>
    </w:p>
    <w:p w14:paraId="6F814DC3" w14:textId="77777777" w:rsidR="00631ABE" w:rsidRPr="00EB535A" w:rsidRDefault="00631ABE" w:rsidP="00631A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E9120F5" w14:textId="77777777" w:rsidR="00631ABE" w:rsidRPr="00EB535A" w:rsidRDefault="00631ABE" w:rsidP="00631A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 w:rsidRPr="00EB535A"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  <w:t>ข้อมูลตามส่วนงานที่รายงาน</w:t>
      </w:r>
    </w:p>
    <w:p w14:paraId="30AA3F3B" w14:textId="77777777" w:rsidR="00631ABE" w:rsidRPr="00EB535A" w:rsidRDefault="00631ABE" w:rsidP="00631A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1393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82"/>
        <w:gridCol w:w="1080"/>
        <w:gridCol w:w="270"/>
        <w:gridCol w:w="1080"/>
        <w:gridCol w:w="270"/>
        <w:gridCol w:w="990"/>
        <w:gridCol w:w="270"/>
        <w:gridCol w:w="990"/>
        <w:gridCol w:w="270"/>
        <w:gridCol w:w="1080"/>
        <w:gridCol w:w="270"/>
        <w:gridCol w:w="1080"/>
        <w:gridCol w:w="270"/>
        <w:gridCol w:w="1080"/>
        <w:gridCol w:w="270"/>
        <w:gridCol w:w="1080"/>
      </w:tblGrid>
      <w:tr w:rsidR="00631ABE" w:rsidRPr="00EB535A" w14:paraId="1AED16C1" w14:textId="77777777" w:rsidTr="00BD11D4">
        <w:trPr>
          <w:trHeight w:val="360"/>
          <w:tblHeader/>
        </w:trPr>
        <w:tc>
          <w:tcPr>
            <w:tcW w:w="358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488750" w14:textId="77777777" w:rsidR="00631ABE" w:rsidRPr="00EB535A" w:rsidRDefault="00631ABE" w:rsidP="00BD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350" w:type="dxa"/>
            <w:gridSpan w:val="15"/>
            <w:tcBorders>
              <w:top w:val="nil"/>
              <w:left w:val="nil"/>
              <w:right w:val="nil"/>
            </w:tcBorders>
          </w:tcPr>
          <w:p w14:paraId="0F7BC97A" w14:textId="3BE996FF" w:rsidR="00631ABE" w:rsidRPr="00EB535A" w:rsidRDefault="00631ABE" w:rsidP="00BD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EB535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>งบการเงิน</w:t>
            </w:r>
            <w:r w:rsidRPr="00EB535A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เฉพาะกิจการ</w:t>
            </w:r>
          </w:p>
        </w:tc>
      </w:tr>
      <w:tr w:rsidR="00631ABE" w:rsidRPr="00EB535A" w14:paraId="24A5DF95" w14:textId="77777777" w:rsidTr="00BD11D4">
        <w:trPr>
          <w:trHeight w:val="360"/>
          <w:tblHeader/>
        </w:trPr>
        <w:tc>
          <w:tcPr>
            <w:tcW w:w="358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8E9DE4" w14:textId="77777777" w:rsidR="00631ABE" w:rsidRPr="00EB535A" w:rsidRDefault="00631ABE" w:rsidP="00BD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</w:tcPr>
          <w:p w14:paraId="3E4BFB03" w14:textId="77777777" w:rsidR="00631ABE" w:rsidRPr="00EB535A" w:rsidRDefault="00631ABE" w:rsidP="00BD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EB535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รายได้ตามสัญญา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3E96B00" w14:textId="77777777" w:rsidR="00631ABE" w:rsidRPr="00EB535A" w:rsidRDefault="00631ABE" w:rsidP="00BD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right w:val="nil"/>
            </w:tcBorders>
          </w:tcPr>
          <w:p w14:paraId="2CBA885D" w14:textId="77777777" w:rsidR="00631ABE" w:rsidRPr="00EB535A" w:rsidRDefault="00631ABE" w:rsidP="00BD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EB535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รายได้จากการขาย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B0E1574" w14:textId="77777777" w:rsidR="00631ABE" w:rsidRPr="00EB535A" w:rsidRDefault="00631ABE" w:rsidP="00BD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</w:tcPr>
          <w:p w14:paraId="3659C96D" w14:textId="77777777" w:rsidR="00631ABE" w:rsidRPr="00EB535A" w:rsidRDefault="00631ABE" w:rsidP="00BD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EB535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รายได้จากการให้บริการ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D911C9C" w14:textId="77777777" w:rsidR="00631ABE" w:rsidRPr="00EB535A" w:rsidRDefault="00631ABE" w:rsidP="00BD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</w:tcPr>
          <w:p w14:paraId="3303677C" w14:textId="77777777" w:rsidR="00631ABE" w:rsidRPr="00EB535A" w:rsidRDefault="00631ABE" w:rsidP="00BD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EB535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รวม</w:t>
            </w:r>
          </w:p>
        </w:tc>
      </w:tr>
      <w:tr w:rsidR="00631ABE" w:rsidRPr="00EB535A" w14:paraId="2D18B797" w14:textId="77777777" w:rsidTr="00BD11D4">
        <w:trPr>
          <w:trHeight w:val="360"/>
          <w:tblHeader/>
        </w:trPr>
        <w:tc>
          <w:tcPr>
            <w:tcW w:w="35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7F2150" w14:textId="77777777" w:rsidR="00631ABE" w:rsidRPr="00EB535A" w:rsidRDefault="00631ABE" w:rsidP="00BD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B535A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สำหรับงวด</w:t>
            </w:r>
            <w:r w:rsidRPr="00EB535A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สาม</w:t>
            </w:r>
            <w:r w:rsidRPr="00EB535A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 xml:space="preserve">เดือนสิ้นสุดวันที่ </w:t>
            </w:r>
            <w:r w:rsidRPr="00EB535A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 xml:space="preserve">30 </w:t>
            </w:r>
            <w:r w:rsidRPr="00EB535A">
              <w:rPr>
                <w:rFonts w:asciiTheme="majorBidi" w:eastAsia="Times New Roman" w:hAnsi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มิถุนายน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4A2DA6CB" w14:textId="77777777" w:rsidR="00631ABE" w:rsidRPr="00EB535A" w:rsidRDefault="00631ABE" w:rsidP="00BD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B535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5464A471" w14:textId="77777777" w:rsidR="00631ABE" w:rsidRPr="00EB535A" w:rsidRDefault="00631ABE" w:rsidP="00BD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34057611" w14:textId="77777777" w:rsidR="00631ABE" w:rsidRPr="00EB535A" w:rsidRDefault="00631ABE" w:rsidP="00BD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B535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508F3D0C" w14:textId="77777777" w:rsidR="00631ABE" w:rsidRPr="00EB535A" w:rsidRDefault="00631ABE" w:rsidP="00BD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center"/>
          </w:tcPr>
          <w:p w14:paraId="2225CB28" w14:textId="77777777" w:rsidR="00631ABE" w:rsidRPr="00EB535A" w:rsidRDefault="00631ABE" w:rsidP="00BD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B535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center"/>
          </w:tcPr>
          <w:p w14:paraId="1EEF702F" w14:textId="77777777" w:rsidR="00631ABE" w:rsidRPr="00EB535A" w:rsidRDefault="00631ABE" w:rsidP="00BD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center"/>
          </w:tcPr>
          <w:p w14:paraId="62AF8CD2" w14:textId="77777777" w:rsidR="00631ABE" w:rsidRPr="00EB535A" w:rsidRDefault="00631ABE" w:rsidP="00BD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B535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center"/>
          </w:tcPr>
          <w:p w14:paraId="03BA34A7" w14:textId="77777777" w:rsidR="00631ABE" w:rsidRPr="00EB535A" w:rsidRDefault="00631ABE" w:rsidP="00BD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center"/>
          </w:tcPr>
          <w:p w14:paraId="19828E69" w14:textId="77777777" w:rsidR="00631ABE" w:rsidRPr="00EB535A" w:rsidRDefault="00631ABE" w:rsidP="00BD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B535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center"/>
          </w:tcPr>
          <w:p w14:paraId="409E1E46" w14:textId="77777777" w:rsidR="00631ABE" w:rsidRPr="00EB535A" w:rsidRDefault="00631ABE" w:rsidP="00BD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center"/>
          </w:tcPr>
          <w:p w14:paraId="0CFC2BE4" w14:textId="77777777" w:rsidR="00631ABE" w:rsidRPr="00EB535A" w:rsidRDefault="00631ABE" w:rsidP="00BD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B535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center"/>
          </w:tcPr>
          <w:p w14:paraId="412C6FBE" w14:textId="77777777" w:rsidR="00631ABE" w:rsidRPr="00EB535A" w:rsidRDefault="00631ABE" w:rsidP="00BD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center"/>
          </w:tcPr>
          <w:p w14:paraId="60C7A26A" w14:textId="77777777" w:rsidR="00631ABE" w:rsidRPr="00EB535A" w:rsidRDefault="00631ABE" w:rsidP="00BD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B535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center"/>
          </w:tcPr>
          <w:p w14:paraId="65AEA6E7" w14:textId="77777777" w:rsidR="00631ABE" w:rsidRPr="00EB535A" w:rsidRDefault="00631ABE" w:rsidP="00BD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center"/>
          </w:tcPr>
          <w:p w14:paraId="7845E96B" w14:textId="77777777" w:rsidR="00631ABE" w:rsidRPr="00EB535A" w:rsidRDefault="00631ABE" w:rsidP="00BD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B535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2562</w:t>
            </w:r>
          </w:p>
        </w:tc>
      </w:tr>
      <w:tr w:rsidR="00631ABE" w:rsidRPr="00EB535A" w14:paraId="5CB91781" w14:textId="77777777" w:rsidTr="00BD11D4">
        <w:trPr>
          <w:trHeight w:val="360"/>
          <w:tblHeader/>
        </w:trPr>
        <w:tc>
          <w:tcPr>
            <w:tcW w:w="35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847F04D" w14:textId="77777777" w:rsidR="00631ABE" w:rsidRPr="00EB535A" w:rsidRDefault="00631ABE" w:rsidP="00BD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350" w:type="dxa"/>
            <w:gridSpan w:val="15"/>
            <w:tcBorders>
              <w:left w:val="nil"/>
              <w:bottom w:val="nil"/>
              <w:right w:val="nil"/>
            </w:tcBorders>
          </w:tcPr>
          <w:p w14:paraId="6ADA88A5" w14:textId="77777777" w:rsidR="00631ABE" w:rsidRPr="00EB535A" w:rsidRDefault="00631ABE" w:rsidP="00BD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EB535A"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cs/>
                <w:lang w:eastAsia="zh-CN"/>
              </w:rPr>
              <w:t>(พันบาท)</w:t>
            </w:r>
          </w:p>
        </w:tc>
      </w:tr>
      <w:tr w:rsidR="00394E8E" w:rsidRPr="00EB535A" w14:paraId="5806C10A" w14:textId="77777777" w:rsidTr="00BD11D4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C7898D" w14:textId="77777777" w:rsidR="00394E8E" w:rsidRPr="00EB535A" w:rsidRDefault="00394E8E" w:rsidP="0039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EB535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รายได้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58F4D052" w14:textId="0C2AB692" w:rsidR="00394E8E" w:rsidRPr="00EB535A" w:rsidRDefault="00394E8E" w:rsidP="0039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B535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8,274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42E8BB6C" w14:textId="77777777" w:rsidR="00394E8E" w:rsidRPr="00EB535A" w:rsidRDefault="00394E8E" w:rsidP="0039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756AEBB5" w14:textId="2929BDB6" w:rsidR="00394E8E" w:rsidRPr="00EB535A" w:rsidRDefault="00394E8E" w:rsidP="0039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B535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109,800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21E177EA" w14:textId="77777777" w:rsidR="00394E8E" w:rsidRPr="00EB535A" w:rsidRDefault="00394E8E" w:rsidP="0039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14:paraId="61C21AE8" w14:textId="59BF6673" w:rsidR="00394E8E" w:rsidRPr="00EB535A" w:rsidRDefault="00080627" w:rsidP="0039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B535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1,831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8F1A62" w14:textId="77777777" w:rsidR="00394E8E" w:rsidRPr="00EB535A" w:rsidRDefault="00394E8E" w:rsidP="0039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14:paraId="02F41538" w14:textId="128FE2CD" w:rsidR="00394E8E" w:rsidRPr="00EB535A" w:rsidRDefault="00394E8E" w:rsidP="0039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B535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6,271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DEC34F" w14:textId="77777777" w:rsidR="00394E8E" w:rsidRPr="00EB535A" w:rsidRDefault="00394E8E" w:rsidP="0039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44F78FDC" w14:textId="663CD1ED" w:rsidR="00394E8E" w:rsidRPr="00EB535A" w:rsidRDefault="00080627" w:rsidP="0039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B535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66,22</w:t>
            </w:r>
            <w:r w:rsidR="00765E8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56B373" w14:textId="77777777" w:rsidR="00394E8E" w:rsidRPr="00EB535A" w:rsidRDefault="00394E8E" w:rsidP="0039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612F3C62" w14:textId="55FF7606" w:rsidR="00394E8E" w:rsidRPr="00EB535A" w:rsidRDefault="00394E8E" w:rsidP="0039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B535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81,682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2C743C" w14:textId="77777777" w:rsidR="00394E8E" w:rsidRPr="00EB535A" w:rsidRDefault="00394E8E" w:rsidP="0039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00740C93" w14:textId="565F447C" w:rsidR="00394E8E" w:rsidRPr="00EB535A" w:rsidRDefault="00394E8E" w:rsidP="0039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B535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76,328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1310BB" w14:textId="77777777" w:rsidR="00394E8E" w:rsidRPr="00EB535A" w:rsidRDefault="00394E8E" w:rsidP="0039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75D205" w14:textId="7B9CE302" w:rsidR="00394E8E" w:rsidRPr="00EB535A" w:rsidRDefault="00394E8E" w:rsidP="0039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B535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197,753</w:t>
            </w:r>
          </w:p>
        </w:tc>
      </w:tr>
      <w:tr w:rsidR="00394E8E" w:rsidRPr="00EB535A" w14:paraId="2DDDF337" w14:textId="77777777" w:rsidTr="00BD11D4">
        <w:trPr>
          <w:trHeight w:val="390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87174" w14:textId="77777777" w:rsidR="00394E8E" w:rsidRPr="00EB535A" w:rsidRDefault="00394E8E" w:rsidP="0039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B535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กำไรขั้นต้น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8953A4C" w14:textId="3F5F3795" w:rsidR="00394E8E" w:rsidRPr="00EB535A" w:rsidRDefault="00394E8E" w:rsidP="0039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B535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671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7FEA3033" w14:textId="77777777" w:rsidR="00394E8E" w:rsidRPr="00EB535A" w:rsidRDefault="00394E8E" w:rsidP="0039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6481661" w14:textId="292B3FD4" w:rsidR="00394E8E" w:rsidRPr="00EB535A" w:rsidRDefault="00394E8E" w:rsidP="0039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B535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56,920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268F58D6" w14:textId="77777777" w:rsidR="00394E8E" w:rsidRPr="00EB535A" w:rsidRDefault="00394E8E" w:rsidP="0039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44FDC29" w14:textId="4444FDB6" w:rsidR="00394E8E" w:rsidRPr="00EB535A" w:rsidRDefault="00080627" w:rsidP="0039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B535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BE099A" w14:textId="77777777" w:rsidR="00394E8E" w:rsidRPr="00EB535A" w:rsidRDefault="00394E8E" w:rsidP="0039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3834AB0" w14:textId="25E738D7" w:rsidR="00394E8E" w:rsidRPr="00EB535A" w:rsidRDefault="00394E8E" w:rsidP="0039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B535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2,759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D5116F" w14:textId="77777777" w:rsidR="00394E8E" w:rsidRPr="00EB535A" w:rsidRDefault="00394E8E" w:rsidP="0039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F0AC4D0" w14:textId="58CF65F1" w:rsidR="00394E8E" w:rsidRPr="00EB535A" w:rsidRDefault="00080627" w:rsidP="0039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B535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9,531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2D3235" w14:textId="77777777" w:rsidR="00394E8E" w:rsidRPr="00EB535A" w:rsidRDefault="00394E8E" w:rsidP="0039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FEC0281" w14:textId="674479C0" w:rsidR="00394E8E" w:rsidRPr="00EB535A" w:rsidRDefault="00394E8E" w:rsidP="0039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B535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12,982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28F464" w14:textId="77777777" w:rsidR="00394E8E" w:rsidRPr="00EB535A" w:rsidRDefault="00394E8E" w:rsidP="0039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A347EE4" w14:textId="720F3B41" w:rsidR="00394E8E" w:rsidRPr="00EB535A" w:rsidRDefault="00394E8E" w:rsidP="0039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B535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10,642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F4AD25" w14:textId="77777777" w:rsidR="00394E8E" w:rsidRPr="00EB535A" w:rsidRDefault="00394E8E" w:rsidP="0039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7A346BF" w14:textId="5DEAF175" w:rsidR="00394E8E" w:rsidRPr="00EB535A" w:rsidRDefault="00394E8E" w:rsidP="0039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B535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72,661</w:t>
            </w:r>
          </w:p>
        </w:tc>
      </w:tr>
      <w:tr w:rsidR="00631ABE" w:rsidRPr="00EB535A" w14:paraId="12EDAA91" w14:textId="77777777" w:rsidTr="00BD11D4">
        <w:trPr>
          <w:trHeight w:val="50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C8590D" w14:textId="77777777" w:rsidR="00631ABE" w:rsidRPr="00EB535A" w:rsidRDefault="00631ABE" w:rsidP="00BD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0D19EB" w14:textId="77777777" w:rsidR="00631ABE" w:rsidRPr="00EB535A" w:rsidRDefault="00631ABE" w:rsidP="00BD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74A8302C" w14:textId="77777777" w:rsidR="00631ABE" w:rsidRPr="00EB535A" w:rsidRDefault="00631ABE" w:rsidP="00BD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4D0616" w14:textId="77777777" w:rsidR="00631ABE" w:rsidRPr="00EB535A" w:rsidRDefault="00631ABE" w:rsidP="00BD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6CEF6ECE" w14:textId="77777777" w:rsidR="00631ABE" w:rsidRPr="00EB535A" w:rsidRDefault="00631ABE" w:rsidP="00BD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7AB592" w14:textId="77777777" w:rsidR="00631ABE" w:rsidRPr="00EB535A" w:rsidRDefault="00631ABE" w:rsidP="00BD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9468B2" w14:textId="77777777" w:rsidR="00631ABE" w:rsidRPr="00EB535A" w:rsidRDefault="00631ABE" w:rsidP="00BD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815985" w14:textId="77777777" w:rsidR="00631ABE" w:rsidRPr="00EB535A" w:rsidRDefault="00631ABE" w:rsidP="00BD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540985" w14:textId="77777777" w:rsidR="00631ABE" w:rsidRPr="00EB535A" w:rsidRDefault="00631ABE" w:rsidP="00BD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FE3B16" w14:textId="77777777" w:rsidR="00631ABE" w:rsidRPr="00EB535A" w:rsidRDefault="00631ABE" w:rsidP="00BD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2D99EC" w14:textId="77777777" w:rsidR="00631ABE" w:rsidRPr="00EB535A" w:rsidRDefault="00631ABE" w:rsidP="00BD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76F841" w14:textId="77777777" w:rsidR="00631ABE" w:rsidRPr="00EB535A" w:rsidRDefault="00631ABE" w:rsidP="00BD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81EC9D3" w14:textId="77777777" w:rsidR="00631ABE" w:rsidRPr="00EB535A" w:rsidRDefault="00631ABE" w:rsidP="00BD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31995E" w14:textId="77777777" w:rsidR="00631ABE" w:rsidRPr="00EB535A" w:rsidRDefault="00631ABE" w:rsidP="00BD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D56C55" w14:textId="77777777" w:rsidR="00631ABE" w:rsidRPr="00EB535A" w:rsidRDefault="00631ABE" w:rsidP="00BD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A9FA22" w14:textId="77777777" w:rsidR="00631ABE" w:rsidRPr="00EB535A" w:rsidRDefault="00631ABE" w:rsidP="00BD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</w:tr>
      <w:tr w:rsidR="00631ABE" w:rsidRPr="00EB535A" w14:paraId="033B9746" w14:textId="77777777" w:rsidTr="00BD11D4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549B4" w14:textId="77777777" w:rsidR="00631ABE" w:rsidRPr="00EB535A" w:rsidRDefault="00631ABE" w:rsidP="00BD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56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B535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ค่าใช้จ่ายในการขายและบริหารและต้นทุนทางการ</w:t>
            </w:r>
            <w:r w:rsidRPr="00EB535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   </w:t>
            </w:r>
            <w:r w:rsidRPr="00EB535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เงินที่ไม่ได้ปันส่วน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FD94DBD" w14:textId="77777777" w:rsidR="00631ABE" w:rsidRPr="00EB535A" w:rsidRDefault="00631ABE" w:rsidP="00BD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883337" w14:textId="77777777" w:rsidR="00631ABE" w:rsidRPr="00EB535A" w:rsidRDefault="00631ABE" w:rsidP="00BD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A217982" w14:textId="77777777" w:rsidR="00631ABE" w:rsidRPr="00EB535A" w:rsidRDefault="00631ABE" w:rsidP="00BD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3F305E" w14:textId="77777777" w:rsidR="00631ABE" w:rsidRPr="00EB535A" w:rsidRDefault="00631ABE" w:rsidP="00BD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02F4C35" w14:textId="77777777" w:rsidR="00631ABE" w:rsidRPr="00EB535A" w:rsidRDefault="00631ABE" w:rsidP="00BD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8B60B9" w14:textId="77777777" w:rsidR="00631ABE" w:rsidRPr="00EB535A" w:rsidRDefault="00631ABE" w:rsidP="00BD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B0A8063" w14:textId="77777777" w:rsidR="00631ABE" w:rsidRPr="00EB535A" w:rsidRDefault="00631ABE" w:rsidP="00BD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EC0E16" w14:textId="77777777" w:rsidR="00631ABE" w:rsidRPr="00EB535A" w:rsidRDefault="00631ABE" w:rsidP="00BD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6E53DB4" w14:textId="77777777" w:rsidR="00631ABE" w:rsidRPr="00EB535A" w:rsidRDefault="00631ABE" w:rsidP="00BD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7D08D1" w14:textId="77777777" w:rsidR="00631ABE" w:rsidRPr="00EB535A" w:rsidRDefault="00631ABE" w:rsidP="00BD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EC81F73" w14:textId="77777777" w:rsidR="00631ABE" w:rsidRPr="00EB535A" w:rsidRDefault="00631ABE" w:rsidP="00BD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6B83B3" w14:textId="77777777" w:rsidR="00631ABE" w:rsidRPr="00EB535A" w:rsidRDefault="00631ABE" w:rsidP="00BD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84CDB" w14:textId="08CC75E1" w:rsidR="00631ABE" w:rsidRPr="00EB535A" w:rsidRDefault="00D62CBE" w:rsidP="00BD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B535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(78,836)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995DCE" w14:textId="77777777" w:rsidR="00631ABE" w:rsidRPr="00EB535A" w:rsidRDefault="00631ABE" w:rsidP="00BD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05F0F" w14:textId="065FB979" w:rsidR="00631ABE" w:rsidRPr="00EB535A" w:rsidRDefault="00D62CBE" w:rsidP="00BD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B535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(77,912)</w:t>
            </w:r>
          </w:p>
        </w:tc>
      </w:tr>
      <w:tr w:rsidR="00D62CBE" w:rsidRPr="00EB535A" w14:paraId="0E68D3B7" w14:textId="77777777" w:rsidTr="00BD11D4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26FD39" w14:textId="77777777" w:rsidR="00D62CBE" w:rsidRPr="00EB535A" w:rsidRDefault="00D62CBE" w:rsidP="00D6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B535A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2CD2E4E" w14:textId="77777777" w:rsidR="00D62CBE" w:rsidRPr="00EB535A" w:rsidRDefault="00D62CBE" w:rsidP="00D6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763276" w14:textId="77777777" w:rsidR="00D62CBE" w:rsidRPr="00EB535A" w:rsidRDefault="00D62CBE" w:rsidP="00D6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57AC7B0" w14:textId="77777777" w:rsidR="00D62CBE" w:rsidRPr="00EB535A" w:rsidRDefault="00D62CBE" w:rsidP="00D6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4B7736" w14:textId="77777777" w:rsidR="00D62CBE" w:rsidRPr="00EB535A" w:rsidRDefault="00D62CBE" w:rsidP="00D6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4294F5F" w14:textId="77777777" w:rsidR="00D62CBE" w:rsidRPr="00EB535A" w:rsidRDefault="00D62CBE" w:rsidP="00D6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D6D9FC" w14:textId="77777777" w:rsidR="00D62CBE" w:rsidRPr="00EB535A" w:rsidRDefault="00D62CBE" w:rsidP="00D6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07576A9" w14:textId="77777777" w:rsidR="00D62CBE" w:rsidRPr="00EB535A" w:rsidRDefault="00D62CBE" w:rsidP="00D6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55EA44" w14:textId="77777777" w:rsidR="00D62CBE" w:rsidRPr="00EB535A" w:rsidRDefault="00D62CBE" w:rsidP="00D6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C090760" w14:textId="77777777" w:rsidR="00D62CBE" w:rsidRPr="00EB535A" w:rsidRDefault="00D62CBE" w:rsidP="00D6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6CB698" w14:textId="77777777" w:rsidR="00D62CBE" w:rsidRPr="00EB535A" w:rsidRDefault="00D62CBE" w:rsidP="00D6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2A5B6BF" w14:textId="77777777" w:rsidR="00D62CBE" w:rsidRPr="00EB535A" w:rsidRDefault="00D62CBE" w:rsidP="00D6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60627A" w14:textId="77777777" w:rsidR="00D62CBE" w:rsidRPr="00EB535A" w:rsidRDefault="00D62CBE" w:rsidP="00D6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4EAEB8CA" w14:textId="7220618B" w:rsidR="00D62CBE" w:rsidRPr="00EB535A" w:rsidRDefault="00D62CBE" w:rsidP="00D6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B535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7,184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F3FF64" w14:textId="77777777" w:rsidR="00D62CBE" w:rsidRPr="00EB535A" w:rsidRDefault="00D62CBE" w:rsidP="00D6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6E996948" w14:textId="5F4AF825" w:rsidR="00D62CBE" w:rsidRPr="00EB535A" w:rsidRDefault="00D62CBE" w:rsidP="00D6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B535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10,112 </w:t>
            </w:r>
          </w:p>
        </w:tc>
      </w:tr>
      <w:tr w:rsidR="00D62CBE" w:rsidRPr="00EB535A" w14:paraId="71E9BDB1" w14:textId="77777777" w:rsidTr="00BD11D4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E39E7A" w14:textId="77777777" w:rsidR="00D62CBE" w:rsidRPr="00EB535A" w:rsidRDefault="00D62CBE" w:rsidP="00D6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EB535A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กำไร</w:t>
            </w:r>
            <w:r w:rsidRPr="00EB535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 (</w:t>
            </w:r>
            <w:r w:rsidRPr="00EB535A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ขาดทุน</w:t>
            </w:r>
            <w:r w:rsidRPr="00EB535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) </w:t>
            </w:r>
            <w:r w:rsidRPr="00EB535A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ก่อนภาษีเงินได้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643884F" w14:textId="77777777" w:rsidR="00D62CBE" w:rsidRPr="00EB535A" w:rsidRDefault="00D62CBE" w:rsidP="00D6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7D11E4F" w14:textId="77777777" w:rsidR="00D62CBE" w:rsidRPr="00EB535A" w:rsidRDefault="00D62CBE" w:rsidP="00D6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C848DD9" w14:textId="77777777" w:rsidR="00D62CBE" w:rsidRPr="00EB535A" w:rsidRDefault="00D62CBE" w:rsidP="00D6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428CCF" w14:textId="77777777" w:rsidR="00D62CBE" w:rsidRPr="00EB535A" w:rsidRDefault="00D62CBE" w:rsidP="00D6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820A5E9" w14:textId="77777777" w:rsidR="00D62CBE" w:rsidRPr="00EB535A" w:rsidRDefault="00D62CBE" w:rsidP="00D6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89A4C7" w14:textId="77777777" w:rsidR="00D62CBE" w:rsidRPr="00EB535A" w:rsidRDefault="00D62CBE" w:rsidP="00D6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683248F" w14:textId="77777777" w:rsidR="00D62CBE" w:rsidRPr="00EB535A" w:rsidRDefault="00D62CBE" w:rsidP="00D6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1E599E" w14:textId="77777777" w:rsidR="00D62CBE" w:rsidRPr="00EB535A" w:rsidRDefault="00D62CBE" w:rsidP="00D6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760C9CF" w14:textId="77777777" w:rsidR="00D62CBE" w:rsidRPr="00EB535A" w:rsidRDefault="00D62CBE" w:rsidP="00D6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2AC1A5" w14:textId="77777777" w:rsidR="00D62CBE" w:rsidRPr="00EB535A" w:rsidRDefault="00D62CBE" w:rsidP="00D6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E53C0AA" w14:textId="77777777" w:rsidR="00D62CBE" w:rsidRPr="00EB535A" w:rsidRDefault="00D62CBE" w:rsidP="00D6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E131EFD" w14:textId="77777777" w:rsidR="00D62CBE" w:rsidRPr="00EB535A" w:rsidRDefault="00D62CBE" w:rsidP="00D6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989299" w14:textId="735E1A05" w:rsidR="00D62CBE" w:rsidRPr="00EB535A" w:rsidRDefault="00D62CBE" w:rsidP="00D6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EB535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(61,010)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E3CC463" w14:textId="77777777" w:rsidR="00D62CBE" w:rsidRPr="00EB535A" w:rsidRDefault="00D62CBE" w:rsidP="00D6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46C468" w14:textId="7C192BA5" w:rsidR="00D62CBE" w:rsidRPr="00EB535A" w:rsidRDefault="00D62CBE" w:rsidP="00D6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EB535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4,861 </w:t>
            </w:r>
          </w:p>
        </w:tc>
      </w:tr>
      <w:tr w:rsidR="00631ABE" w:rsidRPr="00EB535A" w14:paraId="22DA3F05" w14:textId="77777777" w:rsidTr="00BD11D4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1F2F81" w14:textId="77777777" w:rsidR="00631ABE" w:rsidRPr="00EB535A" w:rsidRDefault="00631ABE" w:rsidP="00BD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A6E399C" w14:textId="77777777" w:rsidR="00631ABE" w:rsidRPr="00EB535A" w:rsidRDefault="00631ABE" w:rsidP="00BD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1A4F607" w14:textId="77777777" w:rsidR="00631ABE" w:rsidRPr="00EB535A" w:rsidRDefault="00631ABE" w:rsidP="00BD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07F5B03" w14:textId="77777777" w:rsidR="00631ABE" w:rsidRPr="00EB535A" w:rsidRDefault="00631ABE" w:rsidP="00BD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D34E37" w14:textId="77777777" w:rsidR="00631ABE" w:rsidRPr="00EB535A" w:rsidRDefault="00631ABE" w:rsidP="00BD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56C82CC" w14:textId="77777777" w:rsidR="00631ABE" w:rsidRPr="00EB535A" w:rsidRDefault="00631ABE" w:rsidP="00BD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E2BED3" w14:textId="77777777" w:rsidR="00631ABE" w:rsidRPr="00EB535A" w:rsidRDefault="00631ABE" w:rsidP="00BD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BBF8217" w14:textId="77777777" w:rsidR="00631ABE" w:rsidRPr="00EB535A" w:rsidRDefault="00631ABE" w:rsidP="00BD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EE733D" w14:textId="77777777" w:rsidR="00631ABE" w:rsidRPr="00EB535A" w:rsidRDefault="00631ABE" w:rsidP="00BD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2C7BE8F" w14:textId="77777777" w:rsidR="00631ABE" w:rsidRPr="00EB535A" w:rsidRDefault="00631ABE" w:rsidP="00BD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E62DCB" w14:textId="77777777" w:rsidR="00631ABE" w:rsidRPr="00EB535A" w:rsidRDefault="00631ABE" w:rsidP="00BD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077A748" w14:textId="77777777" w:rsidR="00631ABE" w:rsidRPr="00EB535A" w:rsidRDefault="00631ABE" w:rsidP="00BD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592329" w14:textId="77777777" w:rsidR="00631ABE" w:rsidRPr="00EB535A" w:rsidRDefault="00631ABE" w:rsidP="00BD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4BA6C9F7" w14:textId="77777777" w:rsidR="00631ABE" w:rsidRPr="00EB535A" w:rsidRDefault="00631ABE" w:rsidP="00BD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589EDC0D" w14:textId="77777777" w:rsidR="00631ABE" w:rsidRPr="00EB535A" w:rsidRDefault="00631ABE" w:rsidP="00BD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616CB7F6" w14:textId="77777777" w:rsidR="00631ABE" w:rsidRPr="00EB535A" w:rsidRDefault="00631ABE" w:rsidP="00BD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</w:tbl>
    <w:p w14:paraId="58AFAFDB" w14:textId="77777777" w:rsidR="00631ABE" w:rsidRPr="00EB535A" w:rsidRDefault="00631A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lang w:val="en-GB"/>
        </w:rPr>
      </w:pPr>
    </w:p>
    <w:p w14:paraId="2921A1C3" w14:textId="77777777" w:rsidR="00631ABE" w:rsidRPr="00EB535A" w:rsidRDefault="00631A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lang w:val="en-GB"/>
        </w:rPr>
      </w:pPr>
    </w:p>
    <w:p w14:paraId="757FA1F8" w14:textId="77777777" w:rsidR="00631ABE" w:rsidRPr="00EB535A" w:rsidRDefault="00631A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lang w:val="en-GB"/>
        </w:rPr>
      </w:pPr>
    </w:p>
    <w:p w14:paraId="097B2788" w14:textId="0A4789D7" w:rsidR="00631ABE" w:rsidRPr="00EB535A" w:rsidRDefault="00631A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cs/>
          <w:lang w:val="en-GB"/>
        </w:rPr>
      </w:pPr>
      <w:r w:rsidRPr="00EB535A">
        <w:rPr>
          <w:rFonts w:asciiTheme="majorBidi" w:hAnsiTheme="majorBidi" w:cstheme="majorBidi"/>
          <w:sz w:val="26"/>
          <w:szCs w:val="26"/>
          <w:cs/>
          <w:lang w:val="en-GB"/>
        </w:rPr>
        <w:br w:type="page"/>
      </w:r>
    </w:p>
    <w:p w14:paraId="25A0A63F" w14:textId="6DC2B2AC" w:rsidR="005121F0" w:rsidRPr="00EB535A" w:rsidRDefault="005121F0" w:rsidP="005121F0">
      <w:pPr>
        <w:ind w:left="540"/>
        <w:jc w:val="thaiDistribute"/>
        <w:rPr>
          <w:rFonts w:asciiTheme="majorBidi" w:hAnsiTheme="majorBidi" w:cstheme="majorBidi"/>
          <w:sz w:val="26"/>
          <w:szCs w:val="26"/>
          <w:lang w:val="en-GB"/>
        </w:rPr>
      </w:pPr>
      <w:r w:rsidRPr="00EB535A">
        <w:rPr>
          <w:rFonts w:asciiTheme="majorBidi" w:hAnsiTheme="majorBidi" w:cstheme="majorBidi"/>
          <w:sz w:val="26"/>
          <w:szCs w:val="26"/>
          <w:cs/>
          <w:lang w:val="en-GB"/>
        </w:rPr>
        <w:lastRenderedPageBreak/>
        <w:t>รายได้ของกิจการจากลูกค้ารายใหญ่ในระหว่างงวด</w:t>
      </w:r>
      <w:r w:rsidRPr="00EB535A">
        <w:rPr>
          <w:rFonts w:asciiTheme="majorBidi" w:hAnsiTheme="majorBidi" w:cstheme="majorBidi" w:hint="cs"/>
          <w:sz w:val="26"/>
          <w:szCs w:val="26"/>
          <w:cs/>
          <w:lang w:val="en-GB"/>
        </w:rPr>
        <w:t>หก</w:t>
      </w:r>
      <w:r w:rsidRPr="00EB535A">
        <w:rPr>
          <w:rFonts w:asciiTheme="majorBidi" w:hAnsiTheme="majorBidi" w:cstheme="majorBidi"/>
          <w:sz w:val="26"/>
          <w:szCs w:val="26"/>
          <w:cs/>
          <w:lang w:val="en-GB"/>
        </w:rPr>
        <w:t xml:space="preserve">เดือนสิ้นสุดวันที่ </w:t>
      </w:r>
      <w:r w:rsidRPr="00EB535A">
        <w:rPr>
          <w:rFonts w:asciiTheme="majorBidi" w:hAnsiTheme="majorBidi" w:cstheme="majorBidi"/>
          <w:sz w:val="26"/>
          <w:szCs w:val="26"/>
          <w:lang w:val="en-GB"/>
        </w:rPr>
        <w:t xml:space="preserve">30 </w:t>
      </w:r>
      <w:r w:rsidRPr="00EB535A">
        <w:rPr>
          <w:rFonts w:asciiTheme="majorBidi" w:hAnsiTheme="majorBidi" w:cstheme="majorBidi"/>
          <w:sz w:val="26"/>
          <w:szCs w:val="26"/>
          <w:cs/>
          <w:lang w:val="en-GB"/>
        </w:rPr>
        <w:t xml:space="preserve">มิถุนายน </w:t>
      </w:r>
      <w:r w:rsidRPr="00EB535A">
        <w:rPr>
          <w:rFonts w:asciiTheme="majorBidi" w:hAnsiTheme="majorBidi" w:cstheme="majorBidi"/>
          <w:sz w:val="26"/>
          <w:szCs w:val="26"/>
          <w:lang w:val="en-GB"/>
        </w:rPr>
        <w:t>2563</w:t>
      </w:r>
      <w:r w:rsidRPr="00EB535A">
        <w:rPr>
          <w:rFonts w:asciiTheme="majorBidi" w:hAnsiTheme="majorBidi" w:cstheme="majorBidi"/>
          <w:sz w:val="26"/>
          <w:szCs w:val="26"/>
          <w:cs/>
          <w:lang w:val="en-GB"/>
        </w:rPr>
        <w:t xml:space="preserve"> และ </w:t>
      </w:r>
      <w:r w:rsidRPr="00EB535A">
        <w:rPr>
          <w:rFonts w:asciiTheme="majorBidi" w:hAnsiTheme="majorBidi" w:cstheme="majorBidi"/>
          <w:sz w:val="26"/>
          <w:szCs w:val="26"/>
          <w:lang w:val="en-GB"/>
        </w:rPr>
        <w:t>2562</w:t>
      </w:r>
      <w:r w:rsidRPr="00EB535A">
        <w:rPr>
          <w:rFonts w:asciiTheme="majorBidi" w:hAnsiTheme="majorBidi" w:cstheme="majorBidi"/>
          <w:sz w:val="26"/>
          <w:szCs w:val="26"/>
          <w:cs/>
          <w:lang w:val="en-GB"/>
        </w:rPr>
        <w:t xml:space="preserve"> มีจำนวน</w:t>
      </w:r>
      <w:r w:rsidRPr="00EB535A">
        <w:rPr>
          <w:rFonts w:asciiTheme="majorBidi" w:hAnsiTheme="majorBidi" w:cstheme="majorBidi" w:hint="cs"/>
          <w:sz w:val="26"/>
          <w:szCs w:val="26"/>
          <w:cs/>
          <w:lang w:val="en-GB"/>
        </w:rPr>
        <w:t>เงิน</w:t>
      </w:r>
      <w:r w:rsidRPr="00EB535A">
        <w:rPr>
          <w:rFonts w:asciiTheme="majorBidi" w:hAnsiTheme="majorBidi" w:cstheme="majorBidi"/>
          <w:sz w:val="26"/>
          <w:szCs w:val="26"/>
          <w:cs/>
          <w:lang w:val="en-GB"/>
        </w:rPr>
        <w:t xml:space="preserve"> </w:t>
      </w:r>
      <w:r w:rsidRPr="00EB535A">
        <w:rPr>
          <w:rFonts w:asciiTheme="majorBidi" w:hAnsiTheme="majorBidi" w:cstheme="majorBidi"/>
          <w:sz w:val="26"/>
          <w:szCs w:val="26"/>
        </w:rPr>
        <w:t>134.79</w:t>
      </w:r>
      <w:r w:rsidRPr="00EB535A">
        <w:rPr>
          <w:rFonts w:asciiTheme="majorBidi" w:hAnsiTheme="majorBidi" w:cstheme="majorBidi"/>
          <w:sz w:val="26"/>
          <w:szCs w:val="26"/>
          <w:lang w:val="en-GB"/>
        </w:rPr>
        <w:t xml:space="preserve"> </w:t>
      </w:r>
      <w:r w:rsidRPr="00EB535A">
        <w:rPr>
          <w:rFonts w:asciiTheme="majorBidi" w:hAnsiTheme="majorBidi" w:cstheme="majorBidi"/>
          <w:sz w:val="26"/>
          <w:szCs w:val="26"/>
          <w:cs/>
          <w:lang w:val="en-GB"/>
        </w:rPr>
        <w:t xml:space="preserve">ล้านบาท และ </w:t>
      </w:r>
      <w:r w:rsidRPr="00EB535A">
        <w:rPr>
          <w:rFonts w:asciiTheme="majorBidi" w:hAnsiTheme="majorBidi" w:cstheme="majorBidi"/>
          <w:sz w:val="26"/>
          <w:szCs w:val="26"/>
          <w:lang w:val="en-GB"/>
        </w:rPr>
        <w:t xml:space="preserve">438.64 </w:t>
      </w:r>
      <w:r w:rsidRPr="00EB535A">
        <w:rPr>
          <w:rFonts w:asciiTheme="majorBidi" w:hAnsiTheme="majorBidi" w:cstheme="majorBidi"/>
          <w:sz w:val="26"/>
          <w:szCs w:val="26"/>
          <w:cs/>
          <w:lang w:val="en-GB"/>
        </w:rPr>
        <w:t>ล้านบาท ตามลำดับ</w:t>
      </w:r>
    </w:p>
    <w:p w14:paraId="10D526E2" w14:textId="77777777" w:rsidR="00D62CBE" w:rsidRPr="00EB535A" w:rsidRDefault="00D62CBE" w:rsidP="00D62C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C4169EA" w14:textId="77777777" w:rsidR="00D62CBE" w:rsidRPr="00EB535A" w:rsidRDefault="00D62CBE" w:rsidP="00D62C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 w:rsidRPr="00EB535A"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  <w:t>ข้อมูลตามส่วนงานที่รายงาน</w:t>
      </w:r>
    </w:p>
    <w:p w14:paraId="54893097" w14:textId="77777777" w:rsidR="00D62CBE" w:rsidRPr="00EB535A" w:rsidRDefault="00D62CBE" w:rsidP="00D62C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1393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82"/>
        <w:gridCol w:w="1080"/>
        <w:gridCol w:w="270"/>
        <w:gridCol w:w="1080"/>
        <w:gridCol w:w="270"/>
        <w:gridCol w:w="990"/>
        <w:gridCol w:w="270"/>
        <w:gridCol w:w="990"/>
        <w:gridCol w:w="270"/>
        <w:gridCol w:w="1080"/>
        <w:gridCol w:w="270"/>
        <w:gridCol w:w="1080"/>
        <w:gridCol w:w="270"/>
        <w:gridCol w:w="1080"/>
        <w:gridCol w:w="270"/>
        <w:gridCol w:w="1080"/>
      </w:tblGrid>
      <w:tr w:rsidR="00D62CBE" w:rsidRPr="00EB535A" w14:paraId="6E5BFB72" w14:textId="77777777" w:rsidTr="00BD11D4">
        <w:trPr>
          <w:trHeight w:val="360"/>
          <w:tblHeader/>
        </w:trPr>
        <w:tc>
          <w:tcPr>
            <w:tcW w:w="358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19F0FD" w14:textId="77777777" w:rsidR="00D62CBE" w:rsidRPr="00EB535A" w:rsidRDefault="00D62CBE" w:rsidP="00BD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350" w:type="dxa"/>
            <w:gridSpan w:val="15"/>
            <w:tcBorders>
              <w:top w:val="nil"/>
              <w:left w:val="nil"/>
              <w:right w:val="nil"/>
            </w:tcBorders>
          </w:tcPr>
          <w:p w14:paraId="343EF579" w14:textId="70A24272" w:rsidR="00D62CBE" w:rsidRPr="00EB535A" w:rsidRDefault="00D62CBE" w:rsidP="00BD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EB535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>งบการเงิน</w:t>
            </w:r>
            <w:r w:rsidRPr="00EB535A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เฉพาะกิจการ</w:t>
            </w:r>
          </w:p>
        </w:tc>
      </w:tr>
      <w:tr w:rsidR="00D62CBE" w:rsidRPr="00EB535A" w14:paraId="0B774379" w14:textId="77777777" w:rsidTr="00BD11D4">
        <w:trPr>
          <w:trHeight w:val="360"/>
          <w:tblHeader/>
        </w:trPr>
        <w:tc>
          <w:tcPr>
            <w:tcW w:w="358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9CA321C" w14:textId="77777777" w:rsidR="00D62CBE" w:rsidRPr="00EB535A" w:rsidRDefault="00D62CBE" w:rsidP="00BD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</w:tcPr>
          <w:p w14:paraId="3CF13304" w14:textId="77777777" w:rsidR="00D62CBE" w:rsidRPr="00EB535A" w:rsidRDefault="00D62CBE" w:rsidP="00BD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EB535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รายได้ตามสัญญา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C3EE7F0" w14:textId="77777777" w:rsidR="00D62CBE" w:rsidRPr="00EB535A" w:rsidRDefault="00D62CBE" w:rsidP="00BD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right w:val="nil"/>
            </w:tcBorders>
          </w:tcPr>
          <w:p w14:paraId="6454A09A" w14:textId="77777777" w:rsidR="00D62CBE" w:rsidRPr="00EB535A" w:rsidRDefault="00D62CBE" w:rsidP="00BD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EB535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รายได้จากการขาย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DA2198D" w14:textId="77777777" w:rsidR="00D62CBE" w:rsidRPr="00EB535A" w:rsidRDefault="00D62CBE" w:rsidP="00BD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</w:tcPr>
          <w:p w14:paraId="6EBAF562" w14:textId="77777777" w:rsidR="00D62CBE" w:rsidRPr="00EB535A" w:rsidRDefault="00D62CBE" w:rsidP="00BD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EB535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รายได้จากการให้บริการ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564B587" w14:textId="77777777" w:rsidR="00D62CBE" w:rsidRPr="00EB535A" w:rsidRDefault="00D62CBE" w:rsidP="00BD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</w:tcPr>
          <w:p w14:paraId="5394B882" w14:textId="77777777" w:rsidR="00D62CBE" w:rsidRPr="00EB535A" w:rsidRDefault="00D62CBE" w:rsidP="00BD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EB535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รวม</w:t>
            </w:r>
          </w:p>
        </w:tc>
      </w:tr>
      <w:tr w:rsidR="00D62CBE" w:rsidRPr="00EB535A" w14:paraId="5331CA29" w14:textId="77777777" w:rsidTr="00BD11D4">
        <w:trPr>
          <w:trHeight w:val="360"/>
          <w:tblHeader/>
        </w:trPr>
        <w:tc>
          <w:tcPr>
            <w:tcW w:w="35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64302D" w14:textId="77777777" w:rsidR="00D62CBE" w:rsidRPr="00EB535A" w:rsidRDefault="00D62CBE" w:rsidP="00BD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B535A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สำหรับงวด</w:t>
            </w:r>
            <w:r w:rsidRPr="00EB535A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หก</w:t>
            </w:r>
            <w:r w:rsidRPr="00EB535A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 xml:space="preserve">เดือนสิ้นสุดวันที่ </w:t>
            </w:r>
            <w:r w:rsidRPr="00EB535A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 xml:space="preserve">30 </w:t>
            </w:r>
            <w:r w:rsidRPr="00EB535A">
              <w:rPr>
                <w:rFonts w:asciiTheme="majorBidi" w:eastAsia="Times New Roman" w:hAnsi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มิถุนายน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13992988" w14:textId="77777777" w:rsidR="00D62CBE" w:rsidRPr="00EB535A" w:rsidRDefault="00D62CBE" w:rsidP="00BD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B535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75DB118E" w14:textId="77777777" w:rsidR="00D62CBE" w:rsidRPr="00EB535A" w:rsidRDefault="00D62CBE" w:rsidP="00BD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703D7BE7" w14:textId="77777777" w:rsidR="00D62CBE" w:rsidRPr="00EB535A" w:rsidRDefault="00D62CBE" w:rsidP="00BD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B535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01C74EEC" w14:textId="77777777" w:rsidR="00D62CBE" w:rsidRPr="00EB535A" w:rsidRDefault="00D62CBE" w:rsidP="00BD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center"/>
          </w:tcPr>
          <w:p w14:paraId="562B6CE7" w14:textId="77777777" w:rsidR="00D62CBE" w:rsidRPr="00EB535A" w:rsidRDefault="00D62CBE" w:rsidP="00BD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B535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center"/>
          </w:tcPr>
          <w:p w14:paraId="5AFDCA76" w14:textId="77777777" w:rsidR="00D62CBE" w:rsidRPr="00EB535A" w:rsidRDefault="00D62CBE" w:rsidP="00BD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center"/>
          </w:tcPr>
          <w:p w14:paraId="554CFAF7" w14:textId="77777777" w:rsidR="00D62CBE" w:rsidRPr="00EB535A" w:rsidRDefault="00D62CBE" w:rsidP="00BD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B535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center"/>
          </w:tcPr>
          <w:p w14:paraId="0544B75E" w14:textId="77777777" w:rsidR="00D62CBE" w:rsidRPr="00EB535A" w:rsidRDefault="00D62CBE" w:rsidP="00BD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center"/>
          </w:tcPr>
          <w:p w14:paraId="383B3843" w14:textId="77777777" w:rsidR="00D62CBE" w:rsidRPr="00EB535A" w:rsidRDefault="00D62CBE" w:rsidP="00BD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B535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center"/>
          </w:tcPr>
          <w:p w14:paraId="52EA3523" w14:textId="77777777" w:rsidR="00D62CBE" w:rsidRPr="00EB535A" w:rsidRDefault="00D62CBE" w:rsidP="00BD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center"/>
          </w:tcPr>
          <w:p w14:paraId="7E054E89" w14:textId="77777777" w:rsidR="00D62CBE" w:rsidRPr="00EB535A" w:rsidRDefault="00D62CBE" w:rsidP="00BD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B535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center"/>
          </w:tcPr>
          <w:p w14:paraId="2CA2E145" w14:textId="77777777" w:rsidR="00D62CBE" w:rsidRPr="00EB535A" w:rsidRDefault="00D62CBE" w:rsidP="00BD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center"/>
          </w:tcPr>
          <w:p w14:paraId="7FA8E583" w14:textId="77777777" w:rsidR="00D62CBE" w:rsidRPr="00EB535A" w:rsidRDefault="00D62CBE" w:rsidP="00BD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B535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center"/>
          </w:tcPr>
          <w:p w14:paraId="0D79BD71" w14:textId="77777777" w:rsidR="00D62CBE" w:rsidRPr="00EB535A" w:rsidRDefault="00D62CBE" w:rsidP="00BD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center"/>
          </w:tcPr>
          <w:p w14:paraId="12654C6E" w14:textId="77777777" w:rsidR="00D62CBE" w:rsidRPr="00EB535A" w:rsidRDefault="00D62CBE" w:rsidP="00BD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B535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2562</w:t>
            </w:r>
          </w:p>
        </w:tc>
      </w:tr>
      <w:tr w:rsidR="00D62CBE" w:rsidRPr="00EB535A" w14:paraId="12546158" w14:textId="77777777" w:rsidTr="00BD11D4">
        <w:trPr>
          <w:trHeight w:val="360"/>
          <w:tblHeader/>
        </w:trPr>
        <w:tc>
          <w:tcPr>
            <w:tcW w:w="35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8257B8F" w14:textId="77777777" w:rsidR="00D62CBE" w:rsidRPr="00EB535A" w:rsidRDefault="00D62CBE" w:rsidP="00BD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350" w:type="dxa"/>
            <w:gridSpan w:val="15"/>
            <w:tcBorders>
              <w:left w:val="nil"/>
              <w:bottom w:val="nil"/>
              <w:right w:val="nil"/>
            </w:tcBorders>
          </w:tcPr>
          <w:p w14:paraId="1101EFAC" w14:textId="77777777" w:rsidR="00D62CBE" w:rsidRPr="00EB535A" w:rsidRDefault="00D62CBE" w:rsidP="00BD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EB535A"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cs/>
                <w:lang w:eastAsia="zh-CN"/>
              </w:rPr>
              <w:t>(พันบาท)</w:t>
            </w:r>
          </w:p>
        </w:tc>
      </w:tr>
      <w:tr w:rsidR="00D62CBE" w:rsidRPr="00EB535A" w14:paraId="55041C87" w14:textId="77777777" w:rsidTr="00BD11D4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2727DD" w14:textId="77777777" w:rsidR="00D62CBE" w:rsidRPr="00EB535A" w:rsidRDefault="00D62CBE" w:rsidP="00D6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EB535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รายได้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5B311A48" w14:textId="019AAA06" w:rsidR="00D62CBE" w:rsidRPr="00EB535A" w:rsidRDefault="00D62CBE" w:rsidP="00D6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B535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134,684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5CA2390" w14:textId="77777777" w:rsidR="00D62CBE" w:rsidRPr="00EB535A" w:rsidRDefault="00D62CBE" w:rsidP="00D6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6C2F1E7" w14:textId="396DE859" w:rsidR="00D62CBE" w:rsidRPr="00EB535A" w:rsidRDefault="00D62CBE" w:rsidP="00D6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B535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824,918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6FC6F34C" w14:textId="77777777" w:rsidR="00D62CBE" w:rsidRPr="00EB535A" w:rsidRDefault="00D62CBE" w:rsidP="00D6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14:paraId="3E709648" w14:textId="53CF1C8E" w:rsidR="00D62CBE" w:rsidRPr="00EB535A" w:rsidRDefault="00080627" w:rsidP="00D6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B535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4,990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4222C0" w14:textId="77777777" w:rsidR="00D62CBE" w:rsidRPr="00EB535A" w:rsidRDefault="00D62CBE" w:rsidP="00D6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14:paraId="043BC405" w14:textId="495F4869" w:rsidR="00D62CBE" w:rsidRPr="00EB535A" w:rsidRDefault="00A8590E" w:rsidP="00D6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B535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15,486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DBA400" w14:textId="77777777" w:rsidR="00D62CBE" w:rsidRPr="00EB535A" w:rsidRDefault="00D62CBE" w:rsidP="00D6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1C2F4DFC" w14:textId="16ADC8C7" w:rsidR="00D62CBE" w:rsidRPr="00EB535A" w:rsidRDefault="00080627" w:rsidP="00D6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B535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138,515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CF6FC3" w14:textId="77777777" w:rsidR="00D62CBE" w:rsidRPr="00EB535A" w:rsidRDefault="00D62CBE" w:rsidP="00D6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79FF864F" w14:textId="7CD8BE7B" w:rsidR="00D62CBE" w:rsidRPr="00EB535A" w:rsidRDefault="00A8590E" w:rsidP="00D6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B535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141,857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D06D99" w14:textId="77777777" w:rsidR="00D62CBE" w:rsidRPr="00EB535A" w:rsidRDefault="00D62CBE" w:rsidP="00D6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09096BD0" w14:textId="54CFB0EA" w:rsidR="00D62CBE" w:rsidRPr="00EB535A" w:rsidRDefault="00D62CBE" w:rsidP="00D6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B535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278,189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79CD40" w14:textId="77777777" w:rsidR="00D62CBE" w:rsidRPr="00EB535A" w:rsidRDefault="00D62CBE" w:rsidP="00D6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C3DD0D" w14:textId="3EC2EFD4" w:rsidR="00D62CBE" w:rsidRPr="00EB535A" w:rsidRDefault="00D62CBE" w:rsidP="00D6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B535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982,261</w:t>
            </w:r>
          </w:p>
        </w:tc>
      </w:tr>
      <w:tr w:rsidR="00D62CBE" w:rsidRPr="00EB535A" w14:paraId="6C10E97A" w14:textId="77777777" w:rsidTr="00BD11D4">
        <w:trPr>
          <w:trHeight w:val="390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75AF6" w14:textId="77777777" w:rsidR="00D62CBE" w:rsidRPr="00EB535A" w:rsidRDefault="00D62CBE" w:rsidP="00D6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B535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กำไรขั้นต้น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F942C5" w14:textId="5777644B" w:rsidR="00D62CBE" w:rsidRPr="00EB535A" w:rsidRDefault="00D62CBE" w:rsidP="00D6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B535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20,309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68834A45" w14:textId="77777777" w:rsidR="00D62CBE" w:rsidRPr="00EB535A" w:rsidRDefault="00D62CBE" w:rsidP="00D6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C51695" w14:textId="1A4F67A4" w:rsidR="00D62CBE" w:rsidRPr="00EB535A" w:rsidRDefault="00D62CBE" w:rsidP="00D6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B535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157,437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16FFF99E" w14:textId="77777777" w:rsidR="00D62CBE" w:rsidRPr="00EB535A" w:rsidRDefault="00D62CBE" w:rsidP="00D6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517F1AB" w14:textId="10E14882" w:rsidR="00D62CBE" w:rsidRPr="00EB535A" w:rsidRDefault="00080627" w:rsidP="00D6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B535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1,319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9F3411" w14:textId="77777777" w:rsidR="00D62CBE" w:rsidRPr="00EB535A" w:rsidRDefault="00D62CBE" w:rsidP="00D6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09D4F43" w14:textId="21F8F3E8" w:rsidR="00D62CBE" w:rsidRPr="00EB535A" w:rsidRDefault="00A8590E" w:rsidP="00D6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B535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2,040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F68412" w14:textId="77777777" w:rsidR="00D62CBE" w:rsidRPr="00EB535A" w:rsidRDefault="00D62CBE" w:rsidP="00D6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535925D" w14:textId="49057618" w:rsidR="00D62CBE" w:rsidRPr="00EB535A" w:rsidRDefault="00080627" w:rsidP="00D6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B535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15,859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3CBBDE" w14:textId="77777777" w:rsidR="00D62CBE" w:rsidRPr="00EB535A" w:rsidRDefault="00D62CBE" w:rsidP="00D6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C003BCA" w14:textId="3D0FE955" w:rsidR="00D62CBE" w:rsidRPr="00EB535A" w:rsidRDefault="00A8590E" w:rsidP="00D6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B535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33,196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02B63C" w14:textId="77777777" w:rsidR="00D62CBE" w:rsidRPr="00EB535A" w:rsidRDefault="00D62CBE" w:rsidP="00D6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15ED64" w14:textId="7347C29C" w:rsidR="00D62CBE" w:rsidRPr="00EB535A" w:rsidRDefault="00D62CBE" w:rsidP="00D6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B535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37,487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410E1D" w14:textId="77777777" w:rsidR="00D62CBE" w:rsidRPr="00EB535A" w:rsidRDefault="00D62CBE" w:rsidP="00D6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9C740E1" w14:textId="2301D82E" w:rsidR="00D62CBE" w:rsidRPr="00EB535A" w:rsidRDefault="00D62CBE" w:rsidP="00D6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B535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192,673</w:t>
            </w:r>
          </w:p>
        </w:tc>
      </w:tr>
      <w:tr w:rsidR="00D62CBE" w:rsidRPr="00EB535A" w14:paraId="25EAC4AD" w14:textId="77777777" w:rsidTr="00BD11D4">
        <w:trPr>
          <w:trHeight w:val="50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D9E355" w14:textId="77777777" w:rsidR="00D62CBE" w:rsidRPr="00EB535A" w:rsidRDefault="00D62CBE" w:rsidP="00D6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F31104" w14:textId="77777777" w:rsidR="00D62CBE" w:rsidRPr="00EB535A" w:rsidRDefault="00D62CBE" w:rsidP="00D6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3BE097D3" w14:textId="77777777" w:rsidR="00D62CBE" w:rsidRPr="00EB535A" w:rsidRDefault="00D62CBE" w:rsidP="00D6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2D5D88" w14:textId="77777777" w:rsidR="00D62CBE" w:rsidRPr="00EB535A" w:rsidRDefault="00D62CBE" w:rsidP="00D6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116A091E" w14:textId="77777777" w:rsidR="00D62CBE" w:rsidRPr="00EB535A" w:rsidRDefault="00D62CBE" w:rsidP="00D6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EC8E27" w14:textId="77777777" w:rsidR="00D62CBE" w:rsidRPr="00EB535A" w:rsidRDefault="00D62CBE" w:rsidP="00D6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D16483C" w14:textId="77777777" w:rsidR="00D62CBE" w:rsidRPr="00EB535A" w:rsidRDefault="00D62CBE" w:rsidP="00D6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DDE603" w14:textId="77777777" w:rsidR="00D62CBE" w:rsidRPr="00EB535A" w:rsidRDefault="00D62CBE" w:rsidP="00D6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CDCE1E" w14:textId="77777777" w:rsidR="00D62CBE" w:rsidRPr="00EB535A" w:rsidRDefault="00D62CBE" w:rsidP="00D6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692440" w14:textId="77777777" w:rsidR="00D62CBE" w:rsidRPr="00EB535A" w:rsidRDefault="00D62CBE" w:rsidP="00D6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A06C70" w14:textId="77777777" w:rsidR="00D62CBE" w:rsidRPr="00EB535A" w:rsidRDefault="00D62CBE" w:rsidP="00D6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6CDF93" w14:textId="77777777" w:rsidR="00D62CBE" w:rsidRPr="00EB535A" w:rsidRDefault="00D62CBE" w:rsidP="00D6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C9F0E8" w14:textId="77777777" w:rsidR="00D62CBE" w:rsidRPr="00EB535A" w:rsidRDefault="00D62CBE" w:rsidP="00D6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2BBA57" w14:textId="77777777" w:rsidR="00D62CBE" w:rsidRPr="00EB535A" w:rsidRDefault="00D62CBE" w:rsidP="00D6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986F14" w14:textId="77777777" w:rsidR="00D62CBE" w:rsidRPr="00EB535A" w:rsidRDefault="00D62CBE" w:rsidP="00D6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EA1314" w14:textId="77777777" w:rsidR="00D62CBE" w:rsidRPr="00EB535A" w:rsidRDefault="00D62CBE" w:rsidP="00D6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</w:tr>
      <w:tr w:rsidR="00D62CBE" w:rsidRPr="00EB535A" w14:paraId="377F2F28" w14:textId="77777777" w:rsidTr="00BD11D4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7F598" w14:textId="77777777" w:rsidR="00D62CBE" w:rsidRPr="00EB535A" w:rsidRDefault="00D62CBE" w:rsidP="00D6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56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B535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ค่าใช้จ่ายในการขายและบริหารและต้นทุนทางการ</w:t>
            </w:r>
            <w:r w:rsidRPr="00EB535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   </w:t>
            </w:r>
            <w:r w:rsidRPr="00EB535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เงินที่ไม่ได้ปันส่วน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CE58C68" w14:textId="77777777" w:rsidR="00D62CBE" w:rsidRPr="00EB535A" w:rsidRDefault="00D62CBE" w:rsidP="00D6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48307F" w14:textId="77777777" w:rsidR="00D62CBE" w:rsidRPr="00EB535A" w:rsidRDefault="00D62CBE" w:rsidP="00D6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5795340" w14:textId="77777777" w:rsidR="00D62CBE" w:rsidRPr="00EB535A" w:rsidRDefault="00D62CBE" w:rsidP="00D6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7B934C" w14:textId="77777777" w:rsidR="00D62CBE" w:rsidRPr="00EB535A" w:rsidRDefault="00D62CBE" w:rsidP="00D6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1CE844E" w14:textId="77777777" w:rsidR="00D62CBE" w:rsidRPr="00EB535A" w:rsidRDefault="00D62CBE" w:rsidP="00D6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B678EE" w14:textId="77777777" w:rsidR="00D62CBE" w:rsidRPr="00EB535A" w:rsidRDefault="00D62CBE" w:rsidP="00D6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54A1F13" w14:textId="77777777" w:rsidR="00D62CBE" w:rsidRPr="00EB535A" w:rsidRDefault="00D62CBE" w:rsidP="00D6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96E2DB" w14:textId="77777777" w:rsidR="00D62CBE" w:rsidRPr="00EB535A" w:rsidRDefault="00D62CBE" w:rsidP="00D6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289EC48" w14:textId="77777777" w:rsidR="00D62CBE" w:rsidRPr="00EB535A" w:rsidRDefault="00D62CBE" w:rsidP="00D6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3A88C2" w14:textId="77777777" w:rsidR="00D62CBE" w:rsidRPr="00EB535A" w:rsidRDefault="00D62CBE" w:rsidP="00D6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09D4508" w14:textId="77777777" w:rsidR="00D62CBE" w:rsidRPr="00EB535A" w:rsidRDefault="00D62CBE" w:rsidP="00D6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6E137B" w14:textId="77777777" w:rsidR="00D62CBE" w:rsidRPr="00EB535A" w:rsidRDefault="00D62CBE" w:rsidP="00D6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E2BC6" w14:textId="18CF19C8" w:rsidR="00D62CBE" w:rsidRPr="00EB535A" w:rsidRDefault="00D62CBE" w:rsidP="00D6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B535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(152,438)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23FD0" w14:textId="77777777" w:rsidR="00D62CBE" w:rsidRPr="00EB535A" w:rsidRDefault="00D62CBE" w:rsidP="00D6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71C8D" w14:textId="5C1CC28E" w:rsidR="00D62CBE" w:rsidRPr="00EB535A" w:rsidRDefault="00D62CBE" w:rsidP="00D6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B535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(161,082)</w:t>
            </w:r>
          </w:p>
        </w:tc>
      </w:tr>
      <w:tr w:rsidR="00D62CBE" w:rsidRPr="00EB535A" w14:paraId="0A85BC80" w14:textId="77777777" w:rsidTr="00BD11D4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40D485" w14:textId="77777777" w:rsidR="00D62CBE" w:rsidRPr="00EB535A" w:rsidRDefault="00D62CBE" w:rsidP="00D6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B535A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325B4A1" w14:textId="77777777" w:rsidR="00D62CBE" w:rsidRPr="00EB535A" w:rsidRDefault="00D62CBE" w:rsidP="00D6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8F54D0" w14:textId="77777777" w:rsidR="00D62CBE" w:rsidRPr="00EB535A" w:rsidRDefault="00D62CBE" w:rsidP="00D6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DB57E9D" w14:textId="77777777" w:rsidR="00D62CBE" w:rsidRPr="00EB535A" w:rsidRDefault="00D62CBE" w:rsidP="00D6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C718B6" w14:textId="77777777" w:rsidR="00D62CBE" w:rsidRPr="00EB535A" w:rsidRDefault="00D62CBE" w:rsidP="00D6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F0BE97D" w14:textId="77777777" w:rsidR="00D62CBE" w:rsidRPr="00EB535A" w:rsidRDefault="00D62CBE" w:rsidP="00D6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7094569" w14:textId="77777777" w:rsidR="00D62CBE" w:rsidRPr="00EB535A" w:rsidRDefault="00D62CBE" w:rsidP="00D6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9B8C7A6" w14:textId="77777777" w:rsidR="00D62CBE" w:rsidRPr="00EB535A" w:rsidRDefault="00D62CBE" w:rsidP="00D6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D02AD4" w14:textId="77777777" w:rsidR="00D62CBE" w:rsidRPr="00EB535A" w:rsidRDefault="00D62CBE" w:rsidP="00D6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D080D0F" w14:textId="77777777" w:rsidR="00D62CBE" w:rsidRPr="00EB535A" w:rsidRDefault="00D62CBE" w:rsidP="00D6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E9F701" w14:textId="77777777" w:rsidR="00D62CBE" w:rsidRPr="00EB535A" w:rsidRDefault="00D62CBE" w:rsidP="00D6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2B5B344" w14:textId="77777777" w:rsidR="00D62CBE" w:rsidRPr="00EB535A" w:rsidRDefault="00D62CBE" w:rsidP="00D6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AAD946" w14:textId="77777777" w:rsidR="00D62CBE" w:rsidRPr="00EB535A" w:rsidRDefault="00D62CBE" w:rsidP="00D6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285E144C" w14:textId="5660A491" w:rsidR="00D62CBE" w:rsidRPr="00EB535A" w:rsidRDefault="00D62CBE" w:rsidP="00D6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B535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20,301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3D6520" w14:textId="77777777" w:rsidR="00D62CBE" w:rsidRPr="00EB535A" w:rsidRDefault="00D62CBE" w:rsidP="00D6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1A5D5B56" w14:textId="5496267E" w:rsidR="00D62CBE" w:rsidRPr="00EB535A" w:rsidRDefault="00D62CBE" w:rsidP="00D6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B535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18,027 </w:t>
            </w:r>
          </w:p>
        </w:tc>
      </w:tr>
      <w:tr w:rsidR="00D62CBE" w:rsidRPr="00EB535A" w14:paraId="58A0EBC7" w14:textId="77777777" w:rsidTr="00BD11D4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BCC864" w14:textId="77777777" w:rsidR="00D62CBE" w:rsidRPr="00EB535A" w:rsidRDefault="00D62CBE" w:rsidP="00D6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EB535A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กำไร</w:t>
            </w:r>
            <w:r w:rsidRPr="00EB535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 (</w:t>
            </w:r>
            <w:r w:rsidRPr="00EB535A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ขาดทุน</w:t>
            </w:r>
            <w:r w:rsidRPr="00EB535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) </w:t>
            </w:r>
            <w:r w:rsidRPr="00EB535A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ก่อนภาษีเงินได้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B607600" w14:textId="77777777" w:rsidR="00D62CBE" w:rsidRPr="00EB535A" w:rsidRDefault="00D62CBE" w:rsidP="00D6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9BB764" w14:textId="77777777" w:rsidR="00D62CBE" w:rsidRPr="00EB535A" w:rsidRDefault="00D62CBE" w:rsidP="00D6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6D7458E" w14:textId="77777777" w:rsidR="00D62CBE" w:rsidRPr="00EB535A" w:rsidRDefault="00D62CBE" w:rsidP="00D6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942457" w14:textId="77777777" w:rsidR="00D62CBE" w:rsidRPr="00EB535A" w:rsidRDefault="00D62CBE" w:rsidP="00D6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D42E996" w14:textId="77777777" w:rsidR="00D62CBE" w:rsidRPr="00EB535A" w:rsidRDefault="00D62CBE" w:rsidP="00D6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07DA03" w14:textId="77777777" w:rsidR="00D62CBE" w:rsidRPr="00EB535A" w:rsidRDefault="00D62CBE" w:rsidP="00D6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743799C" w14:textId="77777777" w:rsidR="00D62CBE" w:rsidRPr="00EB535A" w:rsidRDefault="00D62CBE" w:rsidP="00D6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9D2B50" w14:textId="77777777" w:rsidR="00D62CBE" w:rsidRPr="00EB535A" w:rsidRDefault="00D62CBE" w:rsidP="00D6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2938D80" w14:textId="77777777" w:rsidR="00D62CBE" w:rsidRPr="00EB535A" w:rsidRDefault="00D62CBE" w:rsidP="00D6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A867DB" w14:textId="77777777" w:rsidR="00D62CBE" w:rsidRPr="00EB535A" w:rsidRDefault="00D62CBE" w:rsidP="00D6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4A4F5E1" w14:textId="77777777" w:rsidR="00D62CBE" w:rsidRPr="00EB535A" w:rsidRDefault="00D62CBE" w:rsidP="00D6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7990DA" w14:textId="77777777" w:rsidR="00D62CBE" w:rsidRPr="00EB535A" w:rsidRDefault="00D62CBE" w:rsidP="00D6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B6EC69" w14:textId="1F4F851E" w:rsidR="00D62CBE" w:rsidRPr="00EB535A" w:rsidRDefault="00D62CBE" w:rsidP="00D6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EB535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(94,650)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986398" w14:textId="77777777" w:rsidR="00D62CBE" w:rsidRPr="00EB535A" w:rsidRDefault="00D62CBE" w:rsidP="00D6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3183F9" w14:textId="48B2A577" w:rsidR="00D62CBE" w:rsidRPr="00EB535A" w:rsidRDefault="00D62CBE" w:rsidP="00D6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B535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49,618</w:t>
            </w:r>
          </w:p>
        </w:tc>
      </w:tr>
      <w:tr w:rsidR="00D62CBE" w:rsidRPr="00EB535A" w14:paraId="07417AC0" w14:textId="77777777" w:rsidTr="00BD11D4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82291B" w14:textId="77777777" w:rsidR="00D62CBE" w:rsidRPr="00EB535A" w:rsidRDefault="00D62CBE" w:rsidP="00BD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C6FB54C" w14:textId="77777777" w:rsidR="00D62CBE" w:rsidRPr="00EB535A" w:rsidRDefault="00D62CBE" w:rsidP="00BD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8AD8D6" w14:textId="77777777" w:rsidR="00D62CBE" w:rsidRPr="00EB535A" w:rsidRDefault="00D62CBE" w:rsidP="00BD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DAD545F" w14:textId="77777777" w:rsidR="00D62CBE" w:rsidRPr="00EB535A" w:rsidRDefault="00D62CBE" w:rsidP="00BD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8A970F" w14:textId="77777777" w:rsidR="00D62CBE" w:rsidRPr="00EB535A" w:rsidRDefault="00D62CBE" w:rsidP="00BD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8D1C60F" w14:textId="77777777" w:rsidR="00D62CBE" w:rsidRPr="00EB535A" w:rsidRDefault="00D62CBE" w:rsidP="00BD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A7FC59" w14:textId="77777777" w:rsidR="00D62CBE" w:rsidRPr="00EB535A" w:rsidRDefault="00D62CBE" w:rsidP="00BD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188C670" w14:textId="77777777" w:rsidR="00D62CBE" w:rsidRPr="00EB535A" w:rsidRDefault="00D62CBE" w:rsidP="00BD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73183F0" w14:textId="77777777" w:rsidR="00D62CBE" w:rsidRPr="00EB535A" w:rsidRDefault="00D62CBE" w:rsidP="00BD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19F7272" w14:textId="77777777" w:rsidR="00D62CBE" w:rsidRPr="00EB535A" w:rsidRDefault="00D62CBE" w:rsidP="00BD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F6343D" w14:textId="77777777" w:rsidR="00D62CBE" w:rsidRPr="00EB535A" w:rsidRDefault="00D62CBE" w:rsidP="00BD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C3EE42C" w14:textId="77777777" w:rsidR="00D62CBE" w:rsidRPr="00EB535A" w:rsidRDefault="00D62CBE" w:rsidP="00BD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C45363" w14:textId="77777777" w:rsidR="00D62CBE" w:rsidRPr="00EB535A" w:rsidRDefault="00D62CBE" w:rsidP="00BD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5DBFC9EA" w14:textId="77777777" w:rsidR="00D62CBE" w:rsidRPr="00EB535A" w:rsidRDefault="00D62CBE" w:rsidP="00BD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21B204C1" w14:textId="77777777" w:rsidR="00D62CBE" w:rsidRPr="00EB535A" w:rsidRDefault="00D62CBE" w:rsidP="00BD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456D256C" w14:textId="77777777" w:rsidR="00D62CBE" w:rsidRPr="00EB535A" w:rsidRDefault="00D62CBE" w:rsidP="00BD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D62CBE" w:rsidRPr="00EB535A" w14:paraId="05E55105" w14:textId="77777777" w:rsidTr="00BD11D4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0EDB68" w14:textId="77777777" w:rsidR="00D62CBE" w:rsidRPr="00EB535A" w:rsidRDefault="00D62CBE" w:rsidP="00BD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EB535A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เงินลงทุนในบริษัทร่วม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30425CF" w14:textId="77777777" w:rsidR="00D62CBE" w:rsidRPr="00EB535A" w:rsidRDefault="00D62CBE" w:rsidP="00BD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2B47F2" w14:textId="77777777" w:rsidR="00D62CBE" w:rsidRPr="00EB535A" w:rsidRDefault="00D62CBE" w:rsidP="00BD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473EF46" w14:textId="77777777" w:rsidR="00D62CBE" w:rsidRPr="00EB535A" w:rsidRDefault="00D62CBE" w:rsidP="00BD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AF1A88" w14:textId="77777777" w:rsidR="00D62CBE" w:rsidRPr="00EB535A" w:rsidRDefault="00D62CBE" w:rsidP="00BD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E99C5E5" w14:textId="77777777" w:rsidR="00D62CBE" w:rsidRPr="00EB535A" w:rsidRDefault="00D62CBE" w:rsidP="00BD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49D102" w14:textId="77777777" w:rsidR="00D62CBE" w:rsidRPr="00EB535A" w:rsidRDefault="00D62CBE" w:rsidP="00BD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6E42C71" w14:textId="77777777" w:rsidR="00D62CBE" w:rsidRPr="00EB535A" w:rsidRDefault="00D62CBE" w:rsidP="00BD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89C87C" w14:textId="77777777" w:rsidR="00D62CBE" w:rsidRPr="00EB535A" w:rsidRDefault="00D62CBE" w:rsidP="00BD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2DD2A4A" w14:textId="77777777" w:rsidR="00D62CBE" w:rsidRPr="00EB535A" w:rsidRDefault="00D62CBE" w:rsidP="00BD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AC52A5" w14:textId="77777777" w:rsidR="00D62CBE" w:rsidRPr="00EB535A" w:rsidRDefault="00D62CBE" w:rsidP="00BD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2EB3DDC" w14:textId="77777777" w:rsidR="00D62CBE" w:rsidRPr="00EB535A" w:rsidRDefault="00D62CBE" w:rsidP="00BD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B10A6C" w14:textId="77777777" w:rsidR="00D62CBE" w:rsidRPr="00EB535A" w:rsidRDefault="00D62CBE" w:rsidP="00BD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3E9A17C" w14:textId="0E126F70" w:rsidR="00D62CBE" w:rsidRPr="00EB535A" w:rsidRDefault="00D62CBE" w:rsidP="00BD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B535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5121F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,818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center"/>
          </w:tcPr>
          <w:p w14:paraId="04E4DA22" w14:textId="77777777" w:rsidR="00D62CBE" w:rsidRPr="00EB535A" w:rsidRDefault="00D62CBE" w:rsidP="00BD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center"/>
          </w:tcPr>
          <w:p w14:paraId="5A90F3C9" w14:textId="63E77C8A" w:rsidR="00D62CBE" w:rsidRPr="00EB535A" w:rsidRDefault="005121F0" w:rsidP="00BD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B535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,818</w:t>
            </w:r>
          </w:p>
        </w:tc>
      </w:tr>
      <w:tr w:rsidR="00D62CBE" w:rsidRPr="00EB535A" w14:paraId="4243C401" w14:textId="77777777" w:rsidTr="00BD11D4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61EEFA" w14:textId="77777777" w:rsidR="00D62CBE" w:rsidRPr="00EB535A" w:rsidRDefault="00D62CBE" w:rsidP="00BD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pacing w:val="-10"/>
                <w:sz w:val="24"/>
                <w:szCs w:val="24"/>
                <w:cs/>
                <w:lang w:eastAsia="zh-CN"/>
              </w:rPr>
            </w:pPr>
            <w:r w:rsidRPr="00EB535A">
              <w:rPr>
                <w:rFonts w:asciiTheme="majorBidi" w:eastAsia="Times New Roman" w:hAnsiTheme="majorBidi" w:cstheme="majorBidi" w:hint="cs"/>
                <w:color w:val="000000"/>
                <w:spacing w:val="-10"/>
                <w:sz w:val="24"/>
                <w:szCs w:val="24"/>
                <w:cs/>
                <w:lang w:eastAsia="zh-CN"/>
              </w:rPr>
              <w:t>สินทรัพย์ส่วนงาน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19D592" w14:textId="77777777" w:rsidR="00D62CBE" w:rsidRPr="00EB535A" w:rsidRDefault="00D62CBE" w:rsidP="00BD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231954" w14:textId="77777777" w:rsidR="00D62CBE" w:rsidRPr="00EB535A" w:rsidRDefault="00D62CBE" w:rsidP="00BD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8F9CCF" w14:textId="77777777" w:rsidR="00D62CBE" w:rsidRPr="00EB535A" w:rsidRDefault="00D62CBE" w:rsidP="00BD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7F7D41" w14:textId="77777777" w:rsidR="00D62CBE" w:rsidRPr="00EB535A" w:rsidRDefault="00D62CBE" w:rsidP="00BD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F4E81A" w14:textId="77777777" w:rsidR="00D62CBE" w:rsidRPr="00EB535A" w:rsidRDefault="00D62CBE" w:rsidP="00BD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78FDD7" w14:textId="77777777" w:rsidR="00D62CBE" w:rsidRPr="00EB535A" w:rsidRDefault="00D62CBE" w:rsidP="00BD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AF1D7D" w14:textId="77777777" w:rsidR="00D62CBE" w:rsidRPr="00EB535A" w:rsidRDefault="00D62CBE" w:rsidP="00BD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0B0BF7" w14:textId="77777777" w:rsidR="00D62CBE" w:rsidRPr="00EB535A" w:rsidRDefault="00D62CBE" w:rsidP="00BD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D6EE7B" w14:textId="77777777" w:rsidR="00D62CBE" w:rsidRPr="00EB535A" w:rsidRDefault="00D62CBE" w:rsidP="00BD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879FCE" w14:textId="77777777" w:rsidR="00D62CBE" w:rsidRPr="00EB535A" w:rsidRDefault="00D62CBE" w:rsidP="00BD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0A6160" w14:textId="77777777" w:rsidR="00D62CBE" w:rsidRPr="00EB535A" w:rsidRDefault="00D62CBE" w:rsidP="00BD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467AEA" w14:textId="77777777" w:rsidR="00D62CBE" w:rsidRPr="00EB535A" w:rsidRDefault="00D62CBE" w:rsidP="00BD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FE63115" w14:textId="68381F3F" w:rsidR="00D62CBE" w:rsidRPr="00EB535A" w:rsidRDefault="00D62CBE" w:rsidP="00BD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B535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3,</w:t>
            </w:r>
            <w:r w:rsidR="005121F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462</w:t>
            </w:r>
            <w:r w:rsidRPr="00EB535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5121F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7CF5D6CE" w14:textId="77777777" w:rsidR="00D62CBE" w:rsidRPr="00EB535A" w:rsidRDefault="00D62CBE" w:rsidP="00BD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7E3E976A" w14:textId="1750F6AC" w:rsidR="00D62CBE" w:rsidRPr="00EB535A" w:rsidRDefault="00D62CBE" w:rsidP="00BD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B535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3,0</w:t>
            </w:r>
            <w:r w:rsidR="005121F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</w:t>
            </w:r>
            <w:r w:rsidRPr="00EB535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5121F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676</w:t>
            </w:r>
          </w:p>
        </w:tc>
      </w:tr>
      <w:tr w:rsidR="00D62CBE" w:rsidRPr="00EB535A" w14:paraId="022CED3B" w14:textId="77777777" w:rsidTr="00BD11D4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C33600" w14:textId="77777777" w:rsidR="00D62CBE" w:rsidRPr="00EB535A" w:rsidRDefault="00D62CBE" w:rsidP="00BD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EB535A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หนี้สินส่วนงาน</w:t>
            </w:r>
            <w:r w:rsidRPr="00EB535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 xml:space="preserve">   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7FB7D76" w14:textId="77777777" w:rsidR="00D62CBE" w:rsidRPr="00EB535A" w:rsidRDefault="00D62CBE" w:rsidP="00BD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08DB13" w14:textId="77777777" w:rsidR="00D62CBE" w:rsidRPr="00EB535A" w:rsidRDefault="00D62CBE" w:rsidP="00BD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CC9657B" w14:textId="77777777" w:rsidR="00D62CBE" w:rsidRPr="00EB535A" w:rsidRDefault="00D62CBE" w:rsidP="00BD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470A01" w14:textId="77777777" w:rsidR="00D62CBE" w:rsidRPr="00EB535A" w:rsidRDefault="00D62CBE" w:rsidP="00BD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157BEE6" w14:textId="77777777" w:rsidR="00D62CBE" w:rsidRPr="00EB535A" w:rsidRDefault="00D62CBE" w:rsidP="00BD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436508" w14:textId="77777777" w:rsidR="00D62CBE" w:rsidRPr="00EB535A" w:rsidRDefault="00D62CBE" w:rsidP="00BD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A87B7E8" w14:textId="77777777" w:rsidR="00D62CBE" w:rsidRPr="00EB535A" w:rsidRDefault="00D62CBE" w:rsidP="00BD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3A6E426" w14:textId="77777777" w:rsidR="00D62CBE" w:rsidRPr="00EB535A" w:rsidRDefault="00D62CBE" w:rsidP="00BD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48B475F" w14:textId="77777777" w:rsidR="00D62CBE" w:rsidRPr="00EB535A" w:rsidRDefault="00D62CBE" w:rsidP="00BD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3DB883" w14:textId="77777777" w:rsidR="00D62CBE" w:rsidRPr="00EB535A" w:rsidRDefault="00D62CBE" w:rsidP="00BD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0DC71D9" w14:textId="77777777" w:rsidR="00D62CBE" w:rsidRPr="00EB535A" w:rsidRDefault="00D62CBE" w:rsidP="00BD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088034" w14:textId="77777777" w:rsidR="00D62CBE" w:rsidRPr="00EB535A" w:rsidRDefault="00D62CBE" w:rsidP="00BD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52B13B9" w14:textId="00EC6A34" w:rsidR="00D62CBE" w:rsidRPr="00EB535A" w:rsidRDefault="00D62CBE" w:rsidP="00BD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B535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2,4</w:t>
            </w:r>
            <w:r w:rsidR="005121F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15,057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0A068F7" w14:textId="77777777" w:rsidR="00D62CBE" w:rsidRPr="00EB535A" w:rsidRDefault="00D62CBE" w:rsidP="00BD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4E78D84" w14:textId="322C7FB6" w:rsidR="00D62CBE" w:rsidRPr="00EB535A" w:rsidRDefault="00D62CBE" w:rsidP="00BD1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B535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</w:t>
            </w:r>
            <w:r w:rsidR="005121F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098</w:t>
            </w:r>
            <w:r w:rsidRPr="00EB535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5121F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793</w:t>
            </w:r>
          </w:p>
        </w:tc>
      </w:tr>
    </w:tbl>
    <w:p w14:paraId="062EA3DE" w14:textId="77777777" w:rsidR="0019598B" w:rsidRPr="00EB535A" w:rsidRDefault="0019598B" w:rsidP="00562CEB">
      <w:pPr>
        <w:rPr>
          <w:rFonts w:asciiTheme="majorBidi" w:hAnsiTheme="majorBidi" w:cstheme="majorBidi"/>
          <w:sz w:val="20"/>
          <w:szCs w:val="20"/>
        </w:rPr>
      </w:pPr>
    </w:p>
    <w:p w14:paraId="546B54D2" w14:textId="7BF99CDB" w:rsidR="001025CA" w:rsidRPr="00EB535A" w:rsidRDefault="004C7AF2" w:rsidP="00562CEB">
      <w:pPr>
        <w:rPr>
          <w:rFonts w:asciiTheme="majorBidi" w:hAnsiTheme="majorBidi" w:cstheme="majorBidi"/>
          <w:sz w:val="24"/>
          <w:szCs w:val="24"/>
          <w:cs/>
        </w:rPr>
        <w:sectPr w:rsidR="001025CA" w:rsidRPr="00EB535A" w:rsidSect="00A55436">
          <w:headerReference w:type="default" r:id="rId25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  <w:r w:rsidRPr="00EB535A">
        <w:rPr>
          <w:rFonts w:asciiTheme="majorBidi" w:hAnsiTheme="majorBidi" w:cstheme="majorBidi"/>
          <w:sz w:val="24"/>
          <w:szCs w:val="24"/>
        </w:rPr>
        <w:tab/>
      </w:r>
      <w:r w:rsidRPr="00EB535A">
        <w:rPr>
          <w:rFonts w:asciiTheme="majorBidi" w:hAnsiTheme="majorBidi" w:cstheme="majorBidi"/>
          <w:sz w:val="24"/>
          <w:szCs w:val="24"/>
        </w:rPr>
        <w:tab/>
      </w:r>
      <w:r w:rsidR="00E071D6" w:rsidRPr="00EB535A">
        <w:rPr>
          <w:rFonts w:asciiTheme="majorBidi" w:hAnsiTheme="majorBidi" w:cstheme="majorBidi"/>
          <w:sz w:val="24"/>
          <w:szCs w:val="24"/>
        </w:rPr>
        <w:t xml:space="preserve">   </w:t>
      </w:r>
      <w:r w:rsidR="001025CA" w:rsidRPr="00EB535A">
        <w:rPr>
          <w:rFonts w:asciiTheme="majorBidi" w:hAnsiTheme="majorBidi" w:cstheme="majorBidi"/>
          <w:sz w:val="24"/>
          <w:szCs w:val="24"/>
          <w:cs/>
        </w:rPr>
        <w:tab/>
      </w:r>
    </w:p>
    <w:p w14:paraId="34A1D9CD" w14:textId="77777777" w:rsidR="00562CEB" w:rsidRPr="00EB535A" w:rsidRDefault="00562CEB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i/>
          <w:iCs/>
          <w:szCs w:val="30"/>
        </w:rPr>
      </w:pPr>
      <w:r w:rsidRPr="00EB535A">
        <w:rPr>
          <w:rFonts w:asciiTheme="majorBidi" w:hAnsiTheme="majorBidi" w:cstheme="majorBidi"/>
          <w:b/>
          <w:bCs/>
          <w:i/>
          <w:iCs/>
          <w:szCs w:val="30"/>
          <w:cs/>
        </w:rPr>
        <w:lastRenderedPageBreak/>
        <w:t>ส่วนงานภูมิศาสตร์</w:t>
      </w:r>
      <w:r w:rsidRPr="00EB535A">
        <w:rPr>
          <w:rFonts w:asciiTheme="majorBidi" w:hAnsiTheme="majorBidi" w:cstheme="majorBidi"/>
          <w:b/>
          <w:bCs/>
          <w:i/>
          <w:iCs/>
          <w:szCs w:val="30"/>
        </w:rPr>
        <w:t xml:space="preserve"> </w:t>
      </w:r>
    </w:p>
    <w:p w14:paraId="402D5B53" w14:textId="77777777" w:rsidR="00562CEB" w:rsidRPr="00EB535A" w:rsidRDefault="00562CEB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rPr>
          <w:rFonts w:asciiTheme="majorBidi" w:hAnsiTheme="majorBidi" w:cstheme="majorBidi"/>
          <w:b/>
          <w:bCs/>
          <w:sz w:val="30"/>
          <w:szCs w:val="30"/>
        </w:rPr>
      </w:pPr>
    </w:p>
    <w:p w14:paraId="27154E6E" w14:textId="77777777" w:rsidR="00562CEB" w:rsidRPr="00EB535A" w:rsidRDefault="00353CC7" w:rsidP="001346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</w:tabs>
        <w:ind w:left="540" w:right="-43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  <w:r w:rsidRPr="00EB535A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กลุ่มบริษัทและบริษัทมีส่วนงานภูมิศาสตร์ในประเทศและต่างประเทศจากการส่งออกโดยนำเสนอข้อมูลเกี่ยวกับการจำแนกส่วนงานภูมิศาสตร์สำหรับรายการรายได้</w:t>
      </w:r>
      <w:r w:rsidR="0059269B" w:rsidRPr="00EB535A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ตามสัญญาและ</w:t>
      </w:r>
      <w:r w:rsidRPr="00EB535A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จากการขายและการให้บริการที่มีมูลค่าเป็นสาระสำคัญ โดย</w:t>
      </w:r>
      <w:r w:rsidR="0059269B" w:rsidRPr="00EB535A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แบ่ง</w:t>
      </w:r>
      <w:r w:rsidRPr="00EB535A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ตามส่วนงานแยกตามที่ตั้งทางภูมิศาสตร์ของลูกค้า</w:t>
      </w:r>
      <w:r w:rsidR="0059269B" w:rsidRPr="00EB535A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ได้ดังนี้</w:t>
      </w:r>
    </w:p>
    <w:p w14:paraId="776E8C2D" w14:textId="3E92BA26" w:rsidR="00A634A9" w:rsidRPr="00EB535A" w:rsidRDefault="00A634A9" w:rsidP="00353C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</w:tabs>
        <w:ind w:left="540" w:right="-43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</w:p>
    <w:tbl>
      <w:tblPr>
        <w:tblW w:w="8640" w:type="dxa"/>
        <w:tblInd w:w="450" w:type="dxa"/>
        <w:tblLook w:val="04A0" w:firstRow="1" w:lastRow="0" w:firstColumn="1" w:lastColumn="0" w:noHBand="0" w:noVBand="1"/>
      </w:tblPr>
      <w:tblGrid>
        <w:gridCol w:w="4860"/>
        <w:gridCol w:w="1800"/>
        <w:gridCol w:w="380"/>
        <w:gridCol w:w="1600"/>
      </w:tblGrid>
      <w:tr w:rsidR="00EF7611" w:rsidRPr="00EB535A" w14:paraId="58C8A936" w14:textId="77777777" w:rsidTr="00EF7611">
        <w:trPr>
          <w:cantSplit/>
          <w:trHeight w:val="14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C99A05" w14:textId="77777777" w:rsidR="00EF7611" w:rsidRPr="00EB535A" w:rsidRDefault="00EF7611" w:rsidP="00EF7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3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2684FC" w14:textId="77777777" w:rsidR="00EF7611" w:rsidRPr="00EB535A" w:rsidRDefault="00EF7611" w:rsidP="00EF7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B535A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EF7611" w:rsidRPr="00EB535A" w14:paraId="3D2074E9" w14:textId="77777777" w:rsidTr="00EF7611">
        <w:trPr>
          <w:cantSplit/>
          <w:trHeight w:val="14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106B83" w14:textId="603A5335" w:rsidR="00EF7611" w:rsidRPr="00EB535A" w:rsidRDefault="00EF7611" w:rsidP="00EF7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EB535A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Pr="00EB535A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สาม</w:t>
            </w:r>
            <w:r w:rsidRPr="00EB535A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เดือนสิ้นสุดวันที่ </w:t>
            </w:r>
            <w:r w:rsidRPr="00EB535A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30 </w:t>
            </w:r>
            <w:r w:rsidRPr="00EB535A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F953D7" w14:textId="77777777" w:rsidR="00EF7611" w:rsidRPr="00EB535A" w:rsidRDefault="00EF7611" w:rsidP="00EF7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B535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120B03" w14:textId="77777777" w:rsidR="00EF7611" w:rsidRPr="00EB535A" w:rsidRDefault="00EF7611" w:rsidP="00EF7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3D5CDE" w14:textId="77777777" w:rsidR="00EF7611" w:rsidRPr="00EB535A" w:rsidRDefault="00EF7611" w:rsidP="00EF7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B535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2562</w:t>
            </w:r>
          </w:p>
        </w:tc>
      </w:tr>
      <w:tr w:rsidR="00EF7611" w:rsidRPr="00EB535A" w14:paraId="3F2E5DA5" w14:textId="77777777" w:rsidTr="00EF7611">
        <w:trPr>
          <w:cantSplit/>
          <w:trHeight w:val="14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31D454" w14:textId="77777777" w:rsidR="00EF7611" w:rsidRPr="00EB535A" w:rsidRDefault="00EF7611" w:rsidP="00EF7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3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AB7183" w14:textId="77777777" w:rsidR="00EF7611" w:rsidRPr="00EB535A" w:rsidRDefault="00EF7611" w:rsidP="00EF7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EB535A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0D2755" w:rsidRPr="00EB535A" w14:paraId="10DAA30C" w14:textId="77777777" w:rsidTr="003A5CC9">
        <w:trPr>
          <w:cantSplit/>
          <w:trHeight w:val="14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CB5F7A" w14:textId="77777777" w:rsidR="000D2755" w:rsidRPr="00EB535A" w:rsidRDefault="000D2755" w:rsidP="000D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30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B535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1AB1AC" w14:textId="54616374" w:rsidR="000D2755" w:rsidRPr="00EB535A" w:rsidRDefault="000D2755" w:rsidP="000D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EB535A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81,948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1EF21F" w14:textId="77777777" w:rsidR="000D2755" w:rsidRPr="00EB535A" w:rsidRDefault="000D2755" w:rsidP="000D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3B528C" w14:textId="754F9AEC" w:rsidR="000D2755" w:rsidRPr="00EB535A" w:rsidRDefault="000D2755" w:rsidP="000D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B535A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198,969</w:t>
            </w:r>
          </w:p>
        </w:tc>
      </w:tr>
      <w:tr w:rsidR="000D2755" w:rsidRPr="00EB535A" w14:paraId="48760E89" w14:textId="77777777" w:rsidTr="003A5CC9">
        <w:trPr>
          <w:cantSplit/>
          <w:trHeight w:val="14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28A09B" w14:textId="060B42A4" w:rsidR="000D2755" w:rsidRPr="00EB535A" w:rsidRDefault="000D2755" w:rsidP="000D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30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EB535A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ประเทศญี่ปุ่น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A621C9" w14:textId="6E134F55" w:rsidR="000D2755" w:rsidRPr="00EB535A" w:rsidRDefault="000D2755" w:rsidP="000D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EB535A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6B272A" w14:textId="77777777" w:rsidR="000D2755" w:rsidRPr="00EB535A" w:rsidRDefault="000D2755" w:rsidP="000D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CA3592" w14:textId="60D4B6C3" w:rsidR="000D2755" w:rsidRPr="00EB535A" w:rsidRDefault="000D2755" w:rsidP="000D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EB535A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14,100</w:t>
            </w:r>
          </w:p>
        </w:tc>
      </w:tr>
      <w:tr w:rsidR="000D2755" w:rsidRPr="00EB535A" w14:paraId="2E4924A0" w14:textId="77777777" w:rsidTr="003A5CC9">
        <w:trPr>
          <w:cantSplit/>
          <w:trHeight w:val="14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214982" w14:textId="77777777" w:rsidR="000D2755" w:rsidRPr="00EB535A" w:rsidRDefault="000D2755" w:rsidP="000D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30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B535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อื่นๆ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14:paraId="080DBC06" w14:textId="15DDB978" w:rsidR="000D2755" w:rsidRPr="00EB535A" w:rsidRDefault="000D2755" w:rsidP="000D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EB535A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4,964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F2E3B6" w14:textId="77777777" w:rsidR="000D2755" w:rsidRPr="00EB535A" w:rsidRDefault="000D2755" w:rsidP="000D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2E167311" w14:textId="681689FC" w:rsidR="000D2755" w:rsidRPr="00EB535A" w:rsidRDefault="000D2755" w:rsidP="000D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B535A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8,012</w:t>
            </w:r>
          </w:p>
        </w:tc>
      </w:tr>
      <w:tr w:rsidR="000D2755" w:rsidRPr="00EB535A" w14:paraId="64244C2F" w14:textId="77777777" w:rsidTr="003A5CC9">
        <w:trPr>
          <w:cantSplit/>
          <w:trHeight w:val="14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0ED29C" w14:textId="77777777" w:rsidR="000D2755" w:rsidRPr="00EB535A" w:rsidRDefault="000D2755" w:rsidP="000D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301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B535A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1EB28543" w14:textId="14A03642" w:rsidR="000D2755" w:rsidRPr="00EB535A" w:rsidRDefault="000D2755" w:rsidP="000D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EB535A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86,912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AF25F8" w14:textId="77777777" w:rsidR="000D2755" w:rsidRPr="00EB535A" w:rsidRDefault="000D2755" w:rsidP="000D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75071A2" w14:textId="13791161" w:rsidR="000D2755" w:rsidRPr="00EB535A" w:rsidRDefault="000D2755" w:rsidP="000D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B535A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221,081</w:t>
            </w:r>
          </w:p>
        </w:tc>
      </w:tr>
    </w:tbl>
    <w:p w14:paraId="304074B2" w14:textId="77777777" w:rsidR="00EF7611" w:rsidRPr="00EB535A" w:rsidRDefault="00EF7611" w:rsidP="00353C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</w:tabs>
        <w:ind w:left="540" w:right="-43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</w:p>
    <w:tbl>
      <w:tblPr>
        <w:tblW w:w="8640" w:type="dxa"/>
        <w:tblInd w:w="450" w:type="dxa"/>
        <w:tblLook w:val="04A0" w:firstRow="1" w:lastRow="0" w:firstColumn="1" w:lastColumn="0" w:noHBand="0" w:noVBand="1"/>
      </w:tblPr>
      <w:tblGrid>
        <w:gridCol w:w="4860"/>
        <w:gridCol w:w="1800"/>
        <w:gridCol w:w="380"/>
        <w:gridCol w:w="1600"/>
      </w:tblGrid>
      <w:tr w:rsidR="000A168D" w:rsidRPr="00EB535A" w14:paraId="5BFD9753" w14:textId="77777777" w:rsidTr="00D14DC5">
        <w:trPr>
          <w:cantSplit/>
          <w:trHeight w:val="14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FC0464" w14:textId="77777777" w:rsidR="000A168D" w:rsidRPr="00EB535A" w:rsidRDefault="000A168D" w:rsidP="00D14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3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415242" w14:textId="77777777" w:rsidR="000A168D" w:rsidRPr="00EB535A" w:rsidRDefault="000A168D" w:rsidP="00D14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B535A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0A168D" w:rsidRPr="00EB535A" w14:paraId="228E4721" w14:textId="77777777" w:rsidTr="00D14DC5">
        <w:trPr>
          <w:cantSplit/>
          <w:trHeight w:val="14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A333D4" w14:textId="5FA354A0" w:rsidR="000A168D" w:rsidRPr="00EB535A" w:rsidRDefault="000A168D" w:rsidP="00D14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EB535A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="00EF7611" w:rsidRPr="00EB535A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หก</w:t>
            </w:r>
            <w:r w:rsidRPr="00EB535A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เดือนสิ้นสุดวันที่ </w:t>
            </w:r>
            <w:r w:rsidRPr="00EB535A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>3</w:t>
            </w:r>
            <w:r w:rsidR="00EF7611" w:rsidRPr="00EB535A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0 </w:t>
            </w:r>
            <w:r w:rsidR="00EF7611" w:rsidRPr="00EB535A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081C57" w14:textId="77777777" w:rsidR="000A168D" w:rsidRPr="00EB535A" w:rsidRDefault="000A168D" w:rsidP="00D14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B535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3404A8" w14:textId="77777777" w:rsidR="000A168D" w:rsidRPr="00EB535A" w:rsidRDefault="000A168D" w:rsidP="00D14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A36CB6" w14:textId="77777777" w:rsidR="000A168D" w:rsidRPr="00EB535A" w:rsidRDefault="000A168D" w:rsidP="00D14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B535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2562</w:t>
            </w:r>
          </w:p>
        </w:tc>
      </w:tr>
      <w:tr w:rsidR="000A168D" w:rsidRPr="00EB535A" w14:paraId="6CDC5704" w14:textId="77777777" w:rsidTr="00D14DC5">
        <w:trPr>
          <w:cantSplit/>
          <w:trHeight w:val="14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4B7BA1" w14:textId="77777777" w:rsidR="000A168D" w:rsidRPr="00EB535A" w:rsidRDefault="000A168D" w:rsidP="00D14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3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D2A3A2" w14:textId="77777777" w:rsidR="000A168D" w:rsidRPr="00EB535A" w:rsidRDefault="000A168D" w:rsidP="00D14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EB535A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0D2755" w:rsidRPr="00EB535A" w14:paraId="78C115E9" w14:textId="77777777" w:rsidTr="003A5CC9">
        <w:trPr>
          <w:cantSplit/>
          <w:trHeight w:val="14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031423" w14:textId="77777777" w:rsidR="000D2755" w:rsidRPr="00EB535A" w:rsidRDefault="000D2755" w:rsidP="000D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30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B535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285AE7" w14:textId="5F4E4E26" w:rsidR="000D2755" w:rsidRPr="00EB535A" w:rsidRDefault="000D2755" w:rsidP="000D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B535A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270,276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34481B" w14:textId="77777777" w:rsidR="000D2755" w:rsidRPr="00EB535A" w:rsidRDefault="000D2755" w:rsidP="000D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BEF4C6" w14:textId="2C837CD7" w:rsidR="000D2755" w:rsidRPr="00EB535A" w:rsidRDefault="00583601" w:rsidP="000D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B535A">
              <w:rPr>
                <w:rFonts w:asciiTheme="majorBidi" w:eastAsia="Times New Roman" w:hAnsiTheme="majorBidi"/>
                <w:color w:val="000000"/>
                <w:sz w:val="30"/>
                <w:szCs w:val="30"/>
              </w:rPr>
              <w:t>966</w:t>
            </w:r>
            <w:r w:rsidR="000D2755" w:rsidRPr="00EB535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,</w:t>
            </w:r>
            <w:r w:rsidRPr="00EB535A">
              <w:rPr>
                <w:rFonts w:asciiTheme="majorBidi" w:eastAsia="Times New Roman" w:hAnsiTheme="majorBidi"/>
                <w:color w:val="000000"/>
                <w:sz w:val="30"/>
                <w:szCs w:val="30"/>
              </w:rPr>
              <w:t>104</w:t>
            </w:r>
          </w:p>
        </w:tc>
      </w:tr>
      <w:tr w:rsidR="000D2755" w:rsidRPr="00EB535A" w14:paraId="5C36F80E" w14:textId="77777777" w:rsidTr="00D245F1">
        <w:trPr>
          <w:cantSplit/>
          <w:trHeight w:val="14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A06DCE" w14:textId="77777777" w:rsidR="000D2755" w:rsidRPr="00EB535A" w:rsidRDefault="000D2755" w:rsidP="000D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30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EB535A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</w:rPr>
              <w:t>ประเทศเวียดนาม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A14A42" w14:textId="48DFD332" w:rsidR="000D2755" w:rsidRPr="00EB535A" w:rsidRDefault="000D2755" w:rsidP="000D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EB535A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1,331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AA9852" w14:textId="77777777" w:rsidR="000D2755" w:rsidRPr="00EB535A" w:rsidRDefault="000D2755" w:rsidP="000D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A27387" w14:textId="5BDC05D3" w:rsidR="000D2755" w:rsidRPr="00EB535A" w:rsidRDefault="000D2755" w:rsidP="000D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/>
                <w:color w:val="000000"/>
                <w:sz w:val="30"/>
                <w:szCs w:val="30"/>
                <w:cs/>
              </w:rPr>
            </w:pPr>
            <w:r w:rsidRPr="00EB535A">
              <w:rPr>
                <w:rFonts w:asciiTheme="majorBidi" w:eastAsia="Times New Roman" w:hAnsiTheme="majorBidi"/>
                <w:color w:val="000000"/>
                <w:sz w:val="30"/>
                <w:szCs w:val="30"/>
              </w:rPr>
              <w:t>28,119</w:t>
            </w:r>
          </w:p>
        </w:tc>
      </w:tr>
      <w:tr w:rsidR="000D2755" w:rsidRPr="00EB535A" w14:paraId="19FE0851" w14:textId="77777777" w:rsidTr="003A5CC9">
        <w:trPr>
          <w:cantSplit/>
          <w:trHeight w:val="14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95879D" w14:textId="4BEB9168" w:rsidR="000D2755" w:rsidRPr="00EB535A" w:rsidRDefault="000D2755" w:rsidP="000D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30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EB535A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ประเทศญี่ปุ่น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809DED" w14:textId="60AA5FDF" w:rsidR="000D2755" w:rsidRPr="00EB535A" w:rsidRDefault="000D2755" w:rsidP="000D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B535A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376BBC" w14:textId="77777777" w:rsidR="000D2755" w:rsidRPr="00EB535A" w:rsidRDefault="000D2755" w:rsidP="000D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2CCE95" w14:textId="6B4EA196" w:rsidR="000D2755" w:rsidRPr="00EB535A" w:rsidRDefault="000D2755" w:rsidP="000D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/>
                <w:color w:val="000000"/>
                <w:sz w:val="30"/>
                <w:szCs w:val="30"/>
                <w:cs/>
              </w:rPr>
            </w:pPr>
            <w:r w:rsidRPr="00EB535A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24,294</w:t>
            </w:r>
          </w:p>
        </w:tc>
      </w:tr>
      <w:tr w:rsidR="000D2755" w:rsidRPr="00EB535A" w14:paraId="00C544C0" w14:textId="77777777" w:rsidTr="003A5CC9">
        <w:trPr>
          <w:cantSplit/>
          <w:trHeight w:val="14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40DA0E" w14:textId="77777777" w:rsidR="000D2755" w:rsidRPr="00EB535A" w:rsidRDefault="000D2755" w:rsidP="000D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30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B535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อื่นๆ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14:paraId="07FA2813" w14:textId="231A45E2" w:rsidR="000D2755" w:rsidRPr="00EB535A" w:rsidRDefault="000D2755" w:rsidP="000D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B535A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23,004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E02457" w14:textId="77777777" w:rsidR="000D2755" w:rsidRPr="00EB535A" w:rsidRDefault="000D2755" w:rsidP="000D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0BDEE35E" w14:textId="556F6A90" w:rsidR="000D2755" w:rsidRPr="00EB535A" w:rsidRDefault="000D2755" w:rsidP="000D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B535A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11,225</w:t>
            </w:r>
          </w:p>
        </w:tc>
      </w:tr>
      <w:tr w:rsidR="000D2755" w:rsidRPr="00EB535A" w14:paraId="295F273D" w14:textId="77777777" w:rsidTr="003A5CC9">
        <w:trPr>
          <w:cantSplit/>
          <w:trHeight w:val="14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EB24AF" w14:textId="77777777" w:rsidR="000D2755" w:rsidRPr="00EB535A" w:rsidRDefault="000D2755" w:rsidP="000D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301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B535A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19EB2A7D" w14:textId="024B0FD0" w:rsidR="000D2755" w:rsidRPr="00EB535A" w:rsidRDefault="000D2755" w:rsidP="000D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B535A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294,611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C9C560" w14:textId="77777777" w:rsidR="000D2755" w:rsidRPr="00EB535A" w:rsidRDefault="000D2755" w:rsidP="000D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0A5F2C3" w14:textId="658A3643" w:rsidR="000D2755" w:rsidRPr="00EB535A" w:rsidRDefault="000D2755" w:rsidP="000D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B535A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1,029,742</w:t>
            </w:r>
          </w:p>
        </w:tc>
      </w:tr>
    </w:tbl>
    <w:p w14:paraId="2A603F0D" w14:textId="02499652" w:rsidR="00BC29F2" w:rsidRPr="00EB535A" w:rsidRDefault="00BC29F2" w:rsidP="00B64D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</w:tabs>
        <w:ind w:right="-43"/>
        <w:rPr>
          <w:rFonts w:asciiTheme="majorBidi" w:hAnsiTheme="majorBidi" w:cstheme="majorBidi"/>
          <w:sz w:val="20"/>
          <w:szCs w:val="20"/>
        </w:rPr>
      </w:pPr>
    </w:p>
    <w:p w14:paraId="5C1875CB" w14:textId="77777777" w:rsidR="00BC29F2" w:rsidRPr="00EB535A" w:rsidRDefault="00BC29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  <w:r w:rsidRPr="00EB535A">
        <w:rPr>
          <w:rFonts w:asciiTheme="majorBidi" w:hAnsiTheme="majorBidi" w:cstheme="majorBidi"/>
          <w:sz w:val="20"/>
          <w:szCs w:val="20"/>
        </w:rPr>
        <w:br w:type="page"/>
      </w:r>
    </w:p>
    <w:p w14:paraId="495FAC31" w14:textId="4D56C847" w:rsidR="0003566A" w:rsidRPr="00EB535A" w:rsidRDefault="0003566A" w:rsidP="00302A40">
      <w:pPr>
        <w:numPr>
          <w:ilvl w:val="0"/>
          <w:numId w:val="16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EB535A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กำไร</w:t>
      </w:r>
      <w:r w:rsidR="004A1775" w:rsidRPr="00EB535A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</w:t>
      </w:r>
      <w:r w:rsidR="004A1775" w:rsidRPr="00EB535A">
        <w:rPr>
          <w:rFonts w:asciiTheme="majorBidi" w:hAnsiTheme="majorBidi"/>
          <w:b/>
          <w:bCs/>
          <w:sz w:val="30"/>
          <w:szCs w:val="30"/>
          <w:cs/>
        </w:rPr>
        <w:t>(</w:t>
      </w:r>
      <w:r w:rsidR="004A1775" w:rsidRPr="00EB535A">
        <w:rPr>
          <w:rFonts w:asciiTheme="majorBidi" w:hAnsiTheme="majorBidi" w:hint="cs"/>
          <w:b/>
          <w:bCs/>
          <w:sz w:val="30"/>
          <w:szCs w:val="30"/>
          <w:cs/>
        </w:rPr>
        <w:t>ขาดทุน</w:t>
      </w:r>
      <w:r w:rsidR="004A1775" w:rsidRPr="00EB535A">
        <w:rPr>
          <w:rFonts w:asciiTheme="majorBidi" w:hAnsiTheme="majorBidi"/>
          <w:b/>
          <w:bCs/>
          <w:sz w:val="30"/>
          <w:szCs w:val="30"/>
          <w:cs/>
        </w:rPr>
        <w:t xml:space="preserve">) </w:t>
      </w:r>
      <w:r w:rsidRPr="00EB535A">
        <w:rPr>
          <w:rFonts w:asciiTheme="majorBidi" w:hAnsiTheme="majorBidi" w:cstheme="majorBidi"/>
          <w:b/>
          <w:bCs/>
          <w:sz w:val="30"/>
          <w:szCs w:val="30"/>
          <w:cs/>
        </w:rPr>
        <w:t>ต่อหุ้น</w:t>
      </w:r>
    </w:p>
    <w:p w14:paraId="765D9ECD" w14:textId="77777777" w:rsidR="0003566A" w:rsidRPr="00EB535A" w:rsidRDefault="0003566A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thaiDistribute"/>
        <w:rPr>
          <w:rFonts w:asciiTheme="majorBidi" w:hAnsiTheme="majorBidi" w:cstheme="majorBidi"/>
          <w:sz w:val="20"/>
          <w:szCs w:val="20"/>
        </w:rPr>
      </w:pPr>
    </w:p>
    <w:p w14:paraId="14187CFF" w14:textId="6F7E55E6" w:rsidR="00D42088" w:rsidRPr="00EB535A" w:rsidRDefault="00D42088" w:rsidP="00D4208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B535A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กำไร </w:t>
      </w:r>
      <w:r w:rsidRPr="00EB535A">
        <w:rPr>
          <w:rFonts w:ascii="Angsana New" w:hAnsi="Angsana New"/>
          <w:b/>
          <w:bCs/>
          <w:i/>
          <w:iCs/>
          <w:sz w:val="30"/>
          <w:szCs w:val="30"/>
        </w:rPr>
        <w:t>(</w:t>
      </w:r>
      <w:r w:rsidRPr="00EB535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ขาดทุน</w:t>
      </w:r>
      <w:r w:rsidRPr="00EB535A">
        <w:rPr>
          <w:rFonts w:ascii="Angsana New" w:hAnsi="Angsana New"/>
          <w:b/>
          <w:bCs/>
          <w:i/>
          <w:iCs/>
          <w:sz w:val="30"/>
          <w:szCs w:val="30"/>
        </w:rPr>
        <w:t xml:space="preserve">) </w:t>
      </w:r>
      <w:r w:rsidRPr="00EB535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ต่อหุ้นขั้นพื้นฐาน</w:t>
      </w:r>
    </w:p>
    <w:p w14:paraId="1C44BD22" w14:textId="77777777" w:rsidR="00D42088" w:rsidRPr="00EB535A" w:rsidRDefault="00D42088" w:rsidP="000356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thaiDistribute"/>
        <w:rPr>
          <w:rFonts w:asciiTheme="majorBidi" w:hAnsiTheme="majorBidi" w:cstheme="majorBidi"/>
          <w:sz w:val="20"/>
          <w:szCs w:val="20"/>
        </w:rPr>
      </w:pPr>
    </w:p>
    <w:p w14:paraId="00A217DC" w14:textId="3023EE77" w:rsidR="0003566A" w:rsidRPr="00EB535A" w:rsidRDefault="0003566A" w:rsidP="000356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EB535A">
        <w:rPr>
          <w:rFonts w:asciiTheme="majorBidi" w:hAnsiTheme="majorBidi" w:cstheme="majorBidi"/>
          <w:sz w:val="30"/>
          <w:szCs w:val="30"/>
          <w:cs/>
        </w:rPr>
        <w:t>กำไร</w:t>
      </w:r>
      <w:r w:rsidR="008220D5" w:rsidRPr="00EB535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A1775" w:rsidRPr="00EB535A">
        <w:rPr>
          <w:rFonts w:asciiTheme="majorBidi" w:hAnsiTheme="majorBidi"/>
          <w:sz w:val="30"/>
          <w:szCs w:val="30"/>
          <w:cs/>
        </w:rPr>
        <w:t>(</w:t>
      </w:r>
      <w:r w:rsidR="004A1775" w:rsidRPr="00EB535A">
        <w:rPr>
          <w:rFonts w:asciiTheme="majorBidi" w:hAnsiTheme="majorBidi" w:hint="cs"/>
          <w:sz w:val="30"/>
          <w:szCs w:val="30"/>
          <w:cs/>
        </w:rPr>
        <w:t>ขาดทุน</w:t>
      </w:r>
      <w:r w:rsidR="004A1775" w:rsidRPr="00EB535A">
        <w:rPr>
          <w:rFonts w:asciiTheme="majorBidi" w:hAnsiTheme="majorBidi"/>
          <w:sz w:val="30"/>
          <w:szCs w:val="30"/>
          <w:cs/>
        </w:rPr>
        <w:t xml:space="preserve">) </w:t>
      </w:r>
      <w:r w:rsidRPr="00EB535A">
        <w:rPr>
          <w:rFonts w:asciiTheme="majorBidi" w:hAnsiTheme="majorBidi" w:cstheme="majorBidi"/>
          <w:sz w:val="30"/>
          <w:szCs w:val="30"/>
          <w:cs/>
        </w:rPr>
        <w:t>ต่อหุ้น</w:t>
      </w:r>
      <w:r w:rsidR="00D42088" w:rsidRPr="00EB535A">
        <w:rPr>
          <w:rFonts w:asciiTheme="majorBidi" w:hAnsiTheme="majorBidi" w:cstheme="majorBidi" w:hint="cs"/>
          <w:sz w:val="30"/>
          <w:szCs w:val="30"/>
          <w:cs/>
        </w:rPr>
        <w:t>ขั้นพื้นฐาน</w:t>
      </w:r>
      <w:r w:rsidRPr="00EB535A">
        <w:rPr>
          <w:rFonts w:asciiTheme="majorBidi" w:hAnsiTheme="majorBidi" w:cstheme="majorBidi"/>
          <w:sz w:val="30"/>
          <w:szCs w:val="30"/>
          <w:cs/>
        </w:rPr>
        <w:t>สำหรับแต่ละงวด</w:t>
      </w:r>
      <w:r w:rsidR="00C13B5C" w:rsidRPr="00EB535A">
        <w:rPr>
          <w:rFonts w:asciiTheme="majorBidi" w:hAnsiTheme="majorBidi" w:cstheme="majorBidi" w:hint="cs"/>
          <w:sz w:val="30"/>
          <w:szCs w:val="30"/>
          <w:cs/>
        </w:rPr>
        <w:t>สามเดือนและ</w:t>
      </w:r>
      <w:r w:rsidR="00C20685" w:rsidRPr="00EB535A">
        <w:rPr>
          <w:rFonts w:ascii="Angsana New" w:hAnsi="Angsana New" w:hint="cs"/>
          <w:sz w:val="30"/>
          <w:szCs w:val="30"/>
          <w:cs/>
        </w:rPr>
        <w:t>หกเดือน</w:t>
      </w:r>
      <w:r w:rsidRPr="00EB535A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002511" w:rsidRPr="00EB535A">
        <w:rPr>
          <w:rFonts w:asciiTheme="majorBidi" w:hAnsiTheme="majorBidi" w:cstheme="majorBidi"/>
          <w:sz w:val="30"/>
          <w:szCs w:val="30"/>
        </w:rPr>
        <w:t xml:space="preserve">30 </w:t>
      </w:r>
      <w:r w:rsidR="00002511" w:rsidRPr="00EB535A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002511" w:rsidRPr="00EB535A">
        <w:rPr>
          <w:rFonts w:asciiTheme="majorBidi" w:hAnsiTheme="majorBidi" w:cstheme="majorBidi"/>
          <w:sz w:val="30"/>
          <w:szCs w:val="30"/>
        </w:rPr>
        <w:t>2563</w:t>
      </w:r>
      <w:r w:rsidRPr="00EB535A">
        <w:rPr>
          <w:rFonts w:asciiTheme="majorBidi" w:hAnsiTheme="majorBidi" w:cstheme="majorBidi"/>
          <w:sz w:val="30"/>
          <w:szCs w:val="30"/>
        </w:rPr>
        <w:t xml:space="preserve"> </w:t>
      </w:r>
      <w:r w:rsidRPr="00EB535A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0D0FB7" w:rsidRPr="00EB535A">
        <w:rPr>
          <w:rFonts w:asciiTheme="majorBidi" w:hAnsiTheme="majorBidi" w:cstheme="majorBidi"/>
          <w:sz w:val="30"/>
          <w:szCs w:val="30"/>
        </w:rPr>
        <w:t>2562</w:t>
      </w:r>
      <w:r w:rsidRPr="00EB535A">
        <w:rPr>
          <w:rFonts w:asciiTheme="majorBidi" w:hAnsiTheme="majorBidi" w:cstheme="majorBidi"/>
          <w:sz w:val="30"/>
          <w:szCs w:val="30"/>
        </w:rPr>
        <w:t xml:space="preserve"> </w:t>
      </w:r>
      <w:r w:rsidRPr="00EB535A">
        <w:rPr>
          <w:rFonts w:asciiTheme="majorBidi" w:hAnsiTheme="majorBidi" w:cstheme="majorBidi"/>
          <w:sz w:val="30"/>
          <w:szCs w:val="30"/>
          <w:cs/>
        </w:rPr>
        <w:t>คำนวณจากกำไร</w:t>
      </w:r>
      <w:r w:rsidR="004A1775" w:rsidRPr="00EB535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A1775" w:rsidRPr="00EB535A">
        <w:rPr>
          <w:rFonts w:asciiTheme="majorBidi" w:hAnsiTheme="majorBidi"/>
          <w:sz w:val="30"/>
          <w:szCs w:val="30"/>
          <w:cs/>
        </w:rPr>
        <w:t>(</w:t>
      </w:r>
      <w:r w:rsidR="004A1775" w:rsidRPr="00EB535A">
        <w:rPr>
          <w:rFonts w:asciiTheme="majorBidi" w:hAnsiTheme="majorBidi" w:hint="cs"/>
          <w:sz w:val="30"/>
          <w:szCs w:val="30"/>
          <w:cs/>
        </w:rPr>
        <w:t>ขาดทุน</w:t>
      </w:r>
      <w:r w:rsidR="004A1775" w:rsidRPr="00EB535A">
        <w:rPr>
          <w:rFonts w:asciiTheme="majorBidi" w:hAnsiTheme="majorBidi"/>
          <w:sz w:val="30"/>
          <w:szCs w:val="30"/>
          <w:cs/>
        </w:rPr>
        <w:t xml:space="preserve">) </w:t>
      </w:r>
      <w:r w:rsidRPr="00EB535A">
        <w:rPr>
          <w:rFonts w:asciiTheme="majorBidi" w:hAnsiTheme="majorBidi" w:cstheme="majorBidi"/>
          <w:sz w:val="30"/>
          <w:szCs w:val="30"/>
          <w:cs/>
        </w:rPr>
        <w:t>สำหรับงวดที่เป็นส่วนของผู้ถือหุ้นสามัญของบริษัทและจำนวนหุ้นสามัญที่ออกจำหน่ายแล้วระหว่างงวด โดยแสดงการคำนวณดังนี้</w:t>
      </w:r>
    </w:p>
    <w:p w14:paraId="657A1049" w14:textId="77777777" w:rsidR="0003566A" w:rsidRPr="00EB535A" w:rsidRDefault="0003566A" w:rsidP="000356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668" w:type="dxa"/>
        <w:tblInd w:w="450" w:type="dxa"/>
        <w:tblLook w:val="01E0" w:firstRow="1" w:lastRow="1" w:firstColumn="1" w:lastColumn="1" w:noHBand="0" w:noVBand="0"/>
      </w:tblPr>
      <w:tblGrid>
        <w:gridCol w:w="3420"/>
        <w:gridCol w:w="270"/>
        <w:gridCol w:w="1175"/>
        <w:gridCol w:w="263"/>
        <w:gridCol w:w="15"/>
        <w:gridCol w:w="1275"/>
        <w:gridCol w:w="276"/>
        <w:gridCol w:w="1355"/>
        <w:gridCol w:w="264"/>
        <w:gridCol w:w="1355"/>
      </w:tblGrid>
      <w:tr w:rsidR="00B953CE" w:rsidRPr="00EB535A" w14:paraId="41C25420" w14:textId="77777777" w:rsidTr="00F161E8">
        <w:trPr>
          <w:tblHeader/>
        </w:trPr>
        <w:tc>
          <w:tcPr>
            <w:tcW w:w="3420" w:type="dxa"/>
            <w:hideMark/>
          </w:tcPr>
          <w:p w14:paraId="16CFB7A9" w14:textId="77777777" w:rsidR="00B953CE" w:rsidRPr="00EB535A" w:rsidRDefault="00B953CE">
            <w:pPr>
              <w:tabs>
                <w:tab w:val="clear" w:pos="227"/>
                <w:tab w:val="clear" w:pos="454"/>
                <w:tab w:val="left" w:pos="540"/>
              </w:tabs>
              <w:ind w:right="10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</w:p>
        </w:tc>
        <w:tc>
          <w:tcPr>
            <w:tcW w:w="270" w:type="dxa"/>
          </w:tcPr>
          <w:p w14:paraId="39C585FE" w14:textId="77777777" w:rsidR="00B953CE" w:rsidRPr="00EB535A" w:rsidRDefault="00B953CE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8" w:type="dxa"/>
            <w:gridSpan w:val="4"/>
            <w:hideMark/>
          </w:tcPr>
          <w:p w14:paraId="69B23292" w14:textId="77777777" w:rsidR="00B953CE" w:rsidRPr="00EB535A" w:rsidRDefault="00B953CE">
            <w:pPr>
              <w:tabs>
                <w:tab w:val="clear" w:pos="227"/>
                <w:tab w:val="clear" w:pos="454"/>
                <w:tab w:val="left" w:pos="540"/>
              </w:tabs>
              <w:ind w:right="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6" w:type="dxa"/>
          </w:tcPr>
          <w:p w14:paraId="744AE7F3" w14:textId="77777777" w:rsidR="00B953CE" w:rsidRPr="00EB535A" w:rsidRDefault="00B953CE">
            <w:pPr>
              <w:tabs>
                <w:tab w:val="clear" w:pos="227"/>
                <w:tab w:val="clear" w:pos="454"/>
                <w:tab w:val="left" w:pos="540"/>
              </w:tabs>
              <w:ind w:right="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74" w:type="dxa"/>
            <w:gridSpan w:val="3"/>
            <w:hideMark/>
          </w:tcPr>
          <w:p w14:paraId="78B1381B" w14:textId="77777777" w:rsidR="00B953CE" w:rsidRPr="00EB535A" w:rsidRDefault="00B953CE">
            <w:pPr>
              <w:tabs>
                <w:tab w:val="clear" w:pos="227"/>
                <w:tab w:val="clear" w:pos="454"/>
                <w:tab w:val="left" w:pos="540"/>
              </w:tabs>
              <w:ind w:right="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53CE" w:rsidRPr="00EB535A" w14:paraId="0E6B403E" w14:textId="77777777" w:rsidTr="00F161E8">
        <w:trPr>
          <w:tblHeader/>
        </w:trPr>
        <w:tc>
          <w:tcPr>
            <w:tcW w:w="3420" w:type="dxa"/>
            <w:hideMark/>
          </w:tcPr>
          <w:p w14:paraId="57223441" w14:textId="5589A91E" w:rsidR="00B953CE" w:rsidRPr="00EB535A" w:rsidRDefault="00B953CE" w:rsidP="00B953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0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EB535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EB535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026FB8" w:rsidRPr="00EB535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026FB8" w:rsidRPr="00EB535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563B7947" w14:textId="77777777" w:rsidR="00B953CE" w:rsidRPr="00EB535A" w:rsidRDefault="00B953CE" w:rsidP="00B953CE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hideMark/>
          </w:tcPr>
          <w:p w14:paraId="42A88690" w14:textId="77777777" w:rsidR="00B953CE" w:rsidRPr="00EB535A" w:rsidRDefault="000D0FB7" w:rsidP="00B95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63" w:type="dxa"/>
          </w:tcPr>
          <w:p w14:paraId="563F201F" w14:textId="77777777" w:rsidR="00B953CE" w:rsidRPr="00EB535A" w:rsidRDefault="00B953CE" w:rsidP="00B95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0" w:type="dxa"/>
            <w:gridSpan w:val="2"/>
            <w:hideMark/>
          </w:tcPr>
          <w:p w14:paraId="4EC02EFC" w14:textId="77777777" w:rsidR="00B953CE" w:rsidRPr="00EB535A" w:rsidRDefault="000D0FB7" w:rsidP="00B95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6" w:type="dxa"/>
          </w:tcPr>
          <w:p w14:paraId="3DD75EB3" w14:textId="77777777" w:rsidR="00B953CE" w:rsidRPr="00EB535A" w:rsidRDefault="00B953CE" w:rsidP="00B95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dxa"/>
            <w:hideMark/>
          </w:tcPr>
          <w:p w14:paraId="0A58DB1D" w14:textId="77777777" w:rsidR="00B953CE" w:rsidRPr="00EB535A" w:rsidRDefault="000D0FB7" w:rsidP="00B95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64" w:type="dxa"/>
          </w:tcPr>
          <w:p w14:paraId="0DDA9219" w14:textId="77777777" w:rsidR="00B953CE" w:rsidRPr="00EB535A" w:rsidRDefault="00B953CE" w:rsidP="00B95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dxa"/>
            <w:hideMark/>
          </w:tcPr>
          <w:p w14:paraId="15238328" w14:textId="77777777" w:rsidR="00B953CE" w:rsidRPr="00EB535A" w:rsidRDefault="000D0FB7" w:rsidP="00B95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B953CE" w:rsidRPr="00EB535A" w14:paraId="5A08493B" w14:textId="77777777" w:rsidTr="00F161E8">
        <w:trPr>
          <w:tblHeader/>
        </w:trPr>
        <w:tc>
          <w:tcPr>
            <w:tcW w:w="3420" w:type="dxa"/>
          </w:tcPr>
          <w:p w14:paraId="438C5288" w14:textId="77777777" w:rsidR="00B953CE" w:rsidRPr="00EB535A" w:rsidRDefault="00B953CE" w:rsidP="00B953CE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46F43C" w14:textId="77777777" w:rsidR="00B953CE" w:rsidRPr="00EB535A" w:rsidRDefault="00B953CE" w:rsidP="00B953CE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8" w:type="dxa"/>
            <w:gridSpan w:val="8"/>
            <w:hideMark/>
          </w:tcPr>
          <w:p w14:paraId="321490EB" w14:textId="77777777" w:rsidR="00B953CE" w:rsidRPr="00EB535A" w:rsidRDefault="00B953CE" w:rsidP="00B95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D71B89" w:rsidRPr="00EB535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EB535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 w:rsidR="005759D9" w:rsidRPr="00EB535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/</w:t>
            </w:r>
            <w:r w:rsidR="00D71B89" w:rsidRPr="00EB535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EB535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หุ้น)</w:t>
            </w:r>
          </w:p>
        </w:tc>
      </w:tr>
      <w:tr w:rsidR="00B953CE" w:rsidRPr="00EB535A" w14:paraId="103A2A06" w14:textId="77777777" w:rsidTr="00F161E8">
        <w:tc>
          <w:tcPr>
            <w:tcW w:w="3420" w:type="dxa"/>
            <w:hideMark/>
          </w:tcPr>
          <w:p w14:paraId="0AEE4FAD" w14:textId="493534C8" w:rsidR="00B953CE" w:rsidRPr="00EB535A" w:rsidRDefault="00B953CE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="004A1775" w:rsidRPr="00EB535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bookmarkStart w:id="4" w:name="_Hlk39055007"/>
            <w:r w:rsidR="004A1775"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4A1775" w:rsidRPr="00EB535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ขาดทุน) </w:t>
            </w:r>
            <w:bookmarkEnd w:id="4"/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ที่เป็นส่วนของผู้ถือ</w:t>
            </w:r>
          </w:p>
        </w:tc>
        <w:tc>
          <w:tcPr>
            <w:tcW w:w="270" w:type="dxa"/>
          </w:tcPr>
          <w:p w14:paraId="73736142" w14:textId="77777777" w:rsidR="00B953CE" w:rsidRPr="00EB535A" w:rsidRDefault="00B953CE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2C6710C5" w14:textId="77777777" w:rsidR="00B953CE" w:rsidRPr="00EB535A" w:rsidRDefault="00B953CE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08FB2FB5" w14:textId="77777777" w:rsidR="00B953CE" w:rsidRPr="00EB535A" w:rsidRDefault="00B953CE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0" w:type="dxa"/>
            <w:gridSpan w:val="2"/>
          </w:tcPr>
          <w:p w14:paraId="2761F9F0" w14:textId="77777777" w:rsidR="00B953CE" w:rsidRPr="00EB535A" w:rsidRDefault="00B953CE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14:paraId="74BE3517" w14:textId="77777777" w:rsidR="00B953CE" w:rsidRPr="00EB535A" w:rsidRDefault="00B953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dxa"/>
          </w:tcPr>
          <w:p w14:paraId="4007A971" w14:textId="77777777" w:rsidR="00B953CE" w:rsidRPr="00EB535A" w:rsidRDefault="00B953CE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</w:tcPr>
          <w:p w14:paraId="00FC3816" w14:textId="77777777" w:rsidR="00B953CE" w:rsidRPr="00EB535A" w:rsidRDefault="00B953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dxa"/>
          </w:tcPr>
          <w:p w14:paraId="670043E9" w14:textId="77777777" w:rsidR="00B953CE" w:rsidRPr="00EB535A" w:rsidRDefault="00B953CE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0712E" w:rsidRPr="00EB535A" w14:paraId="08F0EFB1" w14:textId="77777777" w:rsidTr="00F161E8">
        <w:tc>
          <w:tcPr>
            <w:tcW w:w="3420" w:type="dxa"/>
            <w:hideMark/>
          </w:tcPr>
          <w:p w14:paraId="226AE818" w14:textId="39A5525C" w:rsidR="0060712E" w:rsidRPr="00EB535A" w:rsidRDefault="0060712E" w:rsidP="0060712E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</w:t>
            </w:r>
            <w:r w:rsidR="004A1775" w:rsidRPr="00EB535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หุ้นสามัญ</w:t>
            </w: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ของบริษัท (ขั้นพื้นฐาน)</w:t>
            </w:r>
          </w:p>
        </w:tc>
        <w:tc>
          <w:tcPr>
            <w:tcW w:w="270" w:type="dxa"/>
          </w:tcPr>
          <w:p w14:paraId="7A56B83B" w14:textId="77777777" w:rsidR="0060712E" w:rsidRPr="00EB535A" w:rsidRDefault="0060712E" w:rsidP="0060712E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BE6B5A1" w14:textId="311749CF" w:rsidR="0060712E" w:rsidRPr="00EB535A" w:rsidRDefault="00A15B59" w:rsidP="004B2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 w:firstLine="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F559AE"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</w:t>
            </w: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F559AE"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476</w:t>
            </w: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3" w:type="dxa"/>
          </w:tcPr>
          <w:p w14:paraId="0CD2C79E" w14:textId="77777777" w:rsidR="0060712E" w:rsidRPr="00EB535A" w:rsidRDefault="0060712E" w:rsidP="0060712E">
            <w:pPr>
              <w:tabs>
                <w:tab w:val="clear" w:pos="227"/>
                <w:tab w:val="clear" w:pos="454"/>
                <w:tab w:val="clear" w:pos="680"/>
                <w:tab w:val="left" w:pos="540"/>
                <w:tab w:val="decimal" w:pos="754"/>
              </w:tabs>
              <w:ind w:right="-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D40C20E" w14:textId="67BFD92D" w:rsidR="0060712E" w:rsidRPr="00EB535A" w:rsidRDefault="00C13B5C" w:rsidP="004B2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9"/>
              </w:tabs>
              <w:spacing w:line="240" w:lineRule="auto"/>
              <w:ind w:right="-8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535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(</w:t>
            </w:r>
            <w:r w:rsidR="00583601" w:rsidRPr="00EB535A">
              <w:rPr>
                <w:rFonts w:asciiTheme="majorBidi" w:hAnsiTheme="majorBidi"/>
                <w:b/>
                <w:bCs/>
                <w:sz w:val="30"/>
                <w:szCs w:val="30"/>
              </w:rPr>
              <w:t>2</w:t>
            </w: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83601" w:rsidRPr="00EB535A">
              <w:rPr>
                <w:rFonts w:asciiTheme="majorBidi" w:hAnsiTheme="majorBidi"/>
                <w:b/>
                <w:bCs/>
                <w:sz w:val="30"/>
                <w:szCs w:val="30"/>
              </w:rPr>
              <w:t>099</w:t>
            </w:r>
            <w:r w:rsidRPr="00EB535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6" w:type="dxa"/>
          </w:tcPr>
          <w:p w14:paraId="08615BC5" w14:textId="77777777" w:rsidR="0060712E" w:rsidRPr="00EB535A" w:rsidRDefault="0060712E" w:rsidP="006071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A0A4F63" w14:textId="64F3557E" w:rsidR="0060712E" w:rsidRPr="00EB535A" w:rsidRDefault="00A15B59" w:rsidP="004B217D">
            <w:pPr>
              <w:tabs>
                <w:tab w:val="left" w:pos="1116"/>
              </w:tabs>
              <w:ind w:right="-6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535A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F559AE" w:rsidRPr="00EB535A"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  <w:r w:rsidRPr="00EB535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F559AE" w:rsidRPr="00EB535A">
              <w:rPr>
                <w:rFonts w:ascii="Angsana New" w:hAnsi="Angsana New"/>
                <w:b/>
                <w:bCs/>
                <w:sz w:val="30"/>
                <w:szCs w:val="30"/>
              </w:rPr>
              <w:t>010</w:t>
            </w:r>
            <w:r w:rsidRPr="00EB535A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4" w:type="dxa"/>
          </w:tcPr>
          <w:p w14:paraId="189452FF" w14:textId="77777777" w:rsidR="0060712E" w:rsidRPr="00EB535A" w:rsidRDefault="0060712E" w:rsidP="004B217D">
            <w:pPr>
              <w:tabs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D40C5CD" w14:textId="1F09A0EF" w:rsidR="0060712E" w:rsidRPr="00EB535A" w:rsidRDefault="00583601" w:rsidP="00607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535A">
              <w:rPr>
                <w:rFonts w:asciiTheme="majorBidi" w:hAnsiTheme="majorBidi"/>
                <w:b/>
                <w:bCs/>
                <w:sz w:val="30"/>
                <w:szCs w:val="30"/>
              </w:rPr>
              <w:t>738</w:t>
            </w:r>
          </w:p>
        </w:tc>
      </w:tr>
      <w:tr w:rsidR="0060712E" w:rsidRPr="00EB535A" w14:paraId="0D74C985" w14:textId="77777777" w:rsidTr="00F161E8">
        <w:tc>
          <w:tcPr>
            <w:tcW w:w="3420" w:type="dxa"/>
          </w:tcPr>
          <w:p w14:paraId="1E27FED8" w14:textId="77777777" w:rsidR="0060712E" w:rsidRPr="00EB535A" w:rsidRDefault="0060712E" w:rsidP="0060712E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7F685804" w14:textId="77777777" w:rsidR="0060712E" w:rsidRPr="00EB535A" w:rsidRDefault="0060712E" w:rsidP="0060712E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1059074" w14:textId="77777777" w:rsidR="0060712E" w:rsidRPr="00EB535A" w:rsidRDefault="0060712E" w:rsidP="006071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6" w:right="89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8" w:type="dxa"/>
            <w:gridSpan w:val="2"/>
          </w:tcPr>
          <w:p w14:paraId="2D83ADD9" w14:textId="77777777" w:rsidR="0060712E" w:rsidRPr="00EB535A" w:rsidRDefault="0060712E" w:rsidP="0060712E">
            <w:pPr>
              <w:tabs>
                <w:tab w:val="clear" w:pos="227"/>
                <w:tab w:val="clear" w:pos="454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FB13367" w14:textId="77777777" w:rsidR="0060712E" w:rsidRPr="00EB535A" w:rsidRDefault="0060712E" w:rsidP="006071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6" w:right="89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6" w:type="dxa"/>
          </w:tcPr>
          <w:p w14:paraId="3C0DBA87" w14:textId="77777777" w:rsidR="0060712E" w:rsidRPr="00EB535A" w:rsidRDefault="0060712E" w:rsidP="006071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5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5B9AB26" w14:textId="77777777" w:rsidR="0060712E" w:rsidRPr="00EB535A" w:rsidRDefault="0060712E" w:rsidP="0060712E">
            <w:pPr>
              <w:tabs>
                <w:tab w:val="clear" w:pos="227"/>
                <w:tab w:val="clear" w:pos="454"/>
                <w:tab w:val="decimal" w:pos="501"/>
              </w:tabs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64" w:type="dxa"/>
          </w:tcPr>
          <w:p w14:paraId="6EE7D666" w14:textId="77777777" w:rsidR="0060712E" w:rsidRPr="00EB535A" w:rsidRDefault="0060712E" w:rsidP="0060712E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5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F190229" w14:textId="77777777" w:rsidR="0060712E" w:rsidRPr="00EB535A" w:rsidRDefault="0060712E" w:rsidP="0060712E">
            <w:pPr>
              <w:tabs>
                <w:tab w:val="clear" w:pos="227"/>
                <w:tab w:val="clear" w:pos="454"/>
                <w:tab w:val="decimal" w:pos="501"/>
              </w:tabs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B42B32" w:rsidRPr="00EB535A" w14:paraId="1AAD1410" w14:textId="77777777" w:rsidTr="00F161E8">
        <w:tc>
          <w:tcPr>
            <w:tcW w:w="3420" w:type="dxa"/>
            <w:hideMark/>
          </w:tcPr>
          <w:p w14:paraId="5463B900" w14:textId="028A468E" w:rsidR="00B42B32" w:rsidRPr="00EB535A" w:rsidRDefault="00B42B32" w:rsidP="000A168D">
            <w:pPr>
              <w:tabs>
                <w:tab w:val="clear" w:pos="227"/>
                <w:tab w:val="clear" w:pos="454"/>
                <w:tab w:val="left" w:pos="540"/>
              </w:tabs>
              <w:ind w:left="156" w:right="-43" w:hanging="15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</w:t>
            </w:r>
            <w:r w:rsidR="006F5688" w:rsidRPr="00EB535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โดยวิธีถัวเฉลี่ยถ่วงน้ำหนัก</w:t>
            </w:r>
          </w:p>
        </w:tc>
        <w:tc>
          <w:tcPr>
            <w:tcW w:w="270" w:type="dxa"/>
          </w:tcPr>
          <w:p w14:paraId="10BD0BFF" w14:textId="77777777" w:rsidR="00B42B32" w:rsidRPr="00EB535A" w:rsidRDefault="00B42B32" w:rsidP="00B42B32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8167609" w14:textId="77777777" w:rsidR="00C025D0" w:rsidRPr="00EB535A" w:rsidRDefault="00C025D0" w:rsidP="00B42B3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F81E4B1" w14:textId="2851E04B" w:rsidR="00B42B32" w:rsidRPr="00EB535A" w:rsidRDefault="00B42B32" w:rsidP="004B217D">
            <w:pPr>
              <w:tabs>
                <w:tab w:val="clear" w:pos="907"/>
                <w:tab w:val="left" w:pos="790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535A">
              <w:rPr>
                <w:rFonts w:ascii="Angsana New" w:hAnsi="Angsana New"/>
                <w:b/>
                <w:bCs/>
                <w:sz w:val="30"/>
                <w:szCs w:val="30"/>
              </w:rPr>
              <w:t>1,321,901</w:t>
            </w:r>
          </w:p>
        </w:tc>
        <w:tc>
          <w:tcPr>
            <w:tcW w:w="278" w:type="dxa"/>
            <w:gridSpan w:val="2"/>
          </w:tcPr>
          <w:p w14:paraId="752F36D6" w14:textId="77777777" w:rsidR="00B42B32" w:rsidRPr="00EB535A" w:rsidRDefault="00B42B32" w:rsidP="00B42B32">
            <w:pPr>
              <w:tabs>
                <w:tab w:val="clear" w:pos="227"/>
                <w:tab w:val="clear" w:pos="454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4F380AD" w14:textId="77777777" w:rsidR="00C025D0" w:rsidRPr="00EB535A" w:rsidRDefault="00C025D0" w:rsidP="00B42B32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F579618" w14:textId="40BB1A7A" w:rsidR="00B42B32" w:rsidRPr="00EB535A" w:rsidRDefault="00B42B32" w:rsidP="00B42B32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AE5A6E"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308</w:t>
            </w: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AE5A6E"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887</w:t>
            </w:r>
          </w:p>
        </w:tc>
        <w:tc>
          <w:tcPr>
            <w:tcW w:w="276" w:type="dxa"/>
          </w:tcPr>
          <w:p w14:paraId="4E25F55A" w14:textId="77777777" w:rsidR="00B42B32" w:rsidRPr="00EB535A" w:rsidRDefault="00B42B32" w:rsidP="00B42B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5899A7E" w14:textId="77777777" w:rsidR="00C025D0" w:rsidRPr="00EB535A" w:rsidRDefault="00C025D0" w:rsidP="00B42B3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1426759" w14:textId="6C9C5C30" w:rsidR="00B42B32" w:rsidRPr="00EB535A" w:rsidRDefault="00B42B32" w:rsidP="00A15B5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535A">
              <w:rPr>
                <w:rFonts w:ascii="Angsana New" w:hAnsi="Angsana New"/>
                <w:b/>
                <w:bCs/>
                <w:sz w:val="30"/>
                <w:szCs w:val="30"/>
              </w:rPr>
              <w:t>1,321,901</w:t>
            </w:r>
          </w:p>
        </w:tc>
        <w:tc>
          <w:tcPr>
            <w:tcW w:w="264" w:type="dxa"/>
          </w:tcPr>
          <w:p w14:paraId="0B837928" w14:textId="77777777" w:rsidR="00B42B32" w:rsidRPr="00EB535A" w:rsidRDefault="00B42B32" w:rsidP="00B42B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214E71A" w14:textId="77777777" w:rsidR="00C025D0" w:rsidRPr="00EB535A" w:rsidRDefault="00C025D0" w:rsidP="00B42B32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DCBB35F" w14:textId="4AF8B3C2" w:rsidR="00B42B32" w:rsidRPr="00EB535A" w:rsidRDefault="00AE5A6E" w:rsidP="00B42B32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1,308,887</w:t>
            </w:r>
          </w:p>
        </w:tc>
      </w:tr>
      <w:tr w:rsidR="00B42B32" w:rsidRPr="00EB535A" w14:paraId="322152EA" w14:textId="77777777" w:rsidTr="00F161E8">
        <w:tc>
          <w:tcPr>
            <w:tcW w:w="3420" w:type="dxa"/>
          </w:tcPr>
          <w:p w14:paraId="7CE76766" w14:textId="77777777" w:rsidR="00B42B32" w:rsidRPr="00EB535A" w:rsidRDefault="00B42B32" w:rsidP="00B42B32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</w:tcPr>
          <w:p w14:paraId="5476C018" w14:textId="77777777" w:rsidR="00B42B32" w:rsidRPr="00EB535A" w:rsidRDefault="00B42B32" w:rsidP="00B42B32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17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AB4454A" w14:textId="77777777" w:rsidR="00B42B32" w:rsidRPr="00EB535A" w:rsidRDefault="00B42B32" w:rsidP="00B42B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6" w:right="89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78" w:type="dxa"/>
            <w:gridSpan w:val="2"/>
          </w:tcPr>
          <w:p w14:paraId="20D3094B" w14:textId="77777777" w:rsidR="00B42B32" w:rsidRPr="00EB535A" w:rsidRDefault="00B42B32" w:rsidP="00B42B32">
            <w:pPr>
              <w:tabs>
                <w:tab w:val="clear" w:pos="227"/>
                <w:tab w:val="clear" w:pos="454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B183AD1" w14:textId="77777777" w:rsidR="00B42B32" w:rsidRPr="00EB535A" w:rsidRDefault="00B42B32" w:rsidP="00B42B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6" w:right="89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76" w:type="dxa"/>
          </w:tcPr>
          <w:p w14:paraId="4B954316" w14:textId="77777777" w:rsidR="00B42B32" w:rsidRPr="00EB535A" w:rsidRDefault="00B42B32" w:rsidP="00B42B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5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83B70B2" w14:textId="77777777" w:rsidR="00B42B32" w:rsidRPr="00EB535A" w:rsidRDefault="00B42B32" w:rsidP="00B42B32">
            <w:pPr>
              <w:tabs>
                <w:tab w:val="clear" w:pos="227"/>
                <w:tab w:val="clear" w:pos="454"/>
                <w:tab w:val="decimal" w:pos="501"/>
              </w:tabs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64" w:type="dxa"/>
          </w:tcPr>
          <w:p w14:paraId="5B5F1E00" w14:textId="77777777" w:rsidR="00B42B32" w:rsidRPr="00EB535A" w:rsidRDefault="00B42B32" w:rsidP="00B42B32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5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B0ECED3" w14:textId="77777777" w:rsidR="00B42B32" w:rsidRPr="00EB535A" w:rsidRDefault="00B42B32" w:rsidP="00B42B32">
            <w:pPr>
              <w:tabs>
                <w:tab w:val="clear" w:pos="227"/>
                <w:tab w:val="clear" w:pos="454"/>
                <w:tab w:val="decimal" w:pos="501"/>
              </w:tabs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</w:tr>
      <w:tr w:rsidR="00B42B32" w:rsidRPr="00EB535A" w14:paraId="072B32D5" w14:textId="77777777" w:rsidTr="00F161E8">
        <w:trPr>
          <w:trHeight w:val="425"/>
        </w:trPr>
        <w:tc>
          <w:tcPr>
            <w:tcW w:w="3420" w:type="dxa"/>
            <w:hideMark/>
          </w:tcPr>
          <w:p w14:paraId="4376A1F7" w14:textId="1BB25685" w:rsidR="00B42B32" w:rsidRPr="00EB535A" w:rsidRDefault="00B42B32" w:rsidP="00B42B32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="004A1775" w:rsidRPr="00EB535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4A1775"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4A1775" w:rsidRPr="00EB535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ขาดทุน) </w:t>
            </w: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ต่อหุ้นขั้นพื้นฐาน</w:t>
            </w:r>
            <w:r w:rsidR="00F161E8" w:rsidRPr="00EB535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F161E8"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F161E8" w:rsidRPr="00EB535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บาท</w:t>
            </w:r>
            <w:r w:rsidR="00F161E8"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9305B18" w14:textId="77777777" w:rsidR="00B42B32" w:rsidRPr="00EB535A" w:rsidRDefault="00B42B32" w:rsidP="00B42B32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F2383CF" w14:textId="6EAADE84" w:rsidR="00B42B32" w:rsidRPr="00EB535A" w:rsidRDefault="00A15B59" w:rsidP="004B2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(0.04</w:t>
            </w:r>
            <w:r w:rsidR="00F559AE"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8" w:type="dxa"/>
            <w:gridSpan w:val="2"/>
          </w:tcPr>
          <w:p w14:paraId="608458BD" w14:textId="77777777" w:rsidR="00B42B32" w:rsidRPr="00EB535A" w:rsidRDefault="00B42B32" w:rsidP="00B42B32">
            <w:pPr>
              <w:tabs>
                <w:tab w:val="clear" w:pos="227"/>
                <w:tab w:val="clear" w:pos="454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04D41DF" w14:textId="74FBA2B6" w:rsidR="00B42B32" w:rsidRPr="00EB535A" w:rsidRDefault="00C13B5C" w:rsidP="004B2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535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(</w:t>
            </w:r>
            <w:r w:rsidR="00583601" w:rsidRPr="00EB535A">
              <w:rPr>
                <w:rFonts w:asciiTheme="majorBidi" w:hAnsiTheme="majorBidi"/>
                <w:b/>
                <w:bCs/>
                <w:sz w:val="30"/>
                <w:szCs w:val="30"/>
              </w:rPr>
              <w:t>0</w:t>
            </w:r>
            <w:r w:rsidRPr="00EB535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.</w:t>
            </w:r>
            <w:r w:rsidR="00583601" w:rsidRPr="00EB535A">
              <w:rPr>
                <w:rFonts w:asciiTheme="majorBidi" w:hAnsiTheme="majorBidi"/>
                <w:b/>
                <w:bCs/>
                <w:sz w:val="30"/>
                <w:szCs w:val="30"/>
              </w:rPr>
              <w:t>002</w:t>
            </w:r>
            <w:r w:rsidRPr="00EB535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6" w:type="dxa"/>
          </w:tcPr>
          <w:p w14:paraId="3EE4E17A" w14:textId="77777777" w:rsidR="00B42B32" w:rsidRPr="00EB535A" w:rsidRDefault="00B42B32" w:rsidP="00B42B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DAADA83" w14:textId="04522A20" w:rsidR="00B42B32" w:rsidRPr="00EB535A" w:rsidRDefault="00A15B59" w:rsidP="004B217D">
            <w:pPr>
              <w:tabs>
                <w:tab w:val="clear" w:pos="227"/>
                <w:tab w:val="clear" w:pos="454"/>
                <w:tab w:val="clear" w:pos="680"/>
                <w:tab w:val="center" w:pos="354"/>
                <w:tab w:val="right" w:pos="764"/>
              </w:tabs>
              <w:ind w:left="-56" w:right="-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</w:t>
            </w:r>
            <w:r w:rsidR="00177880"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F559AE"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4" w:type="dxa"/>
          </w:tcPr>
          <w:p w14:paraId="4E8DC196" w14:textId="77777777" w:rsidR="00B42B32" w:rsidRPr="00EB535A" w:rsidRDefault="00B42B32" w:rsidP="00B42B32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F4863D8" w14:textId="53403950" w:rsidR="00B42B32" w:rsidRPr="00EB535A" w:rsidRDefault="00583601" w:rsidP="00B42B32">
            <w:pPr>
              <w:tabs>
                <w:tab w:val="clear" w:pos="227"/>
                <w:tab w:val="clear" w:pos="454"/>
                <w:tab w:val="clear" w:pos="680"/>
                <w:tab w:val="center" w:pos="354"/>
                <w:tab w:val="right" w:pos="764"/>
              </w:tabs>
              <w:ind w:left="-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535A">
              <w:rPr>
                <w:rFonts w:asciiTheme="majorBidi" w:hAnsiTheme="majorBidi"/>
                <w:b/>
                <w:bCs/>
                <w:sz w:val="30"/>
                <w:szCs w:val="30"/>
              </w:rPr>
              <w:t>0</w:t>
            </w:r>
            <w:r w:rsidR="00C13B5C" w:rsidRPr="00EB535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.</w:t>
            </w:r>
            <w:r w:rsidRPr="00EB535A">
              <w:rPr>
                <w:rFonts w:asciiTheme="majorBidi" w:hAnsiTheme="majorBidi"/>
                <w:b/>
                <w:bCs/>
                <w:sz w:val="30"/>
                <w:szCs w:val="30"/>
              </w:rPr>
              <w:t>001</w:t>
            </w:r>
          </w:p>
        </w:tc>
      </w:tr>
    </w:tbl>
    <w:p w14:paraId="453D0E73" w14:textId="77777777" w:rsidR="00026FB8" w:rsidRPr="00EB535A" w:rsidRDefault="00026FB8" w:rsidP="008220D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668" w:type="dxa"/>
        <w:tblInd w:w="450" w:type="dxa"/>
        <w:tblLook w:val="01E0" w:firstRow="1" w:lastRow="1" w:firstColumn="1" w:lastColumn="1" w:noHBand="0" w:noVBand="0"/>
      </w:tblPr>
      <w:tblGrid>
        <w:gridCol w:w="3420"/>
        <w:gridCol w:w="270"/>
        <w:gridCol w:w="1175"/>
        <w:gridCol w:w="263"/>
        <w:gridCol w:w="15"/>
        <w:gridCol w:w="1275"/>
        <w:gridCol w:w="276"/>
        <w:gridCol w:w="1355"/>
        <w:gridCol w:w="264"/>
        <w:gridCol w:w="1355"/>
      </w:tblGrid>
      <w:tr w:rsidR="00026FB8" w:rsidRPr="00EB535A" w14:paraId="1758E499" w14:textId="77777777" w:rsidTr="00F5595A">
        <w:trPr>
          <w:tblHeader/>
        </w:trPr>
        <w:tc>
          <w:tcPr>
            <w:tcW w:w="3420" w:type="dxa"/>
            <w:hideMark/>
          </w:tcPr>
          <w:p w14:paraId="40440DE4" w14:textId="4FBAE6E9" w:rsidR="00026FB8" w:rsidRPr="00EB535A" w:rsidRDefault="00026FB8" w:rsidP="00F5595A">
            <w:pPr>
              <w:tabs>
                <w:tab w:val="clear" w:pos="227"/>
                <w:tab w:val="clear" w:pos="454"/>
                <w:tab w:val="left" w:pos="540"/>
              </w:tabs>
              <w:ind w:right="10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EB535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EB535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270" w:type="dxa"/>
          </w:tcPr>
          <w:p w14:paraId="0DD5C816" w14:textId="77777777" w:rsidR="00026FB8" w:rsidRPr="00EB535A" w:rsidRDefault="00026FB8" w:rsidP="00F5595A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8" w:type="dxa"/>
            <w:gridSpan w:val="4"/>
            <w:hideMark/>
          </w:tcPr>
          <w:p w14:paraId="5D69A8D1" w14:textId="77777777" w:rsidR="00026FB8" w:rsidRPr="00EB535A" w:rsidRDefault="00026FB8" w:rsidP="00F5595A">
            <w:pPr>
              <w:tabs>
                <w:tab w:val="clear" w:pos="227"/>
                <w:tab w:val="clear" w:pos="454"/>
                <w:tab w:val="left" w:pos="540"/>
              </w:tabs>
              <w:ind w:right="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6" w:type="dxa"/>
          </w:tcPr>
          <w:p w14:paraId="397E35F0" w14:textId="77777777" w:rsidR="00026FB8" w:rsidRPr="00EB535A" w:rsidRDefault="00026FB8" w:rsidP="00F5595A">
            <w:pPr>
              <w:tabs>
                <w:tab w:val="clear" w:pos="227"/>
                <w:tab w:val="clear" w:pos="454"/>
                <w:tab w:val="left" w:pos="540"/>
              </w:tabs>
              <w:ind w:right="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74" w:type="dxa"/>
            <w:gridSpan w:val="3"/>
            <w:hideMark/>
          </w:tcPr>
          <w:p w14:paraId="39E81420" w14:textId="77777777" w:rsidR="00026FB8" w:rsidRPr="00EB535A" w:rsidRDefault="00026FB8" w:rsidP="00F5595A">
            <w:pPr>
              <w:tabs>
                <w:tab w:val="clear" w:pos="227"/>
                <w:tab w:val="clear" w:pos="454"/>
                <w:tab w:val="left" w:pos="540"/>
              </w:tabs>
              <w:ind w:right="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6FB8" w:rsidRPr="00EB535A" w14:paraId="2221EE10" w14:textId="77777777" w:rsidTr="00F5595A">
        <w:trPr>
          <w:tblHeader/>
        </w:trPr>
        <w:tc>
          <w:tcPr>
            <w:tcW w:w="3420" w:type="dxa"/>
            <w:hideMark/>
          </w:tcPr>
          <w:p w14:paraId="4846744F" w14:textId="77777777" w:rsidR="00026FB8" w:rsidRPr="00EB535A" w:rsidRDefault="00026FB8" w:rsidP="00F559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0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EB535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EB535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EB535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51E8D36A" w14:textId="77777777" w:rsidR="00026FB8" w:rsidRPr="00EB535A" w:rsidRDefault="00026FB8" w:rsidP="00F5595A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hideMark/>
          </w:tcPr>
          <w:p w14:paraId="6C0365BE" w14:textId="77777777" w:rsidR="00026FB8" w:rsidRPr="00EB535A" w:rsidRDefault="00026FB8" w:rsidP="00F5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63" w:type="dxa"/>
          </w:tcPr>
          <w:p w14:paraId="59631ADD" w14:textId="77777777" w:rsidR="00026FB8" w:rsidRPr="00EB535A" w:rsidRDefault="00026FB8" w:rsidP="00F5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0" w:type="dxa"/>
            <w:gridSpan w:val="2"/>
            <w:hideMark/>
          </w:tcPr>
          <w:p w14:paraId="4A0A7F67" w14:textId="77777777" w:rsidR="00026FB8" w:rsidRPr="00EB535A" w:rsidRDefault="00026FB8" w:rsidP="00F5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6" w:type="dxa"/>
          </w:tcPr>
          <w:p w14:paraId="0FC67A92" w14:textId="77777777" w:rsidR="00026FB8" w:rsidRPr="00EB535A" w:rsidRDefault="00026FB8" w:rsidP="00F5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dxa"/>
            <w:hideMark/>
          </w:tcPr>
          <w:p w14:paraId="4C58F8F2" w14:textId="77777777" w:rsidR="00026FB8" w:rsidRPr="00EB535A" w:rsidRDefault="00026FB8" w:rsidP="00F5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64" w:type="dxa"/>
          </w:tcPr>
          <w:p w14:paraId="0C5347D0" w14:textId="77777777" w:rsidR="00026FB8" w:rsidRPr="00EB535A" w:rsidRDefault="00026FB8" w:rsidP="00F5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dxa"/>
            <w:hideMark/>
          </w:tcPr>
          <w:p w14:paraId="71F6BF9D" w14:textId="77777777" w:rsidR="00026FB8" w:rsidRPr="00EB535A" w:rsidRDefault="00026FB8" w:rsidP="00F5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026FB8" w:rsidRPr="00EB535A" w14:paraId="1A069DBA" w14:textId="77777777" w:rsidTr="00F5595A">
        <w:trPr>
          <w:tblHeader/>
        </w:trPr>
        <w:tc>
          <w:tcPr>
            <w:tcW w:w="3420" w:type="dxa"/>
          </w:tcPr>
          <w:p w14:paraId="0AB69164" w14:textId="77777777" w:rsidR="00026FB8" w:rsidRPr="00EB535A" w:rsidRDefault="00026FB8" w:rsidP="00F5595A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F457F0" w14:textId="77777777" w:rsidR="00026FB8" w:rsidRPr="00EB535A" w:rsidRDefault="00026FB8" w:rsidP="00F5595A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8" w:type="dxa"/>
            <w:gridSpan w:val="8"/>
            <w:hideMark/>
          </w:tcPr>
          <w:p w14:paraId="70DE44E9" w14:textId="77777777" w:rsidR="00026FB8" w:rsidRPr="00EB535A" w:rsidRDefault="00026FB8" w:rsidP="00F5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EB535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EB535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บาท/</w:t>
            </w:r>
            <w:r w:rsidRPr="00EB535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EB535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หุ้น)</w:t>
            </w:r>
          </w:p>
        </w:tc>
      </w:tr>
      <w:tr w:rsidR="00026FB8" w:rsidRPr="00EB535A" w14:paraId="397338E3" w14:textId="77777777" w:rsidTr="00F5595A">
        <w:tc>
          <w:tcPr>
            <w:tcW w:w="3420" w:type="dxa"/>
            <w:hideMark/>
          </w:tcPr>
          <w:p w14:paraId="0ADD9E73" w14:textId="77777777" w:rsidR="00026FB8" w:rsidRPr="00EB535A" w:rsidRDefault="00026FB8" w:rsidP="00F5595A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Pr="00EB535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EB535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ขาดทุน) </w:t>
            </w: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ที่เป็นส่วนของผู้ถือ</w:t>
            </w:r>
          </w:p>
        </w:tc>
        <w:tc>
          <w:tcPr>
            <w:tcW w:w="270" w:type="dxa"/>
          </w:tcPr>
          <w:p w14:paraId="731445E4" w14:textId="77777777" w:rsidR="00026FB8" w:rsidRPr="00EB535A" w:rsidRDefault="00026FB8" w:rsidP="00F5595A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6BCA2ACB" w14:textId="77777777" w:rsidR="00026FB8" w:rsidRPr="00EB535A" w:rsidRDefault="00026FB8" w:rsidP="00F5595A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45D8AE66" w14:textId="77777777" w:rsidR="00026FB8" w:rsidRPr="00EB535A" w:rsidRDefault="00026FB8" w:rsidP="00F5595A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0" w:type="dxa"/>
            <w:gridSpan w:val="2"/>
          </w:tcPr>
          <w:p w14:paraId="24A75440" w14:textId="77777777" w:rsidR="00026FB8" w:rsidRPr="00EB535A" w:rsidRDefault="00026FB8" w:rsidP="00F5595A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14:paraId="4257E2E2" w14:textId="77777777" w:rsidR="00026FB8" w:rsidRPr="00EB535A" w:rsidRDefault="00026FB8" w:rsidP="00F559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dxa"/>
          </w:tcPr>
          <w:p w14:paraId="40A7C474" w14:textId="77777777" w:rsidR="00026FB8" w:rsidRPr="00EB535A" w:rsidRDefault="00026FB8" w:rsidP="00F5595A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</w:tcPr>
          <w:p w14:paraId="7F28737F" w14:textId="77777777" w:rsidR="00026FB8" w:rsidRPr="00EB535A" w:rsidRDefault="00026FB8" w:rsidP="00F559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dxa"/>
          </w:tcPr>
          <w:p w14:paraId="4DE3DBC7" w14:textId="77777777" w:rsidR="00026FB8" w:rsidRPr="00EB535A" w:rsidRDefault="00026FB8" w:rsidP="00F5595A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26FB8" w:rsidRPr="00EB535A" w14:paraId="6899A680" w14:textId="77777777" w:rsidTr="00F5595A">
        <w:tc>
          <w:tcPr>
            <w:tcW w:w="3420" w:type="dxa"/>
            <w:hideMark/>
          </w:tcPr>
          <w:p w14:paraId="145A1CE8" w14:textId="77777777" w:rsidR="00026FB8" w:rsidRPr="00EB535A" w:rsidRDefault="00026FB8" w:rsidP="00F5595A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หุ้นสามัญของบริษัท (ขั้นพื้นฐาน)</w:t>
            </w:r>
          </w:p>
        </w:tc>
        <w:tc>
          <w:tcPr>
            <w:tcW w:w="270" w:type="dxa"/>
          </w:tcPr>
          <w:p w14:paraId="6013ABD9" w14:textId="77777777" w:rsidR="00026FB8" w:rsidRPr="00EB535A" w:rsidRDefault="00026FB8" w:rsidP="00F5595A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DB48D2E" w14:textId="748841E0" w:rsidR="00026FB8" w:rsidRPr="00EB535A" w:rsidRDefault="00A15B59" w:rsidP="00A15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F559AE"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104</w:t>
            </w: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F559AE"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919</w:t>
            </w: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3" w:type="dxa"/>
          </w:tcPr>
          <w:p w14:paraId="42990663" w14:textId="77777777" w:rsidR="00026FB8" w:rsidRPr="00EB535A" w:rsidRDefault="00026FB8" w:rsidP="00F5595A">
            <w:pPr>
              <w:tabs>
                <w:tab w:val="clear" w:pos="227"/>
                <w:tab w:val="clear" w:pos="454"/>
                <w:tab w:val="clear" w:pos="680"/>
                <w:tab w:val="left" w:pos="540"/>
                <w:tab w:val="decimal" w:pos="754"/>
              </w:tabs>
              <w:ind w:right="-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396D45E" w14:textId="087AB599" w:rsidR="00026FB8" w:rsidRPr="00EB535A" w:rsidRDefault="00583601" w:rsidP="00F5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535A">
              <w:rPr>
                <w:rFonts w:asciiTheme="majorBidi" w:hAnsiTheme="majorBidi"/>
                <w:b/>
                <w:bCs/>
                <w:sz w:val="30"/>
                <w:szCs w:val="30"/>
              </w:rPr>
              <w:t>38</w:t>
            </w:r>
            <w:r w:rsidR="00BF534F"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B535A">
              <w:rPr>
                <w:rFonts w:asciiTheme="majorBidi" w:hAnsiTheme="majorBidi"/>
                <w:b/>
                <w:bCs/>
                <w:sz w:val="30"/>
                <w:szCs w:val="30"/>
              </w:rPr>
              <w:t>007</w:t>
            </w:r>
          </w:p>
        </w:tc>
        <w:tc>
          <w:tcPr>
            <w:tcW w:w="276" w:type="dxa"/>
          </w:tcPr>
          <w:p w14:paraId="4C5DC9CD" w14:textId="77777777" w:rsidR="00026FB8" w:rsidRPr="00EB535A" w:rsidRDefault="00026FB8" w:rsidP="00F559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513AB64" w14:textId="2BA2A522" w:rsidR="00026FB8" w:rsidRPr="00EB535A" w:rsidRDefault="00A15B59" w:rsidP="00A15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F559AE"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</w:t>
            </w: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F559AE"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</w:t>
            </w:r>
            <w:r w:rsidR="00DA240A"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4" w:type="dxa"/>
          </w:tcPr>
          <w:p w14:paraId="1EA30714" w14:textId="77777777" w:rsidR="00026FB8" w:rsidRPr="00EB535A" w:rsidRDefault="00026FB8" w:rsidP="00F559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F534562" w14:textId="00950069" w:rsidR="00026FB8" w:rsidRPr="00EB535A" w:rsidRDefault="00BF534F" w:rsidP="00F5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535A">
              <w:rPr>
                <w:rFonts w:ascii="Angsana New" w:hAnsi="Angsana New"/>
                <w:b/>
                <w:bCs/>
                <w:sz w:val="30"/>
                <w:szCs w:val="30"/>
              </w:rPr>
              <w:t>42,203</w:t>
            </w:r>
          </w:p>
        </w:tc>
      </w:tr>
      <w:tr w:rsidR="00026FB8" w:rsidRPr="00EB535A" w14:paraId="329FE02D" w14:textId="77777777" w:rsidTr="00F5595A">
        <w:tc>
          <w:tcPr>
            <w:tcW w:w="3420" w:type="dxa"/>
          </w:tcPr>
          <w:p w14:paraId="69957DE6" w14:textId="77777777" w:rsidR="00026FB8" w:rsidRPr="00EB535A" w:rsidRDefault="00026FB8" w:rsidP="00F5595A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270BD4FF" w14:textId="77777777" w:rsidR="00026FB8" w:rsidRPr="00EB535A" w:rsidRDefault="00026FB8" w:rsidP="00F5595A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BF6F875" w14:textId="77777777" w:rsidR="00026FB8" w:rsidRPr="00EB535A" w:rsidRDefault="00026FB8" w:rsidP="00F559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6" w:right="89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8" w:type="dxa"/>
            <w:gridSpan w:val="2"/>
          </w:tcPr>
          <w:p w14:paraId="1CA64E5D" w14:textId="77777777" w:rsidR="00026FB8" w:rsidRPr="00EB535A" w:rsidRDefault="00026FB8" w:rsidP="00F5595A">
            <w:pPr>
              <w:tabs>
                <w:tab w:val="clear" w:pos="227"/>
                <w:tab w:val="clear" w:pos="454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318FF8E" w14:textId="77777777" w:rsidR="00026FB8" w:rsidRPr="00EB535A" w:rsidRDefault="00026FB8" w:rsidP="00F559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6" w:right="89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6" w:type="dxa"/>
          </w:tcPr>
          <w:p w14:paraId="6110C626" w14:textId="77777777" w:rsidR="00026FB8" w:rsidRPr="00EB535A" w:rsidRDefault="00026FB8" w:rsidP="00F559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5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B8E784B" w14:textId="77777777" w:rsidR="00026FB8" w:rsidRPr="00EB535A" w:rsidRDefault="00026FB8" w:rsidP="00F5595A">
            <w:pPr>
              <w:tabs>
                <w:tab w:val="clear" w:pos="227"/>
                <w:tab w:val="clear" w:pos="454"/>
                <w:tab w:val="decimal" w:pos="501"/>
              </w:tabs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64" w:type="dxa"/>
          </w:tcPr>
          <w:p w14:paraId="03A9C2F2" w14:textId="77777777" w:rsidR="00026FB8" w:rsidRPr="00EB535A" w:rsidRDefault="00026FB8" w:rsidP="00F5595A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5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2A86E65" w14:textId="77777777" w:rsidR="00026FB8" w:rsidRPr="00EB535A" w:rsidRDefault="00026FB8" w:rsidP="00F5595A">
            <w:pPr>
              <w:tabs>
                <w:tab w:val="clear" w:pos="227"/>
                <w:tab w:val="clear" w:pos="454"/>
                <w:tab w:val="decimal" w:pos="501"/>
              </w:tabs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026FB8" w:rsidRPr="00EB535A" w14:paraId="21457FCD" w14:textId="77777777" w:rsidTr="00F5595A">
        <w:tc>
          <w:tcPr>
            <w:tcW w:w="3420" w:type="dxa"/>
            <w:hideMark/>
          </w:tcPr>
          <w:p w14:paraId="3A67DCC3" w14:textId="77777777" w:rsidR="00026FB8" w:rsidRPr="00EB535A" w:rsidRDefault="00026FB8" w:rsidP="00F5595A">
            <w:pPr>
              <w:tabs>
                <w:tab w:val="clear" w:pos="227"/>
                <w:tab w:val="clear" w:pos="454"/>
                <w:tab w:val="left" w:pos="540"/>
              </w:tabs>
              <w:ind w:left="156" w:right="-43" w:hanging="15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</w:t>
            </w:r>
            <w:r w:rsidRPr="00EB535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โดยวิธีถัวเฉลี่ยถ่วงน้ำหนัก</w:t>
            </w:r>
          </w:p>
        </w:tc>
        <w:tc>
          <w:tcPr>
            <w:tcW w:w="270" w:type="dxa"/>
          </w:tcPr>
          <w:p w14:paraId="3D8D0A71" w14:textId="77777777" w:rsidR="00026FB8" w:rsidRPr="00EB535A" w:rsidRDefault="00026FB8" w:rsidP="00F5595A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6D67694" w14:textId="77777777" w:rsidR="00026FB8" w:rsidRPr="00EB535A" w:rsidRDefault="00026FB8" w:rsidP="00F5595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C8FEA53" w14:textId="77777777" w:rsidR="00026FB8" w:rsidRPr="00EB535A" w:rsidRDefault="00026FB8" w:rsidP="004B217D">
            <w:pPr>
              <w:tabs>
                <w:tab w:val="clear" w:pos="907"/>
                <w:tab w:val="left" w:pos="88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535A">
              <w:rPr>
                <w:rFonts w:ascii="Angsana New" w:hAnsi="Angsana New"/>
                <w:b/>
                <w:bCs/>
                <w:sz w:val="30"/>
                <w:szCs w:val="30"/>
              </w:rPr>
              <w:t>1,321,901</w:t>
            </w:r>
          </w:p>
        </w:tc>
        <w:tc>
          <w:tcPr>
            <w:tcW w:w="278" w:type="dxa"/>
            <w:gridSpan w:val="2"/>
          </w:tcPr>
          <w:p w14:paraId="481D54D5" w14:textId="77777777" w:rsidR="00026FB8" w:rsidRPr="00EB535A" w:rsidRDefault="00026FB8" w:rsidP="00F5595A">
            <w:pPr>
              <w:tabs>
                <w:tab w:val="clear" w:pos="227"/>
                <w:tab w:val="clear" w:pos="454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84C51B0" w14:textId="77777777" w:rsidR="00026FB8" w:rsidRPr="00EB535A" w:rsidRDefault="00026FB8" w:rsidP="00F5595A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2E68C68" w14:textId="77777777" w:rsidR="00026FB8" w:rsidRPr="00EB535A" w:rsidRDefault="00026FB8" w:rsidP="00F5595A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1,308,887</w:t>
            </w:r>
          </w:p>
        </w:tc>
        <w:tc>
          <w:tcPr>
            <w:tcW w:w="276" w:type="dxa"/>
          </w:tcPr>
          <w:p w14:paraId="31A51F7D" w14:textId="77777777" w:rsidR="00026FB8" w:rsidRPr="00EB535A" w:rsidRDefault="00026FB8" w:rsidP="00F559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6B5D09C" w14:textId="77777777" w:rsidR="00026FB8" w:rsidRPr="00EB535A" w:rsidRDefault="00026FB8" w:rsidP="00F5595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810AE1D" w14:textId="77777777" w:rsidR="00026FB8" w:rsidRPr="00EB535A" w:rsidRDefault="00026FB8" w:rsidP="00F5595A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535A">
              <w:rPr>
                <w:rFonts w:ascii="Angsana New" w:hAnsi="Angsana New"/>
                <w:b/>
                <w:bCs/>
                <w:sz w:val="30"/>
                <w:szCs w:val="30"/>
              </w:rPr>
              <w:t>1,321,901</w:t>
            </w:r>
          </w:p>
        </w:tc>
        <w:tc>
          <w:tcPr>
            <w:tcW w:w="264" w:type="dxa"/>
          </w:tcPr>
          <w:p w14:paraId="22F46647" w14:textId="77777777" w:rsidR="00026FB8" w:rsidRPr="00EB535A" w:rsidRDefault="00026FB8" w:rsidP="00F559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504802C" w14:textId="77777777" w:rsidR="00026FB8" w:rsidRPr="00EB535A" w:rsidRDefault="00026FB8" w:rsidP="00F5595A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8B5CB4F" w14:textId="77777777" w:rsidR="00026FB8" w:rsidRPr="00EB535A" w:rsidRDefault="00026FB8" w:rsidP="00F5595A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1,308,887</w:t>
            </w:r>
          </w:p>
        </w:tc>
      </w:tr>
      <w:tr w:rsidR="00026FB8" w:rsidRPr="00EB535A" w14:paraId="6E5E0476" w14:textId="77777777" w:rsidTr="00F5595A">
        <w:tc>
          <w:tcPr>
            <w:tcW w:w="3420" w:type="dxa"/>
          </w:tcPr>
          <w:p w14:paraId="024496BF" w14:textId="77777777" w:rsidR="00026FB8" w:rsidRPr="00EB535A" w:rsidRDefault="00026FB8" w:rsidP="00F5595A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</w:tcPr>
          <w:p w14:paraId="1C57C480" w14:textId="77777777" w:rsidR="00026FB8" w:rsidRPr="00EB535A" w:rsidRDefault="00026FB8" w:rsidP="00F5595A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17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E1A354C" w14:textId="77777777" w:rsidR="00026FB8" w:rsidRPr="00EB535A" w:rsidRDefault="00026FB8" w:rsidP="00F559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6" w:right="89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78" w:type="dxa"/>
            <w:gridSpan w:val="2"/>
          </w:tcPr>
          <w:p w14:paraId="7E7B8A6F" w14:textId="77777777" w:rsidR="00026FB8" w:rsidRPr="00EB535A" w:rsidRDefault="00026FB8" w:rsidP="00F5595A">
            <w:pPr>
              <w:tabs>
                <w:tab w:val="clear" w:pos="227"/>
                <w:tab w:val="clear" w:pos="454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47ABED5" w14:textId="77777777" w:rsidR="00026FB8" w:rsidRPr="00EB535A" w:rsidRDefault="00026FB8" w:rsidP="00F559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6" w:right="89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76" w:type="dxa"/>
          </w:tcPr>
          <w:p w14:paraId="53F7CA9E" w14:textId="77777777" w:rsidR="00026FB8" w:rsidRPr="00EB535A" w:rsidRDefault="00026FB8" w:rsidP="00F559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5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424F60C" w14:textId="77777777" w:rsidR="00026FB8" w:rsidRPr="00EB535A" w:rsidRDefault="00026FB8" w:rsidP="00F5595A">
            <w:pPr>
              <w:tabs>
                <w:tab w:val="clear" w:pos="227"/>
                <w:tab w:val="clear" w:pos="454"/>
                <w:tab w:val="decimal" w:pos="501"/>
              </w:tabs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64" w:type="dxa"/>
          </w:tcPr>
          <w:p w14:paraId="790024B7" w14:textId="77777777" w:rsidR="00026FB8" w:rsidRPr="00EB535A" w:rsidRDefault="00026FB8" w:rsidP="00F5595A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5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58D7213" w14:textId="77777777" w:rsidR="00026FB8" w:rsidRPr="00EB535A" w:rsidRDefault="00026FB8" w:rsidP="00F5595A">
            <w:pPr>
              <w:tabs>
                <w:tab w:val="clear" w:pos="227"/>
                <w:tab w:val="clear" w:pos="454"/>
                <w:tab w:val="decimal" w:pos="501"/>
              </w:tabs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</w:tr>
      <w:tr w:rsidR="00026FB8" w:rsidRPr="00EB535A" w14:paraId="3578D748" w14:textId="77777777" w:rsidTr="00F5595A">
        <w:trPr>
          <w:trHeight w:val="425"/>
        </w:trPr>
        <w:tc>
          <w:tcPr>
            <w:tcW w:w="3420" w:type="dxa"/>
            <w:hideMark/>
          </w:tcPr>
          <w:p w14:paraId="27DE2099" w14:textId="77777777" w:rsidR="00026FB8" w:rsidRPr="00EB535A" w:rsidRDefault="00026FB8" w:rsidP="00F5595A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Pr="00EB535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EB535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ขาดทุน) </w:t>
            </w: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ต่อหุ้นขั้นพื้นฐาน</w:t>
            </w:r>
            <w:r w:rsidRPr="00EB535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EB535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บาท</w:t>
            </w: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F955FA2" w14:textId="77777777" w:rsidR="00026FB8" w:rsidRPr="00EB535A" w:rsidRDefault="00026FB8" w:rsidP="00F5595A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082795A" w14:textId="7835D069" w:rsidR="00026FB8" w:rsidRPr="00EB535A" w:rsidRDefault="00A15B59" w:rsidP="00F5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(0.07</w:t>
            </w:r>
            <w:r w:rsidR="00F559AE"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8" w:type="dxa"/>
            <w:gridSpan w:val="2"/>
          </w:tcPr>
          <w:p w14:paraId="5876780A" w14:textId="77777777" w:rsidR="00026FB8" w:rsidRPr="00EB535A" w:rsidRDefault="00026FB8" w:rsidP="00F5595A">
            <w:pPr>
              <w:tabs>
                <w:tab w:val="clear" w:pos="227"/>
                <w:tab w:val="clear" w:pos="454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3E80BB2" w14:textId="5E3EA691" w:rsidR="00026FB8" w:rsidRPr="00EB535A" w:rsidRDefault="00583601" w:rsidP="00F5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535A">
              <w:rPr>
                <w:rFonts w:asciiTheme="majorBidi" w:hAnsiTheme="majorBidi"/>
                <w:b/>
                <w:bCs/>
                <w:sz w:val="30"/>
                <w:szCs w:val="30"/>
              </w:rPr>
              <w:t>0</w:t>
            </w:r>
            <w:r w:rsidR="00BF534F" w:rsidRPr="00EB535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.</w:t>
            </w:r>
            <w:r w:rsidRPr="00EB535A">
              <w:rPr>
                <w:rFonts w:asciiTheme="majorBidi" w:hAnsiTheme="majorBidi"/>
                <w:b/>
                <w:bCs/>
                <w:sz w:val="30"/>
                <w:szCs w:val="30"/>
              </w:rPr>
              <w:t>029</w:t>
            </w:r>
          </w:p>
        </w:tc>
        <w:tc>
          <w:tcPr>
            <w:tcW w:w="276" w:type="dxa"/>
          </w:tcPr>
          <w:p w14:paraId="0815935E" w14:textId="77777777" w:rsidR="00026FB8" w:rsidRPr="00EB535A" w:rsidRDefault="00026FB8" w:rsidP="00F559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EC33F9C" w14:textId="5D477AC3" w:rsidR="00026FB8" w:rsidRPr="00EB535A" w:rsidRDefault="00A15B59" w:rsidP="00F5595A">
            <w:pPr>
              <w:tabs>
                <w:tab w:val="clear" w:pos="227"/>
                <w:tab w:val="clear" w:pos="454"/>
                <w:tab w:val="clear" w:pos="680"/>
                <w:tab w:val="center" w:pos="354"/>
                <w:tab w:val="right" w:pos="764"/>
              </w:tabs>
              <w:ind w:left="-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</w:t>
            </w:r>
            <w:r w:rsidR="00F559AE"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</w:t>
            </w: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4" w:type="dxa"/>
          </w:tcPr>
          <w:p w14:paraId="636C21EE" w14:textId="77777777" w:rsidR="00026FB8" w:rsidRPr="00EB535A" w:rsidRDefault="00026FB8" w:rsidP="00F5595A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65E94A2" w14:textId="3CF39DC9" w:rsidR="00026FB8" w:rsidRPr="00EB535A" w:rsidRDefault="00BF534F" w:rsidP="00F5595A">
            <w:pPr>
              <w:tabs>
                <w:tab w:val="clear" w:pos="227"/>
                <w:tab w:val="clear" w:pos="454"/>
                <w:tab w:val="clear" w:pos="680"/>
                <w:tab w:val="center" w:pos="354"/>
                <w:tab w:val="right" w:pos="764"/>
              </w:tabs>
              <w:ind w:left="-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535A">
              <w:rPr>
                <w:rFonts w:ascii="Angsana New" w:hAnsi="Angsana New"/>
                <w:b/>
                <w:bCs/>
                <w:sz w:val="30"/>
                <w:szCs w:val="30"/>
              </w:rPr>
              <w:t>0.032</w:t>
            </w:r>
          </w:p>
        </w:tc>
      </w:tr>
    </w:tbl>
    <w:p w14:paraId="4CD270F4" w14:textId="04A97D10" w:rsidR="00A15B59" w:rsidRPr="00EB535A" w:rsidRDefault="00A15B59" w:rsidP="008220D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52F8A61" w14:textId="77777777" w:rsidR="00A15B59" w:rsidRPr="00EB535A" w:rsidRDefault="00A15B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EB535A"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</w:p>
    <w:p w14:paraId="389800A4" w14:textId="526020AD" w:rsidR="008220D5" w:rsidRPr="00EB535A" w:rsidRDefault="008220D5" w:rsidP="008220D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B535A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กำไร</w:t>
      </w:r>
      <w:r w:rsidR="006F5688" w:rsidRPr="00EB535A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="006F5688" w:rsidRPr="00EB535A">
        <w:rPr>
          <w:rFonts w:ascii="Angsana New" w:hAnsi="Angsana New"/>
          <w:b/>
          <w:bCs/>
          <w:i/>
          <w:iCs/>
          <w:sz w:val="30"/>
          <w:szCs w:val="30"/>
        </w:rPr>
        <w:t>(</w:t>
      </w:r>
      <w:r w:rsidR="006F5688" w:rsidRPr="00EB535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ขาดทุน</w:t>
      </w:r>
      <w:r w:rsidR="006F5688" w:rsidRPr="00EB535A">
        <w:rPr>
          <w:rFonts w:ascii="Angsana New" w:hAnsi="Angsana New"/>
          <w:b/>
          <w:bCs/>
          <w:i/>
          <w:iCs/>
          <w:sz w:val="30"/>
          <w:szCs w:val="30"/>
        </w:rPr>
        <w:t xml:space="preserve">) </w:t>
      </w:r>
      <w:r w:rsidRPr="00EB535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ต่อหุ้นปรับลด</w:t>
      </w:r>
    </w:p>
    <w:p w14:paraId="3A5D63C1" w14:textId="77777777" w:rsidR="008220D5" w:rsidRPr="00EB535A" w:rsidRDefault="008220D5" w:rsidP="008220D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2BC8A43A" w14:textId="57119B96" w:rsidR="008220D5" w:rsidRPr="00EB535A" w:rsidRDefault="008220D5" w:rsidP="008220D5">
      <w:pPr>
        <w:tabs>
          <w:tab w:val="clear" w:pos="227"/>
          <w:tab w:val="clear" w:pos="454"/>
          <w:tab w:val="left" w:pos="540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EB535A">
        <w:rPr>
          <w:rFonts w:asciiTheme="majorBidi" w:hAnsiTheme="majorBidi" w:cstheme="majorBidi"/>
          <w:sz w:val="30"/>
          <w:szCs w:val="30"/>
          <w:cs/>
        </w:rPr>
        <w:t>กำไร</w:t>
      </w:r>
      <w:r w:rsidRPr="00EB535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B535A">
        <w:rPr>
          <w:rFonts w:asciiTheme="majorBidi" w:hAnsiTheme="majorBidi"/>
          <w:sz w:val="30"/>
          <w:szCs w:val="30"/>
          <w:cs/>
        </w:rPr>
        <w:t>(</w:t>
      </w:r>
      <w:r w:rsidRPr="00EB535A">
        <w:rPr>
          <w:rFonts w:asciiTheme="majorBidi" w:hAnsiTheme="majorBidi" w:hint="cs"/>
          <w:sz w:val="30"/>
          <w:szCs w:val="30"/>
          <w:cs/>
        </w:rPr>
        <w:t>ขาดทุน</w:t>
      </w:r>
      <w:r w:rsidRPr="00EB535A">
        <w:rPr>
          <w:rFonts w:asciiTheme="majorBidi" w:hAnsiTheme="majorBidi"/>
          <w:sz w:val="30"/>
          <w:szCs w:val="30"/>
          <w:cs/>
        </w:rPr>
        <w:t xml:space="preserve">) </w:t>
      </w:r>
      <w:r w:rsidRPr="00EB535A">
        <w:rPr>
          <w:rFonts w:ascii="Angsana New" w:hAnsi="Angsana New" w:hint="cs"/>
          <w:sz w:val="30"/>
          <w:szCs w:val="30"/>
          <w:cs/>
        </w:rPr>
        <w:t>ต่อหุ้นปรับลด</w:t>
      </w:r>
      <w:r w:rsidRPr="00EB535A">
        <w:rPr>
          <w:rFonts w:asciiTheme="majorBidi" w:hAnsiTheme="majorBidi" w:cstheme="majorBidi"/>
          <w:sz w:val="30"/>
          <w:szCs w:val="30"/>
          <w:cs/>
        </w:rPr>
        <w:t>สำหรับแต่ละ</w:t>
      </w:r>
      <w:r w:rsidR="00BF534F" w:rsidRPr="00EB535A">
        <w:rPr>
          <w:rFonts w:asciiTheme="majorBidi" w:hAnsiTheme="majorBidi" w:cstheme="majorBidi"/>
          <w:sz w:val="30"/>
          <w:szCs w:val="30"/>
          <w:cs/>
        </w:rPr>
        <w:t>งวด</w:t>
      </w:r>
      <w:r w:rsidR="00BF534F" w:rsidRPr="00EB535A">
        <w:rPr>
          <w:rFonts w:asciiTheme="majorBidi" w:hAnsiTheme="majorBidi" w:cstheme="majorBidi" w:hint="cs"/>
          <w:sz w:val="30"/>
          <w:szCs w:val="30"/>
          <w:cs/>
        </w:rPr>
        <w:t>สามเดือนและ</w:t>
      </w:r>
      <w:r w:rsidR="00BF534F" w:rsidRPr="00EB535A">
        <w:rPr>
          <w:rFonts w:ascii="Angsana New" w:hAnsi="Angsana New" w:hint="cs"/>
          <w:sz w:val="30"/>
          <w:szCs w:val="30"/>
          <w:cs/>
        </w:rPr>
        <w:t>หกเดือน</w:t>
      </w:r>
      <w:r w:rsidRPr="00EB535A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002511" w:rsidRPr="00EB535A">
        <w:rPr>
          <w:rFonts w:asciiTheme="majorBidi" w:hAnsiTheme="majorBidi" w:cstheme="majorBidi"/>
          <w:sz w:val="30"/>
          <w:szCs w:val="30"/>
        </w:rPr>
        <w:t xml:space="preserve">30 </w:t>
      </w:r>
      <w:r w:rsidR="00002511" w:rsidRPr="00EB535A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002511" w:rsidRPr="00EB535A">
        <w:rPr>
          <w:rFonts w:asciiTheme="majorBidi" w:hAnsiTheme="majorBidi" w:cstheme="majorBidi"/>
          <w:sz w:val="30"/>
          <w:szCs w:val="30"/>
        </w:rPr>
        <w:t>2563</w:t>
      </w:r>
      <w:r w:rsidRPr="00EB535A">
        <w:rPr>
          <w:rFonts w:asciiTheme="majorBidi" w:hAnsiTheme="majorBidi" w:cstheme="majorBidi"/>
          <w:sz w:val="30"/>
          <w:szCs w:val="30"/>
        </w:rPr>
        <w:t xml:space="preserve"> </w:t>
      </w:r>
      <w:r w:rsidRPr="00EB535A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EB535A">
        <w:rPr>
          <w:rFonts w:asciiTheme="majorBidi" w:hAnsiTheme="majorBidi" w:cstheme="majorBidi"/>
          <w:sz w:val="30"/>
          <w:szCs w:val="30"/>
        </w:rPr>
        <w:t xml:space="preserve">2562 </w:t>
      </w:r>
      <w:r w:rsidRPr="00EB535A">
        <w:rPr>
          <w:rFonts w:ascii="Angsana New" w:hAnsi="Angsana New" w:hint="cs"/>
          <w:sz w:val="30"/>
          <w:szCs w:val="30"/>
          <w:cs/>
        </w:rPr>
        <w:t xml:space="preserve">คำนวณจากกำไร </w:t>
      </w:r>
      <w:r w:rsidRPr="00EB535A">
        <w:rPr>
          <w:rFonts w:ascii="Angsana New" w:hAnsi="Angsana New"/>
          <w:sz w:val="30"/>
          <w:szCs w:val="30"/>
        </w:rPr>
        <w:t>(</w:t>
      </w:r>
      <w:r w:rsidRPr="00EB535A">
        <w:rPr>
          <w:rFonts w:ascii="Angsana New" w:hAnsi="Angsana New" w:hint="cs"/>
          <w:sz w:val="30"/>
          <w:szCs w:val="30"/>
          <w:cs/>
        </w:rPr>
        <w:t>ขาดทุน)</w:t>
      </w:r>
      <w:r w:rsidR="006C7543" w:rsidRPr="00EB535A">
        <w:rPr>
          <w:rFonts w:ascii="Angsana New" w:hAnsi="Angsana New" w:hint="cs"/>
          <w:sz w:val="30"/>
          <w:szCs w:val="30"/>
          <w:cs/>
        </w:rPr>
        <w:t xml:space="preserve"> </w:t>
      </w:r>
      <w:r w:rsidRPr="00EB535A">
        <w:rPr>
          <w:rFonts w:ascii="Angsana New" w:hAnsi="Angsana New" w:hint="cs"/>
          <w:sz w:val="30"/>
          <w:szCs w:val="30"/>
          <w:cs/>
        </w:rPr>
        <w:t>สำหรับที่เป็นส่วนของผู้ถือหุ้นสามัญของบริษัทและจำนวนหุ้นสามัญที่ออกจำหน่ายแล้วระหว่าง</w:t>
      </w:r>
      <w:r w:rsidR="00302874" w:rsidRPr="00EB535A">
        <w:rPr>
          <w:rFonts w:ascii="Angsana New" w:hAnsi="Angsana New" w:hint="cs"/>
          <w:sz w:val="30"/>
          <w:szCs w:val="30"/>
          <w:cs/>
        </w:rPr>
        <w:t>งวด</w:t>
      </w:r>
      <w:r w:rsidRPr="00EB535A">
        <w:rPr>
          <w:rFonts w:ascii="Angsana New" w:hAnsi="Angsana New" w:hint="cs"/>
          <w:sz w:val="30"/>
          <w:szCs w:val="30"/>
          <w:cs/>
        </w:rPr>
        <w:t>โดยวิธีถัวเฉลี่ยถ่วงน้ำหนัก หลังจากที่ได้ปรับปรุงผลกระทบของหุ้นปรับลด แสดงการคำนวณดังนี้</w:t>
      </w:r>
    </w:p>
    <w:p w14:paraId="2C24BD81" w14:textId="3BDC9497" w:rsidR="00BF534F" w:rsidRPr="00EB535A" w:rsidRDefault="00BF53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</w:pPr>
    </w:p>
    <w:tbl>
      <w:tblPr>
        <w:tblW w:w="9580" w:type="dxa"/>
        <w:tblInd w:w="450" w:type="dxa"/>
        <w:tblLook w:val="01E0" w:firstRow="1" w:lastRow="1" w:firstColumn="1" w:lastColumn="1" w:noHBand="0" w:noVBand="0"/>
      </w:tblPr>
      <w:tblGrid>
        <w:gridCol w:w="3870"/>
        <w:gridCol w:w="270"/>
        <w:gridCol w:w="1170"/>
        <w:gridCol w:w="360"/>
        <w:gridCol w:w="1170"/>
        <w:gridCol w:w="360"/>
        <w:gridCol w:w="1080"/>
        <w:gridCol w:w="270"/>
        <w:gridCol w:w="1030"/>
      </w:tblGrid>
      <w:tr w:rsidR="008220D5" w:rsidRPr="00EB535A" w14:paraId="7F0CC17D" w14:textId="77777777" w:rsidTr="008220D5">
        <w:tc>
          <w:tcPr>
            <w:tcW w:w="3870" w:type="dxa"/>
            <w:hideMark/>
          </w:tcPr>
          <w:p w14:paraId="1C2D7830" w14:textId="21512FB9" w:rsidR="008220D5" w:rsidRPr="00EB535A" w:rsidRDefault="008220D5" w:rsidP="00822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535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</w:p>
        </w:tc>
        <w:tc>
          <w:tcPr>
            <w:tcW w:w="270" w:type="dxa"/>
          </w:tcPr>
          <w:p w14:paraId="17688635" w14:textId="77777777" w:rsidR="008220D5" w:rsidRPr="00EB535A" w:rsidRDefault="008220D5" w:rsidP="008220D5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hideMark/>
          </w:tcPr>
          <w:p w14:paraId="1FF15EA5" w14:textId="77777777" w:rsidR="008220D5" w:rsidRPr="00EB535A" w:rsidRDefault="008220D5" w:rsidP="008220D5">
            <w:pPr>
              <w:tabs>
                <w:tab w:val="clear" w:pos="227"/>
                <w:tab w:val="clear" w:pos="454"/>
                <w:tab w:val="left" w:pos="540"/>
              </w:tabs>
              <w:ind w:right="10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535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60" w:type="dxa"/>
          </w:tcPr>
          <w:p w14:paraId="09C8AD0C" w14:textId="77777777" w:rsidR="008220D5" w:rsidRPr="00EB535A" w:rsidRDefault="008220D5" w:rsidP="008220D5">
            <w:pPr>
              <w:tabs>
                <w:tab w:val="clear" w:pos="227"/>
                <w:tab w:val="clear" w:pos="454"/>
                <w:tab w:val="left" w:pos="540"/>
              </w:tabs>
              <w:ind w:right="10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80" w:type="dxa"/>
            <w:gridSpan w:val="3"/>
            <w:hideMark/>
          </w:tcPr>
          <w:p w14:paraId="72A35550" w14:textId="77777777" w:rsidR="008220D5" w:rsidRPr="00EB535A" w:rsidRDefault="008220D5" w:rsidP="008220D5">
            <w:pPr>
              <w:tabs>
                <w:tab w:val="clear" w:pos="227"/>
                <w:tab w:val="clear" w:pos="454"/>
                <w:tab w:val="left" w:pos="540"/>
              </w:tabs>
              <w:ind w:right="10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535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220D5" w:rsidRPr="00EB535A" w14:paraId="337B1097" w14:textId="77777777" w:rsidTr="008220D5">
        <w:tc>
          <w:tcPr>
            <w:tcW w:w="3870" w:type="dxa"/>
            <w:hideMark/>
          </w:tcPr>
          <w:p w14:paraId="2767DA1D" w14:textId="393D779A" w:rsidR="008220D5" w:rsidRPr="00EB535A" w:rsidRDefault="008220D5" w:rsidP="008220D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0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EB535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D029D1" w:rsidRPr="00EB535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D029D1" w:rsidRPr="00EB535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56274E32" w14:textId="77777777" w:rsidR="008220D5" w:rsidRPr="00EB535A" w:rsidRDefault="008220D5" w:rsidP="008220D5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hideMark/>
          </w:tcPr>
          <w:p w14:paraId="3CEFAED4" w14:textId="02DD6859" w:rsidR="008220D5" w:rsidRPr="00EB535A" w:rsidRDefault="008220D5" w:rsidP="008220D5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360" w:type="dxa"/>
          </w:tcPr>
          <w:p w14:paraId="5212CC9D" w14:textId="77777777" w:rsidR="008220D5" w:rsidRPr="00EB535A" w:rsidRDefault="008220D5" w:rsidP="008220D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36407575" w14:textId="1C2E9F8D" w:rsidR="008220D5" w:rsidRPr="00EB535A" w:rsidRDefault="008220D5" w:rsidP="008220D5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360" w:type="dxa"/>
          </w:tcPr>
          <w:p w14:paraId="61E6DBD9" w14:textId="77777777" w:rsidR="008220D5" w:rsidRPr="00EB535A" w:rsidRDefault="008220D5" w:rsidP="008220D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708D0592" w14:textId="2C374B8B" w:rsidR="008220D5" w:rsidRPr="00EB535A" w:rsidRDefault="008220D5" w:rsidP="008220D5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6D1BA7E6" w14:textId="77777777" w:rsidR="008220D5" w:rsidRPr="00EB535A" w:rsidRDefault="008220D5" w:rsidP="008220D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dxa"/>
            <w:hideMark/>
          </w:tcPr>
          <w:p w14:paraId="5905181E" w14:textId="73A27D0B" w:rsidR="008220D5" w:rsidRPr="00EB535A" w:rsidRDefault="008220D5" w:rsidP="008220D5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8220D5" w:rsidRPr="00EB535A" w14:paraId="4C675569" w14:textId="77777777" w:rsidTr="008220D5">
        <w:tc>
          <w:tcPr>
            <w:tcW w:w="3870" w:type="dxa"/>
          </w:tcPr>
          <w:p w14:paraId="13383498" w14:textId="77777777" w:rsidR="008220D5" w:rsidRPr="00EB535A" w:rsidRDefault="008220D5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46667C" w14:textId="77777777" w:rsidR="008220D5" w:rsidRPr="00EB535A" w:rsidRDefault="008220D5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0" w:type="dxa"/>
            <w:gridSpan w:val="7"/>
            <w:hideMark/>
          </w:tcPr>
          <w:p w14:paraId="1DD696E3" w14:textId="77777777" w:rsidR="008220D5" w:rsidRPr="00EB535A" w:rsidRDefault="008220D5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B535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(พันบาท/พันหุ้น)</w:t>
            </w:r>
          </w:p>
        </w:tc>
      </w:tr>
      <w:tr w:rsidR="008220D5" w:rsidRPr="00EB535A" w14:paraId="4982346A" w14:textId="77777777" w:rsidTr="008220D5">
        <w:tc>
          <w:tcPr>
            <w:tcW w:w="3870" w:type="dxa"/>
            <w:hideMark/>
          </w:tcPr>
          <w:p w14:paraId="334479E8" w14:textId="67632364" w:rsidR="008220D5" w:rsidRPr="00EB535A" w:rsidRDefault="008220D5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535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</w:t>
            </w:r>
            <w:r w:rsidR="00BB7050" w:rsidRPr="00EB535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BB7050" w:rsidRPr="00EB535A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BB7050" w:rsidRPr="00EB535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ขาดทุน) </w:t>
            </w:r>
            <w:r w:rsidRPr="00EB535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ที่เป็นส่วนของผู้ถือหุ้นสามัญ</w:t>
            </w:r>
          </w:p>
        </w:tc>
        <w:tc>
          <w:tcPr>
            <w:tcW w:w="270" w:type="dxa"/>
          </w:tcPr>
          <w:p w14:paraId="65058E2C" w14:textId="77777777" w:rsidR="008220D5" w:rsidRPr="00EB535A" w:rsidRDefault="008220D5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2C2679" w14:textId="77777777" w:rsidR="008220D5" w:rsidRPr="00EB535A" w:rsidRDefault="008220D5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35CCA66E" w14:textId="77777777" w:rsidR="008220D5" w:rsidRPr="00EB535A" w:rsidRDefault="008220D5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19A5D4" w14:textId="77777777" w:rsidR="008220D5" w:rsidRPr="00EB535A" w:rsidRDefault="008220D5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7DFB5DA6" w14:textId="77777777" w:rsidR="008220D5" w:rsidRPr="00EB535A" w:rsidRDefault="008220D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44ACE1" w14:textId="77777777" w:rsidR="008220D5" w:rsidRPr="00EB535A" w:rsidRDefault="008220D5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A90C13" w14:textId="77777777" w:rsidR="008220D5" w:rsidRPr="00EB535A" w:rsidRDefault="008220D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dxa"/>
          </w:tcPr>
          <w:p w14:paraId="08413B07" w14:textId="77777777" w:rsidR="008220D5" w:rsidRPr="00EB535A" w:rsidRDefault="008220D5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77880" w:rsidRPr="00EB535A" w14:paraId="1A163B34" w14:textId="77777777" w:rsidTr="008220D5">
        <w:tc>
          <w:tcPr>
            <w:tcW w:w="3870" w:type="dxa"/>
            <w:hideMark/>
          </w:tcPr>
          <w:p w14:paraId="23219B2E" w14:textId="77777777" w:rsidR="00177880" w:rsidRPr="00EB535A" w:rsidRDefault="00177880" w:rsidP="00177880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B535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ของบริษัท (ขั้นพื้นฐานและปรับลด)</w:t>
            </w:r>
          </w:p>
        </w:tc>
        <w:tc>
          <w:tcPr>
            <w:tcW w:w="270" w:type="dxa"/>
          </w:tcPr>
          <w:p w14:paraId="5B4AF0ED" w14:textId="77777777" w:rsidR="00177880" w:rsidRPr="00EB535A" w:rsidRDefault="00177880" w:rsidP="00177880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65099D4C" w14:textId="47D2BCE5" w:rsidR="00177880" w:rsidRPr="00EB535A" w:rsidRDefault="00177880" w:rsidP="00177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6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F559AE"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63,476</w:t>
            </w: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360" w:type="dxa"/>
          </w:tcPr>
          <w:p w14:paraId="3CE44759" w14:textId="77777777" w:rsidR="00177880" w:rsidRPr="00EB535A" w:rsidRDefault="00177880" w:rsidP="00177880">
            <w:pPr>
              <w:tabs>
                <w:tab w:val="clear" w:pos="227"/>
                <w:tab w:val="clear" w:pos="454"/>
                <w:tab w:val="clear" w:pos="680"/>
                <w:tab w:val="left" w:pos="540"/>
                <w:tab w:val="left" w:pos="720"/>
                <w:tab w:val="decimal" w:pos="754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1C91F9E6" w14:textId="474F7DB5" w:rsidR="00177880" w:rsidRPr="00EB535A" w:rsidRDefault="00177880" w:rsidP="001778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5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535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(</w:t>
            </w:r>
            <w:r w:rsidR="00583601" w:rsidRPr="00EB535A">
              <w:rPr>
                <w:rFonts w:asciiTheme="majorBidi" w:hAnsiTheme="majorBidi"/>
                <w:b/>
                <w:bCs/>
                <w:sz w:val="30"/>
                <w:szCs w:val="30"/>
              </w:rPr>
              <w:t>2</w:t>
            </w: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83601" w:rsidRPr="00EB535A">
              <w:rPr>
                <w:rFonts w:asciiTheme="majorBidi" w:hAnsiTheme="majorBidi"/>
                <w:b/>
                <w:bCs/>
                <w:sz w:val="30"/>
                <w:szCs w:val="30"/>
              </w:rPr>
              <w:t>099</w:t>
            </w:r>
            <w:r w:rsidRPr="00EB535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360" w:type="dxa"/>
          </w:tcPr>
          <w:p w14:paraId="272CBADB" w14:textId="77777777" w:rsidR="00177880" w:rsidRPr="00EB535A" w:rsidRDefault="00177880" w:rsidP="001778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7A093647" w14:textId="409C239B" w:rsidR="00177880" w:rsidRPr="00EB535A" w:rsidRDefault="00177880" w:rsidP="00177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96"/>
              </w:tabs>
              <w:spacing w:line="240" w:lineRule="auto"/>
              <w:ind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535A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F559AE" w:rsidRPr="00EB535A">
              <w:rPr>
                <w:rFonts w:ascii="Angsana New" w:hAnsi="Angsana New"/>
                <w:b/>
                <w:bCs/>
                <w:sz w:val="30"/>
                <w:szCs w:val="30"/>
              </w:rPr>
              <w:t>60,010</w:t>
            </w:r>
            <w:r w:rsidRPr="00EB535A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E743003" w14:textId="77777777" w:rsidR="00177880" w:rsidRPr="00EB535A" w:rsidRDefault="00177880" w:rsidP="001778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0" w:type="dxa"/>
            <w:hideMark/>
          </w:tcPr>
          <w:p w14:paraId="5A62C46C" w14:textId="0B782FC8" w:rsidR="00177880" w:rsidRPr="00EB535A" w:rsidRDefault="00583601" w:rsidP="00177880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838"/>
              </w:tabs>
              <w:ind w:left="-2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535A">
              <w:rPr>
                <w:rFonts w:asciiTheme="majorBidi" w:hAnsiTheme="majorBidi"/>
                <w:b/>
                <w:bCs/>
                <w:sz w:val="30"/>
                <w:szCs w:val="30"/>
              </w:rPr>
              <w:t>738</w:t>
            </w:r>
          </w:p>
        </w:tc>
      </w:tr>
      <w:tr w:rsidR="008220D5" w:rsidRPr="00EB535A" w14:paraId="2FFFAF7A" w14:textId="77777777" w:rsidTr="008220D5">
        <w:tc>
          <w:tcPr>
            <w:tcW w:w="3870" w:type="dxa"/>
          </w:tcPr>
          <w:p w14:paraId="61E9F6CE" w14:textId="77777777" w:rsidR="008220D5" w:rsidRPr="00EB535A" w:rsidRDefault="008220D5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67AE3086" w14:textId="77777777" w:rsidR="008220D5" w:rsidRPr="00EB535A" w:rsidRDefault="008220D5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0886FE8" w14:textId="77777777" w:rsidR="008220D5" w:rsidRPr="00EB535A" w:rsidRDefault="008220D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6" w:right="89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360" w:type="dxa"/>
          </w:tcPr>
          <w:p w14:paraId="2D39C7FC" w14:textId="77777777" w:rsidR="008220D5" w:rsidRPr="00EB535A" w:rsidRDefault="008220D5">
            <w:pPr>
              <w:tabs>
                <w:tab w:val="clear" w:pos="227"/>
                <w:tab w:val="clear" w:pos="454"/>
                <w:tab w:val="left" w:pos="540"/>
              </w:tabs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CB9EAF0" w14:textId="77777777" w:rsidR="008220D5" w:rsidRPr="00EB535A" w:rsidRDefault="008220D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6" w:right="89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360" w:type="dxa"/>
          </w:tcPr>
          <w:p w14:paraId="2376AB3E" w14:textId="77777777" w:rsidR="008220D5" w:rsidRPr="00EB535A" w:rsidRDefault="008220D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A9429E4" w14:textId="77777777" w:rsidR="008220D5" w:rsidRPr="00EB535A" w:rsidRDefault="008220D5">
            <w:pPr>
              <w:tabs>
                <w:tab w:val="clear" w:pos="227"/>
                <w:tab w:val="clear" w:pos="454"/>
                <w:tab w:val="decimal" w:pos="501"/>
              </w:tabs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4117C46E" w14:textId="77777777" w:rsidR="008220D5" w:rsidRPr="00EB535A" w:rsidRDefault="008220D5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3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7D77711" w14:textId="77777777" w:rsidR="008220D5" w:rsidRPr="00EB535A" w:rsidRDefault="008220D5">
            <w:pPr>
              <w:tabs>
                <w:tab w:val="clear" w:pos="227"/>
                <w:tab w:val="clear" w:pos="454"/>
                <w:tab w:val="decimal" w:pos="501"/>
              </w:tabs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8220D5" w:rsidRPr="00EB535A" w14:paraId="4C8E5540" w14:textId="77777777" w:rsidTr="008220D5">
        <w:tc>
          <w:tcPr>
            <w:tcW w:w="3870" w:type="dxa"/>
            <w:hideMark/>
          </w:tcPr>
          <w:p w14:paraId="7EFBAF29" w14:textId="77777777" w:rsidR="008220D5" w:rsidRPr="00EB535A" w:rsidRDefault="008220D5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B535A"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จำนวนหุ้นสามัญโดยวิธีเฉลี่ยถ่วงน้ำหนัก</w:t>
            </w:r>
          </w:p>
        </w:tc>
        <w:tc>
          <w:tcPr>
            <w:tcW w:w="270" w:type="dxa"/>
          </w:tcPr>
          <w:p w14:paraId="187BC1EA" w14:textId="77777777" w:rsidR="008220D5" w:rsidRPr="00EB535A" w:rsidRDefault="008220D5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5ECAF7F6" w14:textId="15A38086" w:rsidR="008220D5" w:rsidRPr="00EB535A" w:rsidRDefault="00BB7050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B535A">
              <w:rPr>
                <w:rFonts w:ascii="Angsana New" w:hAnsi="Angsana New"/>
                <w:sz w:val="30"/>
                <w:szCs w:val="30"/>
              </w:rPr>
              <w:t>1,321,901</w:t>
            </w:r>
          </w:p>
        </w:tc>
        <w:tc>
          <w:tcPr>
            <w:tcW w:w="360" w:type="dxa"/>
          </w:tcPr>
          <w:p w14:paraId="2B977CEC" w14:textId="77777777" w:rsidR="008220D5" w:rsidRPr="00EB535A" w:rsidRDefault="008220D5">
            <w:pPr>
              <w:tabs>
                <w:tab w:val="clear" w:pos="227"/>
                <w:tab w:val="clear" w:pos="454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6DA03A6E" w14:textId="74D91C76" w:rsidR="008220D5" w:rsidRPr="00EB535A" w:rsidRDefault="00BB7050">
            <w:pPr>
              <w:tabs>
                <w:tab w:val="clear" w:pos="907"/>
                <w:tab w:val="left" w:pos="735"/>
              </w:tabs>
              <w:ind w:left="-25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535A">
              <w:rPr>
                <w:rFonts w:ascii="Angsana New" w:hAnsi="Angsana New"/>
                <w:sz w:val="30"/>
                <w:szCs w:val="30"/>
              </w:rPr>
              <w:t>1,308,887</w:t>
            </w:r>
          </w:p>
        </w:tc>
        <w:tc>
          <w:tcPr>
            <w:tcW w:w="360" w:type="dxa"/>
          </w:tcPr>
          <w:p w14:paraId="36EE7FDA" w14:textId="77777777" w:rsidR="008220D5" w:rsidRPr="00EB535A" w:rsidRDefault="008220D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76ABABA1" w14:textId="418274AF" w:rsidR="008220D5" w:rsidRPr="00EB535A" w:rsidRDefault="00BB705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535A">
              <w:rPr>
                <w:rFonts w:ascii="Angsana New" w:hAnsi="Angsana New"/>
                <w:sz w:val="30"/>
                <w:szCs w:val="30"/>
              </w:rPr>
              <w:t>1,321,901</w:t>
            </w:r>
          </w:p>
        </w:tc>
        <w:tc>
          <w:tcPr>
            <w:tcW w:w="270" w:type="dxa"/>
          </w:tcPr>
          <w:p w14:paraId="32E42CBC" w14:textId="77777777" w:rsidR="008220D5" w:rsidRPr="00EB535A" w:rsidRDefault="008220D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0" w:type="dxa"/>
            <w:hideMark/>
          </w:tcPr>
          <w:p w14:paraId="7694FBD7" w14:textId="394AC5EA" w:rsidR="008220D5" w:rsidRPr="00EB535A" w:rsidRDefault="00BB705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535A">
              <w:rPr>
                <w:rFonts w:ascii="Angsana New" w:hAnsi="Angsana New" w:hint="cs"/>
                <w:sz w:val="30"/>
                <w:szCs w:val="30"/>
              </w:rPr>
              <w:t>1,308,887</w:t>
            </w:r>
          </w:p>
        </w:tc>
      </w:tr>
      <w:tr w:rsidR="008220D5" w:rsidRPr="00EB535A" w14:paraId="25FD161E" w14:textId="77777777" w:rsidTr="008220D5">
        <w:tc>
          <w:tcPr>
            <w:tcW w:w="3870" w:type="dxa"/>
            <w:hideMark/>
          </w:tcPr>
          <w:p w14:paraId="0B6952B1" w14:textId="77777777" w:rsidR="008220D5" w:rsidRPr="00EB535A" w:rsidRDefault="008220D5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B535A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ผลกระทบจากการออกสิทธิที่จะเลือกซื้อหุ้น</w:t>
            </w:r>
          </w:p>
        </w:tc>
        <w:tc>
          <w:tcPr>
            <w:tcW w:w="270" w:type="dxa"/>
          </w:tcPr>
          <w:p w14:paraId="62960CFE" w14:textId="77777777" w:rsidR="008220D5" w:rsidRPr="00EB535A" w:rsidRDefault="008220D5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17D4B0F" w14:textId="77777777" w:rsidR="008220D5" w:rsidRPr="00EB535A" w:rsidRDefault="008220D5">
            <w:pPr>
              <w:tabs>
                <w:tab w:val="clear" w:pos="907"/>
              </w:tabs>
              <w:ind w:right="2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B535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2EB54FAC" w14:textId="77777777" w:rsidR="008220D5" w:rsidRPr="00EB535A" w:rsidRDefault="008220D5">
            <w:pPr>
              <w:tabs>
                <w:tab w:val="clear" w:pos="227"/>
                <w:tab w:val="clear" w:pos="454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CBE4F6C" w14:textId="77777777" w:rsidR="008220D5" w:rsidRPr="00EB535A" w:rsidRDefault="008220D5">
            <w:pPr>
              <w:tabs>
                <w:tab w:val="clear" w:pos="907"/>
                <w:tab w:val="left" w:pos="735"/>
              </w:tabs>
              <w:ind w:left="-255" w:right="1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535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2BF9EF8D" w14:textId="77777777" w:rsidR="008220D5" w:rsidRPr="00EB535A" w:rsidRDefault="008220D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67BDE1" w14:textId="77777777" w:rsidR="008220D5" w:rsidRPr="00EB535A" w:rsidRDefault="008220D5">
            <w:pPr>
              <w:ind w:right="16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535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CEC296B" w14:textId="77777777" w:rsidR="008220D5" w:rsidRPr="00EB535A" w:rsidRDefault="008220D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FDCF0D" w14:textId="77777777" w:rsidR="008220D5" w:rsidRPr="00EB535A" w:rsidRDefault="008220D5">
            <w:pPr>
              <w:ind w:right="28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535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8220D5" w:rsidRPr="00EB535A" w14:paraId="723F2BF5" w14:textId="77777777" w:rsidTr="008220D5">
        <w:tc>
          <w:tcPr>
            <w:tcW w:w="3870" w:type="dxa"/>
          </w:tcPr>
          <w:p w14:paraId="7946420E" w14:textId="77777777" w:rsidR="008220D5" w:rsidRPr="00EB535A" w:rsidRDefault="008220D5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17610607" w14:textId="77777777" w:rsidR="008220D5" w:rsidRPr="00EB535A" w:rsidRDefault="008220D5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310699" w14:textId="77777777" w:rsidR="008220D5" w:rsidRPr="00EB535A" w:rsidRDefault="008220D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6" w:right="89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360" w:type="dxa"/>
          </w:tcPr>
          <w:p w14:paraId="73D6DD11" w14:textId="77777777" w:rsidR="008220D5" w:rsidRPr="00EB535A" w:rsidRDefault="008220D5">
            <w:pPr>
              <w:tabs>
                <w:tab w:val="clear" w:pos="227"/>
                <w:tab w:val="clear" w:pos="454"/>
                <w:tab w:val="left" w:pos="540"/>
              </w:tabs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EBCBF1" w14:textId="77777777" w:rsidR="008220D5" w:rsidRPr="00EB535A" w:rsidRDefault="008220D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6" w:right="89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360" w:type="dxa"/>
          </w:tcPr>
          <w:p w14:paraId="34FB9AAB" w14:textId="77777777" w:rsidR="008220D5" w:rsidRPr="00EB535A" w:rsidRDefault="008220D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695BDA" w14:textId="77777777" w:rsidR="008220D5" w:rsidRPr="00EB535A" w:rsidRDefault="008220D5">
            <w:pPr>
              <w:tabs>
                <w:tab w:val="clear" w:pos="227"/>
                <w:tab w:val="clear" w:pos="454"/>
                <w:tab w:val="decimal" w:pos="501"/>
              </w:tabs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6BF589D7" w14:textId="77777777" w:rsidR="008220D5" w:rsidRPr="00EB535A" w:rsidRDefault="008220D5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B60088" w14:textId="77777777" w:rsidR="008220D5" w:rsidRPr="00EB535A" w:rsidRDefault="008220D5">
            <w:pPr>
              <w:tabs>
                <w:tab w:val="clear" w:pos="227"/>
                <w:tab w:val="clear" w:pos="454"/>
                <w:tab w:val="decimal" w:pos="501"/>
              </w:tabs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8220D5" w:rsidRPr="00EB535A" w14:paraId="0CCF3A55" w14:textId="77777777" w:rsidTr="008220D5">
        <w:trPr>
          <w:trHeight w:val="425"/>
        </w:trPr>
        <w:tc>
          <w:tcPr>
            <w:tcW w:w="3870" w:type="dxa"/>
            <w:hideMark/>
          </w:tcPr>
          <w:p w14:paraId="7C864BF0" w14:textId="77777777" w:rsidR="008220D5" w:rsidRPr="00EB535A" w:rsidRDefault="008220D5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535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</w:t>
            </w:r>
          </w:p>
          <w:p w14:paraId="471C32CB" w14:textId="77777777" w:rsidR="008220D5" w:rsidRPr="00EB535A" w:rsidRDefault="008220D5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EB535A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  </w:t>
            </w:r>
            <w:r w:rsidRPr="00EB535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น้ำหนัก (ปรับลด)</w:t>
            </w:r>
          </w:p>
        </w:tc>
        <w:tc>
          <w:tcPr>
            <w:tcW w:w="270" w:type="dxa"/>
          </w:tcPr>
          <w:p w14:paraId="1FD57249" w14:textId="77777777" w:rsidR="008220D5" w:rsidRPr="00EB535A" w:rsidRDefault="008220D5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8E1A82" w14:textId="77777777" w:rsidR="008220D5" w:rsidRPr="00EB535A" w:rsidRDefault="008220D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89BCBB7" w14:textId="7B181859" w:rsidR="008220D5" w:rsidRPr="00EB535A" w:rsidRDefault="00BB70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535A">
              <w:rPr>
                <w:rFonts w:ascii="Angsana New" w:hAnsi="Angsana New"/>
                <w:b/>
                <w:bCs/>
                <w:sz w:val="30"/>
                <w:szCs w:val="30"/>
              </w:rPr>
              <w:t>1,321,901</w:t>
            </w:r>
          </w:p>
        </w:tc>
        <w:tc>
          <w:tcPr>
            <w:tcW w:w="360" w:type="dxa"/>
          </w:tcPr>
          <w:p w14:paraId="2BE2E0D5" w14:textId="77777777" w:rsidR="008220D5" w:rsidRPr="00EB535A" w:rsidRDefault="008220D5">
            <w:pPr>
              <w:tabs>
                <w:tab w:val="clear" w:pos="227"/>
                <w:tab w:val="clear" w:pos="454"/>
                <w:tab w:val="left" w:pos="54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D80B71" w14:textId="77777777" w:rsidR="008220D5" w:rsidRPr="00EB535A" w:rsidRDefault="00822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837"/>
              </w:tabs>
              <w:ind w:left="-5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03BD381" w14:textId="6F42731A" w:rsidR="008220D5" w:rsidRPr="00EB535A" w:rsidRDefault="00BB7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837"/>
              </w:tabs>
              <w:ind w:left="-5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535A">
              <w:rPr>
                <w:rFonts w:ascii="Angsana New" w:hAnsi="Angsana New" w:hint="cs"/>
                <w:b/>
                <w:bCs/>
                <w:sz w:val="30"/>
                <w:szCs w:val="30"/>
              </w:rPr>
              <w:t>1,308,887</w:t>
            </w:r>
          </w:p>
        </w:tc>
        <w:tc>
          <w:tcPr>
            <w:tcW w:w="360" w:type="dxa"/>
          </w:tcPr>
          <w:p w14:paraId="022DD375" w14:textId="77777777" w:rsidR="008220D5" w:rsidRPr="00EB535A" w:rsidRDefault="008220D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15EFF1" w14:textId="77777777" w:rsidR="008220D5" w:rsidRPr="00EB535A" w:rsidRDefault="008220D5">
            <w:pPr>
              <w:tabs>
                <w:tab w:val="clear" w:pos="227"/>
                <w:tab w:val="clear" w:pos="454"/>
                <w:tab w:val="clear" w:pos="680"/>
                <w:tab w:val="center" w:pos="354"/>
                <w:tab w:val="right" w:pos="764"/>
              </w:tabs>
              <w:ind w:left="-5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BA2D27B" w14:textId="59A2AE29" w:rsidR="008220D5" w:rsidRPr="00EB535A" w:rsidRDefault="00BB7050">
            <w:pPr>
              <w:tabs>
                <w:tab w:val="clear" w:pos="227"/>
                <w:tab w:val="clear" w:pos="454"/>
                <w:tab w:val="clear" w:pos="680"/>
                <w:tab w:val="center" w:pos="354"/>
                <w:tab w:val="right" w:pos="764"/>
              </w:tabs>
              <w:ind w:left="-5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535A">
              <w:rPr>
                <w:rFonts w:ascii="Angsana New" w:hAnsi="Angsana New"/>
                <w:b/>
                <w:bCs/>
                <w:sz w:val="30"/>
                <w:szCs w:val="30"/>
              </w:rPr>
              <w:t>1,321,901</w:t>
            </w:r>
          </w:p>
        </w:tc>
        <w:tc>
          <w:tcPr>
            <w:tcW w:w="270" w:type="dxa"/>
          </w:tcPr>
          <w:p w14:paraId="6071B909" w14:textId="77777777" w:rsidR="008220D5" w:rsidRPr="00EB535A" w:rsidRDefault="008220D5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D46DF5" w14:textId="77777777" w:rsidR="008220D5" w:rsidRPr="00EB535A" w:rsidRDefault="008220D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2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18B01C2" w14:textId="24A00493" w:rsidR="008220D5" w:rsidRPr="00EB535A" w:rsidRDefault="00BB70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2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535A">
              <w:rPr>
                <w:rFonts w:ascii="Angsana New" w:hAnsi="Angsana New" w:hint="cs"/>
                <w:b/>
                <w:bCs/>
                <w:sz w:val="30"/>
                <w:szCs w:val="30"/>
              </w:rPr>
              <w:t>1,308,887</w:t>
            </w:r>
          </w:p>
        </w:tc>
      </w:tr>
      <w:tr w:rsidR="00177880" w:rsidRPr="00EB535A" w14:paraId="2F3AB6D5" w14:textId="77777777" w:rsidTr="00D029D1">
        <w:trPr>
          <w:trHeight w:val="425"/>
        </w:trPr>
        <w:tc>
          <w:tcPr>
            <w:tcW w:w="3870" w:type="dxa"/>
            <w:hideMark/>
          </w:tcPr>
          <w:p w14:paraId="04FD93F7" w14:textId="5284853F" w:rsidR="00177880" w:rsidRPr="00EB535A" w:rsidRDefault="00177880" w:rsidP="00177880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535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</w:t>
            </w:r>
            <w:r w:rsidRPr="00EB535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EB535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ขาดทุน) ต่อหุ้นปรับลด (บาท)</w:t>
            </w:r>
          </w:p>
        </w:tc>
        <w:tc>
          <w:tcPr>
            <w:tcW w:w="270" w:type="dxa"/>
          </w:tcPr>
          <w:p w14:paraId="0F223058" w14:textId="77777777" w:rsidR="00177880" w:rsidRPr="00EB535A" w:rsidRDefault="00177880" w:rsidP="00177880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A549A1" w14:textId="6D389DA2" w:rsidR="00177880" w:rsidRPr="00EB535A" w:rsidRDefault="00177880" w:rsidP="001778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(0.04</w:t>
            </w:r>
            <w:r w:rsidR="00F559AE"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360" w:type="dxa"/>
          </w:tcPr>
          <w:p w14:paraId="39067F07" w14:textId="77777777" w:rsidR="00177880" w:rsidRPr="00EB535A" w:rsidRDefault="00177880" w:rsidP="00177880">
            <w:pPr>
              <w:tabs>
                <w:tab w:val="clear" w:pos="227"/>
                <w:tab w:val="clear" w:pos="454"/>
                <w:tab w:val="left" w:pos="54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440BB4" w14:textId="3BFC36D3" w:rsidR="00177880" w:rsidRPr="00EB535A" w:rsidRDefault="00177880" w:rsidP="00177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837"/>
              </w:tabs>
              <w:ind w:left="-5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535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(</w:t>
            </w:r>
            <w:r w:rsidR="00583601" w:rsidRPr="00EB535A">
              <w:rPr>
                <w:rFonts w:asciiTheme="majorBidi" w:hAnsiTheme="majorBidi"/>
                <w:b/>
                <w:bCs/>
                <w:sz w:val="30"/>
                <w:szCs w:val="30"/>
              </w:rPr>
              <w:t>0</w:t>
            </w:r>
            <w:r w:rsidRPr="00EB535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.</w:t>
            </w:r>
            <w:r w:rsidR="00583601" w:rsidRPr="00EB535A">
              <w:rPr>
                <w:rFonts w:asciiTheme="majorBidi" w:hAnsiTheme="majorBidi"/>
                <w:b/>
                <w:bCs/>
                <w:sz w:val="30"/>
                <w:szCs w:val="30"/>
              </w:rPr>
              <w:t>002</w:t>
            </w:r>
            <w:r w:rsidRPr="00EB535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360" w:type="dxa"/>
          </w:tcPr>
          <w:p w14:paraId="5281E243" w14:textId="77777777" w:rsidR="00177880" w:rsidRPr="00EB535A" w:rsidRDefault="00177880" w:rsidP="001778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D2176E" w14:textId="2DE518D6" w:rsidR="00177880" w:rsidRPr="00EB535A" w:rsidRDefault="00177880" w:rsidP="00177880">
            <w:pPr>
              <w:tabs>
                <w:tab w:val="clear" w:pos="227"/>
                <w:tab w:val="clear" w:pos="454"/>
                <w:tab w:val="clear" w:pos="680"/>
                <w:tab w:val="center" w:pos="354"/>
                <w:tab w:val="right" w:pos="764"/>
              </w:tabs>
              <w:ind w:left="-5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(0.04</w:t>
            </w:r>
            <w:r w:rsidR="00F559AE"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5D9B0CD" w14:textId="77777777" w:rsidR="00177880" w:rsidRPr="00EB535A" w:rsidRDefault="00177880" w:rsidP="00177880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607A25" w14:textId="73273B51" w:rsidR="00177880" w:rsidRPr="00EB535A" w:rsidRDefault="00583601" w:rsidP="001778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2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535A">
              <w:rPr>
                <w:rFonts w:asciiTheme="majorBidi" w:hAnsiTheme="majorBidi"/>
                <w:b/>
                <w:bCs/>
                <w:sz w:val="30"/>
                <w:szCs w:val="30"/>
              </w:rPr>
              <w:t>0</w:t>
            </w:r>
            <w:r w:rsidR="00177880" w:rsidRPr="00EB535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.</w:t>
            </w:r>
            <w:r w:rsidRPr="00EB535A">
              <w:rPr>
                <w:rFonts w:asciiTheme="majorBidi" w:hAnsiTheme="majorBidi"/>
                <w:b/>
                <w:bCs/>
                <w:sz w:val="30"/>
                <w:szCs w:val="30"/>
              </w:rPr>
              <w:t>001</w:t>
            </w:r>
          </w:p>
        </w:tc>
      </w:tr>
    </w:tbl>
    <w:p w14:paraId="63A6BB59" w14:textId="535B93C6" w:rsidR="008220D5" w:rsidRPr="00EB535A" w:rsidRDefault="008220D5" w:rsidP="008220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24"/>
          <w:szCs w:val="24"/>
          <w:lang w:val="th-TH"/>
        </w:rPr>
      </w:pPr>
    </w:p>
    <w:tbl>
      <w:tblPr>
        <w:tblW w:w="9580" w:type="dxa"/>
        <w:tblInd w:w="450" w:type="dxa"/>
        <w:tblLook w:val="01E0" w:firstRow="1" w:lastRow="1" w:firstColumn="1" w:lastColumn="1" w:noHBand="0" w:noVBand="0"/>
      </w:tblPr>
      <w:tblGrid>
        <w:gridCol w:w="3870"/>
        <w:gridCol w:w="270"/>
        <w:gridCol w:w="1170"/>
        <w:gridCol w:w="360"/>
        <w:gridCol w:w="1170"/>
        <w:gridCol w:w="360"/>
        <w:gridCol w:w="1080"/>
        <w:gridCol w:w="270"/>
        <w:gridCol w:w="1030"/>
      </w:tblGrid>
      <w:tr w:rsidR="00D029D1" w:rsidRPr="00EB535A" w14:paraId="0D8C4697" w14:textId="77777777" w:rsidTr="00F5595A">
        <w:tc>
          <w:tcPr>
            <w:tcW w:w="3870" w:type="dxa"/>
            <w:hideMark/>
          </w:tcPr>
          <w:p w14:paraId="76D95D5D" w14:textId="34826F73" w:rsidR="00D029D1" w:rsidRPr="00EB535A" w:rsidRDefault="00D029D1" w:rsidP="00F5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535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EB535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EB535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270" w:type="dxa"/>
          </w:tcPr>
          <w:p w14:paraId="0BDFA177" w14:textId="77777777" w:rsidR="00D029D1" w:rsidRPr="00EB535A" w:rsidRDefault="00D029D1" w:rsidP="00F5595A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hideMark/>
          </w:tcPr>
          <w:p w14:paraId="1D41FC45" w14:textId="77777777" w:rsidR="00D029D1" w:rsidRPr="00EB535A" w:rsidRDefault="00D029D1" w:rsidP="00F5595A">
            <w:pPr>
              <w:tabs>
                <w:tab w:val="clear" w:pos="227"/>
                <w:tab w:val="clear" w:pos="454"/>
                <w:tab w:val="left" w:pos="540"/>
              </w:tabs>
              <w:ind w:right="10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535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60" w:type="dxa"/>
          </w:tcPr>
          <w:p w14:paraId="077792B9" w14:textId="77777777" w:rsidR="00D029D1" w:rsidRPr="00EB535A" w:rsidRDefault="00D029D1" w:rsidP="00F5595A">
            <w:pPr>
              <w:tabs>
                <w:tab w:val="clear" w:pos="227"/>
                <w:tab w:val="clear" w:pos="454"/>
                <w:tab w:val="left" w:pos="540"/>
              </w:tabs>
              <w:ind w:right="10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80" w:type="dxa"/>
            <w:gridSpan w:val="3"/>
            <w:hideMark/>
          </w:tcPr>
          <w:p w14:paraId="11448AC4" w14:textId="77777777" w:rsidR="00D029D1" w:rsidRPr="00EB535A" w:rsidRDefault="00D029D1" w:rsidP="00F5595A">
            <w:pPr>
              <w:tabs>
                <w:tab w:val="clear" w:pos="227"/>
                <w:tab w:val="clear" w:pos="454"/>
                <w:tab w:val="left" w:pos="540"/>
              </w:tabs>
              <w:ind w:right="10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535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29D1" w:rsidRPr="00EB535A" w14:paraId="43663FAD" w14:textId="77777777" w:rsidTr="00F5595A">
        <w:tc>
          <w:tcPr>
            <w:tcW w:w="3870" w:type="dxa"/>
            <w:hideMark/>
          </w:tcPr>
          <w:p w14:paraId="597CC9F9" w14:textId="67E2546C" w:rsidR="00D029D1" w:rsidRPr="00EB535A" w:rsidRDefault="00D029D1" w:rsidP="00F559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0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EB535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EB535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EB535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235D3B5D" w14:textId="77777777" w:rsidR="00D029D1" w:rsidRPr="00EB535A" w:rsidRDefault="00D029D1" w:rsidP="00F5595A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hideMark/>
          </w:tcPr>
          <w:p w14:paraId="4ABB1376" w14:textId="77777777" w:rsidR="00D029D1" w:rsidRPr="00EB535A" w:rsidRDefault="00D029D1" w:rsidP="00F5595A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360" w:type="dxa"/>
          </w:tcPr>
          <w:p w14:paraId="05E663F2" w14:textId="77777777" w:rsidR="00D029D1" w:rsidRPr="00EB535A" w:rsidRDefault="00D029D1" w:rsidP="00F559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7294F8BA" w14:textId="77777777" w:rsidR="00D029D1" w:rsidRPr="00EB535A" w:rsidRDefault="00D029D1" w:rsidP="00F5595A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360" w:type="dxa"/>
          </w:tcPr>
          <w:p w14:paraId="5816F227" w14:textId="77777777" w:rsidR="00D029D1" w:rsidRPr="00EB535A" w:rsidRDefault="00D029D1" w:rsidP="00F559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0354A24E" w14:textId="77777777" w:rsidR="00D029D1" w:rsidRPr="00EB535A" w:rsidRDefault="00D029D1" w:rsidP="00F5595A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60E33F89" w14:textId="77777777" w:rsidR="00D029D1" w:rsidRPr="00EB535A" w:rsidRDefault="00D029D1" w:rsidP="00F559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dxa"/>
            <w:hideMark/>
          </w:tcPr>
          <w:p w14:paraId="09094344" w14:textId="77777777" w:rsidR="00D029D1" w:rsidRPr="00EB535A" w:rsidRDefault="00D029D1" w:rsidP="00F5595A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D029D1" w:rsidRPr="00EB535A" w14:paraId="230C9B65" w14:textId="77777777" w:rsidTr="00F5595A">
        <w:tc>
          <w:tcPr>
            <w:tcW w:w="3870" w:type="dxa"/>
          </w:tcPr>
          <w:p w14:paraId="44A59DA0" w14:textId="77777777" w:rsidR="00D029D1" w:rsidRPr="00EB535A" w:rsidRDefault="00D029D1" w:rsidP="00F5595A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9CCB6F" w14:textId="77777777" w:rsidR="00D029D1" w:rsidRPr="00EB535A" w:rsidRDefault="00D029D1" w:rsidP="00F5595A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0" w:type="dxa"/>
            <w:gridSpan w:val="7"/>
            <w:hideMark/>
          </w:tcPr>
          <w:p w14:paraId="3A351FAA" w14:textId="77777777" w:rsidR="00D029D1" w:rsidRPr="00EB535A" w:rsidRDefault="00D029D1" w:rsidP="00F5595A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B535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(พันบาท/พันหุ้น)</w:t>
            </w:r>
          </w:p>
        </w:tc>
      </w:tr>
      <w:tr w:rsidR="00D029D1" w:rsidRPr="00EB535A" w14:paraId="1575A544" w14:textId="77777777" w:rsidTr="00F5595A">
        <w:tc>
          <w:tcPr>
            <w:tcW w:w="3870" w:type="dxa"/>
            <w:hideMark/>
          </w:tcPr>
          <w:p w14:paraId="35B234FA" w14:textId="77777777" w:rsidR="00D029D1" w:rsidRPr="00EB535A" w:rsidRDefault="00D029D1" w:rsidP="00F5595A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535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กำไร </w:t>
            </w:r>
            <w:r w:rsidRPr="00EB535A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EB535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ขาดทุน) ที่เป็นส่วนของผู้ถือหุ้นสามัญ</w:t>
            </w:r>
          </w:p>
        </w:tc>
        <w:tc>
          <w:tcPr>
            <w:tcW w:w="270" w:type="dxa"/>
          </w:tcPr>
          <w:p w14:paraId="10A73902" w14:textId="77777777" w:rsidR="00D029D1" w:rsidRPr="00EB535A" w:rsidRDefault="00D029D1" w:rsidP="00F5595A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42C190" w14:textId="77777777" w:rsidR="00D029D1" w:rsidRPr="00EB535A" w:rsidRDefault="00D029D1" w:rsidP="00F5595A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6E08A839" w14:textId="77777777" w:rsidR="00D029D1" w:rsidRPr="00EB535A" w:rsidRDefault="00D029D1" w:rsidP="00F5595A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2A76BC" w14:textId="77777777" w:rsidR="00D029D1" w:rsidRPr="00EB535A" w:rsidRDefault="00D029D1" w:rsidP="00F5595A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4119F705" w14:textId="77777777" w:rsidR="00D029D1" w:rsidRPr="00EB535A" w:rsidRDefault="00D029D1" w:rsidP="00F559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2643CD" w14:textId="77777777" w:rsidR="00D029D1" w:rsidRPr="00EB535A" w:rsidRDefault="00D029D1" w:rsidP="00F5595A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03BFCE" w14:textId="77777777" w:rsidR="00D029D1" w:rsidRPr="00EB535A" w:rsidRDefault="00D029D1" w:rsidP="00F559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dxa"/>
          </w:tcPr>
          <w:p w14:paraId="41E1FB62" w14:textId="77777777" w:rsidR="00D029D1" w:rsidRPr="00EB535A" w:rsidRDefault="00D029D1" w:rsidP="00F5595A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77880" w:rsidRPr="00EB535A" w14:paraId="1020EE61" w14:textId="77777777" w:rsidTr="00F5595A">
        <w:tc>
          <w:tcPr>
            <w:tcW w:w="3870" w:type="dxa"/>
            <w:hideMark/>
          </w:tcPr>
          <w:p w14:paraId="5D51D0D5" w14:textId="77777777" w:rsidR="00177880" w:rsidRPr="00EB535A" w:rsidRDefault="00177880" w:rsidP="00177880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B535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ของบริษัท (ขั้นพื้นฐานและปรับลด)</w:t>
            </w:r>
          </w:p>
        </w:tc>
        <w:tc>
          <w:tcPr>
            <w:tcW w:w="270" w:type="dxa"/>
          </w:tcPr>
          <w:p w14:paraId="26C55EE3" w14:textId="77777777" w:rsidR="00177880" w:rsidRPr="00EB535A" w:rsidRDefault="00177880" w:rsidP="00177880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7CD5E654" w14:textId="406AA189" w:rsidR="00177880" w:rsidRPr="00EB535A" w:rsidRDefault="00177880" w:rsidP="00177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6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F559AE"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104</w:t>
            </w: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F559AE"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919</w:t>
            </w: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360" w:type="dxa"/>
          </w:tcPr>
          <w:p w14:paraId="34F229BD" w14:textId="77777777" w:rsidR="00177880" w:rsidRPr="00EB535A" w:rsidRDefault="00177880" w:rsidP="00177880">
            <w:pPr>
              <w:tabs>
                <w:tab w:val="clear" w:pos="227"/>
                <w:tab w:val="clear" w:pos="454"/>
                <w:tab w:val="clear" w:pos="680"/>
                <w:tab w:val="left" w:pos="540"/>
                <w:tab w:val="left" w:pos="720"/>
                <w:tab w:val="decimal" w:pos="754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49381000" w14:textId="1B559699" w:rsidR="00177880" w:rsidRPr="00EB535A" w:rsidRDefault="00583601" w:rsidP="001778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5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535A">
              <w:rPr>
                <w:rFonts w:asciiTheme="majorBidi" w:hAnsiTheme="majorBidi"/>
                <w:b/>
                <w:bCs/>
                <w:sz w:val="30"/>
                <w:szCs w:val="30"/>
              </w:rPr>
              <w:t>38</w:t>
            </w:r>
            <w:r w:rsidR="00177880"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B535A">
              <w:rPr>
                <w:rFonts w:asciiTheme="majorBidi" w:hAnsiTheme="majorBidi"/>
                <w:b/>
                <w:bCs/>
                <w:sz w:val="30"/>
                <w:szCs w:val="30"/>
              </w:rPr>
              <w:t>007</w:t>
            </w:r>
          </w:p>
        </w:tc>
        <w:tc>
          <w:tcPr>
            <w:tcW w:w="360" w:type="dxa"/>
          </w:tcPr>
          <w:p w14:paraId="06CAAFC3" w14:textId="77777777" w:rsidR="00177880" w:rsidRPr="00EB535A" w:rsidRDefault="00177880" w:rsidP="001778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28C58490" w14:textId="3A5C4849" w:rsidR="00177880" w:rsidRPr="00EB535A" w:rsidRDefault="00177880" w:rsidP="00177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96"/>
              </w:tabs>
              <w:spacing w:line="240" w:lineRule="auto"/>
              <w:ind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F559AE"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</w:t>
            </w: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F559AE"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</w:t>
            </w:r>
            <w:r w:rsidR="00DA240A"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C7B4F0C" w14:textId="77777777" w:rsidR="00177880" w:rsidRPr="00EB535A" w:rsidRDefault="00177880" w:rsidP="001778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0" w:type="dxa"/>
            <w:hideMark/>
          </w:tcPr>
          <w:p w14:paraId="619444D1" w14:textId="38EADEF9" w:rsidR="00177880" w:rsidRPr="00EB535A" w:rsidRDefault="00177880" w:rsidP="00177880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838"/>
              </w:tabs>
              <w:ind w:left="-2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535A">
              <w:rPr>
                <w:rFonts w:ascii="Angsana New" w:hAnsi="Angsana New"/>
                <w:b/>
                <w:bCs/>
                <w:sz w:val="30"/>
                <w:szCs w:val="30"/>
              </w:rPr>
              <w:t>42,203</w:t>
            </w:r>
          </w:p>
        </w:tc>
      </w:tr>
      <w:tr w:rsidR="00D029D1" w:rsidRPr="00EB535A" w14:paraId="1A6810B9" w14:textId="77777777" w:rsidTr="00F5595A">
        <w:tc>
          <w:tcPr>
            <w:tcW w:w="3870" w:type="dxa"/>
          </w:tcPr>
          <w:p w14:paraId="5A65BAA8" w14:textId="77777777" w:rsidR="00D029D1" w:rsidRPr="00EB535A" w:rsidRDefault="00D029D1" w:rsidP="00F5595A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0BB69A73" w14:textId="77777777" w:rsidR="00D029D1" w:rsidRPr="00EB535A" w:rsidRDefault="00D029D1" w:rsidP="00F5595A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74FD1F7" w14:textId="77777777" w:rsidR="00D029D1" w:rsidRPr="00EB535A" w:rsidRDefault="00D029D1" w:rsidP="00F559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6" w:right="89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360" w:type="dxa"/>
          </w:tcPr>
          <w:p w14:paraId="4C36E6AB" w14:textId="77777777" w:rsidR="00D029D1" w:rsidRPr="00EB535A" w:rsidRDefault="00D029D1" w:rsidP="00F5595A">
            <w:pPr>
              <w:tabs>
                <w:tab w:val="clear" w:pos="227"/>
                <w:tab w:val="clear" w:pos="454"/>
                <w:tab w:val="left" w:pos="540"/>
              </w:tabs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13C045C" w14:textId="77777777" w:rsidR="00D029D1" w:rsidRPr="00EB535A" w:rsidRDefault="00D029D1" w:rsidP="00F559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6" w:right="89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360" w:type="dxa"/>
          </w:tcPr>
          <w:p w14:paraId="26804040" w14:textId="77777777" w:rsidR="00D029D1" w:rsidRPr="00EB535A" w:rsidRDefault="00D029D1" w:rsidP="00F559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12D906C" w14:textId="77777777" w:rsidR="00D029D1" w:rsidRPr="00EB535A" w:rsidRDefault="00D029D1" w:rsidP="00F5595A">
            <w:pPr>
              <w:tabs>
                <w:tab w:val="clear" w:pos="227"/>
                <w:tab w:val="clear" w:pos="454"/>
                <w:tab w:val="decimal" w:pos="501"/>
              </w:tabs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6C0A4969" w14:textId="77777777" w:rsidR="00D029D1" w:rsidRPr="00EB535A" w:rsidRDefault="00D029D1" w:rsidP="00F5595A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3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1AF3A9A" w14:textId="77777777" w:rsidR="00D029D1" w:rsidRPr="00EB535A" w:rsidRDefault="00D029D1" w:rsidP="00F5595A">
            <w:pPr>
              <w:tabs>
                <w:tab w:val="clear" w:pos="227"/>
                <w:tab w:val="clear" w:pos="454"/>
                <w:tab w:val="decimal" w:pos="501"/>
              </w:tabs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D029D1" w:rsidRPr="00EB535A" w14:paraId="0C39632E" w14:textId="77777777" w:rsidTr="00F5595A">
        <w:tc>
          <w:tcPr>
            <w:tcW w:w="3870" w:type="dxa"/>
            <w:hideMark/>
          </w:tcPr>
          <w:p w14:paraId="25563677" w14:textId="77777777" w:rsidR="00D029D1" w:rsidRPr="00EB535A" w:rsidRDefault="00D029D1" w:rsidP="00F5595A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B535A"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จำนวนหุ้นสามัญโดยวิธีเฉลี่ยถ่วงน้ำหนัก</w:t>
            </w:r>
          </w:p>
        </w:tc>
        <w:tc>
          <w:tcPr>
            <w:tcW w:w="270" w:type="dxa"/>
          </w:tcPr>
          <w:p w14:paraId="777441FA" w14:textId="77777777" w:rsidR="00D029D1" w:rsidRPr="00EB535A" w:rsidRDefault="00D029D1" w:rsidP="00F5595A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4214105A" w14:textId="77777777" w:rsidR="00D029D1" w:rsidRPr="00EB535A" w:rsidRDefault="00D029D1" w:rsidP="00F5595A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B535A">
              <w:rPr>
                <w:rFonts w:ascii="Angsana New" w:hAnsi="Angsana New"/>
                <w:sz w:val="30"/>
                <w:szCs w:val="30"/>
              </w:rPr>
              <w:t>1,321,901</w:t>
            </w:r>
          </w:p>
        </w:tc>
        <w:tc>
          <w:tcPr>
            <w:tcW w:w="360" w:type="dxa"/>
          </w:tcPr>
          <w:p w14:paraId="16C42257" w14:textId="77777777" w:rsidR="00D029D1" w:rsidRPr="00EB535A" w:rsidRDefault="00D029D1" w:rsidP="00F5595A">
            <w:pPr>
              <w:tabs>
                <w:tab w:val="clear" w:pos="227"/>
                <w:tab w:val="clear" w:pos="454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7D662EAE" w14:textId="77777777" w:rsidR="00D029D1" w:rsidRPr="00EB535A" w:rsidRDefault="00D029D1" w:rsidP="00F5595A">
            <w:pPr>
              <w:tabs>
                <w:tab w:val="clear" w:pos="907"/>
                <w:tab w:val="left" w:pos="735"/>
              </w:tabs>
              <w:ind w:left="-25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535A">
              <w:rPr>
                <w:rFonts w:ascii="Angsana New" w:hAnsi="Angsana New"/>
                <w:sz w:val="30"/>
                <w:szCs w:val="30"/>
              </w:rPr>
              <w:t>1,308,887</w:t>
            </w:r>
          </w:p>
        </w:tc>
        <w:tc>
          <w:tcPr>
            <w:tcW w:w="360" w:type="dxa"/>
          </w:tcPr>
          <w:p w14:paraId="5419C990" w14:textId="77777777" w:rsidR="00D029D1" w:rsidRPr="00EB535A" w:rsidRDefault="00D029D1" w:rsidP="00F559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7C5678FE" w14:textId="77777777" w:rsidR="00D029D1" w:rsidRPr="00EB535A" w:rsidRDefault="00D029D1" w:rsidP="00F5595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535A">
              <w:rPr>
                <w:rFonts w:ascii="Angsana New" w:hAnsi="Angsana New"/>
                <w:sz w:val="30"/>
                <w:szCs w:val="30"/>
              </w:rPr>
              <w:t>1,321,901</w:t>
            </w:r>
          </w:p>
        </w:tc>
        <w:tc>
          <w:tcPr>
            <w:tcW w:w="270" w:type="dxa"/>
          </w:tcPr>
          <w:p w14:paraId="1C6CA6C1" w14:textId="77777777" w:rsidR="00D029D1" w:rsidRPr="00EB535A" w:rsidRDefault="00D029D1" w:rsidP="00F559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0" w:type="dxa"/>
            <w:hideMark/>
          </w:tcPr>
          <w:p w14:paraId="0F4604F8" w14:textId="77777777" w:rsidR="00D029D1" w:rsidRPr="00EB535A" w:rsidRDefault="00D029D1" w:rsidP="00F5595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535A">
              <w:rPr>
                <w:rFonts w:ascii="Angsana New" w:hAnsi="Angsana New" w:hint="cs"/>
                <w:sz w:val="30"/>
                <w:szCs w:val="30"/>
              </w:rPr>
              <w:t>1,308,887</w:t>
            </w:r>
          </w:p>
        </w:tc>
      </w:tr>
      <w:tr w:rsidR="00D029D1" w:rsidRPr="00EB535A" w14:paraId="28D64738" w14:textId="77777777" w:rsidTr="00F5595A">
        <w:tc>
          <w:tcPr>
            <w:tcW w:w="3870" w:type="dxa"/>
            <w:hideMark/>
          </w:tcPr>
          <w:p w14:paraId="109EA153" w14:textId="77777777" w:rsidR="00D029D1" w:rsidRPr="00EB535A" w:rsidRDefault="00D029D1" w:rsidP="00F5595A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B535A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ผลกระทบจากการออกสิทธิที่จะเลือกซื้อหุ้น</w:t>
            </w:r>
          </w:p>
        </w:tc>
        <w:tc>
          <w:tcPr>
            <w:tcW w:w="270" w:type="dxa"/>
          </w:tcPr>
          <w:p w14:paraId="309F96D0" w14:textId="77777777" w:rsidR="00D029D1" w:rsidRPr="00EB535A" w:rsidRDefault="00D029D1" w:rsidP="00F5595A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5698319" w14:textId="77777777" w:rsidR="00D029D1" w:rsidRPr="00EB535A" w:rsidRDefault="00D029D1" w:rsidP="00F5595A">
            <w:pPr>
              <w:tabs>
                <w:tab w:val="clear" w:pos="907"/>
              </w:tabs>
              <w:ind w:right="2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B535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6BD7589B" w14:textId="77777777" w:rsidR="00D029D1" w:rsidRPr="00EB535A" w:rsidRDefault="00D029D1" w:rsidP="00F5595A">
            <w:pPr>
              <w:tabs>
                <w:tab w:val="clear" w:pos="227"/>
                <w:tab w:val="clear" w:pos="454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6F1C55" w14:textId="77777777" w:rsidR="00D029D1" w:rsidRPr="00EB535A" w:rsidRDefault="00D029D1" w:rsidP="00F5595A">
            <w:pPr>
              <w:tabs>
                <w:tab w:val="clear" w:pos="907"/>
                <w:tab w:val="left" w:pos="735"/>
              </w:tabs>
              <w:ind w:left="-255" w:right="1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535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249EC39E" w14:textId="77777777" w:rsidR="00D029D1" w:rsidRPr="00EB535A" w:rsidRDefault="00D029D1" w:rsidP="00F559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C35CF6" w14:textId="77777777" w:rsidR="00D029D1" w:rsidRPr="00EB535A" w:rsidRDefault="00D029D1" w:rsidP="00F5595A">
            <w:pPr>
              <w:ind w:right="16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535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D23E08" w14:textId="77777777" w:rsidR="00D029D1" w:rsidRPr="00EB535A" w:rsidRDefault="00D029D1" w:rsidP="00F559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A28BB3" w14:textId="77777777" w:rsidR="00D029D1" w:rsidRPr="00EB535A" w:rsidRDefault="00D029D1" w:rsidP="00F5595A">
            <w:pPr>
              <w:ind w:right="28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535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D029D1" w:rsidRPr="00EB535A" w14:paraId="0A24EA23" w14:textId="77777777" w:rsidTr="00F5595A">
        <w:tc>
          <w:tcPr>
            <w:tcW w:w="3870" w:type="dxa"/>
          </w:tcPr>
          <w:p w14:paraId="3F76E61E" w14:textId="77777777" w:rsidR="00D029D1" w:rsidRPr="00EB535A" w:rsidRDefault="00D029D1" w:rsidP="00F5595A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4F66DE45" w14:textId="77777777" w:rsidR="00D029D1" w:rsidRPr="00EB535A" w:rsidRDefault="00D029D1" w:rsidP="00F5595A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69E0F2" w14:textId="77777777" w:rsidR="00D029D1" w:rsidRPr="00EB535A" w:rsidRDefault="00D029D1" w:rsidP="00F559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6" w:right="89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360" w:type="dxa"/>
          </w:tcPr>
          <w:p w14:paraId="50E7829F" w14:textId="77777777" w:rsidR="00D029D1" w:rsidRPr="00EB535A" w:rsidRDefault="00D029D1" w:rsidP="00F5595A">
            <w:pPr>
              <w:tabs>
                <w:tab w:val="clear" w:pos="227"/>
                <w:tab w:val="clear" w:pos="454"/>
                <w:tab w:val="left" w:pos="540"/>
              </w:tabs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8AFE61" w14:textId="77777777" w:rsidR="00D029D1" w:rsidRPr="00EB535A" w:rsidRDefault="00D029D1" w:rsidP="00F559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6" w:right="89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360" w:type="dxa"/>
          </w:tcPr>
          <w:p w14:paraId="5B4DA94D" w14:textId="77777777" w:rsidR="00D029D1" w:rsidRPr="00EB535A" w:rsidRDefault="00D029D1" w:rsidP="00F559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64D58D" w14:textId="77777777" w:rsidR="00D029D1" w:rsidRPr="00EB535A" w:rsidRDefault="00D029D1" w:rsidP="00F5595A">
            <w:pPr>
              <w:tabs>
                <w:tab w:val="clear" w:pos="227"/>
                <w:tab w:val="clear" w:pos="454"/>
                <w:tab w:val="decimal" w:pos="501"/>
              </w:tabs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30614F40" w14:textId="77777777" w:rsidR="00D029D1" w:rsidRPr="00EB535A" w:rsidRDefault="00D029D1" w:rsidP="00F5595A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2A199A" w14:textId="77777777" w:rsidR="00D029D1" w:rsidRPr="00EB535A" w:rsidRDefault="00D029D1" w:rsidP="00F5595A">
            <w:pPr>
              <w:tabs>
                <w:tab w:val="clear" w:pos="227"/>
                <w:tab w:val="clear" w:pos="454"/>
                <w:tab w:val="decimal" w:pos="501"/>
              </w:tabs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D029D1" w:rsidRPr="00EB535A" w14:paraId="725042B8" w14:textId="77777777" w:rsidTr="00F5595A">
        <w:trPr>
          <w:trHeight w:val="425"/>
        </w:trPr>
        <w:tc>
          <w:tcPr>
            <w:tcW w:w="3870" w:type="dxa"/>
            <w:hideMark/>
          </w:tcPr>
          <w:p w14:paraId="4536F53D" w14:textId="77777777" w:rsidR="00D029D1" w:rsidRPr="00EB535A" w:rsidRDefault="00D029D1" w:rsidP="00F5595A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535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</w:t>
            </w:r>
          </w:p>
          <w:p w14:paraId="686B0BA9" w14:textId="77777777" w:rsidR="00D029D1" w:rsidRPr="00EB535A" w:rsidRDefault="00D029D1" w:rsidP="00F5595A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EB535A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  </w:t>
            </w:r>
            <w:r w:rsidRPr="00EB535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น้ำหนัก (ปรับลด)</w:t>
            </w:r>
          </w:p>
        </w:tc>
        <w:tc>
          <w:tcPr>
            <w:tcW w:w="270" w:type="dxa"/>
          </w:tcPr>
          <w:p w14:paraId="6DAB3ED0" w14:textId="77777777" w:rsidR="00D029D1" w:rsidRPr="00EB535A" w:rsidRDefault="00D029D1" w:rsidP="00F5595A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95AB65" w14:textId="77777777" w:rsidR="00D029D1" w:rsidRPr="00EB535A" w:rsidRDefault="00D029D1" w:rsidP="00F559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1DD2904" w14:textId="77777777" w:rsidR="00D029D1" w:rsidRPr="00EB535A" w:rsidRDefault="00D029D1" w:rsidP="00F559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535A">
              <w:rPr>
                <w:rFonts w:ascii="Angsana New" w:hAnsi="Angsana New"/>
                <w:b/>
                <w:bCs/>
                <w:sz w:val="30"/>
                <w:szCs w:val="30"/>
              </w:rPr>
              <w:t>1,321,901</w:t>
            </w:r>
          </w:p>
        </w:tc>
        <w:tc>
          <w:tcPr>
            <w:tcW w:w="360" w:type="dxa"/>
          </w:tcPr>
          <w:p w14:paraId="2C7B6ACD" w14:textId="77777777" w:rsidR="00D029D1" w:rsidRPr="00EB535A" w:rsidRDefault="00D029D1" w:rsidP="00F5595A">
            <w:pPr>
              <w:tabs>
                <w:tab w:val="clear" w:pos="227"/>
                <w:tab w:val="clear" w:pos="454"/>
                <w:tab w:val="left" w:pos="54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BD06FA" w14:textId="77777777" w:rsidR="00D029D1" w:rsidRPr="00EB535A" w:rsidRDefault="00D029D1" w:rsidP="00F5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837"/>
              </w:tabs>
              <w:ind w:left="-5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FC169C2" w14:textId="77777777" w:rsidR="00D029D1" w:rsidRPr="00EB535A" w:rsidRDefault="00D029D1" w:rsidP="00F5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837"/>
              </w:tabs>
              <w:ind w:left="-5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535A">
              <w:rPr>
                <w:rFonts w:ascii="Angsana New" w:hAnsi="Angsana New" w:hint="cs"/>
                <w:b/>
                <w:bCs/>
                <w:sz w:val="30"/>
                <w:szCs w:val="30"/>
              </w:rPr>
              <w:t>1,308,887</w:t>
            </w:r>
          </w:p>
        </w:tc>
        <w:tc>
          <w:tcPr>
            <w:tcW w:w="360" w:type="dxa"/>
          </w:tcPr>
          <w:p w14:paraId="0A02EF27" w14:textId="77777777" w:rsidR="00D029D1" w:rsidRPr="00EB535A" w:rsidRDefault="00D029D1" w:rsidP="00F559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9D5D12" w14:textId="77777777" w:rsidR="00D029D1" w:rsidRPr="00EB535A" w:rsidRDefault="00D029D1" w:rsidP="00F5595A">
            <w:pPr>
              <w:tabs>
                <w:tab w:val="clear" w:pos="227"/>
                <w:tab w:val="clear" w:pos="454"/>
                <w:tab w:val="clear" w:pos="680"/>
                <w:tab w:val="center" w:pos="354"/>
                <w:tab w:val="right" w:pos="764"/>
              </w:tabs>
              <w:ind w:left="-5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9085455" w14:textId="77777777" w:rsidR="00D029D1" w:rsidRPr="00EB535A" w:rsidRDefault="00D029D1" w:rsidP="00F5595A">
            <w:pPr>
              <w:tabs>
                <w:tab w:val="clear" w:pos="227"/>
                <w:tab w:val="clear" w:pos="454"/>
                <w:tab w:val="clear" w:pos="680"/>
                <w:tab w:val="center" w:pos="354"/>
                <w:tab w:val="right" w:pos="764"/>
              </w:tabs>
              <w:ind w:left="-5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535A">
              <w:rPr>
                <w:rFonts w:ascii="Angsana New" w:hAnsi="Angsana New"/>
                <w:b/>
                <w:bCs/>
                <w:sz w:val="30"/>
                <w:szCs w:val="30"/>
              </w:rPr>
              <w:t>1,321,901</w:t>
            </w:r>
          </w:p>
        </w:tc>
        <w:tc>
          <w:tcPr>
            <w:tcW w:w="270" w:type="dxa"/>
          </w:tcPr>
          <w:p w14:paraId="1F97FDB9" w14:textId="77777777" w:rsidR="00D029D1" w:rsidRPr="00EB535A" w:rsidRDefault="00D029D1" w:rsidP="00F5595A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ED6891" w14:textId="77777777" w:rsidR="00D029D1" w:rsidRPr="00EB535A" w:rsidRDefault="00D029D1" w:rsidP="00F559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2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2D14BA8" w14:textId="77777777" w:rsidR="00D029D1" w:rsidRPr="00EB535A" w:rsidRDefault="00D029D1" w:rsidP="00F559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2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535A">
              <w:rPr>
                <w:rFonts w:ascii="Angsana New" w:hAnsi="Angsana New" w:hint="cs"/>
                <w:b/>
                <w:bCs/>
                <w:sz w:val="30"/>
                <w:szCs w:val="30"/>
              </w:rPr>
              <w:t>1,308,887</w:t>
            </w:r>
          </w:p>
        </w:tc>
      </w:tr>
      <w:tr w:rsidR="00177880" w:rsidRPr="00EB535A" w14:paraId="68DE060B" w14:textId="77777777" w:rsidTr="00F5595A">
        <w:trPr>
          <w:trHeight w:val="425"/>
        </w:trPr>
        <w:tc>
          <w:tcPr>
            <w:tcW w:w="3870" w:type="dxa"/>
            <w:hideMark/>
          </w:tcPr>
          <w:p w14:paraId="0C1C931E" w14:textId="77777777" w:rsidR="00177880" w:rsidRPr="00EB535A" w:rsidRDefault="00177880" w:rsidP="00177880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535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</w:t>
            </w:r>
            <w:r w:rsidRPr="00EB535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EB535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ขาดทุน) ต่อหุ้นปรับลด (บาท)</w:t>
            </w:r>
          </w:p>
        </w:tc>
        <w:tc>
          <w:tcPr>
            <w:tcW w:w="270" w:type="dxa"/>
          </w:tcPr>
          <w:p w14:paraId="3F44AC8E" w14:textId="77777777" w:rsidR="00177880" w:rsidRPr="00EB535A" w:rsidRDefault="00177880" w:rsidP="00177880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89CA870" w14:textId="24D9364C" w:rsidR="00177880" w:rsidRPr="00EB535A" w:rsidRDefault="00177880" w:rsidP="001778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(0.07</w:t>
            </w:r>
            <w:r w:rsidR="00F559AE"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360" w:type="dxa"/>
          </w:tcPr>
          <w:p w14:paraId="3CF6BD42" w14:textId="77777777" w:rsidR="00177880" w:rsidRPr="00EB535A" w:rsidRDefault="00177880" w:rsidP="00177880">
            <w:pPr>
              <w:tabs>
                <w:tab w:val="clear" w:pos="227"/>
                <w:tab w:val="clear" w:pos="454"/>
                <w:tab w:val="left" w:pos="54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0C76E62" w14:textId="599B9882" w:rsidR="00177880" w:rsidRPr="00EB535A" w:rsidRDefault="00583601" w:rsidP="00177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837"/>
              </w:tabs>
              <w:ind w:left="-5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535A">
              <w:rPr>
                <w:rFonts w:asciiTheme="majorBidi" w:hAnsiTheme="majorBidi"/>
                <w:b/>
                <w:bCs/>
                <w:sz w:val="30"/>
                <w:szCs w:val="30"/>
              </w:rPr>
              <w:t>0</w:t>
            </w:r>
            <w:r w:rsidR="00177880" w:rsidRPr="00EB535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.</w:t>
            </w:r>
            <w:r w:rsidRPr="00EB535A">
              <w:rPr>
                <w:rFonts w:asciiTheme="majorBidi" w:hAnsiTheme="majorBidi"/>
                <w:b/>
                <w:bCs/>
                <w:sz w:val="30"/>
                <w:szCs w:val="30"/>
              </w:rPr>
              <w:t>029</w:t>
            </w:r>
          </w:p>
        </w:tc>
        <w:tc>
          <w:tcPr>
            <w:tcW w:w="360" w:type="dxa"/>
          </w:tcPr>
          <w:p w14:paraId="5DE28489" w14:textId="77777777" w:rsidR="00177880" w:rsidRPr="00EB535A" w:rsidRDefault="00177880" w:rsidP="001778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6035AED" w14:textId="69220FC5" w:rsidR="00177880" w:rsidRPr="00EB535A" w:rsidRDefault="00177880" w:rsidP="00177880">
            <w:pPr>
              <w:tabs>
                <w:tab w:val="clear" w:pos="227"/>
                <w:tab w:val="clear" w:pos="454"/>
                <w:tab w:val="clear" w:pos="680"/>
                <w:tab w:val="center" w:pos="354"/>
                <w:tab w:val="right" w:pos="764"/>
              </w:tabs>
              <w:ind w:left="-5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</w:t>
            </w:r>
            <w:r w:rsidR="00F559AE"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</w:t>
            </w: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9C42A29" w14:textId="77777777" w:rsidR="00177880" w:rsidRPr="00EB535A" w:rsidRDefault="00177880" w:rsidP="00177880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5924E98" w14:textId="5CF47D01" w:rsidR="00177880" w:rsidRPr="00EB535A" w:rsidRDefault="00177880" w:rsidP="001778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2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535A">
              <w:rPr>
                <w:rFonts w:ascii="Angsana New" w:hAnsi="Angsana New"/>
                <w:b/>
                <w:bCs/>
                <w:sz w:val="30"/>
                <w:szCs w:val="30"/>
              </w:rPr>
              <w:t>0.032</w:t>
            </w:r>
          </w:p>
        </w:tc>
      </w:tr>
    </w:tbl>
    <w:p w14:paraId="1E567BD5" w14:textId="5E6BBAD3" w:rsidR="00A15B59" w:rsidRPr="00EB535A" w:rsidRDefault="00A15B59" w:rsidP="008220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24"/>
          <w:szCs w:val="24"/>
          <w:lang w:val="th-TH"/>
        </w:rPr>
      </w:pPr>
    </w:p>
    <w:p w14:paraId="65EB19B3" w14:textId="77777777" w:rsidR="00A15B59" w:rsidRPr="00EB535A" w:rsidRDefault="00A15B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  <w:lang w:val="th-TH"/>
        </w:rPr>
      </w:pPr>
      <w:r w:rsidRPr="00EB535A"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  <w:br w:type="page"/>
      </w:r>
    </w:p>
    <w:p w14:paraId="1F49D54C" w14:textId="4C13BC1F" w:rsidR="0076036B" w:rsidRPr="00EB535A" w:rsidRDefault="0076036B" w:rsidP="00302A40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EB535A">
        <w:rPr>
          <w:rFonts w:asciiTheme="majorBidi" w:hAnsiTheme="majorBidi" w:cstheme="majorBidi" w:hint="cs"/>
          <w:b/>
          <w:bCs/>
          <w:sz w:val="30"/>
          <w:szCs w:val="30"/>
          <w:cs/>
          <w:lang w:val="en-GB"/>
        </w:rPr>
        <w:lastRenderedPageBreak/>
        <w:t>เครื่องมือทางการเงิน</w:t>
      </w:r>
    </w:p>
    <w:p w14:paraId="6E8875C3" w14:textId="77777777" w:rsidR="0076036B" w:rsidRPr="00EB535A" w:rsidRDefault="0076036B" w:rsidP="00760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24"/>
          <w:szCs w:val="24"/>
          <w:lang w:val="th-TH"/>
        </w:rPr>
      </w:pPr>
    </w:p>
    <w:p w14:paraId="041A99AD" w14:textId="77777777" w:rsidR="0076036B" w:rsidRPr="00EB535A" w:rsidRDefault="0076036B" w:rsidP="00760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Cs w:val="30"/>
          <w:cs/>
        </w:rPr>
      </w:pPr>
      <w:r w:rsidRPr="00EB535A">
        <w:rPr>
          <w:rFonts w:asciiTheme="majorBidi" w:hAnsiTheme="majorBidi" w:cstheme="majorBidi"/>
          <w:szCs w:val="30"/>
          <w:cs/>
        </w:rPr>
        <w:t>มูลค่าตามบัญชีและมูลค่ายุติธรรม</w:t>
      </w:r>
      <w:r w:rsidRPr="00EB535A">
        <w:rPr>
          <w:rFonts w:asciiTheme="majorBidi" w:hAnsiTheme="majorBidi" w:cstheme="majorBidi"/>
          <w:szCs w:val="30"/>
        </w:rPr>
        <w:t xml:space="preserve"> </w:t>
      </w:r>
    </w:p>
    <w:p w14:paraId="0B86419D" w14:textId="77777777" w:rsidR="0076036B" w:rsidRPr="00EB535A" w:rsidRDefault="0076036B" w:rsidP="00760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5DEFCA84" w14:textId="62363405" w:rsidR="006200DF" w:rsidRPr="00EB535A" w:rsidRDefault="0076036B" w:rsidP="004648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Cs w:val="30"/>
        </w:rPr>
      </w:pPr>
      <w:r w:rsidRPr="00EB535A">
        <w:rPr>
          <w:rFonts w:asciiTheme="majorBidi" w:hAnsiTheme="majorBidi" w:cstheme="majorBidi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  <w:r w:rsidRPr="00EB535A">
        <w:rPr>
          <w:rFonts w:asciiTheme="majorBidi" w:hAnsiTheme="majorBidi" w:cstheme="majorBidi"/>
          <w:szCs w:val="30"/>
        </w:rPr>
        <w:t xml:space="preserve"> </w:t>
      </w:r>
    </w:p>
    <w:p w14:paraId="4DF44D2D" w14:textId="77777777" w:rsidR="003A6AFF" w:rsidRPr="00EB535A" w:rsidRDefault="003A6AFF" w:rsidP="00464867">
      <w:pPr>
        <w:ind w:right="-90"/>
        <w:rPr>
          <w:rFonts w:ascii="Angsana New" w:hAnsi="Angsana New"/>
          <w:sz w:val="24"/>
          <w:szCs w:val="24"/>
          <w:lang w:bidi="ar-SA"/>
        </w:rPr>
        <w:sectPr w:rsidR="003A6AFF" w:rsidRPr="00EB535A" w:rsidSect="00E30858">
          <w:headerReference w:type="even" r:id="rId26"/>
          <w:footerReference w:type="default" r:id="rId27"/>
          <w:headerReference w:type="first" r:id="rId28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14727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772"/>
        <w:gridCol w:w="483"/>
        <w:gridCol w:w="265"/>
        <w:gridCol w:w="1324"/>
        <w:gridCol w:w="266"/>
        <w:gridCol w:w="1324"/>
        <w:gridCol w:w="266"/>
        <w:gridCol w:w="1222"/>
        <w:gridCol w:w="266"/>
        <w:gridCol w:w="1162"/>
        <w:gridCol w:w="42"/>
        <w:gridCol w:w="224"/>
        <w:gridCol w:w="46"/>
        <w:gridCol w:w="972"/>
        <w:gridCol w:w="253"/>
        <w:gridCol w:w="1018"/>
        <w:gridCol w:w="266"/>
        <w:gridCol w:w="1001"/>
        <w:gridCol w:w="17"/>
        <w:gridCol w:w="266"/>
        <w:gridCol w:w="272"/>
      </w:tblGrid>
      <w:tr w:rsidR="006200DF" w:rsidRPr="00EB535A" w14:paraId="3D462EB3" w14:textId="77777777" w:rsidTr="00BF3E1D">
        <w:trPr>
          <w:gridAfter w:val="3"/>
          <w:wAfter w:w="555" w:type="dxa"/>
          <w:trHeight w:val="290"/>
        </w:trPr>
        <w:tc>
          <w:tcPr>
            <w:tcW w:w="3772" w:type="dxa"/>
            <w:shd w:val="clear" w:color="auto" w:fill="auto"/>
            <w:vAlign w:val="bottom"/>
          </w:tcPr>
          <w:p w14:paraId="30419024" w14:textId="77777777" w:rsidR="006200DF" w:rsidRPr="00EB535A" w:rsidRDefault="006200DF" w:rsidP="003A6AFF">
            <w:pPr>
              <w:ind w:left="73" w:right="-90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483" w:type="dxa"/>
            <w:vAlign w:val="bottom"/>
          </w:tcPr>
          <w:p w14:paraId="5E4371EB" w14:textId="77777777" w:rsidR="006200DF" w:rsidRPr="00EB535A" w:rsidRDefault="006200DF" w:rsidP="003A6AF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917" w:type="dxa"/>
            <w:gridSpan w:val="16"/>
            <w:vAlign w:val="bottom"/>
          </w:tcPr>
          <w:p w14:paraId="5C763117" w14:textId="77777777" w:rsidR="006200DF" w:rsidRPr="00EB535A" w:rsidRDefault="006200DF" w:rsidP="003A6AF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EB535A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 xml:space="preserve">งบการเงินรวม </w:t>
            </w:r>
          </w:p>
        </w:tc>
      </w:tr>
      <w:tr w:rsidR="006200DF" w:rsidRPr="00EB535A" w14:paraId="07618A76" w14:textId="77777777" w:rsidTr="00BF3E1D">
        <w:trPr>
          <w:gridAfter w:val="3"/>
          <w:wAfter w:w="555" w:type="dxa"/>
          <w:trHeight w:val="290"/>
        </w:trPr>
        <w:tc>
          <w:tcPr>
            <w:tcW w:w="3772" w:type="dxa"/>
            <w:shd w:val="clear" w:color="auto" w:fill="auto"/>
            <w:vAlign w:val="bottom"/>
          </w:tcPr>
          <w:p w14:paraId="487A5FB8" w14:textId="77777777" w:rsidR="006200DF" w:rsidRPr="00EB535A" w:rsidRDefault="006200DF" w:rsidP="003A6AFF">
            <w:pPr>
              <w:ind w:left="73" w:right="-90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483" w:type="dxa"/>
            <w:vAlign w:val="bottom"/>
          </w:tcPr>
          <w:p w14:paraId="19B6F5C1" w14:textId="77777777" w:rsidR="006200DF" w:rsidRPr="00EB535A" w:rsidRDefault="006200DF" w:rsidP="003A6AF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137" w:type="dxa"/>
            <w:gridSpan w:val="9"/>
            <w:vAlign w:val="bottom"/>
          </w:tcPr>
          <w:p w14:paraId="1AFEB3C6" w14:textId="77777777" w:rsidR="006200DF" w:rsidRPr="00EB535A" w:rsidRDefault="006200DF" w:rsidP="003A6AF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EB535A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gridSpan w:val="2"/>
          </w:tcPr>
          <w:p w14:paraId="3843716C" w14:textId="77777777" w:rsidR="006200DF" w:rsidRPr="00EB535A" w:rsidRDefault="006200DF" w:rsidP="003A6AF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3510" w:type="dxa"/>
            <w:gridSpan w:val="5"/>
            <w:vAlign w:val="bottom"/>
          </w:tcPr>
          <w:p w14:paraId="0E630272" w14:textId="77777777" w:rsidR="006200DF" w:rsidRPr="00EB535A" w:rsidRDefault="006200DF" w:rsidP="003A6AF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EB535A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0A4D91" w:rsidRPr="00EB535A" w14:paraId="558C1280" w14:textId="77777777" w:rsidTr="00BF3E1D">
        <w:trPr>
          <w:gridAfter w:val="1"/>
          <w:wAfter w:w="272" w:type="dxa"/>
          <w:trHeight w:val="290"/>
        </w:trPr>
        <w:tc>
          <w:tcPr>
            <w:tcW w:w="3772" w:type="dxa"/>
            <w:shd w:val="clear" w:color="auto" w:fill="auto"/>
            <w:vAlign w:val="bottom"/>
          </w:tcPr>
          <w:p w14:paraId="44098970" w14:textId="412E21D0" w:rsidR="000A4D91" w:rsidRPr="00EB535A" w:rsidRDefault="000A4D91" w:rsidP="003A6AFF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EB535A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002511" w:rsidRPr="00EB535A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="00002511" w:rsidRPr="00EB535A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มิถุนายน </w:t>
            </w:r>
            <w:r w:rsidR="00002511" w:rsidRPr="00EB535A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483" w:type="dxa"/>
            <w:vAlign w:val="bottom"/>
          </w:tcPr>
          <w:p w14:paraId="3CEA6CD9" w14:textId="6B5C7A11" w:rsidR="000A4D91" w:rsidRPr="00EB535A" w:rsidRDefault="000A4D91" w:rsidP="003A6AFF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5" w:type="dxa"/>
          </w:tcPr>
          <w:p w14:paraId="2E8EDF1C" w14:textId="77777777" w:rsidR="000A4D91" w:rsidRPr="00EB535A" w:rsidRDefault="000A4D91" w:rsidP="003A6AF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24" w:type="dxa"/>
            <w:vAlign w:val="bottom"/>
          </w:tcPr>
          <w:p w14:paraId="3A11F7A2" w14:textId="77777777" w:rsidR="000A4D91" w:rsidRPr="00EB535A" w:rsidRDefault="000A4D91" w:rsidP="003A6AF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B535A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66" w:type="dxa"/>
          </w:tcPr>
          <w:p w14:paraId="5E55E01C" w14:textId="77777777" w:rsidR="000A4D91" w:rsidRPr="00EB535A" w:rsidRDefault="000A4D91" w:rsidP="003A6AF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1F837F58" w14:textId="77777777" w:rsidR="000A4D91" w:rsidRPr="00EB535A" w:rsidRDefault="000A4D91" w:rsidP="003A6AF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B535A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12B91F66" w14:textId="77777777" w:rsidR="000A4D91" w:rsidRPr="00EB535A" w:rsidRDefault="000A4D91" w:rsidP="003A6AFF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2" w:type="dxa"/>
            <w:shd w:val="clear" w:color="auto" w:fill="auto"/>
            <w:vAlign w:val="bottom"/>
          </w:tcPr>
          <w:p w14:paraId="62F64A05" w14:textId="77777777" w:rsidR="000A4D91" w:rsidRPr="00EB535A" w:rsidRDefault="000A4D91" w:rsidP="003A6AF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EB535A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ราคาทุนตัดจำหน่าย</w:t>
            </w:r>
            <w:r w:rsidRPr="00EB535A">
              <w:rPr>
                <w:rFonts w:ascii="Angsana New" w:hAnsi="Angsana New"/>
                <w:sz w:val="24"/>
                <w:szCs w:val="24"/>
                <w:lang w:bidi="th-TH"/>
              </w:rPr>
              <w:t xml:space="preserve"> - </w:t>
            </w:r>
            <w:r w:rsidRPr="00EB535A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สุทธิ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1D8283FA" w14:textId="77777777" w:rsidR="000A4D91" w:rsidRPr="00EB535A" w:rsidRDefault="000A4D91" w:rsidP="003A6AFF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330DBF59" w14:textId="77777777" w:rsidR="000A4D91" w:rsidRPr="00EB535A" w:rsidRDefault="000A4D91" w:rsidP="003A6AF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B535A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66" w:type="dxa"/>
            <w:gridSpan w:val="2"/>
          </w:tcPr>
          <w:p w14:paraId="317295A5" w14:textId="77777777" w:rsidR="000A4D91" w:rsidRPr="00EB535A" w:rsidRDefault="000A4D91" w:rsidP="003A6AF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18" w:type="dxa"/>
            <w:gridSpan w:val="2"/>
            <w:vAlign w:val="bottom"/>
          </w:tcPr>
          <w:p w14:paraId="13E3AC64" w14:textId="77777777" w:rsidR="000A4D91" w:rsidRPr="00EB535A" w:rsidRDefault="000A4D91" w:rsidP="003A6AF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B535A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ระดับ</w:t>
            </w:r>
            <w:r w:rsidRPr="00EB535A">
              <w:rPr>
                <w:rFonts w:ascii="Angsana New" w:hAnsi="Angsana New"/>
                <w:sz w:val="24"/>
                <w:szCs w:val="24"/>
              </w:rPr>
              <w:t xml:space="preserve"> 1</w:t>
            </w:r>
          </w:p>
        </w:tc>
        <w:tc>
          <w:tcPr>
            <w:tcW w:w="253" w:type="dxa"/>
          </w:tcPr>
          <w:p w14:paraId="20593CD1" w14:textId="77777777" w:rsidR="000A4D91" w:rsidRPr="00EB535A" w:rsidRDefault="000A4D91" w:rsidP="003A6AF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18" w:type="dxa"/>
            <w:vAlign w:val="bottom"/>
          </w:tcPr>
          <w:p w14:paraId="1A7ED227" w14:textId="77777777" w:rsidR="000A4D91" w:rsidRPr="00EB535A" w:rsidRDefault="000A4D91" w:rsidP="003A6AF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B535A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ระดับ</w:t>
            </w:r>
            <w:r w:rsidRPr="00EB535A">
              <w:rPr>
                <w:rFonts w:ascii="Angsana New" w:hAnsi="Angsana New"/>
                <w:sz w:val="24"/>
                <w:szCs w:val="24"/>
              </w:rPr>
              <w:t xml:space="preserve"> 2</w:t>
            </w:r>
          </w:p>
        </w:tc>
        <w:tc>
          <w:tcPr>
            <w:tcW w:w="266" w:type="dxa"/>
          </w:tcPr>
          <w:p w14:paraId="0E50ECCD" w14:textId="77777777" w:rsidR="000A4D91" w:rsidRPr="00EB535A" w:rsidRDefault="000A4D91" w:rsidP="003A6AFF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18" w:type="dxa"/>
            <w:gridSpan w:val="2"/>
            <w:vAlign w:val="bottom"/>
          </w:tcPr>
          <w:p w14:paraId="519924A7" w14:textId="77777777" w:rsidR="000A4D91" w:rsidRPr="00EB535A" w:rsidRDefault="000A4D91" w:rsidP="003A6AFF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B535A">
              <w:rPr>
                <w:rFonts w:ascii="Angsana New" w:hAnsi="Angsana New"/>
                <w:sz w:val="24"/>
                <w:szCs w:val="24"/>
                <w:cs/>
              </w:rPr>
              <w:t>ระดับ</w:t>
            </w:r>
            <w:r w:rsidRPr="00EB535A">
              <w:rPr>
                <w:rFonts w:ascii="Angsana New" w:hAnsi="Angsana New"/>
                <w:sz w:val="24"/>
                <w:szCs w:val="24"/>
              </w:rPr>
              <w:t xml:space="preserve"> 3</w:t>
            </w:r>
          </w:p>
        </w:tc>
        <w:tc>
          <w:tcPr>
            <w:tcW w:w="266" w:type="dxa"/>
          </w:tcPr>
          <w:p w14:paraId="7B1FECA3" w14:textId="77777777" w:rsidR="000A4D91" w:rsidRPr="00EB535A" w:rsidRDefault="000A4D91" w:rsidP="003A6AF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</w:tr>
      <w:tr w:rsidR="000A4D91" w:rsidRPr="00EB535A" w14:paraId="53466FF6" w14:textId="77777777" w:rsidTr="00BF3E1D">
        <w:trPr>
          <w:gridAfter w:val="3"/>
          <w:wAfter w:w="555" w:type="dxa"/>
          <w:trHeight w:val="290"/>
        </w:trPr>
        <w:tc>
          <w:tcPr>
            <w:tcW w:w="3772" w:type="dxa"/>
            <w:shd w:val="clear" w:color="auto" w:fill="auto"/>
          </w:tcPr>
          <w:p w14:paraId="79AE8CB7" w14:textId="77777777" w:rsidR="000A4D91" w:rsidRPr="00EB535A" w:rsidRDefault="000A4D91" w:rsidP="003A6AFF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483" w:type="dxa"/>
          </w:tcPr>
          <w:p w14:paraId="38594EFA" w14:textId="77777777" w:rsidR="000A4D91" w:rsidRPr="00EB535A" w:rsidRDefault="000A4D91" w:rsidP="003A6AF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9917" w:type="dxa"/>
            <w:gridSpan w:val="16"/>
          </w:tcPr>
          <w:p w14:paraId="5537A875" w14:textId="771D1D14" w:rsidR="000A4D91" w:rsidRPr="00EB535A" w:rsidRDefault="000A4D91" w:rsidP="000A4D9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  <w:r w:rsidRPr="00EB535A"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  <w:t>(</w:t>
            </w:r>
            <w:r w:rsidRPr="00EB535A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พันบาท</w:t>
            </w:r>
            <w:r w:rsidRPr="00EB535A"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  <w:t>)</w:t>
            </w:r>
          </w:p>
        </w:tc>
      </w:tr>
      <w:tr w:rsidR="000A4D91" w:rsidRPr="00EB535A" w14:paraId="556655E3" w14:textId="77777777" w:rsidTr="00BF3E1D">
        <w:trPr>
          <w:gridAfter w:val="1"/>
          <w:wAfter w:w="272" w:type="dxa"/>
          <w:trHeight w:val="290"/>
        </w:trPr>
        <w:tc>
          <w:tcPr>
            <w:tcW w:w="3772" w:type="dxa"/>
            <w:shd w:val="clear" w:color="auto" w:fill="auto"/>
          </w:tcPr>
          <w:p w14:paraId="504219F1" w14:textId="77777777" w:rsidR="000A4D91" w:rsidRPr="00EB535A" w:rsidRDefault="000A4D91" w:rsidP="003A6AFF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EB535A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483" w:type="dxa"/>
          </w:tcPr>
          <w:p w14:paraId="12EA09C5" w14:textId="77777777" w:rsidR="000A4D91" w:rsidRPr="00EB535A" w:rsidRDefault="000A4D91" w:rsidP="003A6AF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65" w:type="dxa"/>
          </w:tcPr>
          <w:p w14:paraId="19B9A138" w14:textId="77777777" w:rsidR="000A4D91" w:rsidRPr="00EB535A" w:rsidRDefault="000A4D91" w:rsidP="003A6AF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4" w:type="dxa"/>
          </w:tcPr>
          <w:p w14:paraId="016AA276" w14:textId="77777777" w:rsidR="000A4D91" w:rsidRPr="00EB535A" w:rsidRDefault="000A4D91" w:rsidP="003A6AF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72E7366C" w14:textId="77777777" w:rsidR="000A4D91" w:rsidRPr="00EB535A" w:rsidRDefault="000A4D91" w:rsidP="003A6AF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4" w:type="dxa"/>
            <w:shd w:val="clear" w:color="auto" w:fill="auto"/>
          </w:tcPr>
          <w:p w14:paraId="2B1FB7DC" w14:textId="77777777" w:rsidR="000A4D91" w:rsidRPr="00EB535A" w:rsidRDefault="000A4D91" w:rsidP="003A6AF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  <w:shd w:val="clear" w:color="auto" w:fill="auto"/>
          </w:tcPr>
          <w:p w14:paraId="7ADD4437" w14:textId="77777777" w:rsidR="000A4D91" w:rsidRPr="00EB535A" w:rsidRDefault="000A4D91" w:rsidP="003A6AF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2" w:type="dxa"/>
            <w:shd w:val="clear" w:color="auto" w:fill="auto"/>
          </w:tcPr>
          <w:p w14:paraId="158EF542" w14:textId="77777777" w:rsidR="000A4D91" w:rsidRPr="00EB535A" w:rsidRDefault="000A4D91" w:rsidP="003A6AF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  <w:shd w:val="clear" w:color="auto" w:fill="auto"/>
          </w:tcPr>
          <w:p w14:paraId="2863A172" w14:textId="77777777" w:rsidR="000A4D91" w:rsidRPr="00EB535A" w:rsidRDefault="000A4D91" w:rsidP="003A6AF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2" w:type="dxa"/>
            <w:shd w:val="clear" w:color="auto" w:fill="auto"/>
          </w:tcPr>
          <w:p w14:paraId="11355C4C" w14:textId="77777777" w:rsidR="000A4D91" w:rsidRPr="00EB535A" w:rsidRDefault="000A4D91" w:rsidP="003A6AF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  <w:gridSpan w:val="2"/>
          </w:tcPr>
          <w:p w14:paraId="472286D5" w14:textId="77777777" w:rsidR="000A4D91" w:rsidRPr="00EB535A" w:rsidRDefault="000A4D91" w:rsidP="003A6AF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129B6E33" w14:textId="77777777" w:rsidR="000A4D91" w:rsidRPr="00EB535A" w:rsidRDefault="000A4D91" w:rsidP="003A6AF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3" w:type="dxa"/>
          </w:tcPr>
          <w:p w14:paraId="6FDF65AE" w14:textId="77777777" w:rsidR="000A4D91" w:rsidRPr="00EB535A" w:rsidRDefault="000A4D91" w:rsidP="003A6AF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8" w:type="dxa"/>
          </w:tcPr>
          <w:p w14:paraId="684CA52B" w14:textId="77777777" w:rsidR="000A4D91" w:rsidRPr="00EB535A" w:rsidRDefault="000A4D91" w:rsidP="003A6AF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5F693E42" w14:textId="77777777" w:rsidR="000A4D91" w:rsidRPr="00EB535A" w:rsidRDefault="000A4D91" w:rsidP="003A6AF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6386496F" w14:textId="77777777" w:rsidR="000A4D91" w:rsidRPr="00EB535A" w:rsidRDefault="000A4D91" w:rsidP="003A6AF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31BC10E6" w14:textId="77777777" w:rsidR="000A4D91" w:rsidRPr="00EB535A" w:rsidRDefault="000A4D91" w:rsidP="003A6AF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3028C" w:rsidRPr="00EB535A" w14:paraId="4F28B827" w14:textId="77777777" w:rsidTr="00BF3E1D">
        <w:trPr>
          <w:gridAfter w:val="1"/>
          <w:wAfter w:w="272" w:type="dxa"/>
          <w:trHeight w:val="290"/>
        </w:trPr>
        <w:tc>
          <w:tcPr>
            <w:tcW w:w="3772" w:type="dxa"/>
            <w:shd w:val="clear" w:color="auto" w:fill="auto"/>
          </w:tcPr>
          <w:p w14:paraId="7069E2FA" w14:textId="13D74C10" w:rsidR="0033028C" w:rsidRPr="00EB535A" w:rsidRDefault="0033028C" w:rsidP="0033028C">
            <w:pPr>
              <w:ind w:left="160" w:right="-90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EB535A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483" w:type="dxa"/>
          </w:tcPr>
          <w:p w14:paraId="293575C0" w14:textId="77777777" w:rsidR="0033028C" w:rsidRPr="00EB535A" w:rsidRDefault="0033028C" w:rsidP="0033028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65" w:type="dxa"/>
          </w:tcPr>
          <w:p w14:paraId="42532841" w14:textId="77777777" w:rsidR="0033028C" w:rsidRPr="00EB535A" w:rsidRDefault="0033028C" w:rsidP="0033028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4" w:type="dxa"/>
          </w:tcPr>
          <w:p w14:paraId="0B3C20CF" w14:textId="1CA5B512" w:rsidR="0033028C" w:rsidRPr="00EB535A" w:rsidRDefault="0033028C" w:rsidP="0033028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EB535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6" w:type="dxa"/>
          </w:tcPr>
          <w:p w14:paraId="1CC34B7D" w14:textId="77777777" w:rsidR="0033028C" w:rsidRPr="00EB535A" w:rsidRDefault="0033028C" w:rsidP="0033028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4" w:type="dxa"/>
            <w:shd w:val="clear" w:color="auto" w:fill="auto"/>
          </w:tcPr>
          <w:p w14:paraId="0B33CD49" w14:textId="55264FDB" w:rsidR="0033028C" w:rsidRPr="00EB535A" w:rsidRDefault="0033028C" w:rsidP="0033028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EB535A">
              <w:rPr>
                <w:rFonts w:ascii="Angsana New" w:hAnsi="Angsana New"/>
                <w:sz w:val="24"/>
                <w:szCs w:val="24"/>
              </w:rPr>
              <w:t>25,000</w:t>
            </w:r>
          </w:p>
        </w:tc>
        <w:tc>
          <w:tcPr>
            <w:tcW w:w="266" w:type="dxa"/>
            <w:shd w:val="clear" w:color="auto" w:fill="auto"/>
          </w:tcPr>
          <w:p w14:paraId="5D5718F3" w14:textId="77777777" w:rsidR="0033028C" w:rsidRPr="00EB535A" w:rsidRDefault="0033028C" w:rsidP="0033028C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2" w:type="dxa"/>
            <w:shd w:val="clear" w:color="auto" w:fill="auto"/>
          </w:tcPr>
          <w:p w14:paraId="7164FB4A" w14:textId="39D27554" w:rsidR="0033028C" w:rsidRPr="00EB535A" w:rsidRDefault="0033028C" w:rsidP="0033028C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B53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4A093DFE" w14:textId="77777777" w:rsidR="0033028C" w:rsidRPr="00EB535A" w:rsidRDefault="0033028C" w:rsidP="0033028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2" w:type="dxa"/>
            <w:shd w:val="clear" w:color="auto" w:fill="auto"/>
          </w:tcPr>
          <w:p w14:paraId="5F9C19B4" w14:textId="2FDCCF79" w:rsidR="0033028C" w:rsidRPr="00EB535A" w:rsidRDefault="0033028C" w:rsidP="0033028C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EB535A">
              <w:rPr>
                <w:rFonts w:ascii="Angsana New" w:hAnsi="Angsana New"/>
                <w:sz w:val="24"/>
                <w:szCs w:val="24"/>
              </w:rPr>
              <w:t>25,000</w:t>
            </w:r>
          </w:p>
        </w:tc>
        <w:tc>
          <w:tcPr>
            <w:tcW w:w="266" w:type="dxa"/>
            <w:gridSpan w:val="2"/>
          </w:tcPr>
          <w:p w14:paraId="029305D5" w14:textId="77777777" w:rsidR="0033028C" w:rsidRPr="00EB535A" w:rsidRDefault="0033028C" w:rsidP="0033028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5D535E05" w14:textId="4016578E" w:rsidR="0033028C" w:rsidRPr="00EB535A" w:rsidRDefault="00580177" w:rsidP="005801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B535A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53" w:type="dxa"/>
          </w:tcPr>
          <w:p w14:paraId="624AD503" w14:textId="77777777" w:rsidR="0033028C" w:rsidRPr="00EB535A" w:rsidRDefault="0033028C" w:rsidP="0033028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18" w:type="dxa"/>
          </w:tcPr>
          <w:p w14:paraId="6BDAB3D9" w14:textId="426D0E26" w:rsidR="0033028C" w:rsidRPr="00EB535A" w:rsidRDefault="00580177" w:rsidP="005801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B535A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66" w:type="dxa"/>
          </w:tcPr>
          <w:p w14:paraId="40326AEB" w14:textId="77777777" w:rsidR="0033028C" w:rsidRPr="00EB535A" w:rsidRDefault="0033028C" w:rsidP="0033028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693C802D" w14:textId="3BB4F3DE" w:rsidR="0033028C" w:rsidRPr="00EB535A" w:rsidRDefault="0033028C" w:rsidP="00330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EB535A">
              <w:rPr>
                <w:rFonts w:ascii="Angsana New" w:hAnsi="Angsana New"/>
                <w:sz w:val="24"/>
                <w:szCs w:val="24"/>
              </w:rPr>
              <w:t>25,000</w:t>
            </w:r>
          </w:p>
        </w:tc>
        <w:tc>
          <w:tcPr>
            <w:tcW w:w="266" w:type="dxa"/>
          </w:tcPr>
          <w:p w14:paraId="510E3123" w14:textId="77777777" w:rsidR="0033028C" w:rsidRPr="00EB535A" w:rsidRDefault="0033028C" w:rsidP="0033028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3028C" w:rsidRPr="00EB535A" w14:paraId="427B5EB3" w14:textId="77777777" w:rsidTr="00BF3E1D">
        <w:trPr>
          <w:gridAfter w:val="1"/>
          <w:wAfter w:w="272" w:type="dxa"/>
          <w:trHeight w:val="290"/>
        </w:trPr>
        <w:tc>
          <w:tcPr>
            <w:tcW w:w="3772" w:type="dxa"/>
            <w:shd w:val="clear" w:color="auto" w:fill="auto"/>
          </w:tcPr>
          <w:p w14:paraId="682D880F" w14:textId="5090D37D" w:rsidR="0033028C" w:rsidRPr="00EB535A" w:rsidRDefault="0033028C" w:rsidP="0033028C">
            <w:pPr>
              <w:ind w:left="160" w:right="-90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EB535A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483" w:type="dxa"/>
          </w:tcPr>
          <w:p w14:paraId="35C983C3" w14:textId="77777777" w:rsidR="0033028C" w:rsidRPr="00EB535A" w:rsidRDefault="0033028C" w:rsidP="0033028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65" w:type="dxa"/>
          </w:tcPr>
          <w:p w14:paraId="74C8585D" w14:textId="77777777" w:rsidR="0033028C" w:rsidRPr="00EB535A" w:rsidRDefault="0033028C" w:rsidP="0033028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4" w:type="dxa"/>
          </w:tcPr>
          <w:p w14:paraId="44F2E8BD" w14:textId="78CD4DC2" w:rsidR="0033028C" w:rsidRPr="00EB535A" w:rsidRDefault="0012429C" w:rsidP="0033028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EB535A">
              <w:rPr>
                <w:rFonts w:ascii="Angsana New" w:hAnsi="Angsana New"/>
                <w:sz w:val="24"/>
                <w:szCs w:val="24"/>
              </w:rPr>
              <w:t>260</w:t>
            </w:r>
          </w:p>
        </w:tc>
        <w:tc>
          <w:tcPr>
            <w:tcW w:w="266" w:type="dxa"/>
          </w:tcPr>
          <w:p w14:paraId="35D7655D" w14:textId="77777777" w:rsidR="0033028C" w:rsidRPr="00EB535A" w:rsidRDefault="0033028C" w:rsidP="0033028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4" w:type="dxa"/>
            <w:shd w:val="clear" w:color="auto" w:fill="auto"/>
          </w:tcPr>
          <w:p w14:paraId="23587E4C" w14:textId="45101851" w:rsidR="0033028C" w:rsidRPr="00EB535A" w:rsidRDefault="0033028C" w:rsidP="0033028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EB535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14F1F776" w14:textId="77777777" w:rsidR="0033028C" w:rsidRPr="00EB535A" w:rsidRDefault="0033028C" w:rsidP="0033028C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2" w:type="dxa"/>
            <w:shd w:val="clear" w:color="auto" w:fill="auto"/>
          </w:tcPr>
          <w:p w14:paraId="21AF3925" w14:textId="24A752F1" w:rsidR="0033028C" w:rsidRPr="00EB535A" w:rsidRDefault="0033028C" w:rsidP="0033028C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B53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5A2FFAA9" w14:textId="77777777" w:rsidR="0033028C" w:rsidRPr="00EB535A" w:rsidRDefault="0033028C" w:rsidP="0033028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2" w:type="dxa"/>
            <w:shd w:val="clear" w:color="auto" w:fill="auto"/>
          </w:tcPr>
          <w:p w14:paraId="7DB00466" w14:textId="4F4EC586" w:rsidR="0033028C" w:rsidRPr="00EB535A" w:rsidRDefault="00EF51AD" w:rsidP="0033028C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EB535A">
              <w:rPr>
                <w:rFonts w:ascii="Angsana New" w:hAnsi="Angsana New"/>
                <w:sz w:val="24"/>
                <w:szCs w:val="24"/>
              </w:rPr>
              <w:t>260</w:t>
            </w:r>
          </w:p>
        </w:tc>
        <w:tc>
          <w:tcPr>
            <w:tcW w:w="266" w:type="dxa"/>
            <w:gridSpan w:val="2"/>
          </w:tcPr>
          <w:p w14:paraId="64A5C98B" w14:textId="77777777" w:rsidR="0033028C" w:rsidRPr="00EB535A" w:rsidRDefault="0033028C" w:rsidP="0033028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4731C984" w14:textId="45D2C8C5" w:rsidR="0033028C" w:rsidRPr="00EB535A" w:rsidRDefault="00580177" w:rsidP="005801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B535A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53" w:type="dxa"/>
          </w:tcPr>
          <w:p w14:paraId="5C0C95A2" w14:textId="77777777" w:rsidR="0033028C" w:rsidRPr="00EB535A" w:rsidRDefault="0033028C" w:rsidP="00580177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18" w:type="dxa"/>
          </w:tcPr>
          <w:p w14:paraId="69D54908" w14:textId="0523ECDE" w:rsidR="0033028C" w:rsidRPr="00EB535A" w:rsidRDefault="00C9424F" w:rsidP="005801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B535A">
              <w:rPr>
                <w:rFonts w:ascii="Angsana New" w:hAnsi="Angsana New"/>
                <w:sz w:val="24"/>
                <w:szCs w:val="24"/>
                <w:lang w:val="en-US"/>
              </w:rPr>
              <w:t>260</w:t>
            </w:r>
          </w:p>
        </w:tc>
        <w:tc>
          <w:tcPr>
            <w:tcW w:w="266" w:type="dxa"/>
          </w:tcPr>
          <w:p w14:paraId="365FA84D" w14:textId="77777777" w:rsidR="0033028C" w:rsidRPr="00EB535A" w:rsidRDefault="0033028C" w:rsidP="0033028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0EC85723" w14:textId="4F405FB0" w:rsidR="0033028C" w:rsidRPr="00EB535A" w:rsidRDefault="00580177" w:rsidP="005801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EB535A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66" w:type="dxa"/>
          </w:tcPr>
          <w:p w14:paraId="36C37FEE" w14:textId="77777777" w:rsidR="0033028C" w:rsidRPr="00EB535A" w:rsidRDefault="0033028C" w:rsidP="0033028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3028C" w:rsidRPr="00EB535A" w14:paraId="421F810D" w14:textId="77777777" w:rsidTr="00BF3E1D">
        <w:trPr>
          <w:gridAfter w:val="1"/>
          <w:wAfter w:w="272" w:type="dxa"/>
          <w:trHeight w:val="290"/>
        </w:trPr>
        <w:tc>
          <w:tcPr>
            <w:tcW w:w="3772" w:type="dxa"/>
            <w:shd w:val="clear" w:color="auto" w:fill="auto"/>
          </w:tcPr>
          <w:p w14:paraId="2621870A" w14:textId="09C3F9DE" w:rsidR="0033028C" w:rsidRPr="00EB535A" w:rsidRDefault="0033028C" w:rsidP="0033028C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EB535A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483" w:type="dxa"/>
          </w:tcPr>
          <w:p w14:paraId="6F4660A6" w14:textId="77777777" w:rsidR="0033028C" w:rsidRPr="00EB535A" w:rsidRDefault="0033028C" w:rsidP="0033028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65" w:type="dxa"/>
          </w:tcPr>
          <w:p w14:paraId="0786AC88" w14:textId="77777777" w:rsidR="0033028C" w:rsidRPr="00EB535A" w:rsidRDefault="0033028C" w:rsidP="0033028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</w:tcPr>
          <w:p w14:paraId="54959F91" w14:textId="33D5EB4B" w:rsidR="0033028C" w:rsidRPr="00EB535A" w:rsidRDefault="0012429C" w:rsidP="0033028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B535A">
              <w:rPr>
                <w:rFonts w:ascii="Angsana New" w:hAnsi="Angsana New"/>
                <w:b/>
                <w:bCs/>
                <w:sz w:val="24"/>
                <w:szCs w:val="24"/>
              </w:rPr>
              <w:t>260</w:t>
            </w:r>
          </w:p>
        </w:tc>
        <w:tc>
          <w:tcPr>
            <w:tcW w:w="266" w:type="dxa"/>
          </w:tcPr>
          <w:p w14:paraId="0B17666E" w14:textId="77777777" w:rsidR="0033028C" w:rsidRPr="00EB535A" w:rsidRDefault="0033028C" w:rsidP="0033028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C13AE4" w14:textId="7345198D" w:rsidR="0033028C" w:rsidRPr="00EB535A" w:rsidRDefault="0033028C" w:rsidP="0033028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B535A">
              <w:rPr>
                <w:rFonts w:ascii="Angsana New" w:hAnsi="Angsana New"/>
                <w:b/>
                <w:bCs/>
                <w:sz w:val="24"/>
                <w:szCs w:val="24"/>
              </w:rPr>
              <w:t>25,000</w:t>
            </w:r>
          </w:p>
        </w:tc>
        <w:tc>
          <w:tcPr>
            <w:tcW w:w="266" w:type="dxa"/>
            <w:shd w:val="clear" w:color="auto" w:fill="auto"/>
          </w:tcPr>
          <w:p w14:paraId="5EFD07C1" w14:textId="77777777" w:rsidR="0033028C" w:rsidRPr="00EB535A" w:rsidRDefault="0033028C" w:rsidP="0033028C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1F6988" w14:textId="4225B28E" w:rsidR="0033028C" w:rsidRPr="00EB535A" w:rsidRDefault="0033028C" w:rsidP="0033028C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B535A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4C2047E5" w14:textId="77777777" w:rsidR="0033028C" w:rsidRPr="00EB535A" w:rsidRDefault="0033028C" w:rsidP="0033028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72EC98" w14:textId="281CB539" w:rsidR="0033028C" w:rsidRPr="00EB535A" w:rsidRDefault="00EF51AD" w:rsidP="0033028C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B535A">
              <w:rPr>
                <w:rFonts w:ascii="Angsana New" w:hAnsi="Angsana New"/>
                <w:b/>
                <w:bCs/>
                <w:sz w:val="24"/>
                <w:szCs w:val="24"/>
              </w:rPr>
              <w:t>25,260</w:t>
            </w:r>
          </w:p>
        </w:tc>
        <w:tc>
          <w:tcPr>
            <w:tcW w:w="266" w:type="dxa"/>
            <w:gridSpan w:val="2"/>
          </w:tcPr>
          <w:p w14:paraId="0CEB32E0" w14:textId="77777777" w:rsidR="0033028C" w:rsidRPr="00EB535A" w:rsidRDefault="0033028C" w:rsidP="0033028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360B82EF" w14:textId="77777777" w:rsidR="0033028C" w:rsidRPr="00EB535A" w:rsidRDefault="0033028C" w:rsidP="0033028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3" w:type="dxa"/>
          </w:tcPr>
          <w:p w14:paraId="72AAD034" w14:textId="77777777" w:rsidR="0033028C" w:rsidRPr="00EB535A" w:rsidRDefault="0033028C" w:rsidP="0033028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8" w:type="dxa"/>
          </w:tcPr>
          <w:p w14:paraId="1E0262BD" w14:textId="77777777" w:rsidR="0033028C" w:rsidRPr="00EB535A" w:rsidRDefault="0033028C" w:rsidP="0033028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5C92AC46" w14:textId="77777777" w:rsidR="0033028C" w:rsidRPr="00EB535A" w:rsidRDefault="0033028C" w:rsidP="0033028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01E7DB71" w14:textId="66E85207" w:rsidR="0033028C" w:rsidRPr="00EB535A" w:rsidRDefault="0033028C" w:rsidP="00330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36DA21A5" w14:textId="77777777" w:rsidR="0033028C" w:rsidRPr="00EB535A" w:rsidRDefault="0033028C" w:rsidP="0033028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3028C" w:rsidRPr="00EB535A" w14:paraId="456EDAB0" w14:textId="77777777" w:rsidTr="00BF3E1D">
        <w:trPr>
          <w:gridAfter w:val="1"/>
          <w:wAfter w:w="272" w:type="dxa"/>
          <w:trHeight w:val="290"/>
        </w:trPr>
        <w:tc>
          <w:tcPr>
            <w:tcW w:w="3772" w:type="dxa"/>
            <w:shd w:val="clear" w:color="auto" w:fill="auto"/>
          </w:tcPr>
          <w:p w14:paraId="4DA6B88C" w14:textId="77777777" w:rsidR="0033028C" w:rsidRPr="00EB535A" w:rsidRDefault="0033028C" w:rsidP="0033028C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483" w:type="dxa"/>
          </w:tcPr>
          <w:p w14:paraId="1002B11F" w14:textId="77777777" w:rsidR="0033028C" w:rsidRPr="00EB535A" w:rsidRDefault="0033028C" w:rsidP="0033028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0"/>
                <w:lang w:val="en-US" w:bidi="th-TH"/>
              </w:rPr>
            </w:pPr>
          </w:p>
        </w:tc>
        <w:tc>
          <w:tcPr>
            <w:tcW w:w="265" w:type="dxa"/>
          </w:tcPr>
          <w:p w14:paraId="2435B3F8" w14:textId="77777777" w:rsidR="0033028C" w:rsidRPr="00EB535A" w:rsidRDefault="0033028C" w:rsidP="0033028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0"/>
              </w:rPr>
            </w:pPr>
          </w:p>
        </w:tc>
        <w:tc>
          <w:tcPr>
            <w:tcW w:w="1324" w:type="dxa"/>
            <w:tcBorders>
              <w:top w:val="double" w:sz="4" w:space="0" w:color="auto"/>
            </w:tcBorders>
          </w:tcPr>
          <w:p w14:paraId="3B45EF0F" w14:textId="77777777" w:rsidR="0033028C" w:rsidRPr="00EB535A" w:rsidRDefault="0033028C" w:rsidP="0033028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0"/>
              </w:rPr>
            </w:pPr>
          </w:p>
        </w:tc>
        <w:tc>
          <w:tcPr>
            <w:tcW w:w="266" w:type="dxa"/>
          </w:tcPr>
          <w:p w14:paraId="04F0F49C" w14:textId="77777777" w:rsidR="0033028C" w:rsidRPr="00EB535A" w:rsidRDefault="0033028C" w:rsidP="0033028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0"/>
              </w:rPr>
            </w:pPr>
          </w:p>
        </w:tc>
        <w:tc>
          <w:tcPr>
            <w:tcW w:w="1324" w:type="dxa"/>
            <w:tcBorders>
              <w:top w:val="double" w:sz="4" w:space="0" w:color="auto"/>
            </w:tcBorders>
            <w:shd w:val="clear" w:color="auto" w:fill="auto"/>
          </w:tcPr>
          <w:p w14:paraId="2AE4B633" w14:textId="77777777" w:rsidR="0033028C" w:rsidRPr="00EB535A" w:rsidRDefault="0033028C" w:rsidP="0033028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0"/>
              </w:rPr>
            </w:pPr>
          </w:p>
        </w:tc>
        <w:tc>
          <w:tcPr>
            <w:tcW w:w="266" w:type="dxa"/>
            <w:shd w:val="clear" w:color="auto" w:fill="auto"/>
          </w:tcPr>
          <w:p w14:paraId="232E9ED7" w14:textId="77777777" w:rsidR="0033028C" w:rsidRPr="00EB535A" w:rsidRDefault="0033028C" w:rsidP="0033028C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double" w:sz="4" w:space="0" w:color="auto"/>
            </w:tcBorders>
            <w:shd w:val="clear" w:color="auto" w:fill="auto"/>
          </w:tcPr>
          <w:p w14:paraId="4E906F8D" w14:textId="77777777" w:rsidR="0033028C" w:rsidRPr="00EB535A" w:rsidRDefault="0033028C" w:rsidP="0033028C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0"/>
              </w:rPr>
            </w:pPr>
          </w:p>
        </w:tc>
        <w:tc>
          <w:tcPr>
            <w:tcW w:w="266" w:type="dxa"/>
            <w:shd w:val="clear" w:color="auto" w:fill="auto"/>
          </w:tcPr>
          <w:p w14:paraId="16145F13" w14:textId="77777777" w:rsidR="0033028C" w:rsidRPr="00EB535A" w:rsidRDefault="0033028C" w:rsidP="0033028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double" w:sz="4" w:space="0" w:color="auto"/>
            </w:tcBorders>
            <w:shd w:val="clear" w:color="auto" w:fill="auto"/>
          </w:tcPr>
          <w:p w14:paraId="26901021" w14:textId="77777777" w:rsidR="0033028C" w:rsidRPr="00EB535A" w:rsidRDefault="0033028C" w:rsidP="0033028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0"/>
              </w:rPr>
            </w:pPr>
          </w:p>
        </w:tc>
        <w:tc>
          <w:tcPr>
            <w:tcW w:w="266" w:type="dxa"/>
            <w:gridSpan w:val="2"/>
          </w:tcPr>
          <w:p w14:paraId="7FC78C9D" w14:textId="77777777" w:rsidR="0033028C" w:rsidRPr="00EB535A" w:rsidRDefault="0033028C" w:rsidP="0033028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0"/>
              </w:rPr>
            </w:pPr>
          </w:p>
        </w:tc>
        <w:tc>
          <w:tcPr>
            <w:tcW w:w="1018" w:type="dxa"/>
            <w:gridSpan w:val="2"/>
          </w:tcPr>
          <w:p w14:paraId="256A5FF1" w14:textId="77777777" w:rsidR="0033028C" w:rsidRPr="00EB535A" w:rsidRDefault="0033028C" w:rsidP="0033028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0"/>
              </w:rPr>
            </w:pPr>
          </w:p>
        </w:tc>
        <w:tc>
          <w:tcPr>
            <w:tcW w:w="253" w:type="dxa"/>
          </w:tcPr>
          <w:p w14:paraId="7CEF7298" w14:textId="77777777" w:rsidR="0033028C" w:rsidRPr="00EB535A" w:rsidRDefault="0033028C" w:rsidP="0033028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0"/>
              </w:rPr>
            </w:pPr>
          </w:p>
        </w:tc>
        <w:tc>
          <w:tcPr>
            <w:tcW w:w="1018" w:type="dxa"/>
          </w:tcPr>
          <w:p w14:paraId="090C2D74" w14:textId="77777777" w:rsidR="0033028C" w:rsidRPr="00EB535A" w:rsidRDefault="0033028C" w:rsidP="0033028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0"/>
              </w:rPr>
            </w:pPr>
          </w:p>
        </w:tc>
        <w:tc>
          <w:tcPr>
            <w:tcW w:w="266" w:type="dxa"/>
          </w:tcPr>
          <w:p w14:paraId="333874E9" w14:textId="77777777" w:rsidR="0033028C" w:rsidRPr="00EB535A" w:rsidRDefault="0033028C" w:rsidP="0033028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8" w:type="dxa"/>
            <w:gridSpan w:val="2"/>
          </w:tcPr>
          <w:p w14:paraId="17E9EA36" w14:textId="77777777" w:rsidR="0033028C" w:rsidRPr="00EB535A" w:rsidRDefault="0033028C" w:rsidP="00330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66" w:type="dxa"/>
          </w:tcPr>
          <w:p w14:paraId="03CACBC0" w14:textId="77777777" w:rsidR="0033028C" w:rsidRPr="00EB535A" w:rsidRDefault="0033028C" w:rsidP="0033028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0"/>
              </w:rPr>
            </w:pPr>
          </w:p>
        </w:tc>
      </w:tr>
      <w:tr w:rsidR="0033028C" w:rsidRPr="00EB535A" w14:paraId="58B41638" w14:textId="77777777" w:rsidTr="00BF3E1D">
        <w:trPr>
          <w:gridAfter w:val="1"/>
          <w:wAfter w:w="272" w:type="dxa"/>
          <w:trHeight w:val="290"/>
        </w:trPr>
        <w:tc>
          <w:tcPr>
            <w:tcW w:w="3772" w:type="dxa"/>
            <w:shd w:val="clear" w:color="auto" w:fill="auto"/>
          </w:tcPr>
          <w:p w14:paraId="48C8596B" w14:textId="77777777" w:rsidR="0033028C" w:rsidRPr="00EB535A" w:rsidRDefault="0033028C" w:rsidP="0033028C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  <w:r w:rsidRPr="00EB535A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483" w:type="dxa"/>
          </w:tcPr>
          <w:p w14:paraId="491B42A6" w14:textId="77777777" w:rsidR="0033028C" w:rsidRPr="00EB535A" w:rsidRDefault="0033028C" w:rsidP="0033028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65" w:type="dxa"/>
          </w:tcPr>
          <w:p w14:paraId="57470CCF" w14:textId="77777777" w:rsidR="0033028C" w:rsidRPr="00EB535A" w:rsidRDefault="0033028C" w:rsidP="0033028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4" w:type="dxa"/>
          </w:tcPr>
          <w:p w14:paraId="5BC33FC2" w14:textId="77777777" w:rsidR="0033028C" w:rsidRPr="00EB535A" w:rsidRDefault="0033028C" w:rsidP="0033028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6C71D828" w14:textId="77777777" w:rsidR="0033028C" w:rsidRPr="00EB535A" w:rsidRDefault="0033028C" w:rsidP="0033028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4" w:type="dxa"/>
            <w:shd w:val="clear" w:color="auto" w:fill="auto"/>
          </w:tcPr>
          <w:p w14:paraId="667E58D6" w14:textId="77777777" w:rsidR="0033028C" w:rsidRPr="00EB535A" w:rsidRDefault="0033028C" w:rsidP="0033028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  <w:shd w:val="clear" w:color="auto" w:fill="auto"/>
          </w:tcPr>
          <w:p w14:paraId="1822EF93" w14:textId="77777777" w:rsidR="0033028C" w:rsidRPr="00EB535A" w:rsidRDefault="0033028C" w:rsidP="0033028C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2" w:type="dxa"/>
            <w:shd w:val="clear" w:color="auto" w:fill="auto"/>
          </w:tcPr>
          <w:p w14:paraId="0F4D881D" w14:textId="77777777" w:rsidR="0033028C" w:rsidRPr="00EB535A" w:rsidRDefault="0033028C" w:rsidP="0033028C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  <w:shd w:val="clear" w:color="auto" w:fill="auto"/>
          </w:tcPr>
          <w:p w14:paraId="2C6B6C5F" w14:textId="77777777" w:rsidR="0033028C" w:rsidRPr="00EB535A" w:rsidRDefault="0033028C" w:rsidP="0033028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2" w:type="dxa"/>
            <w:shd w:val="clear" w:color="auto" w:fill="auto"/>
          </w:tcPr>
          <w:p w14:paraId="302935F4" w14:textId="77777777" w:rsidR="0033028C" w:rsidRPr="00EB535A" w:rsidRDefault="0033028C" w:rsidP="0033028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  <w:gridSpan w:val="2"/>
          </w:tcPr>
          <w:p w14:paraId="3807A962" w14:textId="77777777" w:rsidR="0033028C" w:rsidRPr="00EB535A" w:rsidRDefault="0033028C" w:rsidP="0033028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18F9E2FB" w14:textId="77777777" w:rsidR="0033028C" w:rsidRPr="00EB535A" w:rsidRDefault="0033028C" w:rsidP="0033028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3" w:type="dxa"/>
          </w:tcPr>
          <w:p w14:paraId="45856A82" w14:textId="77777777" w:rsidR="0033028C" w:rsidRPr="00EB535A" w:rsidRDefault="0033028C" w:rsidP="0033028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8" w:type="dxa"/>
          </w:tcPr>
          <w:p w14:paraId="2A53E754" w14:textId="77777777" w:rsidR="0033028C" w:rsidRPr="00EB535A" w:rsidRDefault="0033028C" w:rsidP="0033028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6FDE3CC8" w14:textId="77777777" w:rsidR="0033028C" w:rsidRPr="00EB535A" w:rsidRDefault="0033028C" w:rsidP="0033028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3BCEB87F" w14:textId="77777777" w:rsidR="0033028C" w:rsidRPr="00EB535A" w:rsidRDefault="0033028C" w:rsidP="00330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0488B316" w14:textId="77777777" w:rsidR="0033028C" w:rsidRPr="00EB535A" w:rsidRDefault="0033028C" w:rsidP="0033028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3028C" w:rsidRPr="00EB535A" w14:paraId="7F9E2318" w14:textId="77777777" w:rsidTr="00D21216">
        <w:trPr>
          <w:gridAfter w:val="1"/>
          <w:wAfter w:w="272" w:type="dxa"/>
          <w:trHeight w:val="290"/>
        </w:trPr>
        <w:tc>
          <w:tcPr>
            <w:tcW w:w="3772" w:type="dxa"/>
            <w:shd w:val="clear" w:color="auto" w:fill="auto"/>
          </w:tcPr>
          <w:p w14:paraId="032E7215" w14:textId="77777777" w:rsidR="0033028C" w:rsidRPr="00EB535A" w:rsidRDefault="0033028C" w:rsidP="0033028C">
            <w:pPr>
              <w:ind w:left="-14" w:right="-9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EB535A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เงินเบิกเกินบัญชีธนาคารและเงินกู้ยืม</w:t>
            </w:r>
          </w:p>
          <w:p w14:paraId="0FC55AD5" w14:textId="233E712D" w:rsidR="0033028C" w:rsidRPr="00EB535A" w:rsidRDefault="0033028C" w:rsidP="0033028C">
            <w:pPr>
              <w:ind w:left="70" w:right="-9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EB535A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ระยะสั้นจากสถาบันการเงิน</w:t>
            </w:r>
          </w:p>
        </w:tc>
        <w:tc>
          <w:tcPr>
            <w:tcW w:w="483" w:type="dxa"/>
          </w:tcPr>
          <w:p w14:paraId="213A53DB" w14:textId="77777777" w:rsidR="0033028C" w:rsidRPr="00EB535A" w:rsidRDefault="0033028C" w:rsidP="0033028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65" w:type="dxa"/>
          </w:tcPr>
          <w:p w14:paraId="4FB54373" w14:textId="77777777" w:rsidR="0033028C" w:rsidRPr="00EB535A" w:rsidRDefault="0033028C" w:rsidP="0033028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4" w:type="dxa"/>
            <w:vAlign w:val="bottom"/>
          </w:tcPr>
          <w:p w14:paraId="77E96FFC" w14:textId="4FF5D140" w:rsidR="0033028C" w:rsidRPr="00EB535A" w:rsidRDefault="0033028C" w:rsidP="0033028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EB535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6" w:type="dxa"/>
            <w:vAlign w:val="bottom"/>
          </w:tcPr>
          <w:p w14:paraId="517A1540" w14:textId="77777777" w:rsidR="0033028C" w:rsidRPr="00EB535A" w:rsidRDefault="0033028C" w:rsidP="0033028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538E1815" w14:textId="4CFF5E91" w:rsidR="0033028C" w:rsidRPr="00EB535A" w:rsidRDefault="0033028C" w:rsidP="0033028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EB535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0D3EC3AF" w14:textId="77777777" w:rsidR="0033028C" w:rsidRPr="00EB535A" w:rsidRDefault="0033028C" w:rsidP="0033028C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2" w:type="dxa"/>
            <w:shd w:val="clear" w:color="auto" w:fill="auto"/>
            <w:vAlign w:val="bottom"/>
          </w:tcPr>
          <w:p w14:paraId="3BE5D330" w14:textId="136DD3DB" w:rsidR="0033028C" w:rsidRPr="00EB535A" w:rsidRDefault="0033028C" w:rsidP="0033028C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EB535A">
              <w:rPr>
                <w:rFonts w:ascii="Angsana New" w:hAnsi="Angsana New"/>
                <w:sz w:val="24"/>
                <w:szCs w:val="24"/>
              </w:rPr>
              <w:t>(67</w:t>
            </w:r>
            <w:r w:rsidR="00874C8A" w:rsidRPr="00EB535A">
              <w:rPr>
                <w:rFonts w:ascii="Angsana New" w:hAnsi="Angsana New"/>
                <w:sz w:val="24"/>
                <w:szCs w:val="24"/>
              </w:rPr>
              <w:t>9</w:t>
            </w:r>
            <w:r w:rsidRPr="00EB535A">
              <w:rPr>
                <w:rFonts w:ascii="Angsana New" w:hAnsi="Angsana New"/>
                <w:sz w:val="24"/>
                <w:szCs w:val="24"/>
              </w:rPr>
              <w:t>,</w:t>
            </w:r>
            <w:r w:rsidR="00874C8A" w:rsidRPr="00EB535A">
              <w:rPr>
                <w:rFonts w:ascii="Angsana New" w:hAnsi="Angsana New"/>
                <w:sz w:val="24"/>
                <w:szCs w:val="24"/>
              </w:rPr>
              <w:t>552</w:t>
            </w:r>
            <w:r w:rsidRPr="00EB535A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7AE39E44" w14:textId="77777777" w:rsidR="0033028C" w:rsidRPr="00EB535A" w:rsidRDefault="0033028C" w:rsidP="0033028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093BA200" w14:textId="59D25669" w:rsidR="0033028C" w:rsidRPr="00EB535A" w:rsidRDefault="00874C8A" w:rsidP="0033028C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EB535A">
              <w:rPr>
                <w:rFonts w:ascii="Angsana New" w:hAnsi="Angsana New"/>
                <w:sz w:val="24"/>
                <w:szCs w:val="24"/>
              </w:rPr>
              <w:t>(679,552)</w:t>
            </w:r>
          </w:p>
        </w:tc>
        <w:tc>
          <w:tcPr>
            <w:tcW w:w="266" w:type="dxa"/>
            <w:gridSpan w:val="2"/>
            <w:vAlign w:val="bottom"/>
          </w:tcPr>
          <w:p w14:paraId="4FC280E3" w14:textId="77777777" w:rsidR="0033028C" w:rsidRPr="00EB535A" w:rsidRDefault="0033028C" w:rsidP="0033028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vAlign w:val="bottom"/>
          </w:tcPr>
          <w:p w14:paraId="73D768B7" w14:textId="73A3D2F4" w:rsidR="0033028C" w:rsidRPr="00EB535A" w:rsidRDefault="00580177" w:rsidP="0033028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EB535A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53" w:type="dxa"/>
            <w:vAlign w:val="bottom"/>
          </w:tcPr>
          <w:p w14:paraId="29D93608" w14:textId="77777777" w:rsidR="0033028C" w:rsidRPr="00EB535A" w:rsidRDefault="0033028C" w:rsidP="0033028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8" w:type="dxa"/>
            <w:vAlign w:val="bottom"/>
          </w:tcPr>
          <w:p w14:paraId="0CFAACFF" w14:textId="4022DF53" w:rsidR="0033028C" w:rsidRPr="00EB535A" w:rsidRDefault="00580177" w:rsidP="0033028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EB535A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07CB6F2F" w14:textId="77777777" w:rsidR="0033028C" w:rsidRPr="00EB535A" w:rsidRDefault="0033028C" w:rsidP="0033028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vAlign w:val="bottom"/>
          </w:tcPr>
          <w:p w14:paraId="22750890" w14:textId="4F62D5C1" w:rsidR="0033028C" w:rsidRPr="00EB535A" w:rsidRDefault="00874C8A" w:rsidP="00330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EB535A">
              <w:rPr>
                <w:rFonts w:ascii="Angsana New" w:hAnsi="Angsana New"/>
                <w:sz w:val="24"/>
                <w:szCs w:val="24"/>
              </w:rPr>
              <w:t>(679,552)</w:t>
            </w:r>
          </w:p>
        </w:tc>
        <w:tc>
          <w:tcPr>
            <w:tcW w:w="266" w:type="dxa"/>
          </w:tcPr>
          <w:p w14:paraId="7ED62F69" w14:textId="77777777" w:rsidR="0033028C" w:rsidRPr="00EB535A" w:rsidRDefault="0033028C" w:rsidP="0033028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6139E" w:rsidRPr="00EB535A" w14:paraId="50086C9D" w14:textId="77777777" w:rsidTr="00BF3E1D">
        <w:trPr>
          <w:gridAfter w:val="1"/>
          <w:wAfter w:w="272" w:type="dxa"/>
          <w:trHeight w:val="290"/>
        </w:trPr>
        <w:tc>
          <w:tcPr>
            <w:tcW w:w="3772" w:type="dxa"/>
            <w:shd w:val="clear" w:color="auto" w:fill="auto"/>
          </w:tcPr>
          <w:p w14:paraId="70B54979" w14:textId="588FDDB4" w:rsidR="00D6139E" w:rsidRPr="00EB535A" w:rsidRDefault="00D6139E" w:rsidP="00D6139E">
            <w:pPr>
              <w:ind w:left="-14" w:right="-9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EB535A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483" w:type="dxa"/>
          </w:tcPr>
          <w:p w14:paraId="75D0AD9A" w14:textId="77777777" w:rsidR="00D6139E" w:rsidRPr="00EB535A" w:rsidRDefault="00D6139E" w:rsidP="00D6139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65" w:type="dxa"/>
          </w:tcPr>
          <w:p w14:paraId="7252839B" w14:textId="77777777" w:rsidR="00D6139E" w:rsidRPr="00EB535A" w:rsidRDefault="00D6139E" w:rsidP="00D6139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4" w:type="dxa"/>
          </w:tcPr>
          <w:p w14:paraId="628FC299" w14:textId="24696F79" w:rsidR="00D6139E" w:rsidRPr="00EB535A" w:rsidRDefault="00D6139E" w:rsidP="00D6139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EB535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6" w:type="dxa"/>
          </w:tcPr>
          <w:p w14:paraId="402959FF" w14:textId="77777777" w:rsidR="00D6139E" w:rsidRPr="00EB535A" w:rsidRDefault="00D6139E" w:rsidP="00D6139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4" w:type="dxa"/>
            <w:shd w:val="clear" w:color="auto" w:fill="auto"/>
          </w:tcPr>
          <w:p w14:paraId="0D6E737E" w14:textId="7BDBB92A" w:rsidR="00D6139E" w:rsidRPr="00EB535A" w:rsidRDefault="00D6139E" w:rsidP="00D6139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EB535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615152CE" w14:textId="77777777" w:rsidR="00D6139E" w:rsidRPr="00EB535A" w:rsidRDefault="00D6139E" w:rsidP="00D6139E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2" w:type="dxa"/>
            <w:shd w:val="clear" w:color="auto" w:fill="auto"/>
          </w:tcPr>
          <w:p w14:paraId="07E2A538" w14:textId="6B6CA3A1" w:rsidR="00D6139E" w:rsidRPr="00EB535A" w:rsidRDefault="00D6139E" w:rsidP="00D6139E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EB535A"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266</w:t>
            </w:r>
            <w:r w:rsidRPr="00EB535A">
              <w:rPr>
                <w:rFonts w:ascii="Angsana New" w:hAnsi="Angsana New"/>
                <w:sz w:val="24"/>
                <w:szCs w:val="24"/>
              </w:rPr>
              <w:t>,1</w:t>
            </w:r>
            <w:r>
              <w:rPr>
                <w:rFonts w:ascii="Angsana New" w:hAnsi="Angsana New"/>
                <w:sz w:val="24"/>
                <w:szCs w:val="24"/>
              </w:rPr>
              <w:t>83</w:t>
            </w:r>
            <w:r w:rsidRPr="00EB535A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66" w:type="dxa"/>
            <w:shd w:val="clear" w:color="auto" w:fill="auto"/>
          </w:tcPr>
          <w:p w14:paraId="1CE91CE7" w14:textId="77777777" w:rsidR="00D6139E" w:rsidRPr="00EB535A" w:rsidRDefault="00D6139E" w:rsidP="00D6139E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2" w:type="dxa"/>
            <w:shd w:val="clear" w:color="auto" w:fill="auto"/>
          </w:tcPr>
          <w:p w14:paraId="36068F4D" w14:textId="6272C5F6" w:rsidR="00D6139E" w:rsidRPr="00EB535A" w:rsidRDefault="00D6139E" w:rsidP="00D6139E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EB535A"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266</w:t>
            </w:r>
            <w:r w:rsidRPr="00EB535A">
              <w:rPr>
                <w:rFonts w:ascii="Angsana New" w:hAnsi="Angsana New"/>
                <w:sz w:val="24"/>
                <w:szCs w:val="24"/>
              </w:rPr>
              <w:t>,1</w:t>
            </w:r>
            <w:r>
              <w:rPr>
                <w:rFonts w:ascii="Angsana New" w:hAnsi="Angsana New"/>
                <w:sz w:val="24"/>
                <w:szCs w:val="24"/>
              </w:rPr>
              <w:t>83</w:t>
            </w:r>
            <w:r w:rsidRPr="00EB535A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66" w:type="dxa"/>
            <w:gridSpan w:val="2"/>
          </w:tcPr>
          <w:p w14:paraId="34B45E75" w14:textId="77777777" w:rsidR="00D6139E" w:rsidRPr="00EB535A" w:rsidRDefault="00D6139E" w:rsidP="00D6139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06986E0C" w14:textId="6EE0C9AF" w:rsidR="00D6139E" w:rsidRPr="00EB535A" w:rsidRDefault="00D6139E" w:rsidP="00D6139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EB535A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53" w:type="dxa"/>
          </w:tcPr>
          <w:p w14:paraId="20C27709" w14:textId="77777777" w:rsidR="00D6139E" w:rsidRPr="00EB535A" w:rsidRDefault="00D6139E" w:rsidP="00D6139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8" w:type="dxa"/>
          </w:tcPr>
          <w:p w14:paraId="5F5D6258" w14:textId="14DE370A" w:rsidR="00D6139E" w:rsidRPr="00EB535A" w:rsidRDefault="00D6139E" w:rsidP="00D6139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EB535A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66" w:type="dxa"/>
          </w:tcPr>
          <w:p w14:paraId="1C92AE26" w14:textId="77777777" w:rsidR="00D6139E" w:rsidRPr="00EB535A" w:rsidRDefault="00D6139E" w:rsidP="00D6139E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422FBC06" w14:textId="5E2B6F01" w:rsidR="00D6139E" w:rsidRPr="00EB535A" w:rsidRDefault="00D6139E" w:rsidP="00D61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EB535A"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266</w:t>
            </w:r>
            <w:r w:rsidRPr="00EB535A">
              <w:rPr>
                <w:rFonts w:ascii="Angsana New" w:hAnsi="Angsana New"/>
                <w:sz w:val="24"/>
                <w:szCs w:val="24"/>
              </w:rPr>
              <w:t>,1</w:t>
            </w:r>
            <w:r>
              <w:rPr>
                <w:rFonts w:ascii="Angsana New" w:hAnsi="Angsana New"/>
                <w:sz w:val="24"/>
                <w:szCs w:val="24"/>
              </w:rPr>
              <w:t>83</w:t>
            </w:r>
            <w:r w:rsidRPr="00EB535A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66" w:type="dxa"/>
          </w:tcPr>
          <w:p w14:paraId="3C4D1250" w14:textId="77777777" w:rsidR="00D6139E" w:rsidRPr="00EB535A" w:rsidRDefault="00D6139E" w:rsidP="00D6139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6139E" w:rsidRPr="00EB535A" w14:paraId="0CBB3AC4" w14:textId="77777777" w:rsidTr="00BF3E1D">
        <w:trPr>
          <w:gridAfter w:val="1"/>
          <w:wAfter w:w="272" w:type="dxa"/>
          <w:trHeight w:val="290"/>
        </w:trPr>
        <w:tc>
          <w:tcPr>
            <w:tcW w:w="3772" w:type="dxa"/>
            <w:shd w:val="clear" w:color="auto" w:fill="auto"/>
          </w:tcPr>
          <w:p w14:paraId="3BC79589" w14:textId="6EE4432B" w:rsidR="00D6139E" w:rsidRPr="00EB535A" w:rsidRDefault="00D6139E" w:rsidP="00D6139E">
            <w:pPr>
              <w:ind w:left="-14" w:right="-9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EB535A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เงินกู้ยืมระยะยาว</w:t>
            </w:r>
          </w:p>
        </w:tc>
        <w:tc>
          <w:tcPr>
            <w:tcW w:w="483" w:type="dxa"/>
          </w:tcPr>
          <w:p w14:paraId="72C0871A" w14:textId="77777777" w:rsidR="00D6139E" w:rsidRPr="00EB535A" w:rsidRDefault="00D6139E" w:rsidP="00D6139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65" w:type="dxa"/>
          </w:tcPr>
          <w:p w14:paraId="5F0BE495" w14:textId="77777777" w:rsidR="00D6139E" w:rsidRPr="00EB535A" w:rsidRDefault="00D6139E" w:rsidP="00D6139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4" w:type="dxa"/>
          </w:tcPr>
          <w:p w14:paraId="664D16F2" w14:textId="2D418253" w:rsidR="00D6139E" w:rsidRPr="00EB535A" w:rsidRDefault="00D6139E" w:rsidP="00D6139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B535A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66" w:type="dxa"/>
          </w:tcPr>
          <w:p w14:paraId="3676348E" w14:textId="77777777" w:rsidR="00D6139E" w:rsidRPr="00EB535A" w:rsidRDefault="00D6139E" w:rsidP="00D6139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4" w:type="dxa"/>
            <w:shd w:val="clear" w:color="auto" w:fill="auto"/>
          </w:tcPr>
          <w:p w14:paraId="6FCB01FA" w14:textId="453182CB" w:rsidR="00D6139E" w:rsidRPr="00EB535A" w:rsidRDefault="00D6139E" w:rsidP="00D6139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EB535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5A17BE38" w14:textId="77777777" w:rsidR="00D6139E" w:rsidRPr="00EB535A" w:rsidRDefault="00D6139E" w:rsidP="00D6139E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2" w:type="dxa"/>
            <w:shd w:val="clear" w:color="auto" w:fill="auto"/>
          </w:tcPr>
          <w:p w14:paraId="5BE9417C" w14:textId="2E0DCCF7" w:rsidR="00D6139E" w:rsidRPr="00EB535A" w:rsidRDefault="00D6139E" w:rsidP="00D6139E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EB535A"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  <w:r w:rsidRPr="00EB535A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990</w:t>
            </w:r>
            <w:r w:rsidRPr="00EB535A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66" w:type="dxa"/>
            <w:shd w:val="clear" w:color="auto" w:fill="auto"/>
          </w:tcPr>
          <w:p w14:paraId="1E821567" w14:textId="77777777" w:rsidR="00D6139E" w:rsidRPr="00EB535A" w:rsidRDefault="00D6139E" w:rsidP="00D6139E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2" w:type="dxa"/>
            <w:shd w:val="clear" w:color="auto" w:fill="auto"/>
          </w:tcPr>
          <w:p w14:paraId="7F7BE4B5" w14:textId="5FE1AAAA" w:rsidR="00D6139E" w:rsidRPr="00EB535A" w:rsidRDefault="00D6139E" w:rsidP="00D6139E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EB535A"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  <w:r w:rsidRPr="00EB535A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990</w:t>
            </w:r>
            <w:r w:rsidRPr="00EB535A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66" w:type="dxa"/>
            <w:gridSpan w:val="2"/>
          </w:tcPr>
          <w:p w14:paraId="4F020138" w14:textId="77777777" w:rsidR="00D6139E" w:rsidRPr="00EB535A" w:rsidRDefault="00D6139E" w:rsidP="00D6139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1AF598CA" w14:textId="5C5C0043" w:rsidR="00D6139E" w:rsidRPr="00EB535A" w:rsidRDefault="00D6139E" w:rsidP="00D6139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B535A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53" w:type="dxa"/>
          </w:tcPr>
          <w:p w14:paraId="5AF32FE2" w14:textId="77777777" w:rsidR="00D6139E" w:rsidRPr="00EB535A" w:rsidRDefault="00D6139E" w:rsidP="00D6139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8" w:type="dxa"/>
          </w:tcPr>
          <w:p w14:paraId="3E80DB46" w14:textId="5BAB795E" w:rsidR="00D6139E" w:rsidRPr="00EB535A" w:rsidRDefault="00D6139E" w:rsidP="00D6139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B535A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66" w:type="dxa"/>
          </w:tcPr>
          <w:p w14:paraId="7068F507" w14:textId="77777777" w:rsidR="00D6139E" w:rsidRPr="00EB535A" w:rsidRDefault="00D6139E" w:rsidP="00D6139E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058CFD44" w14:textId="30C92D52" w:rsidR="00D6139E" w:rsidRPr="00EB535A" w:rsidRDefault="00D6139E" w:rsidP="00D61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EB535A"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  <w:r w:rsidRPr="00EB535A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990</w:t>
            </w:r>
            <w:r w:rsidRPr="00EB535A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66" w:type="dxa"/>
          </w:tcPr>
          <w:p w14:paraId="0CDCC697" w14:textId="77777777" w:rsidR="00D6139E" w:rsidRPr="00EB535A" w:rsidRDefault="00D6139E" w:rsidP="00D6139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74C8A" w:rsidRPr="00EB535A" w14:paraId="4038B97E" w14:textId="77777777" w:rsidTr="00BF3E1D">
        <w:trPr>
          <w:gridAfter w:val="1"/>
          <w:wAfter w:w="272" w:type="dxa"/>
          <w:trHeight w:val="290"/>
        </w:trPr>
        <w:tc>
          <w:tcPr>
            <w:tcW w:w="3772" w:type="dxa"/>
            <w:shd w:val="clear" w:color="auto" w:fill="auto"/>
          </w:tcPr>
          <w:p w14:paraId="6E3BB0CD" w14:textId="191DCEC1" w:rsidR="00874C8A" w:rsidRPr="00EB535A" w:rsidRDefault="00874C8A" w:rsidP="00874C8A">
            <w:pPr>
              <w:ind w:left="-14" w:right="-90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EB535A">
              <w:rPr>
                <w:rFonts w:ascii="Angsana New" w:hAnsi="Angsana New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483" w:type="dxa"/>
          </w:tcPr>
          <w:p w14:paraId="02FAACA6" w14:textId="77777777" w:rsidR="00874C8A" w:rsidRPr="00EB535A" w:rsidRDefault="00874C8A" w:rsidP="00874C8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65" w:type="dxa"/>
          </w:tcPr>
          <w:p w14:paraId="49D1A1EA" w14:textId="77777777" w:rsidR="00874C8A" w:rsidRPr="00EB535A" w:rsidRDefault="00874C8A" w:rsidP="00874C8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4" w:type="dxa"/>
          </w:tcPr>
          <w:p w14:paraId="0A3D60BB" w14:textId="7BE64C05" w:rsidR="00874C8A" w:rsidRPr="00EB535A" w:rsidRDefault="00874C8A" w:rsidP="00874C8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EB535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6" w:type="dxa"/>
          </w:tcPr>
          <w:p w14:paraId="6FB4ADCA" w14:textId="77777777" w:rsidR="00874C8A" w:rsidRPr="00EB535A" w:rsidRDefault="00874C8A" w:rsidP="00874C8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4" w:type="dxa"/>
            <w:shd w:val="clear" w:color="auto" w:fill="auto"/>
          </w:tcPr>
          <w:p w14:paraId="017BFFA5" w14:textId="375B6DF4" w:rsidR="00874C8A" w:rsidRPr="00EB535A" w:rsidRDefault="00874C8A" w:rsidP="00874C8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EB535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0D0B07BB" w14:textId="77777777" w:rsidR="00874C8A" w:rsidRPr="00EB535A" w:rsidRDefault="00874C8A" w:rsidP="00874C8A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2" w:type="dxa"/>
            <w:shd w:val="clear" w:color="auto" w:fill="auto"/>
          </w:tcPr>
          <w:p w14:paraId="7B34398B" w14:textId="220A3058" w:rsidR="00874C8A" w:rsidRPr="00EB535A" w:rsidRDefault="00874C8A" w:rsidP="00874C8A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EB535A">
              <w:rPr>
                <w:rFonts w:ascii="Angsana New" w:hAnsi="Angsana New"/>
                <w:sz w:val="24"/>
                <w:szCs w:val="24"/>
              </w:rPr>
              <w:t>(1,142,661)</w:t>
            </w:r>
          </w:p>
        </w:tc>
        <w:tc>
          <w:tcPr>
            <w:tcW w:w="266" w:type="dxa"/>
            <w:shd w:val="clear" w:color="auto" w:fill="auto"/>
          </w:tcPr>
          <w:p w14:paraId="1D908013" w14:textId="77777777" w:rsidR="00874C8A" w:rsidRPr="00EB535A" w:rsidRDefault="00874C8A" w:rsidP="00874C8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2" w:type="dxa"/>
            <w:shd w:val="clear" w:color="auto" w:fill="auto"/>
          </w:tcPr>
          <w:p w14:paraId="4B8E0A6E" w14:textId="398AAC66" w:rsidR="00874C8A" w:rsidRPr="00EB535A" w:rsidRDefault="00874C8A" w:rsidP="00874C8A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EB535A">
              <w:rPr>
                <w:rFonts w:ascii="Angsana New" w:hAnsi="Angsana New"/>
                <w:sz w:val="24"/>
                <w:szCs w:val="24"/>
              </w:rPr>
              <w:t>(1,142,661)</w:t>
            </w:r>
          </w:p>
        </w:tc>
        <w:tc>
          <w:tcPr>
            <w:tcW w:w="266" w:type="dxa"/>
            <w:gridSpan w:val="2"/>
          </w:tcPr>
          <w:p w14:paraId="2332FA46" w14:textId="77777777" w:rsidR="00874C8A" w:rsidRPr="00EB535A" w:rsidRDefault="00874C8A" w:rsidP="00874C8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75B820E0" w14:textId="40A61FE8" w:rsidR="00874C8A" w:rsidRPr="00EB535A" w:rsidRDefault="00874C8A" w:rsidP="00874C8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EB535A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53" w:type="dxa"/>
          </w:tcPr>
          <w:p w14:paraId="33D21C39" w14:textId="77777777" w:rsidR="00874C8A" w:rsidRPr="00EB535A" w:rsidRDefault="00874C8A" w:rsidP="00874C8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8" w:type="dxa"/>
          </w:tcPr>
          <w:p w14:paraId="1E919173" w14:textId="2BF243D7" w:rsidR="00874C8A" w:rsidRPr="00EB535A" w:rsidRDefault="00874C8A" w:rsidP="00874C8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EB535A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66" w:type="dxa"/>
          </w:tcPr>
          <w:p w14:paraId="51859AFB" w14:textId="77777777" w:rsidR="00874C8A" w:rsidRPr="00EB535A" w:rsidRDefault="00874C8A" w:rsidP="00874C8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0D975D7D" w14:textId="6AEB5DA6" w:rsidR="00874C8A" w:rsidRPr="00EB535A" w:rsidRDefault="00874C8A" w:rsidP="00874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86"/>
              <w:rPr>
                <w:rFonts w:ascii="Angsana New" w:hAnsi="Angsana New"/>
                <w:sz w:val="24"/>
                <w:szCs w:val="24"/>
              </w:rPr>
            </w:pPr>
            <w:r w:rsidRPr="00EB535A">
              <w:rPr>
                <w:rFonts w:ascii="Angsana New" w:hAnsi="Angsana New"/>
                <w:sz w:val="24"/>
                <w:szCs w:val="24"/>
              </w:rPr>
              <w:t>(1,142,661)</w:t>
            </w:r>
          </w:p>
        </w:tc>
        <w:tc>
          <w:tcPr>
            <w:tcW w:w="266" w:type="dxa"/>
          </w:tcPr>
          <w:p w14:paraId="02EA30C6" w14:textId="77777777" w:rsidR="00874C8A" w:rsidRPr="00EB535A" w:rsidRDefault="00874C8A" w:rsidP="00874C8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74C8A" w:rsidRPr="00EB535A" w14:paraId="4DDE62A7" w14:textId="77777777" w:rsidTr="00BF3E1D">
        <w:trPr>
          <w:gridAfter w:val="1"/>
          <w:wAfter w:w="272" w:type="dxa"/>
          <w:trHeight w:val="290"/>
        </w:trPr>
        <w:tc>
          <w:tcPr>
            <w:tcW w:w="3772" w:type="dxa"/>
            <w:shd w:val="clear" w:color="auto" w:fill="auto"/>
          </w:tcPr>
          <w:p w14:paraId="43A20203" w14:textId="47CA8B4A" w:rsidR="00874C8A" w:rsidRPr="00EB535A" w:rsidRDefault="00874C8A" w:rsidP="00874C8A">
            <w:pPr>
              <w:ind w:left="-14" w:right="-9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EB535A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หนี้สิน</w:t>
            </w:r>
            <w:r w:rsidRPr="00EB535A">
              <w:rPr>
                <w:rFonts w:ascii="Angsana New" w:hAnsi="Angsana New"/>
                <w:color w:val="000000"/>
                <w:sz w:val="24"/>
                <w:szCs w:val="24"/>
                <w:cs/>
              </w:rPr>
              <w:t>อนุพันธ์</w:t>
            </w:r>
          </w:p>
        </w:tc>
        <w:tc>
          <w:tcPr>
            <w:tcW w:w="483" w:type="dxa"/>
          </w:tcPr>
          <w:p w14:paraId="393410D2" w14:textId="77777777" w:rsidR="00874C8A" w:rsidRPr="00EB535A" w:rsidRDefault="00874C8A" w:rsidP="00874C8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65" w:type="dxa"/>
          </w:tcPr>
          <w:p w14:paraId="1D761910" w14:textId="77777777" w:rsidR="00874C8A" w:rsidRPr="00EB535A" w:rsidRDefault="00874C8A" w:rsidP="00874C8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</w:tcPr>
          <w:p w14:paraId="56AC4D4F" w14:textId="1D751B04" w:rsidR="00874C8A" w:rsidRPr="00EB535A" w:rsidRDefault="00874C8A" w:rsidP="00874C8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B535A">
              <w:rPr>
                <w:rFonts w:ascii="Angsana New" w:hAnsi="Angsana New"/>
                <w:sz w:val="24"/>
                <w:szCs w:val="24"/>
                <w:lang w:val="en-US"/>
              </w:rPr>
              <w:t>(388)</w:t>
            </w:r>
          </w:p>
        </w:tc>
        <w:tc>
          <w:tcPr>
            <w:tcW w:w="266" w:type="dxa"/>
          </w:tcPr>
          <w:p w14:paraId="2B1EA904" w14:textId="77777777" w:rsidR="00874C8A" w:rsidRPr="00EB535A" w:rsidRDefault="00874C8A" w:rsidP="00874C8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</w:tcPr>
          <w:p w14:paraId="5246C5B6" w14:textId="0A7DD284" w:rsidR="00874C8A" w:rsidRPr="00EB535A" w:rsidRDefault="00874C8A" w:rsidP="00874C8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B535A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001BA6FF" w14:textId="77777777" w:rsidR="00874C8A" w:rsidRPr="00EB535A" w:rsidRDefault="00874C8A" w:rsidP="00874C8A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</w:tcPr>
          <w:p w14:paraId="3FE229E0" w14:textId="2175BCA2" w:rsidR="00874C8A" w:rsidRPr="00EB535A" w:rsidRDefault="00874C8A" w:rsidP="00874C8A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EB535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626D5AC7" w14:textId="77777777" w:rsidR="00874C8A" w:rsidRPr="00EB535A" w:rsidRDefault="00874C8A" w:rsidP="00874C8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18407BCE" w14:textId="3714BD18" w:rsidR="00874C8A" w:rsidRPr="00EB535A" w:rsidRDefault="00874C8A" w:rsidP="00874C8A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EB535A">
              <w:rPr>
                <w:rFonts w:ascii="Angsana New" w:hAnsi="Angsana New"/>
                <w:sz w:val="24"/>
                <w:szCs w:val="24"/>
              </w:rPr>
              <w:t>(388)</w:t>
            </w:r>
          </w:p>
        </w:tc>
        <w:tc>
          <w:tcPr>
            <w:tcW w:w="266" w:type="dxa"/>
            <w:gridSpan w:val="2"/>
          </w:tcPr>
          <w:p w14:paraId="7CDA5CCF" w14:textId="77777777" w:rsidR="00874C8A" w:rsidRPr="00EB535A" w:rsidRDefault="00874C8A" w:rsidP="00874C8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60275C45" w14:textId="405C4EFD" w:rsidR="00874C8A" w:rsidRPr="00EB535A" w:rsidRDefault="00874C8A" w:rsidP="00874C8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EB535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3" w:type="dxa"/>
          </w:tcPr>
          <w:p w14:paraId="610BB2A2" w14:textId="77777777" w:rsidR="00874C8A" w:rsidRPr="00EB535A" w:rsidRDefault="00874C8A" w:rsidP="00874C8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8" w:type="dxa"/>
          </w:tcPr>
          <w:p w14:paraId="18D0DC74" w14:textId="4B5E174B" w:rsidR="00874C8A" w:rsidRPr="00EB535A" w:rsidRDefault="00874C8A" w:rsidP="00874C8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EB535A">
              <w:rPr>
                <w:rFonts w:ascii="Angsana New" w:hAnsi="Angsana New"/>
                <w:sz w:val="24"/>
                <w:szCs w:val="24"/>
              </w:rPr>
              <w:t>(388)</w:t>
            </w:r>
          </w:p>
        </w:tc>
        <w:tc>
          <w:tcPr>
            <w:tcW w:w="266" w:type="dxa"/>
          </w:tcPr>
          <w:p w14:paraId="1FA5FB53" w14:textId="77777777" w:rsidR="00874C8A" w:rsidRPr="00EB535A" w:rsidRDefault="00874C8A" w:rsidP="00874C8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3DA766EF" w14:textId="451E8EE2" w:rsidR="00874C8A" w:rsidRPr="00EB535A" w:rsidRDefault="00874C8A" w:rsidP="00874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EB535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6" w:type="dxa"/>
          </w:tcPr>
          <w:p w14:paraId="5A24B91D" w14:textId="77777777" w:rsidR="00874C8A" w:rsidRPr="00EB535A" w:rsidRDefault="00874C8A" w:rsidP="00874C8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74C8A" w:rsidRPr="00EB535A" w14:paraId="365999C2" w14:textId="77777777" w:rsidTr="00BF3E1D">
        <w:trPr>
          <w:trHeight w:val="290"/>
        </w:trPr>
        <w:tc>
          <w:tcPr>
            <w:tcW w:w="3772" w:type="dxa"/>
            <w:shd w:val="clear" w:color="auto" w:fill="auto"/>
          </w:tcPr>
          <w:p w14:paraId="5EB07086" w14:textId="7FF6A38E" w:rsidR="00874C8A" w:rsidRPr="00EB535A" w:rsidRDefault="00874C8A" w:rsidP="00874C8A">
            <w:pPr>
              <w:ind w:left="-14" w:right="-9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EB535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483" w:type="dxa"/>
          </w:tcPr>
          <w:p w14:paraId="31D9ABC8" w14:textId="77777777" w:rsidR="00874C8A" w:rsidRPr="00EB535A" w:rsidRDefault="00874C8A" w:rsidP="00874C8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65" w:type="dxa"/>
          </w:tcPr>
          <w:p w14:paraId="40A46AF3" w14:textId="77777777" w:rsidR="00874C8A" w:rsidRPr="00EB535A" w:rsidRDefault="00874C8A" w:rsidP="00874C8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</w:tcPr>
          <w:p w14:paraId="7EA7B015" w14:textId="2CD88D03" w:rsidR="00874C8A" w:rsidRPr="00EB535A" w:rsidRDefault="00874C8A" w:rsidP="00874C8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B535A">
              <w:rPr>
                <w:rFonts w:ascii="Angsana New" w:hAnsi="Angsana New"/>
                <w:b/>
                <w:bCs/>
                <w:sz w:val="24"/>
                <w:szCs w:val="24"/>
              </w:rPr>
              <w:t>(388)</w:t>
            </w:r>
          </w:p>
        </w:tc>
        <w:tc>
          <w:tcPr>
            <w:tcW w:w="266" w:type="dxa"/>
          </w:tcPr>
          <w:p w14:paraId="021B2499" w14:textId="77777777" w:rsidR="00874C8A" w:rsidRPr="00EB535A" w:rsidRDefault="00874C8A" w:rsidP="00874C8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57A492" w14:textId="1801D218" w:rsidR="00874C8A" w:rsidRPr="00EB535A" w:rsidRDefault="00874C8A" w:rsidP="00874C8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B535A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4B516E93" w14:textId="77777777" w:rsidR="00874C8A" w:rsidRPr="00EB535A" w:rsidRDefault="00874C8A" w:rsidP="00874C8A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0BDFB6" w14:textId="0E17B0D7" w:rsidR="00874C8A" w:rsidRPr="00EB535A" w:rsidRDefault="00874C8A" w:rsidP="00874C8A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B535A">
              <w:rPr>
                <w:rFonts w:ascii="Angsana New" w:hAnsi="Angsana New"/>
                <w:b/>
                <w:bCs/>
                <w:sz w:val="24"/>
                <w:szCs w:val="24"/>
              </w:rPr>
              <w:t>(2,093,386)</w:t>
            </w:r>
          </w:p>
        </w:tc>
        <w:tc>
          <w:tcPr>
            <w:tcW w:w="266" w:type="dxa"/>
            <w:shd w:val="clear" w:color="auto" w:fill="auto"/>
          </w:tcPr>
          <w:p w14:paraId="78920894" w14:textId="77777777" w:rsidR="00874C8A" w:rsidRPr="00EB535A" w:rsidRDefault="00874C8A" w:rsidP="00874C8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601034" w14:textId="2681F919" w:rsidR="00874C8A" w:rsidRPr="00EB535A" w:rsidRDefault="00874C8A" w:rsidP="00874C8A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B535A">
              <w:rPr>
                <w:rFonts w:ascii="Angsana New" w:hAnsi="Angsana New"/>
                <w:b/>
                <w:bCs/>
                <w:sz w:val="24"/>
                <w:szCs w:val="24"/>
              </w:rPr>
              <w:t>(2,093,774)</w:t>
            </w:r>
          </w:p>
        </w:tc>
        <w:tc>
          <w:tcPr>
            <w:tcW w:w="266" w:type="dxa"/>
            <w:gridSpan w:val="2"/>
          </w:tcPr>
          <w:p w14:paraId="215A46E0" w14:textId="77777777" w:rsidR="00874C8A" w:rsidRPr="00EB535A" w:rsidRDefault="00874C8A" w:rsidP="00874C8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1F5DCAC1" w14:textId="77777777" w:rsidR="00874C8A" w:rsidRPr="00EB535A" w:rsidRDefault="00874C8A" w:rsidP="00874C8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3" w:type="dxa"/>
          </w:tcPr>
          <w:p w14:paraId="6C381D9C" w14:textId="77777777" w:rsidR="00874C8A" w:rsidRPr="00EB535A" w:rsidRDefault="00874C8A" w:rsidP="00874C8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8" w:type="dxa"/>
          </w:tcPr>
          <w:p w14:paraId="3FD4DF29" w14:textId="77777777" w:rsidR="00874C8A" w:rsidRPr="00EB535A" w:rsidRDefault="00874C8A" w:rsidP="00874C8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6481FA8A" w14:textId="77777777" w:rsidR="00874C8A" w:rsidRPr="00EB535A" w:rsidRDefault="00874C8A" w:rsidP="00874C8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69756762" w14:textId="77777777" w:rsidR="00874C8A" w:rsidRPr="00EB535A" w:rsidRDefault="00874C8A" w:rsidP="00874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580BFFFA" w14:textId="77777777" w:rsidR="00874C8A" w:rsidRPr="00EB535A" w:rsidRDefault="00874C8A" w:rsidP="00874C8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</w:tcPr>
          <w:p w14:paraId="5F6810CE" w14:textId="77777777" w:rsidR="00874C8A" w:rsidRPr="00EB535A" w:rsidRDefault="00874C8A" w:rsidP="00874C8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204AC81C" w14:textId="77777777" w:rsidR="003A6AFF" w:rsidRPr="00EB535A" w:rsidRDefault="003A6AFF" w:rsidP="00760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  <w:sectPr w:rsidR="003A6AFF" w:rsidRPr="00EB535A" w:rsidSect="003A6AFF">
          <w:pgSz w:w="16834" w:h="11909" w:orient="landscape" w:code="9"/>
          <w:pgMar w:top="1152" w:right="691" w:bottom="1152" w:left="1170" w:header="720" w:footer="720" w:gutter="0"/>
          <w:cols w:space="720"/>
          <w:docGrid w:linePitch="245"/>
        </w:sectPr>
      </w:pPr>
    </w:p>
    <w:tbl>
      <w:tblPr>
        <w:tblW w:w="14527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780"/>
        <w:gridCol w:w="363"/>
        <w:gridCol w:w="265"/>
        <w:gridCol w:w="1317"/>
        <w:gridCol w:w="265"/>
        <w:gridCol w:w="1317"/>
        <w:gridCol w:w="265"/>
        <w:gridCol w:w="1216"/>
        <w:gridCol w:w="265"/>
        <w:gridCol w:w="1125"/>
        <w:gridCol w:w="270"/>
        <w:gridCol w:w="1014"/>
        <w:gridCol w:w="271"/>
        <w:gridCol w:w="1014"/>
        <w:gridCol w:w="265"/>
        <w:gridCol w:w="1014"/>
        <w:gridCol w:w="104"/>
        <w:gridCol w:w="161"/>
        <w:gridCol w:w="236"/>
      </w:tblGrid>
      <w:tr w:rsidR="00506856" w:rsidRPr="00EB535A" w14:paraId="188B9010" w14:textId="77777777" w:rsidTr="008A09A8">
        <w:trPr>
          <w:gridAfter w:val="2"/>
          <w:wAfter w:w="397" w:type="dxa"/>
          <w:trHeight w:val="269"/>
          <w:tblHeader/>
        </w:trPr>
        <w:tc>
          <w:tcPr>
            <w:tcW w:w="3780" w:type="dxa"/>
            <w:shd w:val="clear" w:color="auto" w:fill="auto"/>
            <w:vAlign w:val="bottom"/>
          </w:tcPr>
          <w:p w14:paraId="4F4299EE" w14:textId="77777777" w:rsidR="00506856" w:rsidRPr="00EB535A" w:rsidRDefault="00506856" w:rsidP="006571B4">
            <w:pPr>
              <w:ind w:left="73" w:right="-90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363" w:type="dxa"/>
            <w:vAlign w:val="bottom"/>
          </w:tcPr>
          <w:p w14:paraId="49182EBB" w14:textId="77777777" w:rsidR="00506856" w:rsidRPr="00EB535A" w:rsidRDefault="00506856" w:rsidP="006571B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987" w:type="dxa"/>
            <w:gridSpan w:val="15"/>
            <w:vAlign w:val="bottom"/>
          </w:tcPr>
          <w:p w14:paraId="3FC58BA8" w14:textId="17BEE27F" w:rsidR="00506856" w:rsidRPr="00EB535A" w:rsidRDefault="00506856" w:rsidP="006571B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EB535A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</w:t>
            </w:r>
            <w:r w:rsidRPr="00EB535A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เฉพาะกิจการ</w:t>
            </w:r>
          </w:p>
        </w:tc>
      </w:tr>
      <w:tr w:rsidR="00506856" w:rsidRPr="00EB535A" w14:paraId="12196008" w14:textId="77777777" w:rsidTr="008A09A8">
        <w:trPr>
          <w:gridAfter w:val="2"/>
          <w:wAfter w:w="397" w:type="dxa"/>
          <w:trHeight w:val="269"/>
          <w:tblHeader/>
        </w:trPr>
        <w:tc>
          <w:tcPr>
            <w:tcW w:w="3780" w:type="dxa"/>
            <w:shd w:val="clear" w:color="auto" w:fill="auto"/>
            <w:vAlign w:val="bottom"/>
          </w:tcPr>
          <w:p w14:paraId="3D227C19" w14:textId="77777777" w:rsidR="00506856" w:rsidRPr="00EB535A" w:rsidRDefault="00506856" w:rsidP="006571B4">
            <w:pPr>
              <w:ind w:left="73" w:right="-90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363" w:type="dxa"/>
            <w:vAlign w:val="bottom"/>
          </w:tcPr>
          <w:p w14:paraId="6EFF8D17" w14:textId="77777777" w:rsidR="00506856" w:rsidRPr="00EB535A" w:rsidRDefault="00506856" w:rsidP="006571B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035" w:type="dxa"/>
            <w:gridSpan w:val="8"/>
            <w:vAlign w:val="bottom"/>
          </w:tcPr>
          <w:p w14:paraId="5CD4AC88" w14:textId="77777777" w:rsidR="00506856" w:rsidRPr="00EB535A" w:rsidRDefault="00506856" w:rsidP="006571B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EB535A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65EBBCF0" w14:textId="77777777" w:rsidR="00506856" w:rsidRPr="00EB535A" w:rsidRDefault="00506856" w:rsidP="006571B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3682" w:type="dxa"/>
            <w:gridSpan w:val="6"/>
            <w:vAlign w:val="bottom"/>
          </w:tcPr>
          <w:p w14:paraId="1FBC33BB" w14:textId="77777777" w:rsidR="00506856" w:rsidRPr="00EB535A" w:rsidRDefault="00506856" w:rsidP="006571B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EB535A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AE23E7" w:rsidRPr="00EB535A" w14:paraId="722F0CCC" w14:textId="77777777" w:rsidTr="008A09A8">
        <w:trPr>
          <w:gridAfter w:val="1"/>
          <w:wAfter w:w="236" w:type="dxa"/>
          <w:trHeight w:val="269"/>
          <w:tblHeader/>
        </w:trPr>
        <w:tc>
          <w:tcPr>
            <w:tcW w:w="3780" w:type="dxa"/>
            <w:shd w:val="clear" w:color="auto" w:fill="auto"/>
            <w:vAlign w:val="bottom"/>
          </w:tcPr>
          <w:p w14:paraId="7285D73D" w14:textId="5D58DBFE" w:rsidR="00AE23E7" w:rsidRPr="00EB535A" w:rsidRDefault="00AE23E7" w:rsidP="006571B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EB535A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002511" w:rsidRPr="00EB535A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="00002511" w:rsidRPr="00EB535A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มิถุนายน </w:t>
            </w:r>
            <w:r w:rsidR="00002511" w:rsidRPr="00EB535A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363" w:type="dxa"/>
            <w:vAlign w:val="bottom"/>
          </w:tcPr>
          <w:p w14:paraId="139F322E" w14:textId="6F820B7C" w:rsidR="00AE23E7" w:rsidRPr="00EB535A" w:rsidRDefault="00AE23E7" w:rsidP="006571B4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5" w:type="dxa"/>
          </w:tcPr>
          <w:p w14:paraId="16A20903" w14:textId="77777777" w:rsidR="00AE23E7" w:rsidRPr="00EB535A" w:rsidRDefault="00AE23E7" w:rsidP="006571B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17" w:type="dxa"/>
            <w:vAlign w:val="bottom"/>
          </w:tcPr>
          <w:p w14:paraId="6140669E" w14:textId="77777777" w:rsidR="00AE23E7" w:rsidRPr="00EB535A" w:rsidRDefault="00AE23E7" w:rsidP="006571B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B535A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65" w:type="dxa"/>
          </w:tcPr>
          <w:p w14:paraId="7EADB3E1" w14:textId="77777777" w:rsidR="00AE23E7" w:rsidRPr="00EB535A" w:rsidRDefault="00AE23E7" w:rsidP="006571B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17" w:type="dxa"/>
            <w:shd w:val="clear" w:color="auto" w:fill="auto"/>
            <w:vAlign w:val="bottom"/>
          </w:tcPr>
          <w:p w14:paraId="68DAC1F0" w14:textId="77777777" w:rsidR="00AE23E7" w:rsidRPr="00EB535A" w:rsidRDefault="00AE23E7" w:rsidP="006571B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B535A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2B4EF020" w14:textId="77777777" w:rsidR="00AE23E7" w:rsidRPr="00EB535A" w:rsidRDefault="00AE23E7" w:rsidP="006571B4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14:paraId="0E5ED099" w14:textId="77777777" w:rsidR="00AE23E7" w:rsidRPr="00EB535A" w:rsidRDefault="00AE23E7" w:rsidP="006571B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EB535A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ราคาทุนตัดจำหน่าย</w:t>
            </w:r>
            <w:r w:rsidRPr="00EB535A">
              <w:rPr>
                <w:rFonts w:ascii="Angsana New" w:hAnsi="Angsana New"/>
                <w:sz w:val="24"/>
                <w:szCs w:val="24"/>
                <w:lang w:bidi="th-TH"/>
              </w:rPr>
              <w:t xml:space="preserve"> - </w:t>
            </w:r>
            <w:r w:rsidRPr="00EB535A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สุทธิ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6675304E" w14:textId="77777777" w:rsidR="00AE23E7" w:rsidRPr="00EB535A" w:rsidRDefault="00AE23E7" w:rsidP="006571B4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38CB1F6A" w14:textId="77777777" w:rsidR="00AE23E7" w:rsidRPr="00EB535A" w:rsidRDefault="00AE23E7" w:rsidP="006571B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B535A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638101BE" w14:textId="77777777" w:rsidR="00AE23E7" w:rsidRPr="00EB535A" w:rsidRDefault="00AE23E7" w:rsidP="006571B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14" w:type="dxa"/>
            <w:vAlign w:val="bottom"/>
          </w:tcPr>
          <w:p w14:paraId="672CC6DD" w14:textId="77777777" w:rsidR="00AE23E7" w:rsidRPr="00EB535A" w:rsidRDefault="00AE23E7" w:rsidP="006571B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B535A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ระดับ</w:t>
            </w:r>
            <w:r w:rsidRPr="00EB535A">
              <w:rPr>
                <w:rFonts w:ascii="Angsana New" w:hAnsi="Angsana New"/>
                <w:sz w:val="24"/>
                <w:szCs w:val="24"/>
              </w:rPr>
              <w:t xml:space="preserve"> 1</w:t>
            </w:r>
          </w:p>
        </w:tc>
        <w:tc>
          <w:tcPr>
            <w:tcW w:w="271" w:type="dxa"/>
          </w:tcPr>
          <w:p w14:paraId="3BD5FB41" w14:textId="77777777" w:rsidR="00AE23E7" w:rsidRPr="00EB535A" w:rsidRDefault="00AE23E7" w:rsidP="006571B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14" w:type="dxa"/>
            <w:vAlign w:val="bottom"/>
          </w:tcPr>
          <w:p w14:paraId="1B14C6D4" w14:textId="77777777" w:rsidR="00AE23E7" w:rsidRPr="00EB535A" w:rsidRDefault="00AE23E7" w:rsidP="006571B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B535A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ระดับ</w:t>
            </w:r>
            <w:r w:rsidRPr="00EB535A">
              <w:rPr>
                <w:rFonts w:ascii="Angsana New" w:hAnsi="Angsana New"/>
                <w:sz w:val="24"/>
                <w:szCs w:val="24"/>
              </w:rPr>
              <w:t xml:space="preserve"> 2</w:t>
            </w:r>
          </w:p>
        </w:tc>
        <w:tc>
          <w:tcPr>
            <w:tcW w:w="265" w:type="dxa"/>
          </w:tcPr>
          <w:p w14:paraId="071C812B" w14:textId="77777777" w:rsidR="00AE23E7" w:rsidRPr="00EB535A" w:rsidRDefault="00AE23E7" w:rsidP="006571B4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14" w:type="dxa"/>
            <w:vAlign w:val="bottom"/>
          </w:tcPr>
          <w:p w14:paraId="6B941367" w14:textId="77777777" w:rsidR="00AE23E7" w:rsidRPr="00EB535A" w:rsidRDefault="00AE23E7" w:rsidP="006571B4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B535A">
              <w:rPr>
                <w:rFonts w:ascii="Angsana New" w:hAnsi="Angsana New"/>
                <w:sz w:val="24"/>
                <w:szCs w:val="24"/>
                <w:cs/>
              </w:rPr>
              <w:t>ระดับ</w:t>
            </w:r>
            <w:r w:rsidRPr="00EB535A">
              <w:rPr>
                <w:rFonts w:ascii="Angsana New" w:hAnsi="Angsana New"/>
                <w:sz w:val="24"/>
                <w:szCs w:val="24"/>
              </w:rPr>
              <w:t xml:space="preserve"> 3</w:t>
            </w:r>
          </w:p>
        </w:tc>
        <w:tc>
          <w:tcPr>
            <w:tcW w:w="265" w:type="dxa"/>
            <w:gridSpan w:val="2"/>
          </w:tcPr>
          <w:p w14:paraId="2AB94CE2" w14:textId="77777777" w:rsidR="00AE23E7" w:rsidRPr="00EB535A" w:rsidRDefault="00AE23E7" w:rsidP="006571B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</w:tr>
      <w:tr w:rsidR="00AE23E7" w:rsidRPr="00EB535A" w14:paraId="590BC67D" w14:textId="77777777" w:rsidTr="008A09A8">
        <w:trPr>
          <w:gridAfter w:val="2"/>
          <w:wAfter w:w="397" w:type="dxa"/>
          <w:trHeight w:val="269"/>
          <w:tblHeader/>
        </w:trPr>
        <w:tc>
          <w:tcPr>
            <w:tcW w:w="3780" w:type="dxa"/>
            <w:shd w:val="clear" w:color="auto" w:fill="auto"/>
          </w:tcPr>
          <w:p w14:paraId="120AD43D" w14:textId="77777777" w:rsidR="00AE23E7" w:rsidRPr="00EB535A" w:rsidRDefault="00AE23E7" w:rsidP="00AE23E7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363" w:type="dxa"/>
          </w:tcPr>
          <w:p w14:paraId="447CF1D1" w14:textId="77777777" w:rsidR="00AE23E7" w:rsidRPr="00EB535A" w:rsidRDefault="00AE23E7" w:rsidP="00AE23E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9987" w:type="dxa"/>
            <w:gridSpan w:val="15"/>
          </w:tcPr>
          <w:p w14:paraId="0855A79C" w14:textId="6B517E67" w:rsidR="00AE23E7" w:rsidRPr="00EB535A" w:rsidRDefault="00AE23E7" w:rsidP="00AE23E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  <w:r w:rsidRPr="00EB535A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EB535A"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US" w:bidi="th-TH"/>
              </w:rPr>
              <w:t>พัน</w:t>
            </w:r>
            <w:r w:rsidRPr="00EB535A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AE23E7" w:rsidRPr="00EB535A" w14:paraId="0554466F" w14:textId="77777777" w:rsidTr="008A09A8">
        <w:trPr>
          <w:trHeight w:val="269"/>
        </w:trPr>
        <w:tc>
          <w:tcPr>
            <w:tcW w:w="3780" w:type="dxa"/>
            <w:shd w:val="clear" w:color="auto" w:fill="auto"/>
          </w:tcPr>
          <w:p w14:paraId="33CA99CE" w14:textId="77777777" w:rsidR="00AE23E7" w:rsidRPr="00EB535A" w:rsidRDefault="00AE23E7" w:rsidP="00AE23E7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EB535A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363" w:type="dxa"/>
          </w:tcPr>
          <w:p w14:paraId="7E7B38FE" w14:textId="77777777" w:rsidR="00AE23E7" w:rsidRPr="00EB535A" w:rsidRDefault="00AE23E7" w:rsidP="00AE23E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65" w:type="dxa"/>
          </w:tcPr>
          <w:p w14:paraId="1E261909" w14:textId="77777777" w:rsidR="00AE23E7" w:rsidRPr="00EB535A" w:rsidRDefault="00AE23E7" w:rsidP="00AE23E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7" w:type="dxa"/>
          </w:tcPr>
          <w:p w14:paraId="369B2FC2" w14:textId="77777777" w:rsidR="00AE23E7" w:rsidRPr="00EB535A" w:rsidRDefault="00AE23E7" w:rsidP="00AE23E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dxa"/>
          </w:tcPr>
          <w:p w14:paraId="7A83F5DF" w14:textId="77777777" w:rsidR="00AE23E7" w:rsidRPr="00EB535A" w:rsidRDefault="00AE23E7" w:rsidP="00AE23E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7" w:type="dxa"/>
            <w:shd w:val="clear" w:color="auto" w:fill="auto"/>
          </w:tcPr>
          <w:p w14:paraId="337C6865" w14:textId="77777777" w:rsidR="00AE23E7" w:rsidRPr="00EB535A" w:rsidRDefault="00AE23E7" w:rsidP="00AE23E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dxa"/>
            <w:shd w:val="clear" w:color="auto" w:fill="auto"/>
          </w:tcPr>
          <w:p w14:paraId="46BDB23F" w14:textId="77777777" w:rsidR="00AE23E7" w:rsidRPr="00EB535A" w:rsidRDefault="00AE23E7" w:rsidP="00AE23E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6" w:type="dxa"/>
            <w:shd w:val="clear" w:color="auto" w:fill="auto"/>
          </w:tcPr>
          <w:p w14:paraId="766C06A1" w14:textId="77777777" w:rsidR="00AE23E7" w:rsidRPr="00EB535A" w:rsidRDefault="00AE23E7" w:rsidP="00AE23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dxa"/>
            <w:shd w:val="clear" w:color="auto" w:fill="auto"/>
          </w:tcPr>
          <w:p w14:paraId="29475656" w14:textId="77777777" w:rsidR="00AE23E7" w:rsidRPr="00EB535A" w:rsidRDefault="00AE23E7" w:rsidP="00AE23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</w:tcPr>
          <w:p w14:paraId="30C7E0DC" w14:textId="77777777" w:rsidR="00AE23E7" w:rsidRPr="00EB535A" w:rsidRDefault="00AE23E7" w:rsidP="00AE23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F0A1390" w14:textId="77777777" w:rsidR="00AE23E7" w:rsidRPr="00EB535A" w:rsidRDefault="00AE23E7" w:rsidP="00AE23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4" w:type="dxa"/>
          </w:tcPr>
          <w:p w14:paraId="409D6BA1" w14:textId="77777777" w:rsidR="00AE23E7" w:rsidRPr="00EB535A" w:rsidRDefault="00AE23E7" w:rsidP="00AE23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1" w:type="dxa"/>
          </w:tcPr>
          <w:p w14:paraId="7236E41D" w14:textId="77777777" w:rsidR="00AE23E7" w:rsidRPr="00EB535A" w:rsidRDefault="00AE23E7" w:rsidP="00AE23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4" w:type="dxa"/>
          </w:tcPr>
          <w:p w14:paraId="3EDA2A91" w14:textId="77777777" w:rsidR="00AE23E7" w:rsidRPr="00EB535A" w:rsidRDefault="00AE23E7" w:rsidP="00AE23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dxa"/>
          </w:tcPr>
          <w:p w14:paraId="529FC43B" w14:textId="77777777" w:rsidR="00AE23E7" w:rsidRPr="00EB535A" w:rsidRDefault="00AE23E7" w:rsidP="00AE23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4" w:type="dxa"/>
          </w:tcPr>
          <w:p w14:paraId="5637F72E" w14:textId="77777777" w:rsidR="00AE23E7" w:rsidRPr="00EB535A" w:rsidRDefault="00AE23E7" w:rsidP="00AE23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dxa"/>
            <w:gridSpan w:val="2"/>
          </w:tcPr>
          <w:p w14:paraId="3C128131" w14:textId="77777777" w:rsidR="00AE23E7" w:rsidRPr="00EB535A" w:rsidRDefault="00AE23E7" w:rsidP="00AE23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CF31AB4" w14:textId="77777777" w:rsidR="00AE23E7" w:rsidRPr="00EB535A" w:rsidRDefault="00AE23E7" w:rsidP="00AE23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A68B3" w:rsidRPr="00EB535A" w14:paraId="09956EAE" w14:textId="77777777" w:rsidTr="008A09A8">
        <w:trPr>
          <w:trHeight w:val="269"/>
        </w:trPr>
        <w:tc>
          <w:tcPr>
            <w:tcW w:w="3780" w:type="dxa"/>
            <w:shd w:val="clear" w:color="auto" w:fill="auto"/>
          </w:tcPr>
          <w:p w14:paraId="4546005E" w14:textId="598AB4DD" w:rsidR="006A68B3" w:rsidRPr="00EB535A" w:rsidRDefault="006A68B3" w:rsidP="006C7543">
            <w:pPr>
              <w:ind w:left="-14" w:right="-9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B535A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เงินให้กู้ยืมระยะสั้นแก่บุคคลและกิจการที่เกี่ยวข้องกัน</w:t>
            </w:r>
          </w:p>
        </w:tc>
        <w:tc>
          <w:tcPr>
            <w:tcW w:w="363" w:type="dxa"/>
          </w:tcPr>
          <w:p w14:paraId="2988FED3" w14:textId="77777777" w:rsidR="006A68B3" w:rsidRPr="00EB535A" w:rsidRDefault="006A68B3" w:rsidP="006A68B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5" w:type="dxa"/>
          </w:tcPr>
          <w:p w14:paraId="54BFA9DE" w14:textId="77777777" w:rsidR="006A68B3" w:rsidRPr="00EB535A" w:rsidRDefault="006A68B3" w:rsidP="006A68B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7" w:type="dxa"/>
            <w:vAlign w:val="bottom"/>
          </w:tcPr>
          <w:p w14:paraId="57E49BB0" w14:textId="77F1FD31" w:rsidR="006A68B3" w:rsidRPr="00EB535A" w:rsidRDefault="006A68B3" w:rsidP="006A68B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EB535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5" w:type="dxa"/>
            <w:vAlign w:val="bottom"/>
          </w:tcPr>
          <w:p w14:paraId="78359A4E" w14:textId="77777777" w:rsidR="006A68B3" w:rsidRPr="00EB535A" w:rsidRDefault="006A68B3" w:rsidP="006A68B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7" w:type="dxa"/>
            <w:shd w:val="clear" w:color="auto" w:fill="auto"/>
            <w:vAlign w:val="bottom"/>
          </w:tcPr>
          <w:p w14:paraId="3B6DADB4" w14:textId="0A5B8261" w:rsidR="006A68B3" w:rsidRPr="00EB535A" w:rsidRDefault="006A68B3" w:rsidP="006A68B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EB535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79ADA688" w14:textId="77777777" w:rsidR="006A68B3" w:rsidRPr="00EB535A" w:rsidRDefault="006A68B3" w:rsidP="006A68B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14:paraId="15DAAEF0" w14:textId="3DECDD8B" w:rsidR="006A68B3" w:rsidRPr="00EB535A" w:rsidRDefault="006A68B3" w:rsidP="006A68B3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EB535A">
              <w:rPr>
                <w:rFonts w:asciiTheme="majorBidi" w:hAnsiTheme="majorBidi" w:cstheme="majorBidi"/>
                <w:sz w:val="24"/>
                <w:szCs w:val="24"/>
              </w:rPr>
              <w:t>166,1</w:t>
            </w:r>
            <w:r w:rsidR="0078395A">
              <w:rPr>
                <w:rFonts w:asciiTheme="majorBidi" w:hAnsiTheme="majorBidi" w:cstheme="majorBidi"/>
                <w:sz w:val="24"/>
                <w:szCs w:val="24"/>
              </w:rPr>
              <w:t>40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0175E6A9" w14:textId="77777777" w:rsidR="006A68B3" w:rsidRPr="00EB535A" w:rsidRDefault="006A68B3" w:rsidP="006A68B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231EA116" w14:textId="1D04448B" w:rsidR="006A68B3" w:rsidRPr="00EB535A" w:rsidRDefault="006A68B3" w:rsidP="006A68B3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EB535A">
              <w:rPr>
                <w:rFonts w:asciiTheme="majorBidi" w:hAnsiTheme="majorBidi" w:cstheme="majorBidi"/>
                <w:sz w:val="24"/>
                <w:szCs w:val="24"/>
              </w:rPr>
              <w:t>166,1</w:t>
            </w:r>
            <w:r w:rsidR="0078395A">
              <w:rPr>
                <w:rFonts w:asciiTheme="majorBidi" w:hAnsiTheme="majorBidi" w:cstheme="majorBidi"/>
                <w:sz w:val="24"/>
                <w:szCs w:val="24"/>
              </w:rPr>
              <w:t>40</w:t>
            </w:r>
          </w:p>
        </w:tc>
        <w:tc>
          <w:tcPr>
            <w:tcW w:w="270" w:type="dxa"/>
          </w:tcPr>
          <w:p w14:paraId="69168B9A" w14:textId="77777777" w:rsidR="006A68B3" w:rsidRPr="00EB535A" w:rsidRDefault="006A68B3" w:rsidP="006A68B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4" w:type="dxa"/>
            <w:vAlign w:val="bottom"/>
          </w:tcPr>
          <w:p w14:paraId="20F68AA5" w14:textId="2C720B8B" w:rsidR="006A68B3" w:rsidRPr="00EB535A" w:rsidRDefault="006A68B3" w:rsidP="006A68B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B535A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71" w:type="dxa"/>
            <w:vAlign w:val="bottom"/>
          </w:tcPr>
          <w:p w14:paraId="2D31A91E" w14:textId="77777777" w:rsidR="006A68B3" w:rsidRPr="00EB535A" w:rsidRDefault="006A68B3" w:rsidP="006A68B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4" w:type="dxa"/>
            <w:vAlign w:val="bottom"/>
          </w:tcPr>
          <w:p w14:paraId="6531C12F" w14:textId="2E31A4A5" w:rsidR="006A68B3" w:rsidRPr="00EB535A" w:rsidRDefault="006A68B3" w:rsidP="006A68B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EB535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5" w:type="dxa"/>
          </w:tcPr>
          <w:p w14:paraId="40CD0762" w14:textId="77777777" w:rsidR="006A68B3" w:rsidRPr="00EB535A" w:rsidRDefault="006A68B3" w:rsidP="006A68B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4" w:type="dxa"/>
            <w:vAlign w:val="bottom"/>
          </w:tcPr>
          <w:p w14:paraId="14A1163E" w14:textId="698011C7" w:rsidR="006A68B3" w:rsidRPr="00EB535A" w:rsidRDefault="006A68B3" w:rsidP="006A68B3">
            <w:pPr>
              <w:pStyle w:val="acctfourfigures"/>
              <w:tabs>
                <w:tab w:val="clear" w:pos="765"/>
                <w:tab w:val="decimal" w:pos="678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EB535A">
              <w:rPr>
                <w:rFonts w:asciiTheme="majorBidi" w:hAnsiTheme="majorBidi" w:cstheme="majorBidi"/>
                <w:sz w:val="24"/>
                <w:szCs w:val="24"/>
              </w:rPr>
              <w:t>166,1</w:t>
            </w:r>
            <w:r w:rsidR="0078395A">
              <w:rPr>
                <w:rFonts w:asciiTheme="majorBidi" w:hAnsiTheme="majorBidi" w:cstheme="majorBidi"/>
                <w:sz w:val="24"/>
                <w:szCs w:val="24"/>
              </w:rPr>
              <w:t>40</w:t>
            </w:r>
          </w:p>
        </w:tc>
        <w:tc>
          <w:tcPr>
            <w:tcW w:w="265" w:type="dxa"/>
            <w:gridSpan w:val="2"/>
          </w:tcPr>
          <w:p w14:paraId="02DF019F" w14:textId="77777777" w:rsidR="006A68B3" w:rsidRPr="00EB535A" w:rsidRDefault="006A68B3" w:rsidP="006A68B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04DF3F9" w14:textId="77777777" w:rsidR="006A68B3" w:rsidRPr="00EB535A" w:rsidRDefault="006A68B3" w:rsidP="006A68B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A68B3" w:rsidRPr="00EB535A" w14:paraId="05271F98" w14:textId="77777777" w:rsidTr="008A09A8">
        <w:trPr>
          <w:trHeight w:val="269"/>
        </w:trPr>
        <w:tc>
          <w:tcPr>
            <w:tcW w:w="3780" w:type="dxa"/>
            <w:shd w:val="clear" w:color="auto" w:fill="auto"/>
          </w:tcPr>
          <w:p w14:paraId="7996C651" w14:textId="2503AD75" w:rsidR="006A68B3" w:rsidRPr="00EB535A" w:rsidRDefault="006A68B3" w:rsidP="006A68B3">
            <w:pPr>
              <w:ind w:left="160" w:right="-90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EB535A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363" w:type="dxa"/>
          </w:tcPr>
          <w:p w14:paraId="2843178D" w14:textId="77777777" w:rsidR="006A68B3" w:rsidRPr="00EB535A" w:rsidRDefault="006A68B3" w:rsidP="006A68B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65" w:type="dxa"/>
          </w:tcPr>
          <w:p w14:paraId="7A0EEF8B" w14:textId="77777777" w:rsidR="006A68B3" w:rsidRPr="00EB535A" w:rsidRDefault="006A68B3" w:rsidP="006A68B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7" w:type="dxa"/>
          </w:tcPr>
          <w:p w14:paraId="25A3D767" w14:textId="198B26C8" w:rsidR="006A68B3" w:rsidRPr="00EB535A" w:rsidRDefault="006A68B3" w:rsidP="006A68B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EB535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5" w:type="dxa"/>
          </w:tcPr>
          <w:p w14:paraId="198B62FC" w14:textId="77777777" w:rsidR="006A68B3" w:rsidRPr="00EB535A" w:rsidRDefault="006A68B3" w:rsidP="006A68B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7" w:type="dxa"/>
            <w:shd w:val="clear" w:color="auto" w:fill="auto"/>
          </w:tcPr>
          <w:p w14:paraId="11DBF68E" w14:textId="0CE30DD6" w:rsidR="006A68B3" w:rsidRPr="00EB535A" w:rsidRDefault="00583601" w:rsidP="006A68B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EB535A">
              <w:rPr>
                <w:rFonts w:asciiTheme="majorBidi" w:hAnsiTheme="majorBidi"/>
                <w:sz w:val="24"/>
                <w:szCs w:val="24"/>
                <w:lang w:val="en-US" w:bidi="th-TH"/>
              </w:rPr>
              <w:t>25</w:t>
            </w:r>
            <w:r w:rsidR="006A68B3" w:rsidRPr="00EB53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EB535A">
              <w:rPr>
                <w:rFonts w:asciiTheme="majorBidi" w:hAnsi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265" w:type="dxa"/>
            <w:shd w:val="clear" w:color="auto" w:fill="auto"/>
          </w:tcPr>
          <w:p w14:paraId="3E8E6D71" w14:textId="77777777" w:rsidR="006A68B3" w:rsidRPr="00EB535A" w:rsidRDefault="006A68B3" w:rsidP="006A68B3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6" w:type="dxa"/>
            <w:shd w:val="clear" w:color="auto" w:fill="auto"/>
          </w:tcPr>
          <w:p w14:paraId="7919CCB2" w14:textId="73A56DCB" w:rsidR="006A68B3" w:rsidRPr="00EB535A" w:rsidRDefault="006A68B3" w:rsidP="006A68B3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B53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6DCEB023" w14:textId="77777777" w:rsidR="006A68B3" w:rsidRPr="00EB535A" w:rsidRDefault="006A68B3" w:rsidP="006A68B3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</w:tcPr>
          <w:p w14:paraId="445C8935" w14:textId="65F89E84" w:rsidR="006A68B3" w:rsidRPr="00EB535A" w:rsidRDefault="006A68B3" w:rsidP="006A68B3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EB535A">
              <w:rPr>
                <w:rFonts w:ascii="Angsana New" w:hAnsi="Angsana New"/>
                <w:sz w:val="24"/>
                <w:szCs w:val="24"/>
              </w:rPr>
              <w:t>25,000</w:t>
            </w:r>
          </w:p>
        </w:tc>
        <w:tc>
          <w:tcPr>
            <w:tcW w:w="270" w:type="dxa"/>
          </w:tcPr>
          <w:p w14:paraId="2D087EC9" w14:textId="77777777" w:rsidR="006A68B3" w:rsidRPr="00EB535A" w:rsidRDefault="006A68B3" w:rsidP="006A68B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4" w:type="dxa"/>
          </w:tcPr>
          <w:p w14:paraId="39F4B844" w14:textId="51102814" w:rsidR="006A68B3" w:rsidRPr="00EB535A" w:rsidRDefault="006A68B3" w:rsidP="006A68B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EB535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1" w:type="dxa"/>
          </w:tcPr>
          <w:p w14:paraId="7C4DDAF9" w14:textId="77777777" w:rsidR="006A68B3" w:rsidRPr="00EB535A" w:rsidRDefault="006A68B3" w:rsidP="006A68B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4" w:type="dxa"/>
          </w:tcPr>
          <w:p w14:paraId="51D66D3B" w14:textId="41861CEB" w:rsidR="006A68B3" w:rsidRPr="00EB535A" w:rsidRDefault="006A68B3" w:rsidP="006A68B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EB535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5" w:type="dxa"/>
          </w:tcPr>
          <w:p w14:paraId="2A294421" w14:textId="77777777" w:rsidR="006A68B3" w:rsidRPr="00EB535A" w:rsidRDefault="006A68B3" w:rsidP="006A68B3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4" w:type="dxa"/>
          </w:tcPr>
          <w:p w14:paraId="0C277BB6" w14:textId="466B0087" w:rsidR="006A68B3" w:rsidRPr="00EB535A" w:rsidRDefault="006A68B3" w:rsidP="006A6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EB535A">
              <w:rPr>
                <w:rFonts w:ascii="Angsana New" w:hAnsi="Angsana New"/>
                <w:sz w:val="24"/>
                <w:szCs w:val="24"/>
              </w:rPr>
              <w:t>25,000</w:t>
            </w:r>
          </w:p>
        </w:tc>
        <w:tc>
          <w:tcPr>
            <w:tcW w:w="265" w:type="dxa"/>
            <w:gridSpan w:val="2"/>
          </w:tcPr>
          <w:p w14:paraId="61C1A0CC" w14:textId="77777777" w:rsidR="006A68B3" w:rsidRPr="00EB535A" w:rsidRDefault="006A68B3" w:rsidP="006A68B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C42AE57" w14:textId="77777777" w:rsidR="006A68B3" w:rsidRPr="00EB535A" w:rsidRDefault="006A68B3" w:rsidP="006A68B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A240A" w:rsidRPr="00EB535A" w14:paraId="73DEEFB6" w14:textId="77777777" w:rsidTr="008A09A8">
        <w:trPr>
          <w:trHeight w:val="269"/>
        </w:trPr>
        <w:tc>
          <w:tcPr>
            <w:tcW w:w="3780" w:type="dxa"/>
            <w:shd w:val="clear" w:color="auto" w:fill="auto"/>
          </w:tcPr>
          <w:p w14:paraId="48F3B17B" w14:textId="67E1BBAE" w:rsidR="00DA240A" w:rsidRPr="00EB535A" w:rsidRDefault="00DA240A" w:rsidP="00DA240A">
            <w:pPr>
              <w:ind w:left="160" w:right="-90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EB535A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363" w:type="dxa"/>
          </w:tcPr>
          <w:p w14:paraId="47EC9C6A" w14:textId="77777777" w:rsidR="00DA240A" w:rsidRPr="00EB535A" w:rsidRDefault="00DA240A" w:rsidP="00DA240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65" w:type="dxa"/>
          </w:tcPr>
          <w:p w14:paraId="4741EF07" w14:textId="77777777" w:rsidR="00DA240A" w:rsidRPr="00EB535A" w:rsidRDefault="00DA240A" w:rsidP="00DA240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7" w:type="dxa"/>
          </w:tcPr>
          <w:p w14:paraId="477BA9DF" w14:textId="7674DF68" w:rsidR="00DA240A" w:rsidRPr="00EB535A" w:rsidRDefault="00DA240A" w:rsidP="00DA240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EB535A">
              <w:rPr>
                <w:rFonts w:ascii="Angsana New" w:hAnsi="Angsana New"/>
                <w:sz w:val="24"/>
                <w:szCs w:val="24"/>
              </w:rPr>
              <w:t>260</w:t>
            </w:r>
          </w:p>
        </w:tc>
        <w:tc>
          <w:tcPr>
            <w:tcW w:w="265" w:type="dxa"/>
          </w:tcPr>
          <w:p w14:paraId="6E30B10B" w14:textId="77777777" w:rsidR="00DA240A" w:rsidRPr="00EB535A" w:rsidRDefault="00DA240A" w:rsidP="00DA240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7" w:type="dxa"/>
            <w:shd w:val="clear" w:color="auto" w:fill="auto"/>
          </w:tcPr>
          <w:p w14:paraId="5D04D573" w14:textId="68E006CC" w:rsidR="00DA240A" w:rsidRPr="00EB535A" w:rsidRDefault="001D3EDA" w:rsidP="00DA240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EB535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1D7D90B2" w14:textId="77777777" w:rsidR="00DA240A" w:rsidRPr="00EB535A" w:rsidRDefault="00DA240A" w:rsidP="00DA240A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6" w:type="dxa"/>
            <w:shd w:val="clear" w:color="auto" w:fill="auto"/>
          </w:tcPr>
          <w:p w14:paraId="7524B010" w14:textId="2EC102FC" w:rsidR="00DA240A" w:rsidRPr="00EB535A" w:rsidRDefault="001916C1" w:rsidP="00DA240A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B53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1B8346E2" w14:textId="77777777" w:rsidR="00DA240A" w:rsidRPr="00EB535A" w:rsidRDefault="00DA240A" w:rsidP="00DA240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</w:tcPr>
          <w:p w14:paraId="16430354" w14:textId="3BAC349E" w:rsidR="00DA240A" w:rsidRPr="00EB535A" w:rsidRDefault="00EF51AD" w:rsidP="00DA240A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EB535A">
              <w:rPr>
                <w:rFonts w:ascii="Angsana New" w:hAnsi="Angsana New"/>
                <w:sz w:val="24"/>
                <w:szCs w:val="24"/>
              </w:rPr>
              <w:t>260</w:t>
            </w:r>
          </w:p>
        </w:tc>
        <w:tc>
          <w:tcPr>
            <w:tcW w:w="270" w:type="dxa"/>
          </w:tcPr>
          <w:p w14:paraId="23E35BF9" w14:textId="77777777" w:rsidR="00DA240A" w:rsidRPr="00EB535A" w:rsidRDefault="00DA240A" w:rsidP="00DA24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4" w:type="dxa"/>
          </w:tcPr>
          <w:p w14:paraId="644C2A9C" w14:textId="1B48C72E" w:rsidR="00DA240A" w:rsidRPr="00EB535A" w:rsidRDefault="00F542A4" w:rsidP="00DA24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EB535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1" w:type="dxa"/>
          </w:tcPr>
          <w:p w14:paraId="590B83A1" w14:textId="77777777" w:rsidR="00DA240A" w:rsidRPr="00EB535A" w:rsidRDefault="00DA240A" w:rsidP="00DA24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4" w:type="dxa"/>
          </w:tcPr>
          <w:p w14:paraId="29C592FA" w14:textId="1904DC50" w:rsidR="00DA240A" w:rsidRPr="00EB535A" w:rsidRDefault="00F542A4" w:rsidP="00DA24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EB535A">
              <w:rPr>
                <w:rFonts w:ascii="Angsana New" w:hAnsi="Angsana New"/>
                <w:sz w:val="24"/>
                <w:szCs w:val="24"/>
              </w:rPr>
              <w:t>260</w:t>
            </w:r>
          </w:p>
        </w:tc>
        <w:tc>
          <w:tcPr>
            <w:tcW w:w="265" w:type="dxa"/>
          </w:tcPr>
          <w:p w14:paraId="1BA45258" w14:textId="77777777" w:rsidR="00DA240A" w:rsidRPr="00EB535A" w:rsidRDefault="00DA240A" w:rsidP="00DA240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4" w:type="dxa"/>
          </w:tcPr>
          <w:p w14:paraId="09F7C56D" w14:textId="6A84A454" w:rsidR="00DA240A" w:rsidRPr="00EB535A" w:rsidRDefault="00F542A4" w:rsidP="00DA2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EB535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5" w:type="dxa"/>
            <w:gridSpan w:val="2"/>
          </w:tcPr>
          <w:p w14:paraId="015D96B5" w14:textId="77777777" w:rsidR="00DA240A" w:rsidRPr="00EB535A" w:rsidRDefault="00DA240A" w:rsidP="00DA24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E6B4264" w14:textId="77777777" w:rsidR="00DA240A" w:rsidRPr="00EB535A" w:rsidRDefault="00DA240A" w:rsidP="00DA24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A240A" w:rsidRPr="00EB535A" w14:paraId="12B77000" w14:textId="77777777" w:rsidTr="008A09A8">
        <w:trPr>
          <w:trHeight w:val="269"/>
        </w:trPr>
        <w:tc>
          <w:tcPr>
            <w:tcW w:w="3780" w:type="dxa"/>
            <w:shd w:val="clear" w:color="auto" w:fill="auto"/>
          </w:tcPr>
          <w:p w14:paraId="4A9F0863" w14:textId="1DD844D6" w:rsidR="00DA240A" w:rsidRPr="00EB535A" w:rsidRDefault="00DA240A" w:rsidP="00DA240A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EB535A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</w:t>
            </w:r>
            <w:r w:rsidRPr="00EB535A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/>
              </w:rPr>
              <w:t>น</w:t>
            </w:r>
          </w:p>
        </w:tc>
        <w:tc>
          <w:tcPr>
            <w:tcW w:w="363" w:type="dxa"/>
          </w:tcPr>
          <w:p w14:paraId="52118DC3" w14:textId="77777777" w:rsidR="00DA240A" w:rsidRPr="00EB535A" w:rsidRDefault="00DA240A" w:rsidP="00DA240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65" w:type="dxa"/>
          </w:tcPr>
          <w:p w14:paraId="528E6644" w14:textId="77777777" w:rsidR="00DA240A" w:rsidRPr="00EB535A" w:rsidRDefault="00DA240A" w:rsidP="00DA240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double" w:sz="4" w:space="0" w:color="auto"/>
            </w:tcBorders>
          </w:tcPr>
          <w:p w14:paraId="3BF62774" w14:textId="7CAB8BA5" w:rsidR="00DA240A" w:rsidRPr="00EB535A" w:rsidRDefault="00DA240A" w:rsidP="00DA240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B535A">
              <w:rPr>
                <w:rFonts w:ascii="Angsana New" w:hAnsi="Angsana New"/>
                <w:b/>
                <w:bCs/>
                <w:sz w:val="24"/>
                <w:szCs w:val="24"/>
              </w:rPr>
              <w:t>260</w:t>
            </w:r>
          </w:p>
        </w:tc>
        <w:tc>
          <w:tcPr>
            <w:tcW w:w="265" w:type="dxa"/>
          </w:tcPr>
          <w:p w14:paraId="6D54646E" w14:textId="77777777" w:rsidR="00DA240A" w:rsidRPr="00EB535A" w:rsidRDefault="00DA240A" w:rsidP="00DA240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9DC140" w14:textId="11441E38" w:rsidR="00DA240A" w:rsidRPr="00EB535A" w:rsidRDefault="00583601" w:rsidP="00DA240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EB535A"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  <w:t>25</w:t>
            </w:r>
            <w:r w:rsidR="001D3EDA" w:rsidRPr="00EB535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EB535A"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265" w:type="dxa"/>
            <w:shd w:val="clear" w:color="auto" w:fill="auto"/>
          </w:tcPr>
          <w:p w14:paraId="140BA6AB" w14:textId="77777777" w:rsidR="00DA240A" w:rsidRPr="00EB535A" w:rsidRDefault="00DA240A" w:rsidP="00DA240A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05AF9C" w14:textId="372AF4FB" w:rsidR="00DA240A" w:rsidRPr="00EB535A" w:rsidRDefault="001D3EDA" w:rsidP="00DA240A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B535A">
              <w:rPr>
                <w:rFonts w:ascii="Angsana New" w:hAnsi="Angsana New"/>
                <w:b/>
                <w:bCs/>
                <w:sz w:val="24"/>
                <w:szCs w:val="24"/>
              </w:rPr>
              <w:t>166,1</w:t>
            </w:r>
            <w:r w:rsidR="0078395A">
              <w:rPr>
                <w:rFonts w:ascii="Angsana New" w:hAnsi="Angsana New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265" w:type="dxa"/>
            <w:shd w:val="clear" w:color="auto" w:fill="auto"/>
          </w:tcPr>
          <w:p w14:paraId="5B2EC412" w14:textId="77777777" w:rsidR="00DA240A" w:rsidRPr="00EB535A" w:rsidRDefault="00DA240A" w:rsidP="00DA240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24BC8F" w14:textId="75904987" w:rsidR="00DA240A" w:rsidRPr="00EB535A" w:rsidRDefault="001D3EDA" w:rsidP="00DA240A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EB535A">
              <w:rPr>
                <w:rFonts w:ascii="Angsana New" w:hAnsi="Angsana New"/>
                <w:b/>
                <w:bCs/>
                <w:sz w:val="24"/>
                <w:szCs w:val="24"/>
              </w:rPr>
              <w:t>191,</w:t>
            </w:r>
            <w:r w:rsidR="0078395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400</w:t>
            </w:r>
          </w:p>
        </w:tc>
        <w:tc>
          <w:tcPr>
            <w:tcW w:w="270" w:type="dxa"/>
          </w:tcPr>
          <w:p w14:paraId="18628182" w14:textId="77777777" w:rsidR="00DA240A" w:rsidRPr="00EB535A" w:rsidRDefault="00DA240A" w:rsidP="00DA24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4" w:type="dxa"/>
          </w:tcPr>
          <w:p w14:paraId="160F1D9D" w14:textId="77777777" w:rsidR="00DA240A" w:rsidRPr="00EB535A" w:rsidRDefault="00DA240A" w:rsidP="00DA24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1" w:type="dxa"/>
          </w:tcPr>
          <w:p w14:paraId="5CEFCB27" w14:textId="77777777" w:rsidR="00DA240A" w:rsidRPr="00EB535A" w:rsidRDefault="00DA240A" w:rsidP="00DA24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4" w:type="dxa"/>
          </w:tcPr>
          <w:p w14:paraId="76517D11" w14:textId="77777777" w:rsidR="00DA240A" w:rsidRPr="00EB535A" w:rsidRDefault="00DA240A" w:rsidP="00DA24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dxa"/>
          </w:tcPr>
          <w:p w14:paraId="2F37F694" w14:textId="77777777" w:rsidR="00DA240A" w:rsidRPr="00EB535A" w:rsidRDefault="00DA240A" w:rsidP="00DA240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4" w:type="dxa"/>
          </w:tcPr>
          <w:p w14:paraId="10FB59EB" w14:textId="77777777" w:rsidR="00DA240A" w:rsidRPr="00EB535A" w:rsidRDefault="00DA240A" w:rsidP="00DA2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dxa"/>
            <w:gridSpan w:val="2"/>
          </w:tcPr>
          <w:p w14:paraId="15B55128" w14:textId="77777777" w:rsidR="00DA240A" w:rsidRPr="00EB535A" w:rsidRDefault="00DA240A" w:rsidP="00DA24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7F73BA1" w14:textId="77777777" w:rsidR="00DA240A" w:rsidRPr="00EB535A" w:rsidRDefault="00DA240A" w:rsidP="00DA24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A68B3" w:rsidRPr="00EB535A" w14:paraId="06115406" w14:textId="77777777" w:rsidTr="008A09A8">
        <w:trPr>
          <w:trHeight w:val="269"/>
        </w:trPr>
        <w:tc>
          <w:tcPr>
            <w:tcW w:w="3780" w:type="dxa"/>
            <w:shd w:val="clear" w:color="auto" w:fill="auto"/>
          </w:tcPr>
          <w:p w14:paraId="65343238" w14:textId="77777777" w:rsidR="006A68B3" w:rsidRPr="00EB535A" w:rsidRDefault="006A68B3" w:rsidP="006A68B3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363" w:type="dxa"/>
          </w:tcPr>
          <w:p w14:paraId="1E777320" w14:textId="77777777" w:rsidR="006A68B3" w:rsidRPr="00EB535A" w:rsidRDefault="006A68B3" w:rsidP="006A68B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65" w:type="dxa"/>
          </w:tcPr>
          <w:p w14:paraId="73B970CF" w14:textId="77777777" w:rsidR="006A68B3" w:rsidRPr="00EB535A" w:rsidRDefault="006A68B3" w:rsidP="006A68B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7" w:type="dxa"/>
          </w:tcPr>
          <w:p w14:paraId="2C29BA20" w14:textId="77777777" w:rsidR="006A68B3" w:rsidRPr="00EB535A" w:rsidRDefault="006A68B3" w:rsidP="006A68B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dxa"/>
          </w:tcPr>
          <w:p w14:paraId="57D61A17" w14:textId="77777777" w:rsidR="006A68B3" w:rsidRPr="00EB535A" w:rsidRDefault="006A68B3" w:rsidP="006A68B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7" w:type="dxa"/>
            <w:shd w:val="clear" w:color="auto" w:fill="auto"/>
          </w:tcPr>
          <w:p w14:paraId="4BB3D499" w14:textId="77777777" w:rsidR="006A68B3" w:rsidRPr="00EB535A" w:rsidRDefault="006A68B3" w:rsidP="006A68B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dxa"/>
            <w:shd w:val="clear" w:color="auto" w:fill="auto"/>
          </w:tcPr>
          <w:p w14:paraId="4CEFCF2B" w14:textId="77777777" w:rsidR="006A68B3" w:rsidRPr="00EB535A" w:rsidRDefault="006A68B3" w:rsidP="006A68B3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6" w:type="dxa"/>
            <w:shd w:val="clear" w:color="auto" w:fill="auto"/>
          </w:tcPr>
          <w:p w14:paraId="26EB7971" w14:textId="77777777" w:rsidR="006A68B3" w:rsidRPr="00EB535A" w:rsidRDefault="006A68B3" w:rsidP="006A68B3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dxa"/>
            <w:shd w:val="clear" w:color="auto" w:fill="auto"/>
          </w:tcPr>
          <w:p w14:paraId="329EAF34" w14:textId="77777777" w:rsidR="006A68B3" w:rsidRPr="00EB535A" w:rsidRDefault="006A68B3" w:rsidP="006A68B3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</w:tcPr>
          <w:p w14:paraId="0CB43EDA" w14:textId="77777777" w:rsidR="006A68B3" w:rsidRPr="00EB535A" w:rsidRDefault="006A68B3" w:rsidP="006A68B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9DBE651" w14:textId="77777777" w:rsidR="006A68B3" w:rsidRPr="00EB535A" w:rsidRDefault="006A68B3" w:rsidP="006A68B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4" w:type="dxa"/>
          </w:tcPr>
          <w:p w14:paraId="041FA951" w14:textId="77777777" w:rsidR="006A68B3" w:rsidRPr="00EB535A" w:rsidRDefault="006A68B3" w:rsidP="006A68B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1" w:type="dxa"/>
          </w:tcPr>
          <w:p w14:paraId="4DAF2D84" w14:textId="77777777" w:rsidR="006A68B3" w:rsidRPr="00EB535A" w:rsidRDefault="006A68B3" w:rsidP="006A68B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4" w:type="dxa"/>
          </w:tcPr>
          <w:p w14:paraId="5471F76B" w14:textId="77777777" w:rsidR="006A68B3" w:rsidRPr="00EB535A" w:rsidRDefault="006A68B3" w:rsidP="006A68B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dxa"/>
          </w:tcPr>
          <w:p w14:paraId="332DB53D" w14:textId="77777777" w:rsidR="006A68B3" w:rsidRPr="00EB535A" w:rsidRDefault="006A68B3" w:rsidP="006A68B3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4" w:type="dxa"/>
          </w:tcPr>
          <w:p w14:paraId="7B8EB82D" w14:textId="77777777" w:rsidR="006A68B3" w:rsidRPr="00EB535A" w:rsidRDefault="006A68B3" w:rsidP="006A6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dxa"/>
            <w:gridSpan w:val="2"/>
          </w:tcPr>
          <w:p w14:paraId="2D3CA071" w14:textId="77777777" w:rsidR="006A68B3" w:rsidRPr="00EB535A" w:rsidRDefault="006A68B3" w:rsidP="006A68B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9E3DFE7" w14:textId="77777777" w:rsidR="006A68B3" w:rsidRPr="00EB535A" w:rsidRDefault="006A68B3" w:rsidP="006A68B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A68B3" w:rsidRPr="00EB535A" w14:paraId="3E7F6A4A" w14:textId="77777777" w:rsidTr="008A09A8">
        <w:trPr>
          <w:trHeight w:val="269"/>
        </w:trPr>
        <w:tc>
          <w:tcPr>
            <w:tcW w:w="3780" w:type="dxa"/>
            <w:shd w:val="clear" w:color="auto" w:fill="auto"/>
          </w:tcPr>
          <w:p w14:paraId="74D45130" w14:textId="77777777" w:rsidR="006A68B3" w:rsidRPr="00EB535A" w:rsidRDefault="006A68B3" w:rsidP="006A68B3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  <w:r w:rsidRPr="00EB535A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363" w:type="dxa"/>
          </w:tcPr>
          <w:p w14:paraId="103BA709" w14:textId="77777777" w:rsidR="006A68B3" w:rsidRPr="00EB535A" w:rsidRDefault="006A68B3" w:rsidP="006A68B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65" w:type="dxa"/>
          </w:tcPr>
          <w:p w14:paraId="67F06343" w14:textId="77777777" w:rsidR="006A68B3" w:rsidRPr="00EB535A" w:rsidRDefault="006A68B3" w:rsidP="006A68B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7" w:type="dxa"/>
          </w:tcPr>
          <w:p w14:paraId="0C1CF568" w14:textId="77777777" w:rsidR="006A68B3" w:rsidRPr="00EB535A" w:rsidRDefault="006A68B3" w:rsidP="006A68B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dxa"/>
          </w:tcPr>
          <w:p w14:paraId="4DFF581E" w14:textId="77777777" w:rsidR="006A68B3" w:rsidRPr="00EB535A" w:rsidRDefault="006A68B3" w:rsidP="006A68B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7" w:type="dxa"/>
            <w:shd w:val="clear" w:color="auto" w:fill="auto"/>
          </w:tcPr>
          <w:p w14:paraId="57E45FB9" w14:textId="77777777" w:rsidR="006A68B3" w:rsidRPr="00EB535A" w:rsidRDefault="006A68B3" w:rsidP="006A68B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dxa"/>
            <w:shd w:val="clear" w:color="auto" w:fill="auto"/>
          </w:tcPr>
          <w:p w14:paraId="6F391A77" w14:textId="77777777" w:rsidR="006A68B3" w:rsidRPr="00EB535A" w:rsidRDefault="006A68B3" w:rsidP="006A68B3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6" w:type="dxa"/>
            <w:shd w:val="clear" w:color="auto" w:fill="auto"/>
          </w:tcPr>
          <w:p w14:paraId="7CB93466" w14:textId="77777777" w:rsidR="006A68B3" w:rsidRPr="00EB535A" w:rsidRDefault="006A68B3" w:rsidP="006A68B3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dxa"/>
            <w:shd w:val="clear" w:color="auto" w:fill="auto"/>
          </w:tcPr>
          <w:p w14:paraId="681C1FEB" w14:textId="77777777" w:rsidR="006A68B3" w:rsidRPr="00EB535A" w:rsidRDefault="006A68B3" w:rsidP="006A68B3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</w:tcPr>
          <w:p w14:paraId="1A0165BF" w14:textId="77777777" w:rsidR="006A68B3" w:rsidRPr="00EB535A" w:rsidRDefault="006A68B3" w:rsidP="006A68B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2A90F07" w14:textId="77777777" w:rsidR="006A68B3" w:rsidRPr="00EB535A" w:rsidRDefault="006A68B3" w:rsidP="006A68B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4" w:type="dxa"/>
          </w:tcPr>
          <w:p w14:paraId="6AB253AF" w14:textId="77777777" w:rsidR="006A68B3" w:rsidRPr="00EB535A" w:rsidRDefault="006A68B3" w:rsidP="006A68B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1" w:type="dxa"/>
          </w:tcPr>
          <w:p w14:paraId="5641601A" w14:textId="77777777" w:rsidR="006A68B3" w:rsidRPr="00EB535A" w:rsidRDefault="006A68B3" w:rsidP="006A68B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4" w:type="dxa"/>
          </w:tcPr>
          <w:p w14:paraId="2510A521" w14:textId="77777777" w:rsidR="006A68B3" w:rsidRPr="00EB535A" w:rsidRDefault="006A68B3" w:rsidP="006A68B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dxa"/>
          </w:tcPr>
          <w:p w14:paraId="0A9BBB1C" w14:textId="77777777" w:rsidR="006A68B3" w:rsidRPr="00EB535A" w:rsidRDefault="006A68B3" w:rsidP="006A68B3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4" w:type="dxa"/>
          </w:tcPr>
          <w:p w14:paraId="1365C5AA" w14:textId="77777777" w:rsidR="006A68B3" w:rsidRPr="00EB535A" w:rsidRDefault="006A68B3" w:rsidP="006A6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dxa"/>
            <w:gridSpan w:val="2"/>
          </w:tcPr>
          <w:p w14:paraId="425CCFD8" w14:textId="77777777" w:rsidR="006A68B3" w:rsidRPr="00EB535A" w:rsidRDefault="006A68B3" w:rsidP="006A68B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D9E5713" w14:textId="77777777" w:rsidR="006A68B3" w:rsidRPr="00EB535A" w:rsidRDefault="006A68B3" w:rsidP="006A68B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31E79" w:rsidRPr="00EB535A" w14:paraId="13B50EC5" w14:textId="77777777" w:rsidTr="008A09A8">
        <w:trPr>
          <w:trHeight w:val="269"/>
        </w:trPr>
        <w:tc>
          <w:tcPr>
            <w:tcW w:w="3780" w:type="dxa"/>
            <w:shd w:val="clear" w:color="auto" w:fill="auto"/>
          </w:tcPr>
          <w:p w14:paraId="391D726C" w14:textId="77777777" w:rsidR="00E31E79" w:rsidRPr="00EB535A" w:rsidRDefault="00E31E79" w:rsidP="00E31E79">
            <w:pPr>
              <w:ind w:left="-14" w:right="-9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EB535A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เงินเบิกเกินบัญชีธนาคารและเงินกู้ยืม</w:t>
            </w:r>
          </w:p>
          <w:p w14:paraId="39BB7566" w14:textId="77777777" w:rsidR="00E31E79" w:rsidRPr="00EB535A" w:rsidRDefault="00E31E79" w:rsidP="00E31E79">
            <w:pPr>
              <w:ind w:left="70" w:right="-9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EB535A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ระยะสั้นจากสถาบันการเงิน</w:t>
            </w:r>
          </w:p>
        </w:tc>
        <w:tc>
          <w:tcPr>
            <w:tcW w:w="363" w:type="dxa"/>
          </w:tcPr>
          <w:p w14:paraId="67938D90" w14:textId="77777777" w:rsidR="00E31E79" w:rsidRPr="00EB535A" w:rsidRDefault="00E31E79" w:rsidP="00E31E7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65" w:type="dxa"/>
          </w:tcPr>
          <w:p w14:paraId="0BA40943" w14:textId="77777777" w:rsidR="00E31E79" w:rsidRPr="00EB535A" w:rsidRDefault="00E31E79" w:rsidP="00E31E7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7" w:type="dxa"/>
            <w:vAlign w:val="bottom"/>
          </w:tcPr>
          <w:p w14:paraId="2F03FAA6" w14:textId="50669FB6" w:rsidR="00E31E79" w:rsidRPr="00EB535A" w:rsidRDefault="00E31E79" w:rsidP="00E31E7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EB535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5" w:type="dxa"/>
            <w:vAlign w:val="bottom"/>
          </w:tcPr>
          <w:p w14:paraId="46B38BB2" w14:textId="77777777" w:rsidR="00E31E79" w:rsidRPr="00EB535A" w:rsidRDefault="00E31E79" w:rsidP="00E31E7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7" w:type="dxa"/>
            <w:shd w:val="clear" w:color="auto" w:fill="auto"/>
            <w:vAlign w:val="bottom"/>
          </w:tcPr>
          <w:p w14:paraId="7102F9E3" w14:textId="0C09F5FE" w:rsidR="00E31E79" w:rsidRPr="00EB535A" w:rsidRDefault="00E31E79" w:rsidP="00E31E7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EB535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1A396B95" w14:textId="77777777" w:rsidR="00E31E79" w:rsidRPr="00EB535A" w:rsidRDefault="00E31E79" w:rsidP="00E31E79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14:paraId="27E0FF2F" w14:textId="0EC793F8" w:rsidR="00E31E79" w:rsidRPr="00EB535A" w:rsidRDefault="00E31E79" w:rsidP="00E31E79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EB535A">
              <w:rPr>
                <w:rFonts w:ascii="Angsana New" w:hAnsi="Angsana New"/>
                <w:sz w:val="24"/>
                <w:szCs w:val="24"/>
                <w:lang w:val="en-US" w:bidi="th-TH"/>
              </w:rPr>
              <w:t>(</w:t>
            </w:r>
            <w:r w:rsidRPr="00EB535A">
              <w:rPr>
                <w:rFonts w:ascii="Angsana New" w:hAnsi="Angsana New"/>
                <w:sz w:val="24"/>
                <w:szCs w:val="24"/>
              </w:rPr>
              <w:t>65</w:t>
            </w:r>
            <w:r w:rsidR="009A1942" w:rsidRPr="00EB535A">
              <w:rPr>
                <w:rFonts w:ascii="Angsana New" w:hAnsi="Angsana New"/>
                <w:sz w:val="24"/>
                <w:szCs w:val="24"/>
              </w:rPr>
              <w:t>7</w:t>
            </w:r>
            <w:r w:rsidRPr="00EB535A">
              <w:rPr>
                <w:rFonts w:ascii="Angsana New" w:hAnsi="Angsana New"/>
                <w:sz w:val="24"/>
                <w:szCs w:val="24"/>
              </w:rPr>
              <w:t>,</w:t>
            </w:r>
            <w:r w:rsidR="009A1942" w:rsidRPr="00EB535A">
              <w:rPr>
                <w:rFonts w:ascii="Angsana New" w:hAnsi="Angsana New"/>
                <w:sz w:val="24"/>
                <w:szCs w:val="24"/>
              </w:rPr>
              <w:t>835</w:t>
            </w:r>
            <w:r w:rsidRPr="00EB535A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7DAA6F8F" w14:textId="77777777" w:rsidR="00E31E79" w:rsidRPr="00EB535A" w:rsidRDefault="00E31E79" w:rsidP="00E31E7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0E86B7B7" w14:textId="46AD29F1" w:rsidR="00E31E79" w:rsidRPr="00EB535A" w:rsidRDefault="009A1942" w:rsidP="00E31E79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EB535A">
              <w:rPr>
                <w:rFonts w:ascii="Angsana New" w:hAnsi="Angsana New"/>
                <w:sz w:val="24"/>
                <w:szCs w:val="24"/>
                <w:lang w:val="en-US" w:bidi="th-TH"/>
              </w:rPr>
              <w:t>(</w:t>
            </w:r>
            <w:r w:rsidRPr="00EB535A">
              <w:rPr>
                <w:rFonts w:ascii="Angsana New" w:hAnsi="Angsana New"/>
                <w:sz w:val="24"/>
                <w:szCs w:val="24"/>
              </w:rPr>
              <w:t>657,835)</w:t>
            </w:r>
          </w:p>
        </w:tc>
        <w:tc>
          <w:tcPr>
            <w:tcW w:w="270" w:type="dxa"/>
            <w:vAlign w:val="bottom"/>
          </w:tcPr>
          <w:p w14:paraId="61429735" w14:textId="77777777" w:rsidR="00E31E79" w:rsidRPr="00EB535A" w:rsidRDefault="00E31E79" w:rsidP="00E31E7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4" w:type="dxa"/>
            <w:vAlign w:val="bottom"/>
          </w:tcPr>
          <w:p w14:paraId="52AFC124" w14:textId="715C187D" w:rsidR="00E31E79" w:rsidRPr="00EB535A" w:rsidRDefault="00E31E79" w:rsidP="00E31E7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EB535A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71" w:type="dxa"/>
            <w:vAlign w:val="bottom"/>
          </w:tcPr>
          <w:p w14:paraId="3B9169B4" w14:textId="77777777" w:rsidR="00E31E79" w:rsidRPr="00EB535A" w:rsidRDefault="00E31E79" w:rsidP="00E31E7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4" w:type="dxa"/>
            <w:vAlign w:val="bottom"/>
          </w:tcPr>
          <w:p w14:paraId="5491003F" w14:textId="75245F3B" w:rsidR="00E31E79" w:rsidRPr="00EB535A" w:rsidRDefault="00E31E79" w:rsidP="00E31E7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EB535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5" w:type="dxa"/>
            <w:vAlign w:val="bottom"/>
          </w:tcPr>
          <w:p w14:paraId="59C35344" w14:textId="77777777" w:rsidR="00E31E79" w:rsidRPr="00EB535A" w:rsidRDefault="00E31E79" w:rsidP="00E31E7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4" w:type="dxa"/>
            <w:vAlign w:val="bottom"/>
          </w:tcPr>
          <w:p w14:paraId="355E4480" w14:textId="2B094E2D" w:rsidR="00E31E79" w:rsidRPr="00EB535A" w:rsidRDefault="009A1942" w:rsidP="00E3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EB535A">
              <w:rPr>
                <w:rFonts w:ascii="Angsana New" w:hAnsi="Angsana New"/>
                <w:sz w:val="24"/>
                <w:szCs w:val="24"/>
              </w:rPr>
              <w:t>(657,835)</w:t>
            </w:r>
          </w:p>
        </w:tc>
        <w:tc>
          <w:tcPr>
            <w:tcW w:w="265" w:type="dxa"/>
            <w:gridSpan w:val="2"/>
          </w:tcPr>
          <w:p w14:paraId="7C76B272" w14:textId="77777777" w:rsidR="00E31E79" w:rsidRPr="00EB535A" w:rsidRDefault="00E31E79" w:rsidP="00E31E7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0A8B858" w14:textId="77777777" w:rsidR="00E31E79" w:rsidRPr="00EB535A" w:rsidRDefault="00E31E79" w:rsidP="00E31E7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6139E" w:rsidRPr="00EB535A" w14:paraId="15D7953E" w14:textId="77777777" w:rsidTr="008A09A8">
        <w:trPr>
          <w:trHeight w:val="269"/>
        </w:trPr>
        <w:tc>
          <w:tcPr>
            <w:tcW w:w="3780" w:type="dxa"/>
            <w:shd w:val="clear" w:color="auto" w:fill="auto"/>
          </w:tcPr>
          <w:p w14:paraId="2404465A" w14:textId="77777777" w:rsidR="00D6139E" w:rsidRPr="00EB535A" w:rsidRDefault="00D6139E" w:rsidP="00D6139E">
            <w:pPr>
              <w:ind w:left="-14" w:right="-9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EB535A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363" w:type="dxa"/>
          </w:tcPr>
          <w:p w14:paraId="530BB9AB" w14:textId="77777777" w:rsidR="00D6139E" w:rsidRPr="00EB535A" w:rsidRDefault="00D6139E" w:rsidP="00D6139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65" w:type="dxa"/>
          </w:tcPr>
          <w:p w14:paraId="1380074C" w14:textId="54577060" w:rsidR="00D6139E" w:rsidRPr="00EB535A" w:rsidRDefault="00D6139E" w:rsidP="00D6139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7" w:type="dxa"/>
            <w:vAlign w:val="bottom"/>
          </w:tcPr>
          <w:p w14:paraId="31A4ACE0" w14:textId="752EC1D3" w:rsidR="00D6139E" w:rsidRPr="00EB535A" w:rsidRDefault="00D6139E" w:rsidP="00D6139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EB535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5" w:type="dxa"/>
            <w:vAlign w:val="bottom"/>
          </w:tcPr>
          <w:p w14:paraId="1588E50B" w14:textId="77777777" w:rsidR="00D6139E" w:rsidRPr="00EB535A" w:rsidRDefault="00D6139E" w:rsidP="00D6139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7" w:type="dxa"/>
            <w:shd w:val="clear" w:color="auto" w:fill="auto"/>
            <w:vAlign w:val="bottom"/>
          </w:tcPr>
          <w:p w14:paraId="3FC79E67" w14:textId="1DCEB078" w:rsidR="00D6139E" w:rsidRPr="00EB535A" w:rsidRDefault="00D6139E" w:rsidP="00D6139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EB535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6814B33A" w14:textId="77777777" w:rsidR="00D6139E" w:rsidRPr="00EB535A" w:rsidRDefault="00D6139E" w:rsidP="00D6139E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6" w:type="dxa"/>
            <w:shd w:val="clear" w:color="auto" w:fill="auto"/>
          </w:tcPr>
          <w:p w14:paraId="7D2CA1CA" w14:textId="475F42F5" w:rsidR="00D6139E" w:rsidRPr="00EB535A" w:rsidRDefault="00D6139E" w:rsidP="00D6139E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EB535A"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266</w:t>
            </w:r>
            <w:r w:rsidRPr="00EB535A">
              <w:rPr>
                <w:rFonts w:ascii="Angsana New" w:hAnsi="Angsana New"/>
                <w:sz w:val="24"/>
                <w:szCs w:val="24"/>
              </w:rPr>
              <w:t>,1</w:t>
            </w:r>
            <w:r>
              <w:rPr>
                <w:rFonts w:ascii="Angsana New" w:hAnsi="Angsana New"/>
                <w:sz w:val="24"/>
                <w:szCs w:val="24"/>
              </w:rPr>
              <w:t>83</w:t>
            </w:r>
            <w:r w:rsidRPr="00EB535A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65" w:type="dxa"/>
            <w:shd w:val="clear" w:color="auto" w:fill="auto"/>
          </w:tcPr>
          <w:p w14:paraId="3447CDE6" w14:textId="77777777" w:rsidR="00D6139E" w:rsidRPr="00EB535A" w:rsidRDefault="00D6139E" w:rsidP="00D6139E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</w:tcPr>
          <w:p w14:paraId="41B2D2C9" w14:textId="310F7719" w:rsidR="00D6139E" w:rsidRPr="00EB535A" w:rsidRDefault="00D6139E" w:rsidP="00D6139E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EB535A"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266</w:t>
            </w:r>
            <w:r w:rsidRPr="00EB535A">
              <w:rPr>
                <w:rFonts w:ascii="Angsana New" w:hAnsi="Angsana New"/>
                <w:sz w:val="24"/>
                <w:szCs w:val="24"/>
              </w:rPr>
              <w:t>,1</w:t>
            </w:r>
            <w:r>
              <w:rPr>
                <w:rFonts w:ascii="Angsana New" w:hAnsi="Angsana New"/>
                <w:sz w:val="24"/>
                <w:szCs w:val="24"/>
              </w:rPr>
              <w:t>83</w:t>
            </w:r>
            <w:r w:rsidRPr="00EB535A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044D47E2" w14:textId="77777777" w:rsidR="00D6139E" w:rsidRPr="00EB535A" w:rsidRDefault="00D6139E" w:rsidP="00D6139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4" w:type="dxa"/>
            <w:vAlign w:val="bottom"/>
          </w:tcPr>
          <w:p w14:paraId="23CB5AEE" w14:textId="0F6642F6" w:rsidR="00D6139E" w:rsidRPr="00EB535A" w:rsidRDefault="00D6139E" w:rsidP="00D6139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EB535A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71" w:type="dxa"/>
            <w:vAlign w:val="bottom"/>
          </w:tcPr>
          <w:p w14:paraId="4B6C2E48" w14:textId="77777777" w:rsidR="00D6139E" w:rsidRPr="00EB535A" w:rsidRDefault="00D6139E" w:rsidP="00D6139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4" w:type="dxa"/>
            <w:vAlign w:val="bottom"/>
          </w:tcPr>
          <w:p w14:paraId="1038677C" w14:textId="612399D4" w:rsidR="00D6139E" w:rsidRPr="00EB535A" w:rsidRDefault="00D6139E" w:rsidP="00D6139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EB535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5" w:type="dxa"/>
          </w:tcPr>
          <w:p w14:paraId="5EE6C607" w14:textId="77777777" w:rsidR="00D6139E" w:rsidRPr="00EB535A" w:rsidRDefault="00D6139E" w:rsidP="00D6139E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4" w:type="dxa"/>
          </w:tcPr>
          <w:p w14:paraId="5647ED68" w14:textId="059ECC61" w:rsidR="00D6139E" w:rsidRPr="00EB535A" w:rsidRDefault="00D6139E" w:rsidP="00D61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right="-86"/>
              <w:rPr>
                <w:rFonts w:ascii="Angsana New" w:hAnsi="Angsana New"/>
                <w:sz w:val="24"/>
                <w:szCs w:val="24"/>
              </w:rPr>
            </w:pPr>
            <w:r w:rsidRPr="00EB535A"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266</w:t>
            </w:r>
            <w:r w:rsidRPr="00EB535A">
              <w:rPr>
                <w:rFonts w:ascii="Angsana New" w:hAnsi="Angsana New"/>
                <w:sz w:val="24"/>
                <w:szCs w:val="24"/>
              </w:rPr>
              <w:t>,1</w:t>
            </w:r>
            <w:r>
              <w:rPr>
                <w:rFonts w:ascii="Angsana New" w:hAnsi="Angsana New"/>
                <w:sz w:val="24"/>
                <w:szCs w:val="24"/>
              </w:rPr>
              <w:t>83</w:t>
            </w:r>
            <w:r w:rsidRPr="00EB535A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65" w:type="dxa"/>
            <w:gridSpan w:val="2"/>
          </w:tcPr>
          <w:p w14:paraId="206B9A15" w14:textId="77777777" w:rsidR="00D6139E" w:rsidRPr="00EB535A" w:rsidRDefault="00D6139E" w:rsidP="00D6139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B02CF4D" w14:textId="77777777" w:rsidR="00D6139E" w:rsidRPr="00EB535A" w:rsidRDefault="00D6139E" w:rsidP="00D6139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31E79" w:rsidRPr="00EB535A" w14:paraId="0909439C" w14:textId="77777777" w:rsidTr="008A09A8">
        <w:trPr>
          <w:trHeight w:val="269"/>
        </w:trPr>
        <w:tc>
          <w:tcPr>
            <w:tcW w:w="3780" w:type="dxa"/>
            <w:shd w:val="clear" w:color="auto" w:fill="auto"/>
          </w:tcPr>
          <w:p w14:paraId="0A851DF4" w14:textId="77777777" w:rsidR="00E31E79" w:rsidRPr="00EB535A" w:rsidRDefault="00E31E79" w:rsidP="00E31E79">
            <w:pPr>
              <w:ind w:left="-14" w:right="-90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EB535A">
              <w:rPr>
                <w:rFonts w:ascii="Angsana New" w:hAnsi="Angsana New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363" w:type="dxa"/>
          </w:tcPr>
          <w:p w14:paraId="2FDAD67C" w14:textId="77777777" w:rsidR="00E31E79" w:rsidRPr="00EB535A" w:rsidRDefault="00E31E79" w:rsidP="00E31E7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65" w:type="dxa"/>
          </w:tcPr>
          <w:p w14:paraId="69D273C2" w14:textId="77777777" w:rsidR="00E31E79" w:rsidRPr="00EB535A" w:rsidRDefault="00E31E79" w:rsidP="00E31E7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7" w:type="dxa"/>
            <w:vAlign w:val="bottom"/>
          </w:tcPr>
          <w:p w14:paraId="49AFD6AE" w14:textId="1D54A5F7" w:rsidR="00E31E79" w:rsidRPr="00EB535A" w:rsidRDefault="00E31E79" w:rsidP="00E31E7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EB535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5" w:type="dxa"/>
            <w:vAlign w:val="bottom"/>
          </w:tcPr>
          <w:p w14:paraId="79CBBF0D" w14:textId="77777777" w:rsidR="00E31E79" w:rsidRPr="00EB535A" w:rsidRDefault="00E31E79" w:rsidP="00E31E7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7" w:type="dxa"/>
            <w:shd w:val="clear" w:color="auto" w:fill="auto"/>
            <w:vAlign w:val="bottom"/>
          </w:tcPr>
          <w:p w14:paraId="186D60DE" w14:textId="536FBB50" w:rsidR="00E31E79" w:rsidRPr="00EB535A" w:rsidRDefault="00E31E79" w:rsidP="00E31E7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EB535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3729E3F7" w14:textId="77777777" w:rsidR="00E31E79" w:rsidRPr="00EB535A" w:rsidRDefault="00E31E79" w:rsidP="00E31E79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6" w:type="dxa"/>
            <w:shd w:val="clear" w:color="auto" w:fill="auto"/>
          </w:tcPr>
          <w:p w14:paraId="5D1B40DD" w14:textId="6756112F" w:rsidR="00E31E79" w:rsidRPr="00EB535A" w:rsidRDefault="00E31E79" w:rsidP="00E31E79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EB535A">
              <w:rPr>
                <w:rFonts w:ascii="Angsana New" w:hAnsi="Angsana New"/>
                <w:sz w:val="24"/>
                <w:szCs w:val="24"/>
              </w:rPr>
              <w:t>(1,14</w:t>
            </w:r>
            <w:r w:rsidR="009A1942" w:rsidRPr="00EB535A">
              <w:rPr>
                <w:rFonts w:ascii="Angsana New" w:hAnsi="Angsana New"/>
                <w:sz w:val="24"/>
                <w:szCs w:val="24"/>
              </w:rPr>
              <w:t>2</w:t>
            </w:r>
            <w:r w:rsidRPr="00EB535A">
              <w:rPr>
                <w:rFonts w:ascii="Angsana New" w:hAnsi="Angsana New"/>
                <w:sz w:val="24"/>
                <w:szCs w:val="24"/>
              </w:rPr>
              <w:t>,</w:t>
            </w:r>
            <w:r w:rsidR="009A1942" w:rsidRPr="00EB535A">
              <w:rPr>
                <w:rFonts w:ascii="Angsana New" w:hAnsi="Angsana New"/>
                <w:sz w:val="24"/>
                <w:szCs w:val="24"/>
              </w:rPr>
              <w:t>661</w:t>
            </w:r>
            <w:r w:rsidRPr="00EB535A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65" w:type="dxa"/>
            <w:shd w:val="clear" w:color="auto" w:fill="auto"/>
          </w:tcPr>
          <w:p w14:paraId="799438B8" w14:textId="77777777" w:rsidR="00E31E79" w:rsidRPr="00EB535A" w:rsidRDefault="00E31E79" w:rsidP="00E31E7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</w:tcPr>
          <w:p w14:paraId="4650F443" w14:textId="652CE76B" w:rsidR="00E31E79" w:rsidRPr="00EB535A" w:rsidRDefault="009A1942" w:rsidP="00E31E79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EB535A">
              <w:rPr>
                <w:rFonts w:ascii="Angsana New" w:hAnsi="Angsana New"/>
                <w:sz w:val="24"/>
                <w:szCs w:val="24"/>
              </w:rPr>
              <w:t>(1,142,661)</w:t>
            </w:r>
          </w:p>
        </w:tc>
        <w:tc>
          <w:tcPr>
            <w:tcW w:w="270" w:type="dxa"/>
          </w:tcPr>
          <w:p w14:paraId="2AB78D47" w14:textId="77777777" w:rsidR="00E31E79" w:rsidRPr="00EB535A" w:rsidRDefault="00E31E79" w:rsidP="00E31E7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4" w:type="dxa"/>
            <w:vAlign w:val="bottom"/>
          </w:tcPr>
          <w:p w14:paraId="5EB39596" w14:textId="2DD13847" w:rsidR="00E31E79" w:rsidRPr="00EB535A" w:rsidRDefault="00E31E79" w:rsidP="00E31E7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EB535A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71" w:type="dxa"/>
            <w:vAlign w:val="bottom"/>
          </w:tcPr>
          <w:p w14:paraId="2A7E8F8F" w14:textId="77777777" w:rsidR="00E31E79" w:rsidRPr="00EB535A" w:rsidRDefault="00E31E79" w:rsidP="00E31E7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4" w:type="dxa"/>
            <w:vAlign w:val="bottom"/>
          </w:tcPr>
          <w:p w14:paraId="54562249" w14:textId="4E68C29A" w:rsidR="00E31E79" w:rsidRPr="00EB535A" w:rsidRDefault="00E31E79" w:rsidP="00E31E7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EB535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5" w:type="dxa"/>
          </w:tcPr>
          <w:p w14:paraId="076E3359" w14:textId="77777777" w:rsidR="00E31E79" w:rsidRPr="00EB535A" w:rsidRDefault="00E31E79" w:rsidP="00E31E7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4" w:type="dxa"/>
          </w:tcPr>
          <w:p w14:paraId="29B4953B" w14:textId="2FC4BC5B" w:rsidR="00E31E79" w:rsidRPr="00EB535A" w:rsidRDefault="009A1942" w:rsidP="00E3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EB535A">
              <w:rPr>
                <w:rFonts w:ascii="Angsana New" w:hAnsi="Angsana New"/>
                <w:sz w:val="24"/>
                <w:szCs w:val="24"/>
              </w:rPr>
              <w:t>(1,142,661)</w:t>
            </w:r>
          </w:p>
        </w:tc>
        <w:tc>
          <w:tcPr>
            <w:tcW w:w="265" w:type="dxa"/>
            <w:gridSpan w:val="2"/>
          </w:tcPr>
          <w:p w14:paraId="0FCDBF3E" w14:textId="77777777" w:rsidR="00E31E79" w:rsidRPr="00EB535A" w:rsidRDefault="00E31E79" w:rsidP="00E31E7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32E79F3" w14:textId="77777777" w:rsidR="00E31E79" w:rsidRPr="00EB535A" w:rsidRDefault="00E31E79" w:rsidP="00E31E7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A240A" w:rsidRPr="00EB535A" w14:paraId="28EC7DDB" w14:textId="77777777" w:rsidTr="008A09A8">
        <w:trPr>
          <w:trHeight w:val="269"/>
        </w:trPr>
        <w:tc>
          <w:tcPr>
            <w:tcW w:w="3780" w:type="dxa"/>
            <w:shd w:val="clear" w:color="auto" w:fill="auto"/>
          </w:tcPr>
          <w:p w14:paraId="72B8B3ED" w14:textId="011DDBB6" w:rsidR="00DA240A" w:rsidRPr="00EB535A" w:rsidRDefault="00DA240A" w:rsidP="00DA240A">
            <w:pPr>
              <w:ind w:left="-14" w:right="-9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B535A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หนี้สิน</w:t>
            </w:r>
            <w:r w:rsidRPr="00EB535A">
              <w:rPr>
                <w:rFonts w:ascii="Angsana New" w:hAnsi="Angsana New"/>
                <w:color w:val="000000"/>
                <w:sz w:val="24"/>
                <w:szCs w:val="24"/>
                <w:cs/>
              </w:rPr>
              <w:t>อนุพันธ์</w:t>
            </w:r>
          </w:p>
        </w:tc>
        <w:tc>
          <w:tcPr>
            <w:tcW w:w="363" w:type="dxa"/>
          </w:tcPr>
          <w:p w14:paraId="32DB8010" w14:textId="77777777" w:rsidR="00DA240A" w:rsidRPr="00EB535A" w:rsidRDefault="00DA240A" w:rsidP="00DA240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65" w:type="dxa"/>
          </w:tcPr>
          <w:p w14:paraId="29CCAE1F" w14:textId="77777777" w:rsidR="00DA240A" w:rsidRPr="00EB535A" w:rsidRDefault="00DA240A" w:rsidP="00DA240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14:paraId="2C40999B" w14:textId="0DEBD627" w:rsidR="00DA240A" w:rsidRPr="00EB535A" w:rsidRDefault="00DA240A" w:rsidP="00DA240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EB535A">
              <w:rPr>
                <w:rFonts w:ascii="Angsana New" w:hAnsi="Angsana New"/>
                <w:sz w:val="24"/>
                <w:szCs w:val="24"/>
                <w:lang w:val="en-US"/>
              </w:rPr>
              <w:t>(388)</w:t>
            </w:r>
          </w:p>
        </w:tc>
        <w:tc>
          <w:tcPr>
            <w:tcW w:w="265" w:type="dxa"/>
          </w:tcPr>
          <w:p w14:paraId="45518794" w14:textId="77777777" w:rsidR="00DA240A" w:rsidRPr="00EB535A" w:rsidRDefault="00DA240A" w:rsidP="00DA240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auto"/>
          </w:tcPr>
          <w:p w14:paraId="63CB226A" w14:textId="0A29509B" w:rsidR="00DA240A" w:rsidRPr="00EB535A" w:rsidRDefault="001D3EDA" w:rsidP="00DA240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B535A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02F41AB2" w14:textId="77777777" w:rsidR="00DA240A" w:rsidRPr="00EB535A" w:rsidRDefault="00DA240A" w:rsidP="00DA240A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</w:tcPr>
          <w:p w14:paraId="69B0DE80" w14:textId="3709B31E" w:rsidR="00DA240A" w:rsidRPr="00EB535A" w:rsidRDefault="001D3EDA" w:rsidP="00DA240A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EB535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4154CB6A" w14:textId="77777777" w:rsidR="00DA240A" w:rsidRPr="00EB535A" w:rsidRDefault="00DA240A" w:rsidP="00DA240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14:paraId="6D0C7619" w14:textId="0AF893AF" w:rsidR="00DA240A" w:rsidRPr="00EB535A" w:rsidRDefault="00F542A4" w:rsidP="00DA240A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EB535A">
              <w:rPr>
                <w:rFonts w:ascii="Angsana New" w:hAnsi="Angsana New"/>
                <w:sz w:val="24"/>
                <w:szCs w:val="24"/>
              </w:rPr>
              <w:t>(388)</w:t>
            </w:r>
          </w:p>
        </w:tc>
        <w:tc>
          <w:tcPr>
            <w:tcW w:w="270" w:type="dxa"/>
          </w:tcPr>
          <w:p w14:paraId="121BA00F" w14:textId="77777777" w:rsidR="00DA240A" w:rsidRPr="00EB535A" w:rsidRDefault="00DA240A" w:rsidP="00DA24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4" w:type="dxa"/>
          </w:tcPr>
          <w:p w14:paraId="48D82668" w14:textId="3BEC9E72" w:rsidR="00DA240A" w:rsidRPr="00EB535A" w:rsidRDefault="00F542A4" w:rsidP="00DA24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EB535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1" w:type="dxa"/>
          </w:tcPr>
          <w:p w14:paraId="27463E26" w14:textId="77777777" w:rsidR="00DA240A" w:rsidRPr="00EB535A" w:rsidRDefault="00DA240A" w:rsidP="00DA24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4" w:type="dxa"/>
          </w:tcPr>
          <w:p w14:paraId="4CCAED87" w14:textId="386291CA" w:rsidR="00DA240A" w:rsidRPr="00EB535A" w:rsidRDefault="00F542A4" w:rsidP="00DA24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EB535A">
              <w:rPr>
                <w:rFonts w:ascii="Angsana New" w:hAnsi="Angsana New"/>
                <w:sz w:val="24"/>
                <w:szCs w:val="24"/>
              </w:rPr>
              <w:t>(388)</w:t>
            </w:r>
          </w:p>
        </w:tc>
        <w:tc>
          <w:tcPr>
            <w:tcW w:w="265" w:type="dxa"/>
          </w:tcPr>
          <w:p w14:paraId="200736F3" w14:textId="77777777" w:rsidR="00DA240A" w:rsidRPr="00EB535A" w:rsidRDefault="00DA240A" w:rsidP="00DA240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4" w:type="dxa"/>
          </w:tcPr>
          <w:p w14:paraId="4FD3D920" w14:textId="387FD630" w:rsidR="00DA240A" w:rsidRPr="00EB535A" w:rsidRDefault="00F542A4" w:rsidP="00DA2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EB535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5" w:type="dxa"/>
            <w:gridSpan w:val="2"/>
          </w:tcPr>
          <w:p w14:paraId="0D3D7A18" w14:textId="77777777" w:rsidR="00DA240A" w:rsidRPr="00EB535A" w:rsidRDefault="00DA240A" w:rsidP="00DA24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A81998D" w14:textId="77777777" w:rsidR="00DA240A" w:rsidRPr="00EB535A" w:rsidRDefault="00DA240A" w:rsidP="00DA24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A240A" w:rsidRPr="00EB535A" w14:paraId="2E161C82" w14:textId="77777777" w:rsidTr="008A09A8">
        <w:trPr>
          <w:trHeight w:val="269"/>
        </w:trPr>
        <w:tc>
          <w:tcPr>
            <w:tcW w:w="3780" w:type="dxa"/>
            <w:shd w:val="clear" w:color="auto" w:fill="auto"/>
          </w:tcPr>
          <w:p w14:paraId="43737377" w14:textId="02A1F22F" w:rsidR="00DA240A" w:rsidRPr="00EB535A" w:rsidRDefault="00DA240A" w:rsidP="00DA240A">
            <w:pPr>
              <w:ind w:left="-14" w:right="-9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EB535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363" w:type="dxa"/>
          </w:tcPr>
          <w:p w14:paraId="3F21741F" w14:textId="77777777" w:rsidR="00DA240A" w:rsidRPr="00EB535A" w:rsidRDefault="00DA240A" w:rsidP="00DA240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65" w:type="dxa"/>
          </w:tcPr>
          <w:p w14:paraId="598CC9D9" w14:textId="77777777" w:rsidR="00DA240A" w:rsidRPr="00EB535A" w:rsidRDefault="00DA240A" w:rsidP="00DA240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double" w:sz="4" w:space="0" w:color="auto"/>
            </w:tcBorders>
          </w:tcPr>
          <w:p w14:paraId="092874AF" w14:textId="1602DDF8" w:rsidR="00DA240A" w:rsidRPr="00EB535A" w:rsidRDefault="00DA240A" w:rsidP="00DA240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EB535A"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="004921F9" w:rsidRPr="00EB535A">
              <w:rPr>
                <w:rFonts w:ascii="Angsana New" w:hAnsi="Angsana New"/>
                <w:b/>
                <w:bCs/>
                <w:sz w:val="24"/>
                <w:szCs w:val="24"/>
              </w:rPr>
              <w:t>38</w:t>
            </w:r>
            <w:r w:rsidRPr="00EB535A">
              <w:rPr>
                <w:rFonts w:ascii="Angsana New" w:hAnsi="Angsana New"/>
                <w:b/>
                <w:bCs/>
                <w:sz w:val="24"/>
                <w:szCs w:val="24"/>
              </w:rPr>
              <w:t>8)</w:t>
            </w:r>
          </w:p>
        </w:tc>
        <w:tc>
          <w:tcPr>
            <w:tcW w:w="265" w:type="dxa"/>
          </w:tcPr>
          <w:p w14:paraId="70111D43" w14:textId="77777777" w:rsidR="00DA240A" w:rsidRPr="00EB535A" w:rsidRDefault="00DA240A" w:rsidP="00DA240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9C7C50" w14:textId="6E060174" w:rsidR="00DA240A" w:rsidRPr="00EB535A" w:rsidRDefault="001D3EDA" w:rsidP="00DA240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B535A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1D59F556" w14:textId="77777777" w:rsidR="00DA240A" w:rsidRPr="00EB535A" w:rsidRDefault="00DA240A" w:rsidP="00DA240A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25A9C7" w14:textId="056562C4" w:rsidR="00DA240A" w:rsidRPr="00EB535A" w:rsidRDefault="00F542A4" w:rsidP="00DA240A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B535A">
              <w:rPr>
                <w:rFonts w:ascii="Angsana New" w:hAnsi="Angsana New"/>
                <w:b/>
                <w:bCs/>
                <w:sz w:val="24"/>
                <w:szCs w:val="24"/>
              </w:rPr>
              <w:t>(2,</w:t>
            </w:r>
            <w:r w:rsidR="004921F9" w:rsidRPr="00EB535A">
              <w:rPr>
                <w:rFonts w:ascii="Angsana New" w:hAnsi="Angsana New"/>
                <w:b/>
                <w:bCs/>
                <w:sz w:val="24"/>
                <w:szCs w:val="24"/>
              </w:rPr>
              <w:t>066</w:t>
            </w:r>
            <w:r w:rsidRPr="00EB535A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EF51AD" w:rsidRPr="00EB535A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  <w:r w:rsidR="004921F9" w:rsidRPr="00EB535A">
              <w:rPr>
                <w:rFonts w:ascii="Angsana New" w:hAnsi="Angsana New"/>
                <w:b/>
                <w:bCs/>
                <w:sz w:val="24"/>
                <w:szCs w:val="24"/>
              </w:rPr>
              <w:t>79</w:t>
            </w:r>
            <w:r w:rsidRPr="00EB535A"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65" w:type="dxa"/>
            <w:shd w:val="clear" w:color="auto" w:fill="auto"/>
          </w:tcPr>
          <w:p w14:paraId="02EF005A" w14:textId="77777777" w:rsidR="00DA240A" w:rsidRPr="00EB535A" w:rsidRDefault="00DA240A" w:rsidP="00DA240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ED33FF" w14:textId="6CB30E4B" w:rsidR="00DA240A" w:rsidRPr="00EB535A" w:rsidRDefault="00F542A4" w:rsidP="00DA240A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B535A">
              <w:rPr>
                <w:rFonts w:ascii="Angsana New" w:hAnsi="Angsana New"/>
                <w:b/>
                <w:bCs/>
                <w:sz w:val="24"/>
                <w:szCs w:val="24"/>
              </w:rPr>
              <w:t>(2,</w:t>
            </w:r>
            <w:r w:rsidR="004921F9" w:rsidRPr="00EB535A">
              <w:rPr>
                <w:rFonts w:ascii="Angsana New" w:hAnsi="Angsana New"/>
                <w:b/>
                <w:bCs/>
                <w:sz w:val="24"/>
                <w:szCs w:val="24"/>
              </w:rPr>
              <w:t>067,067</w:t>
            </w:r>
            <w:r w:rsidRPr="00EB535A"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17F07311" w14:textId="77777777" w:rsidR="00DA240A" w:rsidRPr="00EB535A" w:rsidRDefault="00DA240A" w:rsidP="00DA24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4" w:type="dxa"/>
          </w:tcPr>
          <w:p w14:paraId="7E7B0AD8" w14:textId="77777777" w:rsidR="00DA240A" w:rsidRPr="00EB535A" w:rsidRDefault="00DA240A" w:rsidP="00DA24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1" w:type="dxa"/>
          </w:tcPr>
          <w:p w14:paraId="515BFF19" w14:textId="77777777" w:rsidR="00DA240A" w:rsidRPr="00EB535A" w:rsidRDefault="00DA240A" w:rsidP="00DA24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4" w:type="dxa"/>
          </w:tcPr>
          <w:p w14:paraId="51563B05" w14:textId="77777777" w:rsidR="00DA240A" w:rsidRPr="00EB535A" w:rsidRDefault="00DA240A" w:rsidP="00DA24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dxa"/>
          </w:tcPr>
          <w:p w14:paraId="74231FF5" w14:textId="77777777" w:rsidR="00DA240A" w:rsidRPr="00EB535A" w:rsidRDefault="00DA240A" w:rsidP="00DA240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4" w:type="dxa"/>
          </w:tcPr>
          <w:p w14:paraId="028DDE7D" w14:textId="77777777" w:rsidR="00DA240A" w:rsidRPr="00EB535A" w:rsidRDefault="00DA240A" w:rsidP="00DA2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dxa"/>
            <w:gridSpan w:val="2"/>
          </w:tcPr>
          <w:p w14:paraId="179D04DB" w14:textId="77777777" w:rsidR="00DA240A" w:rsidRPr="00EB535A" w:rsidRDefault="00DA240A" w:rsidP="00DA24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DCFF5D0" w14:textId="77777777" w:rsidR="00DA240A" w:rsidRPr="00EB535A" w:rsidRDefault="00DA240A" w:rsidP="00DA24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58A6AEE9" w14:textId="11F7C44D" w:rsidR="00506856" w:rsidRPr="00EB535A" w:rsidRDefault="00506856" w:rsidP="00760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28"/>
          <w:szCs w:val="28"/>
          <w:cs/>
        </w:rPr>
        <w:sectPr w:rsidR="00506856" w:rsidRPr="00EB535A" w:rsidSect="003A6AFF">
          <w:pgSz w:w="16834" w:h="11909" w:orient="landscape" w:code="9"/>
          <w:pgMar w:top="1152" w:right="691" w:bottom="1152" w:left="1260" w:header="720" w:footer="720" w:gutter="0"/>
          <w:cols w:space="720"/>
          <w:docGrid w:linePitch="245"/>
        </w:sectPr>
      </w:pPr>
    </w:p>
    <w:p w14:paraId="4D5124FC" w14:textId="1ED9C0F1" w:rsidR="00035C8D" w:rsidRPr="00EB535A" w:rsidRDefault="00035C8D" w:rsidP="00760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EB535A">
        <w:rPr>
          <w:rFonts w:asciiTheme="majorBidi" w:hAnsiTheme="majorBidi" w:cstheme="majorBidi" w:hint="cs"/>
          <w:sz w:val="30"/>
          <w:szCs w:val="30"/>
          <w:cs/>
        </w:rPr>
        <w:lastRenderedPageBreak/>
        <w:t>มูลค่าตามบัญชีและมูลค่ายุติธรรม</w:t>
      </w:r>
      <w:r w:rsidR="00D25358" w:rsidRPr="00EB535A">
        <w:rPr>
          <w:rFonts w:asciiTheme="majorBidi" w:hAnsiTheme="majorBidi" w:cstheme="majorBidi" w:hint="cs"/>
          <w:sz w:val="30"/>
          <w:szCs w:val="30"/>
          <w:cs/>
        </w:rPr>
        <w:t>ของเครื่องมือทางการเงินของกลุ่มบริษัทส่วนใหญ่มีมูลค่าไม่แตกต่างกันอย่างเป็นสาระสำคัญเนื่องจากมีอัตราดอกเบี้ยใกล้เคียงกับอัตราในตลาด</w:t>
      </w:r>
    </w:p>
    <w:p w14:paraId="20565BE7" w14:textId="77777777" w:rsidR="00035C8D" w:rsidRPr="00EB535A" w:rsidRDefault="00035C8D" w:rsidP="00760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0D90F9E3" w14:textId="533C1B22" w:rsidR="0076036B" w:rsidRPr="00EB535A" w:rsidRDefault="003A1F69" w:rsidP="00760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EB535A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เครื่องมือทางการเงินที่วัดมูลค่ายุติธรรม</w:t>
      </w:r>
      <w:r w:rsidR="0003222B" w:rsidRPr="00EB535A">
        <w:rPr>
          <w:rFonts w:asciiTheme="majorBidi" w:hAnsiTheme="majorBidi" w:cstheme="majorBidi" w:hint="cs"/>
          <w:b/>
          <w:bCs/>
          <w:sz w:val="30"/>
          <w:szCs w:val="30"/>
          <w:cs/>
        </w:rPr>
        <w:t>ด้วยวิธีอื่นๆ</w:t>
      </w:r>
    </w:p>
    <w:p w14:paraId="0DCF39C2" w14:textId="77777777" w:rsidR="003A6AFF" w:rsidRPr="00EB535A" w:rsidRDefault="003A6AFF" w:rsidP="00760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Style w:val="TableGrid"/>
        <w:tblW w:w="873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08"/>
        <w:gridCol w:w="456"/>
        <w:gridCol w:w="4516"/>
        <w:gridCol w:w="456"/>
      </w:tblGrid>
      <w:tr w:rsidR="009C4059" w:rsidRPr="00EB535A" w14:paraId="49CAA831" w14:textId="77777777" w:rsidTr="00484E30">
        <w:trPr>
          <w:trHeight w:val="515"/>
          <w:tblHeader/>
        </w:trPr>
        <w:tc>
          <w:tcPr>
            <w:tcW w:w="3308" w:type="dxa"/>
            <w:vAlign w:val="bottom"/>
          </w:tcPr>
          <w:p w14:paraId="61E7751B" w14:textId="77777777" w:rsidR="009C4059" w:rsidRPr="00EB535A" w:rsidRDefault="009C4059" w:rsidP="004739BE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ประเภท</w:t>
            </w:r>
          </w:p>
        </w:tc>
        <w:tc>
          <w:tcPr>
            <w:tcW w:w="456" w:type="dxa"/>
            <w:vAlign w:val="bottom"/>
          </w:tcPr>
          <w:p w14:paraId="07847E67" w14:textId="77777777" w:rsidR="009C4059" w:rsidRPr="00EB535A" w:rsidRDefault="009C4059" w:rsidP="004739BE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4516" w:type="dxa"/>
            <w:vAlign w:val="bottom"/>
          </w:tcPr>
          <w:p w14:paraId="00F1F6FC" w14:textId="77777777" w:rsidR="009C4059" w:rsidRPr="00EB535A" w:rsidRDefault="009C4059" w:rsidP="004739BE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เทคนิคการประเมินมูลค่า</w:t>
            </w:r>
          </w:p>
        </w:tc>
        <w:tc>
          <w:tcPr>
            <w:tcW w:w="456" w:type="dxa"/>
            <w:vAlign w:val="bottom"/>
          </w:tcPr>
          <w:p w14:paraId="5D9CD28C" w14:textId="77777777" w:rsidR="009C4059" w:rsidRPr="00EB535A" w:rsidRDefault="009C4059" w:rsidP="004739BE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</w:tr>
      <w:tr w:rsidR="000349BB" w:rsidRPr="00EB535A" w14:paraId="19BDBCCE" w14:textId="77777777" w:rsidTr="00EB535A">
        <w:trPr>
          <w:trHeight w:val="2621"/>
          <w:tblHeader/>
        </w:trPr>
        <w:tc>
          <w:tcPr>
            <w:tcW w:w="3308" w:type="dxa"/>
          </w:tcPr>
          <w:p w14:paraId="1E147F76" w14:textId="77777777" w:rsidR="000349BB" w:rsidRPr="00EB535A" w:rsidRDefault="000349BB" w:rsidP="000349BB">
            <w:pPr>
              <w:pStyle w:val="block"/>
              <w:spacing w:after="0" w:line="240" w:lineRule="auto"/>
              <w:ind w:left="0"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B535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อนุพันธ์</w:t>
            </w:r>
          </w:p>
          <w:p w14:paraId="70490D6E" w14:textId="0AB35D71" w:rsidR="000349BB" w:rsidRPr="00EB535A" w:rsidRDefault="000349BB" w:rsidP="000349BB">
            <w:pPr>
              <w:pStyle w:val="block"/>
              <w:spacing w:after="0" w:line="240" w:lineRule="auto"/>
              <w:ind w:left="0" w:right="-108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456" w:type="dxa"/>
          </w:tcPr>
          <w:p w14:paraId="3D951C96" w14:textId="77777777" w:rsidR="000349BB" w:rsidRPr="00EB535A" w:rsidRDefault="000349BB" w:rsidP="000349BB">
            <w:pPr>
              <w:pStyle w:val="block"/>
              <w:spacing w:after="0" w:line="240" w:lineRule="auto"/>
              <w:ind w:left="0"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4516" w:type="dxa"/>
          </w:tcPr>
          <w:p w14:paraId="646EB54B" w14:textId="1C7C2E9D" w:rsidR="000349BB" w:rsidRPr="00EB535A" w:rsidRDefault="000349BB" w:rsidP="00403186">
            <w:pPr>
              <w:pStyle w:val="block"/>
              <w:spacing w:after="0" w:line="240" w:lineRule="auto"/>
              <w:ind w:left="0" w:right="-108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B535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กรณีมีตลาดซื้อขายคล่องรองรับ</w:t>
            </w:r>
            <w:r w:rsidR="00D11ED6" w:rsidRPr="00EB535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 </w:t>
            </w:r>
            <w:r w:rsidRPr="00EB535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กลุ่มบริษัทใช้ราคาตลาดเป็นมูลค่ายุติธรรมของอนุพันธ์</w:t>
            </w:r>
          </w:p>
          <w:p w14:paraId="062DF66F" w14:textId="77777777" w:rsidR="000349BB" w:rsidRPr="00EB535A" w:rsidRDefault="000349BB" w:rsidP="000349BB">
            <w:pPr>
              <w:pStyle w:val="block"/>
              <w:spacing w:after="0" w:line="240" w:lineRule="auto"/>
              <w:ind w:left="0" w:right="-108"/>
              <w:rPr>
                <w:rFonts w:ascii="Angsana New" w:hAnsi="Angsana New"/>
                <w:sz w:val="12"/>
                <w:szCs w:val="12"/>
                <w:lang w:val="en-US" w:bidi="th-TH"/>
              </w:rPr>
            </w:pPr>
          </w:p>
          <w:p w14:paraId="1C76886D" w14:textId="0BFE452E" w:rsidR="000349BB" w:rsidRPr="00EB535A" w:rsidRDefault="000349BB" w:rsidP="00403186">
            <w:pPr>
              <w:pStyle w:val="block"/>
              <w:spacing w:after="0" w:line="240" w:lineRule="auto"/>
              <w:ind w:left="0" w:right="-108"/>
              <w:jc w:val="thaiDistribute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EB535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กรณีไม่มีตลาดซื้อขายคล่องรองรับ คำนวณจากแบบจำลองโดยใช้ข้อมูลที่หาได้จากตลาด (</w:t>
            </w:r>
            <w:r w:rsidRPr="00EB535A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Observable Market Data) </w:t>
            </w:r>
            <w:r w:rsidRPr="00EB535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ปรับด้วยค่าความเสี่ยงด้านเครดิตของคู่ค้าแต่ละราย (ไม่รวมความเสี่ยงด้านเครดิตของกลุ่มบริษัท</w:t>
            </w:r>
            <w:r w:rsidR="00484E30" w:rsidRPr="00EB535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) </w:t>
            </w:r>
            <w:r w:rsidRPr="00EB535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และค่าความเสี่ยงด้านอื่นๆ เพื่อสะท้อนมูลค่าที่แท้จริงของอนุพันธ์</w:t>
            </w:r>
          </w:p>
        </w:tc>
        <w:tc>
          <w:tcPr>
            <w:tcW w:w="456" w:type="dxa"/>
            <w:vAlign w:val="bottom"/>
          </w:tcPr>
          <w:p w14:paraId="0A5C8096" w14:textId="77777777" w:rsidR="000349BB" w:rsidRPr="00EB535A" w:rsidRDefault="000349BB" w:rsidP="000349BB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</w:tr>
      <w:tr w:rsidR="000349BB" w:rsidRPr="00EB535A" w14:paraId="7B53B9AE" w14:textId="77777777" w:rsidTr="00484E30">
        <w:trPr>
          <w:trHeight w:val="1635"/>
        </w:trPr>
        <w:tc>
          <w:tcPr>
            <w:tcW w:w="3308" w:type="dxa"/>
          </w:tcPr>
          <w:p w14:paraId="08DD2A11" w14:textId="77777777" w:rsidR="000349BB" w:rsidRPr="00EB535A" w:rsidRDefault="004278B3" w:rsidP="000349BB">
            <w:pPr>
              <w:pStyle w:val="block"/>
              <w:spacing w:after="0" w:line="240" w:lineRule="auto"/>
              <w:ind w:left="0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B535A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เงินลงทุนในตราสารทุนที่ไม่อยู่ในความต้องการของตลาด</w:t>
            </w:r>
          </w:p>
          <w:p w14:paraId="45CE9F8E" w14:textId="77777777" w:rsidR="00403186" w:rsidRPr="00EB535A" w:rsidRDefault="00403186" w:rsidP="000349BB">
            <w:pPr>
              <w:pStyle w:val="block"/>
              <w:spacing w:after="0" w:line="240" w:lineRule="auto"/>
              <w:ind w:left="0" w:right="-108"/>
              <w:rPr>
                <w:rFonts w:ascii="Angsana New" w:hAnsi="Angsana New"/>
                <w:i/>
                <w:iCs/>
                <w:color w:val="000000"/>
                <w:sz w:val="24"/>
                <w:szCs w:val="24"/>
              </w:rPr>
            </w:pPr>
          </w:p>
          <w:p w14:paraId="05C17BD9" w14:textId="77777777" w:rsidR="00403186" w:rsidRPr="00EB535A" w:rsidRDefault="00403186" w:rsidP="000349BB">
            <w:pPr>
              <w:pStyle w:val="block"/>
              <w:spacing w:after="0" w:line="240" w:lineRule="auto"/>
              <w:ind w:left="0" w:right="-108"/>
              <w:rPr>
                <w:rFonts w:ascii="Angsana New" w:hAnsi="Angsana New"/>
                <w:i/>
                <w:iCs/>
                <w:color w:val="000000"/>
                <w:sz w:val="24"/>
                <w:szCs w:val="24"/>
              </w:rPr>
            </w:pPr>
          </w:p>
          <w:p w14:paraId="7EA3331E" w14:textId="22CBF6A2" w:rsidR="00403186" w:rsidRPr="00EB535A" w:rsidRDefault="00403186" w:rsidP="000349BB">
            <w:pPr>
              <w:pStyle w:val="block"/>
              <w:spacing w:after="0" w:line="240" w:lineRule="auto"/>
              <w:ind w:left="0" w:right="-108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456" w:type="dxa"/>
          </w:tcPr>
          <w:p w14:paraId="55ED0580" w14:textId="77777777" w:rsidR="000349BB" w:rsidRPr="00EB535A" w:rsidRDefault="000349BB" w:rsidP="000349BB">
            <w:pPr>
              <w:pStyle w:val="block"/>
              <w:spacing w:after="0" w:line="240" w:lineRule="auto"/>
              <w:ind w:left="0" w:right="-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516" w:type="dxa"/>
          </w:tcPr>
          <w:p w14:paraId="5CF2DEDB" w14:textId="77777777" w:rsidR="000349BB" w:rsidRPr="00EB535A" w:rsidRDefault="000349BB" w:rsidP="00403186">
            <w:pPr>
              <w:pStyle w:val="block"/>
              <w:spacing w:after="0" w:line="240" w:lineRule="auto"/>
              <w:ind w:left="0" w:right="-108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B53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มูลค่าสินทรัพย์สุทธิที่รายงานล่าสุด</w:t>
            </w:r>
            <w:r w:rsidRPr="00EB535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 รวมถึงพิจารณาความน่าเชื่อถือและความเหมาะสมของปัจจัยต่างๆในการประเมิน</w:t>
            </w:r>
          </w:p>
          <w:p w14:paraId="2DF8F8BA" w14:textId="77777777" w:rsidR="00403186" w:rsidRPr="00EB535A" w:rsidRDefault="00403186" w:rsidP="000349BB">
            <w:pPr>
              <w:pStyle w:val="block"/>
              <w:spacing w:after="0" w:line="240" w:lineRule="auto"/>
              <w:ind w:left="0" w:right="-108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</w:p>
          <w:p w14:paraId="67A51A08" w14:textId="436ABF6D" w:rsidR="00403186" w:rsidRPr="00EB535A" w:rsidRDefault="00403186" w:rsidP="000349BB">
            <w:pPr>
              <w:pStyle w:val="block"/>
              <w:spacing w:after="0" w:line="240" w:lineRule="auto"/>
              <w:ind w:left="0" w:right="-108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456" w:type="dxa"/>
          </w:tcPr>
          <w:p w14:paraId="43E49261" w14:textId="77777777" w:rsidR="000349BB" w:rsidRPr="00EB535A" w:rsidRDefault="000349BB" w:rsidP="000349BB">
            <w:pPr>
              <w:pStyle w:val="block"/>
              <w:spacing w:after="0" w:line="240" w:lineRule="auto"/>
              <w:ind w:left="0" w:right="-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</w:tbl>
    <w:p w14:paraId="71ED4B2E" w14:textId="77777777" w:rsidR="003A1F69" w:rsidRPr="00EB535A" w:rsidRDefault="003A1F69" w:rsidP="003A1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B535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376A238A" w14:textId="77777777" w:rsidR="003A1F69" w:rsidRPr="00EB535A" w:rsidRDefault="003A1F69" w:rsidP="003A1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DE23A79" w14:textId="74A8065F" w:rsidR="003A1F69" w:rsidRPr="00EB535A" w:rsidRDefault="003A1F69" w:rsidP="003A1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B535A">
        <w:rPr>
          <w:rFonts w:asciiTheme="majorBidi" w:hAnsiTheme="majorBidi" w:cstheme="majorBidi" w:hint="cs"/>
          <w:sz w:val="30"/>
          <w:szCs w:val="30"/>
          <w:cs/>
        </w:rPr>
        <w:t>ค่าเผื่อผลขาดทุนจากการด้อยค่าของลูกหนี้การค้าและ</w:t>
      </w:r>
      <w:r w:rsidRPr="00EB535A">
        <w:rPr>
          <w:rFonts w:asciiTheme="majorBidi" w:hAnsiTheme="majorBidi" w:cstheme="majorBidi"/>
          <w:sz w:val="30"/>
          <w:szCs w:val="30"/>
          <w:cs/>
        </w:rPr>
        <w:t>สินทรัพย์ที่เกิดจากสัญญา</w:t>
      </w:r>
      <w:r w:rsidRPr="00EB535A">
        <w:rPr>
          <w:rFonts w:asciiTheme="majorBidi" w:hAnsiTheme="majorBidi" w:cstheme="majorBidi" w:hint="cs"/>
          <w:sz w:val="30"/>
          <w:szCs w:val="30"/>
          <w:cs/>
        </w:rPr>
        <w:t>ประมาณการโดยพิจารณาผลขาดทุนด้านเครดิตที่คาดว่าจะเกิดขึ้นตลอดอายุ</w:t>
      </w:r>
      <w:r w:rsidRPr="00EB535A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EB535A">
        <w:rPr>
          <w:rFonts w:asciiTheme="majorBidi" w:hAnsiTheme="majorBidi" w:cstheme="majorBidi" w:hint="cs"/>
          <w:sz w:val="30"/>
          <w:szCs w:val="30"/>
          <w:cs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EB535A" w:rsidDel="005B6E1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B535A">
        <w:rPr>
          <w:rFonts w:asciiTheme="majorBidi" w:hAnsiTheme="majorBidi" w:cstheme="majorBidi" w:hint="cs"/>
          <w:sz w:val="30"/>
          <w:szCs w:val="30"/>
          <w:cs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</w:p>
    <w:p w14:paraId="6AEA2FE3" w14:textId="75024F45" w:rsidR="003A1F69" w:rsidRPr="00EB535A" w:rsidRDefault="003A1F69" w:rsidP="003A1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353C0217" w14:textId="05EB8278" w:rsidR="003A6AFF" w:rsidRPr="00EB535A" w:rsidRDefault="003A6AFF" w:rsidP="003A1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A28F21D" w14:textId="6B23DEAD" w:rsidR="003A6AFF" w:rsidRPr="00EB535A" w:rsidRDefault="003A6AFF" w:rsidP="003A1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FDD207E" w14:textId="11164B65" w:rsidR="003A6AFF" w:rsidRPr="00EB535A" w:rsidRDefault="003A6AFF" w:rsidP="003A1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1347970" w14:textId="2FAFE5CC" w:rsidR="003A6AFF" w:rsidRPr="00EB535A" w:rsidRDefault="003A6AFF" w:rsidP="003A1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5237450" w14:textId="10953D0C" w:rsidR="003A6AFF" w:rsidRPr="00EB535A" w:rsidRDefault="003A6AFF" w:rsidP="003A1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C31E47F" w14:textId="748E5CC3" w:rsidR="003A6AFF" w:rsidRPr="00EB535A" w:rsidRDefault="003A6AFF" w:rsidP="003A1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117C843" w14:textId="13309C3A" w:rsidR="003A6AFF" w:rsidRPr="00EB535A" w:rsidRDefault="003A6AFF" w:rsidP="003A1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10315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47"/>
        <w:gridCol w:w="1232"/>
        <w:gridCol w:w="261"/>
        <w:gridCol w:w="1260"/>
        <w:gridCol w:w="270"/>
        <w:gridCol w:w="1170"/>
        <w:gridCol w:w="270"/>
        <w:gridCol w:w="1405"/>
      </w:tblGrid>
      <w:tr w:rsidR="00B06551" w:rsidRPr="00EB535A" w14:paraId="638864B9" w14:textId="77777777" w:rsidTr="007768EE">
        <w:trPr>
          <w:trHeight w:val="20"/>
          <w:tblHeader/>
        </w:trPr>
        <w:tc>
          <w:tcPr>
            <w:tcW w:w="4451" w:type="dxa"/>
            <w:shd w:val="clear" w:color="auto" w:fill="auto"/>
            <w:vAlign w:val="bottom"/>
          </w:tcPr>
          <w:p w14:paraId="1F23A7C8" w14:textId="77777777" w:rsidR="00B06551" w:rsidRPr="00EB535A" w:rsidRDefault="00B06551" w:rsidP="00B06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64" w:type="dxa"/>
            <w:gridSpan w:val="7"/>
            <w:vAlign w:val="bottom"/>
          </w:tcPr>
          <w:p w14:paraId="6C7BC6D9" w14:textId="26A36B74" w:rsidR="00B06551" w:rsidRPr="00EB535A" w:rsidRDefault="00B06551" w:rsidP="00B06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C75C8" w:rsidRPr="00EB535A" w14:paraId="3909B4DF" w14:textId="77777777" w:rsidTr="007768EE">
        <w:trPr>
          <w:trHeight w:val="20"/>
          <w:tblHeader/>
        </w:trPr>
        <w:tc>
          <w:tcPr>
            <w:tcW w:w="4451" w:type="dxa"/>
            <w:shd w:val="clear" w:color="auto" w:fill="auto"/>
            <w:vAlign w:val="bottom"/>
          </w:tcPr>
          <w:p w14:paraId="0E2DF806" w14:textId="59008E31" w:rsidR="002C75C8" w:rsidRPr="00EB535A" w:rsidRDefault="002C75C8" w:rsidP="002C75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EB535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EB535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Pr="00EB535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228" w:type="dxa"/>
            <w:vAlign w:val="bottom"/>
          </w:tcPr>
          <w:p w14:paraId="1490B8C7" w14:textId="16781A28" w:rsidR="002C75C8" w:rsidRPr="00EB535A" w:rsidRDefault="002C75C8" w:rsidP="002C7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61" w:type="dxa"/>
            <w:vAlign w:val="bottom"/>
          </w:tcPr>
          <w:p w14:paraId="0F0D5F6C" w14:textId="77777777" w:rsidR="002C75C8" w:rsidRPr="00EB535A" w:rsidRDefault="002C75C8" w:rsidP="002C7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F125D65" w14:textId="02DF37AE" w:rsidR="002C75C8" w:rsidRPr="00EB535A" w:rsidRDefault="002C75C8" w:rsidP="002C7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270" w:type="dxa"/>
            <w:vAlign w:val="bottom"/>
          </w:tcPr>
          <w:p w14:paraId="4E95B725" w14:textId="77777777" w:rsidR="002C75C8" w:rsidRPr="00EB535A" w:rsidRDefault="002C75C8" w:rsidP="002C7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629D1ED" w14:textId="77777777" w:rsidR="002C75C8" w:rsidRPr="00EB535A" w:rsidRDefault="002C75C8" w:rsidP="002C7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มูลค่ารวม</w:t>
            </w:r>
          </w:p>
          <w:p w14:paraId="558F0D09" w14:textId="0D67203B" w:rsidR="002C75C8" w:rsidRPr="00EB535A" w:rsidRDefault="002C75C8" w:rsidP="002C7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pacing w:val="-20"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0" w:type="dxa"/>
            <w:vAlign w:val="bottom"/>
          </w:tcPr>
          <w:p w14:paraId="6BF3F313" w14:textId="77777777" w:rsidR="002C75C8" w:rsidRPr="00EB535A" w:rsidRDefault="002C75C8" w:rsidP="002C7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05" w:type="dxa"/>
            <w:vAlign w:val="bottom"/>
          </w:tcPr>
          <w:p w14:paraId="57C13935" w14:textId="77777777" w:rsidR="002C75C8" w:rsidRPr="00EB535A" w:rsidRDefault="002C75C8" w:rsidP="002C7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  <w:p w14:paraId="23E2138B" w14:textId="2ABC8B55" w:rsidR="002C75C8" w:rsidRPr="00EB535A" w:rsidRDefault="002C75C8" w:rsidP="002C7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pacing w:val="-20"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จากการด้อยค่า</w:t>
            </w:r>
          </w:p>
        </w:tc>
      </w:tr>
      <w:tr w:rsidR="002C75C8" w:rsidRPr="00EB535A" w14:paraId="77C8F103" w14:textId="77777777" w:rsidTr="007768EE">
        <w:trPr>
          <w:trHeight w:val="20"/>
          <w:tblHeader/>
        </w:trPr>
        <w:tc>
          <w:tcPr>
            <w:tcW w:w="4451" w:type="dxa"/>
            <w:shd w:val="clear" w:color="auto" w:fill="auto"/>
            <w:vAlign w:val="bottom"/>
          </w:tcPr>
          <w:p w14:paraId="0ABC860F" w14:textId="77777777" w:rsidR="002C75C8" w:rsidRPr="00EB535A" w:rsidRDefault="002C75C8" w:rsidP="002C75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64" w:type="dxa"/>
            <w:gridSpan w:val="7"/>
          </w:tcPr>
          <w:p w14:paraId="2945DA00" w14:textId="00A8F783" w:rsidR="002C75C8" w:rsidRPr="00EB535A" w:rsidRDefault="002C75C8" w:rsidP="002C7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C75C8" w:rsidRPr="00EB535A" w14:paraId="7215A744" w14:textId="77777777" w:rsidTr="007768EE">
        <w:trPr>
          <w:trHeight w:val="20"/>
        </w:trPr>
        <w:tc>
          <w:tcPr>
            <w:tcW w:w="4451" w:type="dxa"/>
          </w:tcPr>
          <w:p w14:paraId="5CCEA670" w14:textId="77777777" w:rsidR="002C75C8" w:rsidRPr="00EB535A" w:rsidRDefault="002C75C8" w:rsidP="002C7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28" w:type="dxa"/>
          </w:tcPr>
          <w:p w14:paraId="7ED3FB17" w14:textId="6195DBD8" w:rsidR="002C75C8" w:rsidRPr="00EB535A" w:rsidRDefault="002C75C8" w:rsidP="002C7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39,084</w:t>
            </w:r>
          </w:p>
        </w:tc>
        <w:tc>
          <w:tcPr>
            <w:tcW w:w="261" w:type="dxa"/>
          </w:tcPr>
          <w:p w14:paraId="255495F2" w14:textId="77777777" w:rsidR="002C75C8" w:rsidRPr="00EB535A" w:rsidRDefault="002C75C8" w:rsidP="002C7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90930AB" w14:textId="03B386B9" w:rsidR="002C75C8" w:rsidRPr="00EB535A" w:rsidRDefault="002C75C8" w:rsidP="002C7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1F6CC0" w:rsidRPr="00EB535A">
              <w:rPr>
                <w:rFonts w:asciiTheme="majorBidi" w:hAnsiTheme="majorBidi" w:cstheme="majorBidi"/>
                <w:sz w:val="30"/>
                <w:szCs w:val="30"/>
              </w:rPr>
              <w:t>61</w:t>
            </w:r>
            <w:r w:rsidRPr="00EB53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F6CC0" w:rsidRPr="00EB535A">
              <w:rPr>
                <w:rFonts w:asciiTheme="majorBidi" w:hAnsiTheme="majorBidi" w:cstheme="majorBidi"/>
                <w:sz w:val="30"/>
                <w:szCs w:val="30"/>
              </w:rPr>
              <w:t>639</w:t>
            </w:r>
          </w:p>
        </w:tc>
        <w:tc>
          <w:tcPr>
            <w:tcW w:w="270" w:type="dxa"/>
            <w:shd w:val="clear" w:color="auto" w:fill="auto"/>
          </w:tcPr>
          <w:p w14:paraId="309CDC1A" w14:textId="77777777" w:rsidR="002C75C8" w:rsidRPr="00EB535A" w:rsidRDefault="002C75C8" w:rsidP="002C7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2212C3" w14:textId="344FB629" w:rsidR="002C75C8" w:rsidRPr="00EB535A" w:rsidRDefault="00553424" w:rsidP="002C7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500</w:t>
            </w:r>
            <w:r w:rsidR="002C75C8" w:rsidRPr="00EB53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8754A" w:rsidRPr="00EB535A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EB535A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270" w:type="dxa"/>
          </w:tcPr>
          <w:p w14:paraId="2036BAE1" w14:textId="77777777" w:rsidR="002C75C8" w:rsidRPr="00EB535A" w:rsidRDefault="002C75C8" w:rsidP="002C7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5" w:type="dxa"/>
          </w:tcPr>
          <w:p w14:paraId="15659144" w14:textId="1BCE637A" w:rsidR="002C75C8" w:rsidRPr="00EB535A" w:rsidRDefault="00553424" w:rsidP="0077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8754A" w:rsidRPr="00EB535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C75C8" w:rsidRPr="00EB53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B535A">
              <w:rPr>
                <w:rFonts w:asciiTheme="majorBidi" w:hAnsiTheme="majorBidi" w:cstheme="majorBidi"/>
                <w:sz w:val="30"/>
                <w:szCs w:val="30"/>
              </w:rPr>
              <w:t>736</w:t>
            </w:r>
          </w:p>
        </w:tc>
      </w:tr>
      <w:tr w:rsidR="002C75C8" w:rsidRPr="00EB535A" w14:paraId="0856B3BE" w14:textId="77777777" w:rsidTr="007768EE">
        <w:trPr>
          <w:trHeight w:val="20"/>
        </w:trPr>
        <w:tc>
          <w:tcPr>
            <w:tcW w:w="4451" w:type="dxa"/>
          </w:tcPr>
          <w:p w14:paraId="43BEDC0E" w14:textId="77777777" w:rsidR="002C75C8" w:rsidRPr="00EB535A" w:rsidRDefault="002C75C8" w:rsidP="002C7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28" w:type="dxa"/>
          </w:tcPr>
          <w:p w14:paraId="0C0CE4C6" w14:textId="006428E9" w:rsidR="002C75C8" w:rsidRPr="00EB535A" w:rsidRDefault="002C75C8" w:rsidP="002C7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</w:tcPr>
          <w:p w14:paraId="65B131AE" w14:textId="77777777" w:rsidR="002C75C8" w:rsidRPr="00EB535A" w:rsidRDefault="002C75C8" w:rsidP="002C7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9CBD16D" w14:textId="12451C87" w:rsidR="002C75C8" w:rsidRPr="00EB535A" w:rsidRDefault="002C75C8" w:rsidP="002C7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B2E2E0B" w14:textId="77777777" w:rsidR="002C75C8" w:rsidRPr="00EB535A" w:rsidRDefault="002C75C8" w:rsidP="002C7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12792B" w14:textId="77777777" w:rsidR="002C75C8" w:rsidRPr="00EB535A" w:rsidRDefault="002C75C8" w:rsidP="002C7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BF50A4" w14:textId="77777777" w:rsidR="002C75C8" w:rsidRPr="00EB535A" w:rsidRDefault="002C75C8" w:rsidP="002C7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5" w:type="dxa"/>
          </w:tcPr>
          <w:p w14:paraId="0BA5186A" w14:textId="77777777" w:rsidR="002C75C8" w:rsidRPr="00EB535A" w:rsidRDefault="002C75C8" w:rsidP="0077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C75C8" w:rsidRPr="00EB535A" w14:paraId="6F9D010C" w14:textId="77777777" w:rsidTr="007768EE">
        <w:trPr>
          <w:trHeight w:val="20"/>
        </w:trPr>
        <w:tc>
          <w:tcPr>
            <w:tcW w:w="4451" w:type="dxa"/>
          </w:tcPr>
          <w:p w14:paraId="013A43FD" w14:textId="77777777" w:rsidR="002C75C8" w:rsidRPr="00EB535A" w:rsidRDefault="002C75C8" w:rsidP="002C7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น้อยกว่า</w:t>
            </w:r>
            <w:r w:rsidRPr="00EB535A">
              <w:rPr>
                <w:rFonts w:asciiTheme="majorBidi" w:hAnsiTheme="majorBidi" w:cstheme="majorBidi"/>
                <w:sz w:val="30"/>
                <w:szCs w:val="30"/>
              </w:rPr>
              <w:t xml:space="preserve"> 3 </w:t>
            </w:r>
            <w:r w:rsidRPr="00EB535A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28" w:type="dxa"/>
          </w:tcPr>
          <w:p w14:paraId="334EEAB9" w14:textId="1DEDF989" w:rsidR="002C75C8" w:rsidRPr="00EB535A" w:rsidRDefault="002C75C8" w:rsidP="002C7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14,</w:t>
            </w:r>
            <w:r w:rsidR="007768EE" w:rsidRPr="00EB535A">
              <w:rPr>
                <w:rFonts w:asciiTheme="majorBidi" w:hAnsiTheme="majorBidi" w:cstheme="majorBidi"/>
                <w:sz w:val="30"/>
                <w:szCs w:val="30"/>
              </w:rPr>
              <w:t>521</w:t>
            </w:r>
          </w:p>
        </w:tc>
        <w:tc>
          <w:tcPr>
            <w:tcW w:w="261" w:type="dxa"/>
          </w:tcPr>
          <w:p w14:paraId="758F7C51" w14:textId="77777777" w:rsidR="002C75C8" w:rsidRPr="00EB535A" w:rsidRDefault="002C75C8" w:rsidP="002C7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CA13536" w14:textId="54EE3560" w:rsidR="002C75C8" w:rsidRPr="00EB535A" w:rsidRDefault="002C75C8" w:rsidP="002C7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F832B8F" w14:textId="77777777" w:rsidR="002C75C8" w:rsidRPr="00EB535A" w:rsidRDefault="002C75C8" w:rsidP="002C7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08A00E" w14:textId="676C8EB0" w:rsidR="002C75C8" w:rsidRPr="00EB535A" w:rsidRDefault="002C75C8" w:rsidP="002C7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14,521</w:t>
            </w:r>
          </w:p>
        </w:tc>
        <w:tc>
          <w:tcPr>
            <w:tcW w:w="270" w:type="dxa"/>
          </w:tcPr>
          <w:p w14:paraId="17F11972" w14:textId="77777777" w:rsidR="002C75C8" w:rsidRPr="00EB535A" w:rsidRDefault="002C75C8" w:rsidP="002C7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5" w:type="dxa"/>
          </w:tcPr>
          <w:p w14:paraId="3B9C0826" w14:textId="15C11169" w:rsidR="002C75C8" w:rsidRPr="00EB535A" w:rsidRDefault="002C75C8" w:rsidP="0077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 xml:space="preserve"> 7</w:t>
            </w:r>
            <w:r w:rsidR="0058754A" w:rsidRPr="00EB535A">
              <w:rPr>
                <w:rFonts w:asciiTheme="majorBidi" w:hAnsiTheme="majorBidi" w:cstheme="majorBidi"/>
                <w:sz w:val="30"/>
                <w:szCs w:val="30"/>
              </w:rPr>
              <w:t>89</w:t>
            </w:r>
          </w:p>
        </w:tc>
      </w:tr>
      <w:tr w:rsidR="002C75C8" w:rsidRPr="00EB535A" w14:paraId="492CA191" w14:textId="77777777" w:rsidTr="007768EE">
        <w:trPr>
          <w:trHeight w:val="20"/>
        </w:trPr>
        <w:tc>
          <w:tcPr>
            <w:tcW w:w="4451" w:type="dxa"/>
          </w:tcPr>
          <w:p w14:paraId="753E2C55" w14:textId="77777777" w:rsidR="002C75C8" w:rsidRPr="00EB535A" w:rsidRDefault="002C75C8" w:rsidP="002C7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EB535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EB535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B535A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EB535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B535A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EB535A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28" w:type="dxa"/>
          </w:tcPr>
          <w:p w14:paraId="6D37A632" w14:textId="3EC90AB8" w:rsidR="002C75C8" w:rsidRPr="00EB535A" w:rsidRDefault="007768EE" w:rsidP="002C7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32</w:t>
            </w:r>
            <w:r w:rsidR="002C75C8" w:rsidRPr="00EB53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B535A">
              <w:rPr>
                <w:rFonts w:asciiTheme="majorBidi" w:hAnsiTheme="majorBidi" w:cstheme="majorBidi"/>
                <w:sz w:val="30"/>
                <w:szCs w:val="30"/>
              </w:rPr>
              <w:t>123</w:t>
            </w:r>
          </w:p>
        </w:tc>
        <w:tc>
          <w:tcPr>
            <w:tcW w:w="261" w:type="dxa"/>
          </w:tcPr>
          <w:p w14:paraId="0AEFCCF8" w14:textId="77777777" w:rsidR="002C75C8" w:rsidRPr="00EB535A" w:rsidRDefault="002C75C8" w:rsidP="002C7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C9702DD" w14:textId="194282F2" w:rsidR="002C75C8" w:rsidRPr="00EB535A" w:rsidRDefault="002C75C8" w:rsidP="002C7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85597AD" w14:textId="77777777" w:rsidR="002C75C8" w:rsidRPr="00EB535A" w:rsidRDefault="002C75C8" w:rsidP="002C7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D65E71" w14:textId="19616F65" w:rsidR="002C75C8" w:rsidRPr="00EB535A" w:rsidRDefault="002C75C8" w:rsidP="002C7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32,123</w:t>
            </w:r>
          </w:p>
        </w:tc>
        <w:tc>
          <w:tcPr>
            <w:tcW w:w="270" w:type="dxa"/>
          </w:tcPr>
          <w:p w14:paraId="78F203DE" w14:textId="77777777" w:rsidR="002C75C8" w:rsidRPr="00EB535A" w:rsidRDefault="002C75C8" w:rsidP="002C7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5" w:type="dxa"/>
          </w:tcPr>
          <w:p w14:paraId="26FBA3A2" w14:textId="4FBD8BBC" w:rsidR="002C75C8" w:rsidRPr="00EB535A" w:rsidRDefault="002C75C8" w:rsidP="0077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8754A" w:rsidRPr="00EB535A">
              <w:rPr>
                <w:rFonts w:asciiTheme="majorBidi" w:hAnsiTheme="majorBidi" w:cstheme="majorBidi"/>
                <w:sz w:val="30"/>
                <w:szCs w:val="30"/>
              </w:rPr>
              <w:t>4,524</w:t>
            </w:r>
          </w:p>
        </w:tc>
      </w:tr>
      <w:tr w:rsidR="002C75C8" w:rsidRPr="00EB535A" w14:paraId="4BA5ABC6" w14:textId="77777777" w:rsidTr="007768EE">
        <w:trPr>
          <w:trHeight w:val="20"/>
        </w:trPr>
        <w:tc>
          <w:tcPr>
            <w:tcW w:w="4451" w:type="dxa"/>
          </w:tcPr>
          <w:p w14:paraId="503F1AA8" w14:textId="77777777" w:rsidR="002C75C8" w:rsidRPr="00EB535A" w:rsidRDefault="002C75C8" w:rsidP="002C7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EB535A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EB535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B535A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EB535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B535A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EB535A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28" w:type="dxa"/>
          </w:tcPr>
          <w:p w14:paraId="1FEE76D9" w14:textId="07E8772F" w:rsidR="002C75C8" w:rsidRPr="00EB535A" w:rsidRDefault="002C75C8" w:rsidP="002C7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36,618</w:t>
            </w:r>
          </w:p>
        </w:tc>
        <w:tc>
          <w:tcPr>
            <w:tcW w:w="261" w:type="dxa"/>
          </w:tcPr>
          <w:p w14:paraId="1A52382E" w14:textId="77777777" w:rsidR="002C75C8" w:rsidRPr="00EB535A" w:rsidRDefault="002C75C8" w:rsidP="002C7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F41EBEA" w14:textId="2D3D60F3" w:rsidR="002C75C8" w:rsidRPr="00EB535A" w:rsidRDefault="002C75C8" w:rsidP="002C7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F045A7A" w14:textId="77777777" w:rsidR="002C75C8" w:rsidRPr="00EB535A" w:rsidRDefault="002C75C8" w:rsidP="002C7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47436D" w14:textId="4413A089" w:rsidR="002C75C8" w:rsidRPr="00EB535A" w:rsidRDefault="002C75C8" w:rsidP="002C7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36,618</w:t>
            </w:r>
          </w:p>
        </w:tc>
        <w:tc>
          <w:tcPr>
            <w:tcW w:w="270" w:type="dxa"/>
          </w:tcPr>
          <w:p w14:paraId="66F27EA4" w14:textId="77777777" w:rsidR="002C75C8" w:rsidRPr="00EB535A" w:rsidRDefault="002C75C8" w:rsidP="002C7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5" w:type="dxa"/>
          </w:tcPr>
          <w:p w14:paraId="043F0BC3" w14:textId="7A106116" w:rsidR="002C75C8" w:rsidRPr="00EB535A" w:rsidRDefault="002C75C8" w:rsidP="0077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 xml:space="preserve"> 314</w:t>
            </w:r>
          </w:p>
        </w:tc>
      </w:tr>
      <w:tr w:rsidR="002C75C8" w:rsidRPr="00EB535A" w14:paraId="68687D2D" w14:textId="77777777" w:rsidTr="007768EE">
        <w:trPr>
          <w:trHeight w:val="20"/>
        </w:trPr>
        <w:tc>
          <w:tcPr>
            <w:tcW w:w="4451" w:type="dxa"/>
          </w:tcPr>
          <w:p w14:paraId="2DBBB421" w14:textId="77777777" w:rsidR="002C75C8" w:rsidRPr="00EB535A" w:rsidRDefault="002C75C8" w:rsidP="002C7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EB535A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EB535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14:paraId="14FA30BB" w14:textId="6665FEB8" w:rsidR="002C75C8" w:rsidRPr="00EB535A" w:rsidRDefault="002C75C8" w:rsidP="002C7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190,850</w:t>
            </w:r>
          </w:p>
        </w:tc>
        <w:tc>
          <w:tcPr>
            <w:tcW w:w="261" w:type="dxa"/>
          </w:tcPr>
          <w:p w14:paraId="5D2C2822" w14:textId="77777777" w:rsidR="002C75C8" w:rsidRPr="00EB535A" w:rsidRDefault="002C75C8" w:rsidP="002C7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20C9505" w14:textId="40B7E93A" w:rsidR="002C75C8" w:rsidRPr="00EB535A" w:rsidRDefault="002C75C8" w:rsidP="002C7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7BD8D2D" w14:textId="77777777" w:rsidR="002C75C8" w:rsidRPr="00EB535A" w:rsidRDefault="002C75C8" w:rsidP="002C7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875C62E" w14:textId="38926D9B" w:rsidR="002C75C8" w:rsidRPr="00EB535A" w:rsidRDefault="002C75C8" w:rsidP="002C7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190,850</w:t>
            </w:r>
          </w:p>
        </w:tc>
        <w:tc>
          <w:tcPr>
            <w:tcW w:w="270" w:type="dxa"/>
          </w:tcPr>
          <w:p w14:paraId="0940C6C7" w14:textId="77777777" w:rsidR="002C75C8" w:rsidRPr="00EB535A" w:rsidRDefault="002C75C8" w:rsidP="002C7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57622F0B" w14:textId="709E6ADE" w:rsidR="002C75C8" w:rsidRPr="00EB535A" w:rsidRDefault="002C75C8" w:rsidP="0077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8754A" w:rsidRPr="00EB535A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EB53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8754A" w:rsidRPr="00EB535A">
              <w:rPr>
                <w:rFonts w:asciiTheme="majorBidi" w:hAnsiTheme="majorBidi" w:cstheme="majorBidi"/>
                <w:sz w:val="30"/>
                <w:szCs w:val="30"/>
              </w:rPr>
              <w:t>002</w:t>
            </w:r>
          </w:p>
        </w:tc>
      </w:tr>
      <w:tr w:rsidR="002C75C8" w:rsidRPr="00EB535A" w14:paraId="5354AC4A" w14:textId="77777777" w:rsidTr="007768EE">
        <w:trPr>
          <w:trHeight w:val="20"/>
        </w:trPr>
        <w:tc>
          <w:tcPr>
            <w:tcW w:w="4451" w:type="dxa"/>
          </w:tcPr>
          <w:p w14:paraId="0B971678" w14:textId="77777777" w:rsidR="002C75C8" w:rsidRPr="00EB535A" w:rsidRDefault="002C75C8" w:rsidP="002C7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28" w:type="dxa"/>
            <w:tcBorders>
              <w:top w:val="single" w:sz="4" w:space="0" w:color="auto"/>
            </w:tcBorders>
          </w:tcPr>
          <w:p w14:paraId="3E45BB62" w14:textId="5E3F6DF4" w:rsidR="002C75C8" w:rsidRPr="00EB535A" w:rsidRDefault="002C75C8" w:rsidP="002C7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1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7768EE"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7768EE"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196</w:t>
            </w:r>
          </w:p>
        </w:tc>
        <w:tc>
          <w:tcPr>
            <w:tcW w:w="261" w:type="dxa"/>
          </w:tcPr>
          <w:p w14:paraId="14326483" w14:textId="77777777" w:rsidR="002C75C8" w:rsidRPr="00EB535A" w:rsidRDefault="002C75C8" w:rsidP="002C7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C46BB1F" w14:textId="066504A1" w:rsidR="002C75C8" w:rsidRPr="00EB535A" w:rsidRDefault="001F6CC0" w:rsidP="002C7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461,639</w:t>
            </w:r>
          </w:p>
        </w:tc>
        <w:tc>
          <w:tcPr>
            <w:tcW w:w="270" w:type="dxa"/>
            <w:shd w:val="clear" w:color="auto" w:fill="auto"/>
          </w:tcPr>
          <w:p w14:paraId="708583AD" w14:textId="77777777" w:rsidR="002C75C8" w:rsidRPr="00EB535A" w:rsidRDefault="002C75C8" w:rsidP="002C7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B77E651" w14:textId="3C6C391E" w:rsidR="002C75C8" w:rsidRPr="00EB535A" w:rsidRDefault="002C75C8" w:rsidP="002C7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553424"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</w:t>
            </w: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,83</w:t>
            </w:r>
            <w:r w:rsidR="00553424"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1CB6952" w14:textId="77777777" w:rsidR="002C75C8" w:rsidRPr="00EB535A" w:rsidRDefault="002C75C8" w:rsidP="002C7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</w:tcPr>
          <w:p w14:paraId="0399813E" w14:textId="069047C7" w:rsidR="002C75C8" w:rsidRPr="00EB535A" w:rsidRDefault="00553424" w:rsidP="0077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25,365</w:t>
            </w:r>
          </w:p>
        </w:tc>
      </w:tr>
      <w:tr w:rsidR="002C75C8" w:rsidRPr="00EB535A" w14:paraId="37C5B858" w14:textId="77777777" w:rsidTr="007768EE">
        <w:trPr>
          <w:trHeight w:val="20"/>
        </w:trPr>
        <w:tc>
          <w:tcPr>
            <w:tcW w:w="4451" w:type="dxa"/>
          </w:tcPr>
          <w:p w14:paraId="726267B3" w14:textId="09728FE0" w:rsidR="002C75C8" w:rsidRPr="00EB535A" w:rsidRDefault="002C75C8" w:rsidP="007C6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EB535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vAlign w:val="bottom"/>
          </w:tcPr>
          <w:p w14:paraId="44312F8B" w14:textId="1EC59615" w:rsidR="002C75C8" w:rsidRPr="00EB535A" w:rsidRDefault="002C75C8" w:rsidP="002C7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58754A" w:rsidRPr="00EB535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EB53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8754A" w:rsidRPr="00EB535A">
              <w:rPr>
                <w:rFonts w:asciiTheme="majorBidi" w:hAnsiTheme="majorBidi" w:cstheme="majorBidi"/>
                <w:sz w:val="30"/>
                <w:szCs w:val="30"/>
              </w:rPr>
              <w:t>682</w:t>
            </w:r>
            <w:r w:rsidRPr="00EB535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1" w:type="dxa"/>
            <w:vAlign w:val="bottom"/>
          </w:tcPr>
          <w:p w14:paraId="2DF9C888" w14:textId="77777777" w:rsidR="002C75C8" w:rsidRPr="00EB535A" w:rsidRDefault="002C75C8" w:rsidP="002C7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28EC57F" w14:textId="193AE638" w:rsidR="002C75C8" w:rsidRPr="00EB535A" w:rsidRDefault="002C75C8" w:rsidP="002C7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8754A" w:rsidRPr="00EB535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F6CC0" w:rsidRPr="00EB535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B53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F6CC0" w:rsidRPr="00EB535A">
              <w:rPr>
                <w:rFonts w:asciiTheme="majorBidi" w:hAnsiTheme="majorBidi" w:cstheme="majorBidi"/>
                <w:sz w:val="30"/>
                <w:szCs w:val="30"/>
              </w:rPr>
              <w:t>683</w:t>
            </w:r>
            <w:r w:rsidRPr="00EB535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1A3B8CE7" w14:textId="77777777" w:rsidR="002C75C8" w:rsidRPr="00EB535A" w:rsidRDefault="002C75C8" w:rsidP="002C7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D98B8CA" w14:textId="7B5A6F87" w:rsidR="002C75C8" w:rsidRPr="00EB535A" w:rsidRDefault="002C75C8" w:rsidP="002C7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53424" w:rsidRPr="00EB535A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EB53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53424" w:rsidRPr="00EB535A">
              <w:rPr>
                <w:rFonts w:asciiTheme="majorBidi" w:hAnsiTheme="majorBidi" w:cstheme="majorBidi"/>
                <w:sz w:val="30"/>
                <w:szCs w:val="30"/>
              </w:rPr>
              <w:t>365</w:t>
            </w:r>
            <w:r w:rsidRPr="00EB535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66F62813" w14:textId="77777777" w:rsidR="002C75C8" w:rsidRPr="00EB535A" w:rsidRDefault="002C75C8" w:rsidP="002C7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5" w:type="dxa"/>
            <w:tcBorders>
              <w:top w:val="double" w:sz="4" w:space="0" w:color="auto"/>
            </w:tcBorders>
            <w:vAlign w:val="bottom"/>
          </w:tcPr>
          <w:p w14:paraId="14A0E76D" w14:textId="4E1852D5" w:rsidR="002C75C8" w:rsidRPr="00EB535A" w:rsidRDefault="002C75C8" w:rsidP="002C7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C75C8" w:rsidRPr="00EB535A" w14:paraId="6B1D9B8C" w14:textId="77777777" w:rsidTr="007768EE">
        <w:trPr>
          <w:trHeight w:val="20"/>
        </w:trPr>
        <w:tc>
          <w:tcPr>
            <w:tcW w:w="4451" w:type="dxa"/>
          </w:tcPr>
          <w:p w14:paraId="373DD5F8" w14:textId="77777777" w:rsidR="002C75C8" w:rsidRPr="00EB535A" w:rsidRDefault="002C75C8" w:rsidP="002C7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</w:tcPr>
          <w:p w14:paraId="5A46684E" w14:textId="0021ED50" w:rsidR="002C75C8" w:rsidRPr="00EB535A" w:rsidRDefault="007768EE" w:rsidP="002C7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</w:t>
            </w:r>
            <w:r w:rsidR="0058754A"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2C75C8"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8754A"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514</w:t>
            </w:r>
          </w:p>
        </w:tc>
        <w:tc>
          <w:tcPr>
            <w:tcW w:w="261" w:type="dxa"/>
          </w:tcPr>
          <w:p w14:paraId="5A1C50AD" w14:textId="77777777" w:rsidR="002C75C8" w:rsidRPr="00EB535A" w:rsidRDefault="002C75C8" w:rsidP="002C7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B4FDC9C" w14:textId="0E47EC40" w:rsidR="002C75C8" w:rsidRPr="00EB535A" w:rsidRDefault="002C75C8" w:rsidP="002C7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1F6CC0"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</w:t>
            </w: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1F6CC0"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956</w:t>
            </w:r>
          </w:p>
        </w:tc>
        <w:tc>
          <w:tcPr>
            <w:tcW w:w="270" w:type="dxa"/>
          </w:tcPr>
          <w:p w14:paraId="11CF0565" w14:textId="77777777" w:rsidR="002C75C8" w:rsidRPr="00EB535A" w:rsidRDefault="002C75C8" w:rsidP="002C7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0584E36" w14:textId="5E0CAB4A" w:rsidR="002C75C8" w:rsidRPr="00EB535A" w:rsidRDefault="002C75C8" w:rsidP="002C7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553424"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</w:t>
            </w: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53424"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470</w:t>
            </w:r>
          </w:p>
        </w:tc>
        <w:tc>
          <w:tcPr>
            <w:tcW w:w="270" w:type="dxa"/>
          </w:tcPr>
          <w:p w14:paraId="46BD45CF" w14:textId="77777777" w:rsidR="002C75C8" w:rsidRPr="00EB535A" w:rsidRDefault="002C75C8" w:rsidP="002C7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5" w:type="dxa"/>
          </w:tcPr>
          <w:p w14:paraId="029F1FA3" w14:textId="162E86AE" w:rsidR="002C75C8" w:rsidRPr="00EB535A" w:rsidRDefault="002C75C8" w:rsidP="002C7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69E54BA2" w14:textId="69C90D9F" w:rsidR="003A1F69" w:rsidRPr="00EB535A" w:rsidRDefault="003A1F69" w:rsidP="003A1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Style w:val="TableGrid"/>
        <w:tblW w:w="10315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61"/>
        <w:gridCol w:w="1232"/>
        <w:gridCol w:w="268"/>
        <w:gridCol w:w="1255"/>
        <w:gridCol w:w="268"/>
        <w:gridCol w:w="1166"/>
        <w:gridCol w:w="268"/>
        <w:gridCol w:w="1397"/>
      </w:tblGrid>
      <w:tr w:rsidR="00B06551" w:rsidRPr="00EB535A" w14:paraId="0C1BE848" w14:textId="77777777" w:rsidTr="007C67CE">
        <w:trPr>
          <w:trHeight w:val="20"/>
          <w:tblHeader/>
        </w:trPr>
        <w:tc>
          <w:tcPr>
            <w:tcW w:w="4590" w:type="dxa"/>
            <w:shd w:val="clear" w:color="auto" w:fill="auto"/>
            <w:vAlign w:val="bottom"/>
          </w:tcPr>
          <w:p w14:paraId="1F8F4EF3" w14:textId="77777777" w:rsidR="00B06551" w:rsidRPr="00EB535A" w:rsidRDefault="00B06551" w:rsidP="007A1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25" w:type="dxa"/>
            <w:gridSpan w:val="7"/>
            <w:vAlign w:val="bottom"/>
          </w:tcPr>
          <w:p w14:paraId="57D471BB" w14:textId="4B21A884" w:rsidR="00B06551" w:rsidRPr="00EB535A" w:rsidRDefault="00B06551" w:rsidP="007A1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67CE" w:rsidRPr="00EB535A" w14:paraId="0B25CCB0" w14:textId="77777777" w:rsidTr="007C67CE">
        <w:trPr>
          <w:trHeight w:val="20"/>
          <w:tblHeader/>
        </w:trPr>
        <w:tc>
          <w:tcPr>
            <w:tcW w:w="4590" w:type="dxa"/>
            <w:shd w:val="clear" w:color="auto" w:fill="auto"/>
            <w:vAlign w:val="bottom"/>
          </w:tcPr>
          <w:p w14:paraId="25AAC15D" w14:textId="77777777" w:rsidR="007C67CE" w:rsidRPr="00EB535A" w:rsidRDefault="007C67CE" w:rsidP="007C6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EB535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EB535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Pr="00EB535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080" w:type="dxa"/>
            <w:vAlign w:val="bottom"/>
          </w:tcPr>
          <w:p w14:paraId="0D02BF4E" w14:textId="5D6580EB" w:rsidR="007C67CE" w:rsidRPr="00EB535A" w:rsidRDefault="007C67CE" w:rsidP="007C6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  <w:vAlign w:val="bottom"/>
          </w:tcPr>
          <w:p w14:paraId="3D71CC35" w14:textId="77777777" w:rsidR="007C67CE" w:rsidRPr="00EB535A" w:rsidRDefault="007C67CE" w:rsidP="007C6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CEEFE50" w14:textId="6214985B" w:rsidR="007C67CE" w:rsidRPr="00EB535A" w:rsidRDefault="007C67CE" w:rsidP="007C6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270" w:type="dxa"/>
            <w:vAlign w:val="bottom"/>
          </w:tcPr>
          <w:p w14:paraId="779F2C42" w14:textId="77777777" w:rsidR="007C67CE" w:rsidRPr="00EB535A" w:rsidRDefault="007C67CE" w:rsidP="007C6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4AA3E6A" w14:textId="77777777" w:rsidR="007C67CE" w:rsidRPr="00EB535A" w:rsidRDefault="007C67CE" w:rsidP="007C6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มูลค่ารวม</w:t>
            </w:r>
          </w:p>
          <w:p w14:paraId="1BD494E9" w14:textId="12291FE2" w:rsidR="007C67CE" w:rsidRPr="00EB535A" w:rsidRDefault="007C67CE" w:rsidP="007C6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pacing w:val="-20"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0" w:type="dxa"/>
            <w:vAlign w:val="bottom"/>
          </w:tcPr>
          <w:p w14:paraId="45615D8D" w14:textId="77777777" w:rsidR="007C67CE" w:rsidRPr="00EB535A" w:rsidRDefault="007C67CE" w:rsidP="007C6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05" w:type="dxa"/>
            <w:vAlign w:val="bottom"/>
          </w:tcPr>
          <w:p w14:paraId="2516140D" w14:textId="77777777" w:rsidR="007C67CE" w:rsidRPr="00EB535A" w:rsidRDefault="007C67CE" w:rsidP="007C6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  <w:p w14:paraId="3E153EE2" w14:textId="5B0BF211" w:rsidR="007C67CE" w:rsidRPr="00EB535A" w:rsidRDefault="007C67CE" w:rsidP="007C6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pacing w:val="-20"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จากการด้อยค่า</w:t>
            </w:r>
          </w:p>
        </w:tc>
      </w:tr>
      <w:tr w:rsidR="00B06551" w:rsidRPr="00EB535A" w14:paraId="76170B70" w14:textId="77777777" w:rsidTr="007C67CE">
        <w:trPr>
          <w:trHeight w:val="20"/>
          <w:tblHeader/>
        </w:trPr>
        <w:tc>
          <w:tcPr>
            <w:tcW w:w="4590" w:type="dxa"/>
            <w:shd w:val="clear" w:color="auto" w:fill="auto"/>
            <w:vAlign w:val="bottom"/>
          </w:tcPr>
          <w:p w14:paraId="442A2B11" w14:textId="77777777" w:rsidR="00B06551" w:rsidRPr="00EB535A" w:rsidRDefault="00B06551" w:rsidP="007A1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25" w:type="dxa"/>
            <w:gridSpan w:val="7"/>
          </w:tcPr>
          <w:p w14:paraId="20C30EAF" w14:textId="77777777" w:rsidR="00B06551" w:rsidRPr="00EB535A" w:rsidRDefault="00B06551" w:rsidP="007A1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C67CE" w:rsidRPr="00EB535A" w14:paraId="287BB7EF" w14:textId="77777777" w:rsidTr="007C67CE">
        <w:trPr>
          <w:trHeight w:val="20"/>
        </w:trPr>
        <w:tc>
          <w:tcPr>
            <w:tcW w:w="4590" w:type="dxa"/>
          </w:tcPr>
          <w:p w14:paraId="6D1ECCE8" w14:textId="77777777" w:rsidR="007C67CE" w:rsidRPr="00EB535A" w:rsidRDefault="007C67CE" w:rsidP="007C6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080" w:type="dxa"/>
          </w:tcPr>
          <w:p w14:paraId="51A7DEFC" w14:textId="6BD3F44B" w:rsidR="007C67CE" w:rsidRPr="00EB535A" w:rsidRDefault="00782696" w:rsidP="007C6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39,160</w:t>
            </w:r>
          </w:p>
        </w:tc>
        <w:tc>
          <w:tcPr>
            <w:tcW w:w="270" w:type="dxa"/>
          </w:tcPr>
          <w:p w14:paraId="30224962" w14:textId="77777777" w:rsidR="007C67CE" w:rsidRPr="00EB535A" w:rsidRDefault="007C67CE" w:rsidP="007C6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E65F44B" w14:textId="024CF966" w:rsidR="007C67CE" w:rsidRPr="00EB535A" w:rsidRDefault="00553424" w:rsidP="007C6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459,817</w:t>
            </w:r>
          </w:p>
        </w:tc>
        <w:tc>
          <w:tcPr>
            <w:tcW w:w="270" w:type="dxa"/>
            <w:shd w:val="clear" w:color="auto" w:fill="auto"/>
          </w:tcPr>
          <w:p w14:paraId="1859A3DC" w14:textId="77777777" w:rsidR="007C67CE" w:rsidRPr="00EB535A" w:rsidRDefault="007C67CE" w:rsidP="007C6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EFF4C1" w14:textId="0D04E049" w:rsidR="007C67CE" w:rsidRPr="00EB535A" w:rsidRDefault="007C67CE" w:rsidP="007C6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553424" w:rsidRPr="00EB535A">
              <w:rPr>
                <w:rFonts w:asciiTheme="majorBidi" w:hAnsiTheme="majorBidi" w:cstheme="majorBidi"/>
                <w:sz w:val="30"/>
                <w:szCs w:val="30"/>
              </w:rPr>
              <w:t>98</w:t>
            </w:r>
            <w:r w:rsidRPr="00EB535A">
              <w:rPr>
                <w:rFonts w:asciiTheme="majorBidi" w:hAnsiTheme="majorBidi" w:cstheme="majorBidi"/>
                <w:sz w:val="30"/>
                <w:szCs w:val="30"/>
              </w:rPr>
              <w:t>,97</w:t>
            </w:r>
            <w:r w:rsidR="00553424" w:rsidRPr="00EB535A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D8D750B" w14:textId="77777777" w:rsidR="007C67CE" w:rsidRPr="00EB535A" w:rsidRDefault="007C67CE" w:rsidP="007C6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5" w:type="dxa"/>
          </w:tcPr>
          <w:p w14:paraId="26CFF42D" w14:textId="6DE14448" w:rsidR="007C67CE" w:rsidRPr="00EB535A" w:rsidRDefault="0058754A" w:rsidP="0077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53424" w:rsidRPr="00EB535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C67CE" w:rsidRPr="00EB53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53424" w:rsidRPr="00EB535A">
              <w:rPr>
                <w:rFonts w:asciiTheme="majorBidi" w:hAnsiTheme="majorBidi" w:cstheme="majorBidi"/>
                <w:sz w:val="30"/>
                <w:szCs w:val="30"/>
              </w:rPr>
              <w:t>735</w:t>
            </w:r>
          </w:p>
        </w:tc>
      </w:tr>
      <w:tr w:rsidR="007C67CE" w:rsidRPr="00EB535A" w14:paraId="39436770" w14:textId="77777777" w:rsidTr="007C67CE">
        <w:trPr>
          <w:trHeight w:val="20"/>
        </w:trPr>
        <w:tc>
          <w:tcPr>
            <w:tcW w:w="4590" w:type="dxa"/>
          </w:tcPr>
          <w:p w14:paraId="2D4C230B" w14:textId="77777777" w:rsidR="007C67CE" w:rsidRPr="00EB535A" w:rsidRDefault="007C67CE" w:rsidP="007C6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080" w:type="dxa"/>
          </w:tcPr>
          <w:p w14:paraId="5CE920F4" w14:textId="77777777" w:rsidR="007C67CE" w:rsidRPr="00EB535A" w:rsidRDefault="007C67CE" w:rsidP="007C6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A2272D" w14:textId="77777777" w:rsidR="007C67CE" w:rsidRPr="00EB535A" w:rsidRDefault="007C67CE" w:rsidP="007C6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5C5D0D3" w14:textId="77777777" w:rsidR="007C67CE" w:rsidRPr="00EB535A" w:rsidRDefault="007C67CE" w:rsidP="007C6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0E902A5" w14:textId="77777777" w:rsidR="007C67CE" w:rsidRPr="00EB535A" w:rsidRDefault="007C67CE" w:rsidP="007C6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176589" w14:textId="77777777" w:rsidR="007C67CE" w:rsidRPr="00EB535A" w:rsidRDefault="007C67CE" w:rsidP="007C6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9EFA56" w14:textId="77777777" w:rsidR="007C67CE" w:rsidRPr="00EB535A" w:rsidRDefault="007C67CE" w:rsidP="007C6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5" w:type="dxa"/>
          </w:tcPr>
          <w:p w14:paraId="5FF6663E" w14:textId="77777777" w:rsidR="007C67CE" w:rsidRPr="00EB535A" w:rsidRDefault="007C67CE" w:rsidP="0077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C67CE" w:rsidRPr="00EB535A" w14:paraId="4FB3A8FA" w14:textId="77777777" w:rsidTr="007C67CE">
        <w:trPr>
          <w:trHeight w:val="20"/>
        </w:trPr>
        <w:tc>
          <w:tcPr>
            <w:tcW w:w="4590" w:type="dxa"/>
          </w:tcPr>
          <w:p w14:paraId="69E3FD31" w14:textId="77777777" w:rsidR="007C67CE" w:rsidRPr="00EB535A" w:rsidRDefault="007C67CE" w:rsidP="007C6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น้อยกว่า</w:t>
            </w:r>
            <w:r w:rsidRPr="00EB535A">
              <w:rPr>
                <w:rFonts w:asciiTheme="majorBidi" w:hAnsiTheme="majorBidi" w:cstheme="majorBidi"/>
                <w:sz w:val="30"/>
                <w:szCs w:val="30"/>
              </w:rPr>
              <w:t xml:space="preserve"> 3 </w:t>
            </w:r>
            <w:r w:rsidRPr="00EB535A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6A7521E8" w14:textId="64E54C94" w:rsidR="007C67CE" w:rsidRPr="00EB535A" w:rsidRDefault="00782696" w:rsidP="007C6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7C67CE" w:rsidRPr="00EB53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B535A">
              <w:rPr>
                <w:rFonts w:asciiTheme="majorBidi" w:hAnsiTheme="majorBidi" w:cstheme="majorBidi"/>
                <w:sz w:val="30"/>
                <w:szCs w:val="30"/>
              </w:rPr>
              <w:t>888</w:t>
            </w:r>
          </w:p>
        </w:tc>
        <w:tc>
          <w:tcPr>
            <w:tcW w:w="270" w:type="dxa"/>
          </w:tcPr>
          <w:p w14:paraId="2AA2AAB5" w14:textId="77777777" w:rsidR="007C67CE" w:rsidRPr="00EB535A" w:rsidRDefault="007C67CE" w:rsidP="007C6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D7BAB09" w14:textId="0A3F7EBA" w:rsidR="007C67CE" w:rsidRPr="00EB535A" w:rsidRDefault="007C67CE" w:rsidP="007C6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C5D4479" w14:textId="77777777" w:rsidR="007C67CE" w:rsidRPr="00EB535A" w:rsidRDefault="007C67CE" w:rsidP="007C6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118A562" w14:textId="69770481" w:rsidR="007C67CE" w:rsidRPr="00EB535A" w:rsidRDefault="007C67CE" w:rsidP="007C6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12,888</w:t>
            </w:r>
          </w:p>
        </w:tc>
        <w:tc>
          <w:tcPr>
            <w:tcW w:w="270" w:type="dxa"/>
          </w:tcPr>
          <w:p w14:paraId="198D68C3" w14:textId="77777777" w:rsidR="007C67CE" w:rsidRPr="00EB535A" w:rsidRDefault="007C67CE" w:rsidP="007C6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5" w:type="dxa"/>
          </w:tcPr>
          <w:p w14:paraId="60F8B13E" w14:textId="0F23F9A0" w:rsidR="007C67CE" w:rsidRPr="00EB535A" w:rsidRDefault="007C67CE" w:rsidP="0077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8754A" w:rsidRPr="00EB535A">
              <w:rPr>
                <w:rFonts w:asciiTheme="majorBidi" w:hAnsiTheme="majorBidi" w:cstheme="majorBidi"/>
                <w:sz w:val="30"/>
                <w:szCs w:val="30"/>
              </w:rPr>
              <w:t>423</w:t>
            </w:r>
          </w:p>
        </w:tc>
      </w:tr>
      <w:tr w:rsidR="007C67CE" w:rsidRPr="00EB535A" w14:paraId="5A713A98" w14:textId="77777777" w:rsidTr="007C67CE">
        <w:trPr>
          <w:trHeight w:val="20"/>
        </w:trPr>
        <w:tc>
          <w:tcPr>
            <w:tcW w:w="4590" w:type="dxa"/>
          </w:tcPr>
          <w:p w14:paraId="3A666D91" w14:textId="77777777" w:rsidR="007C67CE" w:rsidRPr="00EB535A" w:rsidRDefault="007C67CE" w:rsidP="007C6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EB535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EB535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B535A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EB535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B535A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EB535A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068618FD" w14:textId="5CB4B59E" w:rsidR="007C67CE" w:rsidRPr="00EB535A" w:rsidRDefault="00782696" w:rsidP="007C6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014CB8" w:rsidRPr="00EB53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B535A">
              <w:rPr>
                <w:rFonts w:asciiTheme="majorBidi" w:hAnsiTheme="majorBidi" w:cstheme="majorBidi"/>
                <w:sz w:val="30"/>
                <w:szCs w:val="30"/>
              </w:rPr>
              <w:t>324</w:t>
            </w:r>
          </w:p>
        </w:tc>
        <w:tc>
          <w:tcPr>
            <w:tcW w:w="270" w:type="dxa"/>
          </w:tcPr>
          <w:p w14:paraId="6179560F" w14:textId="77777777" w:rsidR="007C67CE" w:rsidRPr="00EB535A" w:rsidRDefault="007C67CE" w:rsidP="007C6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6E7677A" w14:textId="2FD34308" w:rsidR="007C67CE" w:rsidRPr="00EB535A" w:rsidRDefault="007C67CE" w:rsidP="007C6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679679E" w14:textId="77777777" w:rsidR="007C67CE" w:rsidRPr="00EB535A" w:rsidRDefault="007C67CE" w:rsidP="007C6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89105C" w14:textId="086FC2A6" w:rsidR="007C67CE" w:rsidRPr="00EB535A" w:rsidRDefault="007C67CE" w:rsidP="007C6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13,324</w:t>
            </w:r>
          </w:p>
        </w:tc>
        <w:tc>
          <w:tcPr>
            <w:tcW w:w="270" w:type="dxa"/>
          </w:tcPr>
          <w:p w14:paraId="67456BEA" w14:textId="77777777" w:rsidR="007C67CE" w:rsidRPr="00EB535A" w:rsidRDefault="007C67CE" w:rsidP="007C6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5" w:type="dxa"/>
          </w:tcPr>
          <w:p w14:paraId="6D49EFAF" w14:textId="113C5794" w:rsidR="007C67CE" w:rsidRPr="00EB535A" w:rsidRDefault="007C67CE" w:rsidP="0077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8754A" w:rsidRPr="00EB535A">
              <w:rPr>
                <w:rFonts w:asciiTheme="majorBidi" w:hAnsiTheme="majorBidi" w:cstheme="majorBidi"/>
                <w:sz w:val="30"/>
                <w:szCs w:val="30"/>
              </w:rPr>
              <w:t>4,524</w:t>
            </w:r>
          </w:p>
        </w:tc>
      </w:tr>
      <w:tr w:rsidR="007C67CE" w:rsidRPr="00EB535A" w14:paraId="22F4BCDC" w14:textId="77777777" w:rsidTr="007C67CE">
        <w:trPr>
          <w:trHeight w:val="20"/>
        </w:trPr>
        <w:tc>
          <w:tcPr>
            <w:tcW w:w="4590" w:type="dxa"/>
          </w:tcPr>
          <w:p w14:paraId="44E1C797" w14:textId="77777777" w:rsidR="007C67CE" w:rsidRPr="00EB535A" w:rsidRDefault="007C67CE" w:rsidP="007C6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EB535A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EB535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B535A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EB535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B535A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EB535A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24B2B4B0" w14:textId="4B505F48" w:rsidR="007C67CE" w:rsidRPr="00EB535A" w:rsidRDefault="00782696" w:rsidP="007C6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C67CE" w:rsidRPr="00EB53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B535A">
              <w:rPr>
                <w:rFonts w:asciiTheme="majorBidi" w:hAnsiTheme="majorBidi" w:cstheme="majorBidi"/>
                <w:sz w:val="30"/>
                <w:szCs w:val="30"/>
              </w:rPr>
              <w:t>862</w:t>
            </w:r>
          </w:p>
        </w:tc>
        <w:tc>
          <w:tcPr>
            <w:tcW w:w="270" w:type="dxa"/>
          </w:tcPr>
          <w:p w14:paraId="76CA8CB1" w14:textId="77777777" w:rsidR="007C67CE" w:rsidRPr="00EB535A" w:rsidRDefault="007C67CE" w:rsidP="007C6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3844A73" w14:textId="04760C54" w:rsidR="007C67CE" w:rsidRPr="00EB535A" w:rsidRDefault="007C67CE" w:rsidP="007C6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5290A34" w14:textId="77777777" w:rsidR="007C67CE" w:rsidRPr="00EB535A" w:rsidRDefault="007C67CE" w:rsidP="007C6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27919FF" w14:textId="1B17D18F" w:rsidR="007C67CE" w:rsidRPr="00EB535A" w:rsidRDefault="007C67CE" w:rsidP="007C6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2,862</w:t>
            </w:r>
          </w:p>
        </w:tc>
        <w:tc>
          <w:tcPr>
            <w:tcW w:w="270" w:type="dxa"/>
          </w:tcPr>
          <w:p w14:paraId="5AE732D0" w14:textId="77777777" w:rsidR="007C67CE" w:rsidRPr="00EB535A" w:rsidRDefault="007C67CE" w:rsidP="007C6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5" w:type="dxa"/>
          </w:tcPr>
          <w:p w14:paraId="729533F8" w14:textId="554330E9" w:rsidR="007C67CE" w:rsidRPr="00EB535A" w:rsidRDefault="007C67CE" w:rsidP="0077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 xml:space="preserve"> 314</w:t>
            </w:r>
          </w:p>
        </w:tc>
      </w:tr>
      <w:tr w:rsidR="007C67CE" w:rsidRPr="00EB535A" w14:paraId="3D7A4081" w14:textId="77777777" w:rsidTr="007C67CE">
        <w:trPr>
          <w:trHeight w:val="20"/>
        </w:trPr>
        <w:tc>
          <w:tcPr>
            <w:tcW w:w="4590" w:type="dxa"/>
          </w:tcPr>
          <w:p w14:paraId="21FDFA19" w14:textId="77777777" w:rsidR="007C67CE" w:rsidRPr="00EB535A" w:rsidRDefault="007C67CE" w:rsidP="007C6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EB535A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EB535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7705113" w14:textId="0E7221E0" w:rsidR="007C67CE" w:rsidRPr="00EB535A" w:rsidRDefault="00782696" w:rsidP="007C6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139</w:t>
            </w:r>
            <w:r w:rsidR="007C67CE" w:rsidRPr="00EB53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B535A">
              <w:rPr>
                <w:rFonts w:asciiTheme="majorBidi" w:hAnsiTheme="majorBidi" w:cstheme="majorBidi"/>
                <w:sz w:val="30"/>
                <w:szCs w:val="30"/>
              </w:rPr>
              <w:t>701</w:t>
            </w:r>
          </w:p>
        </w:tc>
        <w:tc>
          <w:tcPr>
            <w:tcW w:w="270" w:type="dxa"/>
          </w:tcPr>
          <w:p w14:paraId="1AE2FE07" w14:textId="77777777" w:rsidR="007C67CE" w:rsidRPr="00EB535A" w:rsidRDefault="007C67CE" w:rsidP="007C6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13807E5" w14:textId="6D15EE63" w:rsidR="007C67CE" w:rsidRPr="00EB535A" w:rsidRDefault="007C67CE" w:rsidP="007C6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D939C42" w14:textId="77777777" w:rsidR="007C67CE" w:rsidRPr="00EB535A" w:rsidRDefault="007C67CE" w:rsidP="007C6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2DE4F12" w14:textId="6F970125" w:rsidR="007C67CE" w:rsidRPr="00EB535A" w:rsidRDefault="007C67CE" w:rsidP="007C6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139,701</w:t>
            </w:r>
          </w:p>
        </w:tc>
        <w:tc>
          <w:tcPr>
            <w:tcW w:w="270" w:type="dxa"/>
          </w:tcPr>
          <w:p w14:paraId="758C16C4" w14:textId="77777777" w:rsidR="007C67CE" w:rsidRPr="00EB535A" w:rsidRDefault="007C67CE" w:rsidP="007C6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1A524402" w14:textId="2AEC5080" w:rsidR="007C67CE" w:rsidRPr="00EB535A" w:rsidRDefault="0058754A" w:rsidP="0077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7C67CE" w:rsidRPr="00EB53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B535A">
              <w:rPr>
                <w:rFonts w:asciiTheme="majorBidi" w:hAnsiTheme="majorBidi" w:cstheme="majorBidi"/>
                <w:sz w:val="30"/>
                <w:szCs w:val="30"/>
              </w:rPr>
              <w:t>801</w:t>
            </w:r>
          </w:p>
        </w:tc>
      </w:tr>
      <w:tr w:rsidR="007C67CE" w:rsidRPr="00EB535A" w14:paraId="36AF82A8" w14:textId="77777777" w:rsidTr="007C67CE">
        <w:trPr>
          <w:trHeight w:val="20"/>
        </w:trPr>
        <w:tc>
          <w:tcPr>
            <w:tcW w:w="4590" w:type="dxa"/>
          </w:tcPr>
          <w:p w14:paraId="16096F31" w14:textId="1F26174D" w:rsidR="007C67CE" w:rsidRPr="00EB535A" w:rsidRDefault="007C67CE" w:rsidP="007C6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2FB7030" w14:textId="0BD3CAA1" w:rsidR="007C67CE" w:rsidRPr="00EB535A" w:rsidRDefault="00014CB8" w:rsidP="007C6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1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207</w:t>
            </w:r>
            <w:r w:rsidR="007C67CE"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935</w:t>
            </w:r>
          </w:p>
        </w:tc>
        <w:tc>
          <w:tcPr>
            <w:tcW w:w="270" w:type="dxa"/>
          </w:tcPr>
          <w:p w14:paraId="030B9C8F" w14:textId="77777777" w:rsidR="007C67CE" w:rsidRPr="00EB535A" w:rsidRDefault="007C67CE" w:rsidP="007C6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F81D97D" w14:textId="36634E7F" w:rsidR="007C67CE" w:rsidRPr="00EB535A" w:rsidRDefault="0058754A" w:rsidP="007C6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553424"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</w:t>
            </w:r>
            <w:r w:rsidR="007C67CE"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</w:t>
            </w:r>
            <w:r w:rsidR="00553424"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63818272" w14:textId="77777777" w:rsidR="007C67CE" w:rsidRPr="00EB535A" w:rsidRDefault="007C67CE" w:rsidP="007C6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A76334A" w14:textId="1AE5C1A8" w:rsidR="007C67CE" w:rsidRPr="00EB535A" w:rsidRDefault="007C67CE" w:rsidP="007C6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7D474A"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</w:t>
            </w: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7D474A"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752</w:t>
            </w:r>
          </w:p>
        </w:tc>
        <w:tc>
          <w:tcPr>
            <w:tcW w:w="270" w:type="dxa"/>
          </w:tcPr>
          <w:p w14:paraId="239AA2F5" w14:textId="77777777" w:rsidR="007C67CE" w:rsidRPr="00EB535A" w:rsidRDefault="007C67CE" w:rsidP="007C6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</w:tcPr>
          <w:p w14:paraId="7E6A5B41" w14:textId="0111029F" w:rsidR="007C67CE" w:rsidRPr="00EB535A" w:rsidRDefault="00553424" w:rsidP="0077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</w:t>
            </w:r>
            <w:r w:rsidR="007C67CE"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797</w:t>
            </w:r>
          </w:p>
        </w:tc>
      </w:tr>
      <w:tr w:rsidR="007C67CE" w:rsidRPr="00EB535A" w14:paraId="309DF52D" w14:textId="77777777" w:rsidTr="007C67CE">
        <w:trPr>
          <w:trHeight w:val="20"/>
        </w:trPr>
        <w:tc>
          <w:tcPr>
            <w:tcW w:w="4590" w:type="dxa"/>
          </w:tcPr>
          <w:p w14:paraId="1C92A93B" w14:textId="7A60007F" w:rsidR="007C67CE" w:rsidRPr="00EB535A" w:rsidRDefault="007C67CE" w:rsidP="0078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EB535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172FF92" w14:textId="6162B3D1" w:rsidR="007C67CE" w:rsidRPr="00EB535A" w:rsidRDefault="007C67CE" w:rsidP="007C6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8754A" w:rsidRPr="00EB535A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EB53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8754A" w:rsidRPr="00EB535A">
              <w:rPr>
                <w:rFonts w:asciiTheme="majorBidi" w:hAnsiTheme="majorBidi" w:cstheme="majorBidi"/>
                <w:sz w:val="30"/>
                <w:szCs w:val="30"/>
              </w:rPr>
              <w:t>114</w:t>
            </w:r>
            <w:r w:rsidRPr="00EB535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73C35449" w14:textId="77777777" w:rsidR="007C67CE" w:rsidRPr="00EB535A" w:rsidRDefault="007C67CE" w:rsidP="007C6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78562F7" w14:textId="161D2CF9" w:rsidR="007C67CE" w:rsidRPr="00EB535A" w:rsidRDefault="00553424" w:rsidP="007C6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(11,683)</w:t>
            </w:r>
          </w:p>
        </w:tc>
        <w:tc>
          <w:tcPr>
            <w:tcW w:w="270" w:type="dxa"/>
            <w:vAlign w:val="bottom"/>
          </w:tcPr>
          <w:p w14:paraId="43326DAE" w14:textId="77777777" w:rsidR="007C67CE" w:rsidRPr="00EB535A" w:rsidRDefault="007C67CE" w:rsidP="007C6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0A67EC9" w14:textId="1523F627" w:rsidR="007C67CE" w:rsidRPr="00EB535A" w:rsidRDefault="007C67CE" w:rsidP="007C6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53424" w:rsidRPr="00EB535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8754A" w:rsidRPr="00EB535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B53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53424" w:rsidRPr="00EB535A">
              <w:rPr>
                <w:rFonts w:asciiTheme="majorBidi" w:hAnsiTheme="majorBidi" w:cstheme="majorBidi"/>
                <w:sz w:val="30"/>
                <w:szCs w:val="30"/>
              </w:rPr>
              <w:t>797</w:t>
            </w:r>
            <w:r w:rsidRPr="00EB535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E5A9EF1" w14:textId="77777777" w:rsidR="007C67CE" w:rsidRPr="00EB535A" w:rsidRDefault="007C67CE" w:rsidP="007C6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5" w:type="dxa"/>
            <w:tcBorders>
              <w:top w:val="double" w:sz="4" w:space="0" w:color="auto"/>
            </w:tcBorders>
          </w:tcPr>
          <w:p w14:paraId="459046B0" w14:textId="4489ED13" w:rsidR="007C67CE" w:rsidRPr="00EB535A" w:rsidRDefault="007C67CE" w:rsidP="007C6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C67CE" w:rsidRPr="00EB535A" w14:paraId="75A12731" w14:textId="77777777" w:rsidTr="007C67CE">
        <w:trPr>
          <w:trHeight w:val="20"/>
        </w:trPr>
        <w:tc>
          <w:tcPr>
            <w:tcW w:w="4590" w:type="dxa"/>
          </w:tcPr>
          <w:p w14:paraId="36D38209" w14:textId="77777777" w:rsidR="007C67CE" w:rsidRPr="00EB535A" w:rsidRDefault="007C67CE" w:rsidP="007C6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B306012" w14:textId="350D423C" w:rsidR="007C67CE" w:rsidRPr="00EB535A" w:rsidRDefault="0058754A" w:rsidP="007C6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197</w:t>
            </w:r>
            <w:r w:rsidR="007C67CE"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821</w:t>
            </w:r>
          </w:p>
        </w:tc>
        <w:tc>
          <w:tcPr>
            <w:tcW w:w="270" w:type="dxa"/>
          </w:tcPr>
          <w:p w14:paraId="39E27359" w14:textId="77777777" w:rsidR="007C67CE" w:rsidRPr="00EB535A" w:rsidRDefault="007C67CE" w:rsidP="007C6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F6FEAE2" w14:textId="6242E55E" w:rsidR="007C67CE" w:rsidRPr="00EB535A" w:rsidRDefault="007C67CE" w:rsidP="007C6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1F6CC0"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</w:t>
            </w: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1F6CC0"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134</w:t>
            </w:r>
          </w:p>
        </w:tc>
        <w:tc>
          <w:tcPr>
            <w:tcW w:w="270" w:type="dxa"/>
          </w:tcPr>
          <w:p w14:paraId="4392B9DE" w14:textId="77777777" w:rsidR="007C67CE" w:rsidRPr="00EB535A" w:rsidRDefault="007C67CE" w:rsidP="007C6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EF14459" w14:textId="0A91D497" w:rsidR="007C67CE" w:rsidRPr="00EB535A" w:rsidRDefault="007C67CE" w:rsidP="007C6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7D474A"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</w:t>
            </w: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7D474A"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955</w:t>
            </w:r>
          </w:p>
        </w:tc>
        <w:tc>
          <w:tcPr>
            <w:tcW w:w="270" w:type="dxa"/>
          </w:tcPr>
          <w:p w14:paraId="38D80E35" w14:textId="77777777" w:rsidR="007C67CE" w:rsidRPr="00EB535A" w:rsidRDefault="007C67CE" w:rsidP="007C6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5" w:type="dxa"/>
          </w:tcPr>
          <w:p w14:paraId="53A5D51B" w14:textId="525215B3" w:rsidR="007C67CE" w:rsidRPr="00EB535A" w:rsidRDefault="007C67CE" w:rsidP="007C6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0B10CF44" w14:textId="2A2F5161" w:rsidR="0072110D" w:rsidRPr="00EB535A" w:rsidRDefault="0072110D" w:rsidP="003A1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451BDA4" w14:textId="77777777" w:rsidR="0072110D" w:rsidRPr="00EB535A" w:rsidRDefault="00721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EB535A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0E24BC22" w14:textId="1BA0F987" w:rsidR="000B7777" w:rsidRPr="00EB535A" w:rsidRDefault="000B7777" w:rsidP="00721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EB535A">
        <w:rPr>
          <w:rFonts w:asciiTheme="majorBidi" w:hAnsiTheme="majorBidi" w:hint="cs"/>
          <w:sz w:val="30"/>
          <w:szCs w:val="30"/>
          <w:cs/>
        </w:rPr>
        <w:lastRenderedPageBreak/>
        <w:t>ในระหว่างงวดหกเดือนสิ้นสุดวันที่</w:t>
      </w:r>
      <w:r w:rsidRPr="00EB535A">
        <w:rPr>
          <w:rFonts w:asciiTheme="majorBidi" w:hAnsiTheme="majorBidi"/>
          <w:sz w:val="30"/>
          <w:szCs w:val="30"/>
          <w:cs/>
        </w:rPr>
        <w:t xml:space="preserve"> </w:t>
      </w:r>
      <w:r w:rsidR="00583601" w:rsidRPr="00EB535A">
        <w:rPr>
          <w:rFonts w:asciiTheme="majorBidi" w:hAnsiTheme="majorBidi"/>
          <w:sz w:val="30"/>
          <w:szCs w:val="30"/>
        </w:rPr>
        <w:t>30</w:t>
      </w:r>
      <w:r w:rsidRPr="00EB535A">
        <w:rPr>
          <w:rFonts w:asciiTheme="majorBidi" w:hAnsiTheme="majorBidi"/>
          <w:sz w:val="30"/>
          <w:szCs w:val="30"/>
          <w:cs/>
        </w:rPr>
        <w:t xml:space="preserve"> </w:t>
      </w:r>
      <w:r w:rsidRPr="00EB535A">
        <w:rPr>
          <w:rFonts w:asciiTheme="majorBidi" w:hAnsiTheme="majorBidi" w:hint="cs"/>
          <w:sz w:val="30"/>
          <w:szCs w:val="30"/>
          <w:cs/>
        </w:rPr>
        <w:t>มิถุนายน</w:t>
      </w:r>
      <w:r w:rsidRPr="00EB535A">
        <w:rPr>
          <w:rFonts w:asciiTheme="majorBidi" w:hAnsiTheme="majorBidi"/>
          <w:sz w:val="30"/>
          <w:szCs w:val="30"/>
          <w:cs/>
        </w:rPr>
        <w:t xml:space="preserve"> </w:t>
      </w:r>
      <w:r w:rsidR="00583601" w:rsidRPr="00EB535A">
        <w:rPr>
          <w:rFonts w:asciiTheme="majorBidi" w:hAnsiTheme="majorBidi"/>
          <w:sz w:val="30"/>
          <w:szCs w:val="30"/>
        </w:rPr>
        <w:t>2563</w:t>
      </w:r>
      <w:r w:rsidRPr="00EB535A">
        <w:rPr>
          <w:rFonts w:asciiTheme="majorBidi" w:hAnsiTheme="majorBidi"/>
          <w:sz w:val="30"/>
          <w:szCs w:val="30"/>
          <w:cs/>
        </w:rPr>
        <w:t xml:space="preserve"> </w:t>
      </w:r>
      <w:r w:rsidRPr="00EB535A">
        <w:rPr>
          <w:rFonts w:asciiTheme="majorBidi" w:hAnsiTheme="majorBidi" w:hint="cs"/>
          <w:sz w:val="30"/>
          <w:szCs w:val="30"/>
          <w:cs/>
        </w:rPr>
        <w:t>ลูกค้าของกลุ่มบริษัทซึ่งอยู่ในธุรกิจสายการบินแห่งหนึ่งในประเทศไทยได้เข้าสู่แผนฟื้นฟูธุรกิจภายใต้กระบวนการฟื้นฟูกิจการของศาลล้มละลายกลาง</w:t>
      </w:r>
      <w:r w:rsidRPr="00EB535A">
        <w:rPr>
          <w:rFonts w:asciiTheme="majorBidi" w:hAnsiTheme="majorBidi"/>
          <w:sz w:val="30"/>
          <w:szCs w:val="30"/>
          <w:cs/>
        </w:rPr>
        <w:t xml:space="preserve"> </w:t>
      </w:r>
      <w:r w:rsidRPr="00EB535A">
        <w:rPr>
          <w:rFonts w:asciiTheme="majorBidi" w:hAnsiTheme="majorBidi" w:hint="cs"/>
          <w:sz w:val="30"/>
          <w:szCs w:val="30"/>
          <w:cs/>
        </w:rPr>
        <w:t>ส่งผลให้ธุรกรรมระหว่างกันรวมถึงการรับชำระเงินต้องหยุดพักชั่วคราว</w:t>
      </w:r>
      <w:r w:rsidRPr="00EB535A">
        <w:rPr>
          <w:rFonts w:asciiTheme="majorBidi" w:hAnsiTheme="majorBidi"/>
          <w:sz w:val="30"/>
          <w:szCs w:val="30"/>
          <w:cs/>
        </w:rPr>
        <w:t xml:space="preserve"> </w:t>
      </w:r>
      <w:r w:rsidRPr="00EB535A">
        <w:rPr>
          <w:rFonts w:asciiTheme="majorBidi" w:hAnsiTheme="majorBidi" w:hint="cs"/>
          <w:sz w:val="30"/>
          <w:szCs w:val="30"/>
          <w:cs/>
        </w:rPr>
        <w:t>โดย</w:t>
      </w:r>
      <w:r w:rsidRPr="00EB535A">
        <w:rPr>
          <w:rFonts w:asciiTheme="majorBidi" w:hAnsiTheme="majorBidi"/>
          <w:sz w:val="30"/>
          <w:szCs w:val="30"/>
          <w:cs/>
        </w:rPr>
        <w:t xml:space="preserve"> </w:t>
      </w:r>
      <w:r w:rsidRPr="00EB535A">
        <w:rPr>
          <w:rFonts w:asciiTheme="majorBidi" w:hAnsiTheme="majorBidi" w:hint="cs"/>
          <w:sz w:val="30"/>
          <w:szCs w:val="30"/>
          <w:cs/>
        </w:rPr>
        <w:t>ณ</w:t>
      </w:r>
      <w:r w:rsidRPr="00EB535A">
        <w:rPr>
          <w:rFonts w:asciiTheme="majorBidi" w:hAnsiTheme="majorBidi"/>
          <w:sz w:val="30"/>
          <w:szCs w:val="30"/>
          <w:cs/>
        </w:rPr>
        <w:t xml:space="preserve"> </w:t>
      </w:r>
      <w:r w:rsidRPr="00EB535A">
        <w:rPr>
          <w:rFonts w:asciiTheme="majorBidi" w:hAnsiTheme="majorBidi" w:hint="cs"/>
          <w:sz w:val="30"/>
          <w:szCs w:val="30"/>
          <w:cs/>
        </w:rPr>
        <w:t>วันที่</w:t>
      </w:r>
      <w:r w:rsidRPr="00EB535A">
        <w:rPr>
          <w:rFonts w:asciiTheme="majorBidi" w:hAnsiTheme="majorBidi"/>
          <w:sz w:val="30"/>
          <w:szCs w:val="30"/>
          <w:cs/>
        </w:rPr>
        <w:t xml:space="preserve"> </w:t>
      </w:r>
      <w:r w:rsidR="00583601" w:rsidRPr="00EB535A">
        <w:rPr>
          <w:rFonts w:asciiTheme="majorBidi" w:hAnsiTheme="majorBidi"/>
          <w:sz w:val="30"/>
          <w:szCs w:val="30"/>
        </w:rPr>
        <w:t>30</w:t>
      </w:r>
      <w:r w:rsidRPr="00EB535A">
        <w:rPr>
          <w:rFonts w:asciiTheme="majorBidi" w:hAnsiTheme="majorBidi"/>
          <w:sz w:val="30"/>
          <w:szCs w:val="30"/>
          <w:cs/>
        </w:rPr>
        <w:t xml:space="preserve"> </w:t>
      </w:r>
      <w:r w:rsidRPr="00EB535A">
        <w:rPr>
          <w:rFonts w:asciiTheme="majorBidi" w:hAnsiTheme="majorBidi" w:hint="cs"/>
          <w:sz w:val="30"/>
          <w:szCs w:val="30"/>
          <w:cs/>
        </w:rPr>
        <w:t>มิถุนายน</w:t>
      </w:r>
      <w:r w:rsidRPr="00EB535A">
        <w:rPr>
          <w:rFonts w:asciiTheme="majorBidi" w:hAnsiTheme="majorBidi"/>
          <w:sz w:val="30"/>
          <w:szCs w:val="30"/>
          <w:cs/>
        </w:rPr>
        <w:t xml:space="preserve"> </w:t>
      </w:r>
      <w:r w:rsidR="00583601" w:rsidRPr="00EB535A">
        <w:rPr>
          <w:rFonts w:asciiTheme="majorBidi" w:hAnsiTheme="majorBidi"/>
          <w:sz w:val="30"/>
          <w:szCs w:val="30"/>
        </w:rPr>
        <w:t>2563</w:t>
      </w:r>
      <w:r w:rsidRPr="00EB535A">
        <w:rPr>
          <w:rFonts w:asciiTheme="majorBidi" w:hAnsiTheme="majorBidi"/>
          <w:sz w:val="30"/>
          <w:szCs w:val="30"/>
          <w:cs/>
        </w:rPr>
        <w:t xml:space="preserve"> </w:t>
      </w:r>
      <w:r w:rsidRPr="00EB535A">
        <w:rPr>
          <w:rFonts w:asciiTheme="majorBidi" w:hAnsiTheme="majorBidi" w:hint="cs"/>
          <w:sz w:val="30"/>
          <w:szCs w:val="30"/>
          <w:cs/>
        </w:rPr>
        <w:t>กลุ่มบริษัทมีลูกหนี้การค้าและสินทรัพย์ที่เกิดจากสัญญารวมเป็นจำนวนเงิน</w:t>
      </w:r>
      <w:r w:rsidRPr="00EB535A">
        <w:rPr>
          <w:rFonts w:asciiTheme="majorBidi" w:hAnsiTheme="majorBidi"/>
          <w:sz w:val="30"/>
          <w:szCs w:val="30"/>
          <w:cs/>
        </w:rPr>
        <w:t xml:space="preserve"> </w:t>
      </w:r>
      <w:r w:rsidR="00583601" w:rsidRPr="00EB535A">
        <w:rPr>
          <w:rFonts w:asciiTheme="majorBidi" w:hAnsiTheme="majorBidi"/>
          <w:sz w:val="30"/>
          <w:szCs w:val="30"/>
        </w:rPr>
        <w:t>51</w:t>
      </w:r>
      <w:r w:rsidRPr="00EB535A">
        <w:rPr>
          <w:rFonts w:asciiTheme="majorBidi" w:hAnsiTheme="majorBidi"/>
          <w:sz w:val="30"/>
          <w:szCs w:val="30"/>
          <w:cs/>
        </w:rPr>
        <w:t>.</w:t>
      </w:r>
      <w:r w:rsidR="00583601" w:rsidRPr="00EB535A">
        <w:rPr>
          <w:rFonts w:asciiTheme="majorBidi" w:hAnsiTheme="majorBidi"/>
          <w:sz w:val="30"/>
          <w:szCs w:val="30"/>
        </w:rPr>
        <w:t>75</w:t>
      </w:r>
      <w:r w:rsidRPr="00EB535A">
        <w:rPr>
          <w:rFonts w:asciiTheme="majorBidi" w:hAnsiTheme="majorBidi"/>
          <w:sz w:val="30"/>
          <w:szCs w:val="30"/>
          <w:cs/>
        </w:rPr>
        <w:t xml:space="preserve"> </w:t>
      </w:r>
      <w:r w:rsidRPr="00EB535A">
        <w:rPr>
          <w:rFonts w:asciiTheme="majorBidi" w:hAnsiTheme="majorBidi" w:hint="cs"/>
          <w:sz w:val="30"/>
          <w:szCs w:val="30"/>
          <w:cs/>
        </w:rPr>
        <w:t>ล้านบาท</w:t>
      </w:r>
      <w:r w:rsidRPr="00EB535A">
        <w:rPr>
          <w:rFonts w:asciiTheme="majorBidi" w:hAnsiTheme="majorBidi"/>
          <w:sz w:val="30"/>
          <w:szCs w:val="30"/>
          <w:cs/>
        </w:rPr>
        <w:t xml:space="preserve"> </w:t>
      </w:r>
      <w:r w:rsidRPr="00EB535A">
        <w:rPr>
          <w:rFonts w:asciiTheme="majorBidi" w:hAnsiTheme="majorBidi" w:hint="cs"/>
          <w:sz w:val="30"/>
          <w:szCs w:val="30"/>
          <w:cs/>
        </w:rPr>
        <w:t>โดยเกิดจากงานสั่งทำอุปกรณ์ในการดำเนินธุรกิจ</w:t>
      </w:r>
      <w:r w:rsidR="007F5921" w:rsidRPr="00EB535A">
        <w:rPr>
          <w:rFonts w:asciiTheme="majorBidi" w:hAnsiTheme="majorBidi" w:hint="cs"/>
          <w:sz w:val="30"/>
          <w:szCs w:val="30"/>
          <w:cs/>
        </w:rPr>
        <w:t xml:space="preserve"> </w:t>
      </w:r>
      <w:r w:rsidR="0024639E" w:rsidRPr="00EB535A">
        <w:rPr>
          <w:rFonts w:asciiTheme="majorBidi" w:hAnsiTheme="majorBidi" w:hint="cs"/>
          <w:sz w:val="30"/>
          <w:szCs w:val="30"/>
          <w:cs/>
        </w:rPr>
        <w:t xml:space="preserve">ทั้งนี้ </w:t>
      </w:r>
      <w:r w:rsidR="00B0782B" w:rsidRPr="00EB535A">
        <w:rPr>
          <w:rFonts w:asciiTheme="majorBidi" w:hAnsiTheme="majorBidi" w:hint="cs"/>
          <w:sz w:val="30"/>
          <w:szCs w:val="30"/>
          <w:cs/>
        </w:rPr>
        <w:t>ผลกระทบ</w:t>
      </w:r>
      <w:r w:rsidR="007F5921" w:rsidRPr="00EB535A">
        <w:rPr>
          <w:rFonts w:asciiTheme="majorBidi" w:hAnsiTheme="majorBidi" w:hint="cs"/>
          <w:sz w:val="30"/>
          <w:szCs w:val="30"/>
          <w:cs/>
        </w:rPr>
        <w:t>เรื่องการด้อยค่า</w:t>
      </w:r>
      <w:r w:rsidR="0024639E" w:rsidRPr="00EB535A">
        <w:rPr>
          <w:rFonts w:asciiTheme="majorBidi" w:hAnsiTheme="majorBidi" w:hint="cs"/>
          <w:sz w:val="30"/>
          <w:szCs w:val="30"/>
          <w:cs/>
        </w:rPr>
        <w:t>ได้ถูกพิจารณา</w:t>
      </w:r>
      <w:r w:rsidR="00871EE3" w:rsidRPr="00EB535A">
        <w:rPr>
          <w:rFonts w:asciiTheme="majorBidi" w:hAnsiTheme="majorBidi" w:hint="cs"/>
          <w:sz w:val="30"/>
          <w:szCs w:val="30"/>
          <w:cs/>
        </w:rPr>
        <w:t>แล้ว</w:t>
      </w:r>
    </w:p>
    <w:p w14:paraId="138864C2" w14:textId="77777777" w:rsidR="000B7777" w:rsidRPr="00EB535A" w:rsidRDefault="000B7777" w:rsidP="00721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351A7324" w14:textId="67E9ABF9" w:rsidR="0072110D" w:rsidRPr="00EB535A" w:rsidRDefault="0072110D" w:rsidP="0072110D">
      <w:pPr>
        <w:pStyle w:val="a"/>
        <w:tabs>
          <w:tab w:val="clear" w:pos="1080"/>
          <w:tab w:val="left" w:pos="5115"/>
        </w:tabs>
        <w:ind w:firstLine="540"/>
        <w:jc w:val="both"/>
        <w:rPr>
          <w:rFonts w:asciiTheme="majorBidi" w:hAnsiTheme="majorBidi" w:cstheme="majorBidi"/>
          <w:lang w:val="en-US"/>
        </w:rPr>
      </w:pPr>
      <w:r w:rsidRPr="00EB535A">
        <w:rPr>
          <w:rFonts w:asciiTheme="majorBidi" w:hAnsiTheme="majorBidi" w:cstheme="majorBidi"/>
          <w:lang w:val="en-US"/>
        </w:rPr>
        <w:t xml:space="preserve">  </w:t>
      </w:r>
      <w:r w:rsidRPr="00EB535A">
        <w:rPr>
          <w:rFonts w:asciiTheme="majorBidi" w:hAnsiTheme="majorBidi" w:cstheme="majorBidi"/>
          <w:cs/>
          <w:lang w:val="en-US"/>
        </w:rPr>
        <w:t xml:space="preserve">การวิเคราะห์อายุของลูกหนี้การค้า </w:t>
      </w:r>
      <w:r w:rsidR="00782696" w:rsidRPr="00EB535A">
        <w:rPr>
          <w:rFonts w:asciiTheme="majorBidi" w:hAnsiTheme="majorBidi" w:cstheme="majorBidi" w:hint="cs"/>
          <w:cs/>
          <w:lang w:val="en-US"/>
        </w:rPr>
        <w:t xml:space="preserve">ณ วันที่ </w:t>
      </w:r>
      <w:r w:rsidR="00782696" w:rsidRPr="00EB535A">
        <w:rPr>
          <w:rFonts w:asciiTheme="majorBidi" w:hAnsiTheme="majorBidi" w:cstheme="majorBidi"/>
          <w:lang w:val="en-US"/>
        </w:rPr>
        <w:t xml:space="preserve">31 </w:t>
      </w:r>
      <w:r w:rsidR="00782696" w:rsidRPr="00EB535A">
        <w:rPr>
          <w:rFonts w:asciiTheme="majorBidi" w:hAnsiTheme="majorBidi" w:cstheme="majorBidi" w:hint="cs"/>
          <w:cs/>
          <w:lang w:val="en-US"/>
        </w:rPr>
        <w:t xml:space="preserve">ธันวาคม </w:t>
      </w:r>
      <w:r w:rsidR="00782696" w:rsidRPr="00EB535A">
        <w:rPr>
          <w:rFonts w:asciiTheme="majorBidi" w:hAnsiTheme="majorBidi" w:cstheme="majorBidi"/>
          <w:lang w:val="en-US"/>
        </w:rPr>
        <w:t xml:space="preserve">2562 </w:t>
      </w:r>
      <w:r w:rsidRPr="00EB535A">
        <w:rPr>
          <w:rFonts w:asciiTheme="majorBidi" w:hAnsiTheme="majorBidi" w:cstheme="majorBidi"/>
          <w:cs/>
          <w:lang w:val="en-US"/>
        </w:rPr>
        <w:t>มีดังนี้</w:t>
      </w:r>
      <w:r w:rsidRPr="00EB535A">
        <w:rPr>
          <w:rFonts w:asciiTheme="majorBidi" w:hAnsiTheme="majorBidi" w:cstheme="majorBidi"/>
          <w:cs/>
          <w:lang w:val="en-US"/>
        </w:rPr>
        <w:tab/>
      </w:r>
    </w:p>
    <w:p w14:paraId="52C00551" w14:textId="77777777" w:rsidR="0072110D" w:rsidRPr="00EB535A" w:rsidRDefault="0072110D" w:rsidP="0072110D">
      <w:pPr>
        <w:pStyle w:val="a"/>
        <w:tabs>
          <w:tab w:val="clear" w:pos="1080"/>
          <w:tab w:val="left" w:pos="5115"/>
        </w:tabs>
        <w:ind w:left="540"/>
        <w:jc w:val="both"/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653"/>
        <w:gridCol w:w="1618"/>
        <w:gridCol w:w="270"/>
        <w:gridCol w:w="1531"/>
      </w:tblGrid>
      <w:tr w:rsidR="0072110D" w:rsidRPr="00EB535A" w14:paraId="258C871E" w14:textId="77777777" w:rsidTr="001F6CC0">
        <w:trPr>
          <w:tblHeader/>
        </w:trPr>
        <w:tc>
          <w:tcPr>
            <w:tcW w:w="3115" w:type="pct"/>
          </w:tcPr>
          <w:p w14:paraId="2B98DB14" w14:textId="77777777" w:rsidR="0072110D" w:rsidRPr="00EB535A" w:rsidRDefault="0072110D" w:rsidP="001F6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92" w:type="pct"/>
          </w:tcPr>
          <w:p w14:paraId="22196243" w14:textId="77777777" w:rsidR="0072110D" w:rsidRPr="00EB535A" w:rsidRDefault="0072110D" w:rsidP="001F6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2DB6F91" w14:textId="77777777" w:rsidR="0072110D" w:rsidRPr="00EB535A" w:rsidRDefault="0072110D" w:rsidP="001F6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7753F599" w14:textId="77777777" w:rsidR="0072110D" w:rsidRPr="00EB535A" w:rsidRDefault="0072110D" w:rsidP="001F6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3" w:type="pct"/>
          </w:tcPr>
          <w:p w14:paraId="6B01EC4F" w14:textId="77777777" w:rsidR="0072110D" w:rsidRPr="00EB535A" w:rsidRDefault="0072110D" w:rsidP="001F6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43D38B1C" w14:textId="77777777" w:rsidR="0072110D" w:rsidRPr="00EB535A" w:rsidRDefault="0072110D" w:rsidP="001F6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72110D" w:rsidRPr="00EB535A" w14:paraId="6A7F001D" w14:textId="77777777" w:rsidTr="001F6CC0">
        <w:trPr>
          <w:tblHeader/>
        </w:trPr>
        <w:tc>
          <w:tcPr>
            <w:tcW w:w="3115" w:type="pct"/>
          </w:tcPr>
          <w:p w14:paraId="1B284A7D" w14:textId="77777777" w:rsidR="0072110D" w:rsidRPr="00EB535A" w:rsidRDefault="0072110D" w:rsidP="001F6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85" w:type="pct"/>
            <w:gridSpan w:val="3"/>
          </w:tcPr>
          <w:p w14:paraId="73BE66E9" w14:textId="77777777" w:rsidR="0072110D" w:rsidRPr="00EB535A" w:rsidRDefault="0072110D" w:rsidP="001F6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2110D" w:rsidRPr="00EB535A" w14:paraId="23D70382" w14:textId="77777777" w:rsidTr="001F6CC0">
        <w:tc>
          <w:tcPr>
            <w:tcW w:w="3115" w:type="pct"/>
          </w:tcPr>
          <w:p w14:paraId="253441F6" w14:textId="77777777" w:rsidR="0072110D" w:rsidRPr="00EB535A" w:rsidRDefault="0072110D" w:rsidP="001F6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EB535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EB535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EB535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2562</w:t>
            </w:r>
          </w:p>
        </w:tc>
        <w:tc>
          <w:tcPr>
            <w:tcW w:w="1885" w:type="pct"/>
            <w:gridSpan w:val="3"/>
          </w:tcPr>
          <w:p w14:paraId="60D343A5" w14:textId="77777777" w:rsidR="0072110D" w:rsidRPr="00EB535A" w:rsidRDefault="0072110D" w:rsidP="001F6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72110D" w:rsidRPr="00EB535A" w14:paraId="0F806F4A" w14:textId="77777777" w:rsidTr="001F6CC0">
        <w:tc>
          <w:tcPr>
            <w:tcW w:w="3115" w:type="pct"/>
          </w:tcPr>
          <w:p w14:paraId="0AAE61A7" w14:textId="77777777" w:rsidR="0072110D" w:rsidRPr="00EB535A" w:rsidRDefault="0072110D" w:rsidP="001F6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892" w:type="pct"/>
          </w:tcPr>
          <w:p w14:paraId="5EE50BD3" w14:textId="77777777" w:rsidR="0072110D" w:rsidRPr="00EB535A" w:rsidRDefault="0072110D" w:rsidP="001F6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1403746C" w14:textId="77777777" w:rsidR="0072110D" w:rsidRPr="00EB535A" w:rsidRDefault="0072110D" w:rsidP="001F6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3" w:type="pct"/>
          </w:tcPr>
          <w:p w14:paraId="639613BF" w14:textId="77777777" w:rsidR="0072110D" w:rsidRPr="00EB535A" w:rsidRDefault="0072110D" w:rsidP="001F6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2110D" w:rsidRPr="00EB535A" w14:paraId="77962AE4" w14:textId="77777777" w:rsidTr="001F6CC0">
        <w:tc>
          <w:tcPr>
            <w:tcW w:w="3115" w:type="pct"/>
          </w:tcPr>
          <w:p w14:paraId="4D3A28BF" w14:textId="77777777" w:rsidR="0072110D" w:rsidRPr="00EB535A" w:rsidRDefault="0072110D" w:rsidP="001F6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EB535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892" w:type="pct"/>
          </w:tcPr>
          <w:p w14:paraId="4B3A1070" w14:textId="77777777" w:rsidR="0072110D" w:rsidRPr="00EB535A" w:rsidRDefault="0072110D" w:rsidP="001F6CC0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20,946</w:t>
            </w:r>
          </w:p>
        </w:tc>
        <w:tc>
          <w:tcPr>
            <w:tcW w:w="149" w:type="pct"/>
          </w:tcPr>
          <w:p w14:paraId="0D95657E" w14:textId="77777777" w:rsidR="0072110D" w:rsidRPr="00EB535A" w:rsidRDefault="0072110D" w:rsidP="001F6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3" w:type="pct"/>
          </w:tcPr>
          <w:p w14:paraId="37634D38" w14:textId="77777777" w:rsidR="0072110D" w:rsidRPr="00EB535A" w:rsidRDefault="0072110D" w:rsidP="001F6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0"/>
              </w:tabs>
              <w:spacing w:line="240" w:lineRule="auto"/>
              <w:ind w:left="-108" w:right="-20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21,152</w:t>
            </w:r>
          </w:p>
        </w:tc>
      </w:tr>
      <w:tr w:rsidR="0072110D" w:rsidRPr="00EB535A" w14:paraId="79FB5343" w14:textId="77777777" w:rsidTr="001F6CC0">
        <w:tc>
          <w:tcPr>
            <w:tcW w:w="3115" w:type="pct"/>
          </w:tcPr>
          <w:p w14:paraId="56F86CF4" w14:textId="77777777" w:rsidR="0072110D" w:rsidRPr="00EB535A" w:rsidRDefault="0072110D" w:rsidP="001F6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เกินวันครบกำหนดชำระ </w:t>
            </w:r>
            <w:r w:rsidRPr="00EB535A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892" w:type="pct"/>
          </w:tcPr>
          <w:p w14:paraId="1378BDDC" w14:textId="77777777" w:rsidR="0072110D" w:rsidRPr="00EB535A" w:rsidRDefault="0072110D" w:rsidP="001F6CC0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1A186602" w14:textId="77777777" w:rsidR="0072110D" w:rsidRPr="00EB535A" w:rsidRDefault="0072110D" w:rsidP="001F6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3" w:type="pct"/>
          </w:tcPr>
          <w:p w14:paraId="350E2056" w14:textId="77777777" w:rsidR="0072110D" w:rsidRPr="00EB535A" w:rsidRDefault="0072110D" w:rsidP="001F6CC0">
            <w:pPr>
              <w:tabs>
                <w:tab w:val="clear" w:pos="227"/>
                <w:tab w:val="clear" w:pos="454"/>
                <w:tab w:val="clear" w:pos="680"/>
                <w:tab w:val="decimal" w:pos="780"/>
              </w:tabs>
              <w:spacing w:line="240" w:lineRule="auto"/>
              <w:ind w:left="-108" w:right="73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2110D" w:rsidRPr="00EB535A" w14:paraId="73AAA0E7" w14:textId="77777777" w:rsidTr="001F6CC0">
        <w:tc>
          <w:tcPr>
            <w:tcW w:w="3115" w:type="pct"/>
          </w:tcPr>
          <w:p w14:paraId="39B6313E" w14:textId="77777777" w:rsidR="0072110D" w:rsidRPr="00EB535A" w:rsidRDefault="0072110D" w:rsidP="001F6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EB535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EB535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892" w:type="pct"/>
          </w:tcPr>
          <w:p w14:paraId="1D8BF3C3" w14:textId="77777777" w:rsidR="0072110D" w:rsidRPr="00EB535A" w:rsidRDefault="0072110D" w:rsidP="001F6CC0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30,071</w:t>
            </w:r>
          </w:p>
        </w:tc>
        <w:tc>
          <w:tcPr>
            <w:tcW w:w="149" w:type="pct"/>
          </w:tcPr>
          <w:p w14:paraId="1D134A52" w14:textId="77777777" w:rsidR="0072110D" w:rsidRPr="00EB535A" w:rsidRDefault="0072110D" w:rsidP="001F6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3" w:type="pct"/>
          </w:tcPr>
          <w:p w14:paraId="0816F466" w14:textId="77777777" w:rsidR="0072110D" w:rsidRPr="00EB535A" w:rsidRDefault="0072110D" w:rsidP="001F6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0"/>
              </w:tabs>
              <w:spacing w:line="240" w:lineRule="auto"/>
              <w:ind w:left="-108" w:right="-20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11,495</w:t>
            </w:r>
          </w:p>
        </w:tc>
      </w:tr>
      <w:tr w:rsidR="0072110D" w:rsidRPr="00EB535A" w14:paraId="40387B89" w14:textId="77777777" w:rsidTr="001F6CC0">
        <w:tc>
          <w:tcPr>
            <w:tcW w:w="3115" w:type="pct"/>
          </w:tcPr>
          <w:p w14:paraId="73EBB26E" w14:textId="77777777" w:rsidR="0072110D" w:rsidRPr="00EB535A" w:rsidRDefault="0072110D" w:rsidP="001F6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EB535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EB535A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EB535A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892" w:type="pct"/>
          </w:tcPr>
          <w:p w14:paraId="3429112F" w14:textId="77777777" w:rsidR="0072110D" w:rsidRPr="00EB535A" w:rsidRDefault="0072110D" w:rsidP="001F6CC0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950</w:t>
            </w:r>
          </w:p>
        </w:tc>
        <w:tc>
          <w:tcPr>
            <w:tcW w:w="149" w:type="pct"/>
          </w:tcPr>
          <w:p w14:paraId="26850F38" w14:textId="77777777" w:rsidR="0072110D" w:rsidRPr="00EB535A" w:rsidRDefault="0072110D" w:rsidP="001F6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3" w:type="pct"/>
          </w:tcPr>
          <w:p w14:paraId="59A59456" w14:textId="77777777" w:rsidR="0072110D" w:rsidRPr="00EB535A" w:rsidRDefault="0072110D" w:rsidP="001F6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0"/>
              </w:tabs>
              <w:spacing w:line="240" w:lineRule="auto"/>
              <w:ind w:left="-108" w:right="-20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950</w:t>
            </w:r>
          </w:p>
        </w:tc>
      </w:tr>
      <w:tr w:rsidR="0072110D" w:rsidRPr="00EB535A" w14:paraId="742D8A5E" w14:textId="77777777" w:rsidTr="001F6CC0">
        <w:tc>
          <w:tcPr>
            <w:tcW w:w="3115" w:type="pct"/>
          </w:tcPr>
          <w:p w14:paraId="51E81DDF" w14:textId="77777777" w:rsidR="0072110D" w:rsidRPr="00EB535A" w:rsidRDefault="0072110D" w:rsidP="001F6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EB535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B535A">
              <w:rPr>
                <w:rFonts w:asciiTheme="majorBidi" w:hAnsiTheme="majorBidi" w:cstheme="majorBidi"/>
                <w:sz w:val="30"/>
                <w:szCs w:val="30"/>
              </w:rPr>
              <w:t xml:space="preserve">- 12 </w:t>
            </w:r>
            <w:r w:rsidRPr="00EB535A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892" w:type="pct"/>
          </w:tcPr>
          <w:p w14:paraId="50CECB74" w14:textId="77777777" w:rsidR="0072110D" w:rsidRPr="00EB535A" w:rsidRDefault="0072110D" w:rsidP="001F6CC0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123,553</w:t>
            </w:r>
          </w:p>
        </w:tc>
        <w:tc>
          <w:tcPr>
            <w:tcW w:w="149" w:type="pct"/>
          </w:tcPr>
          <w:p w14:paraId="285FFA02" w14:textId="77777777" w:rsidR="0072110D" w:rsidRPr="00EB535A" w:rsidRDefault="0072110D" w:rsidP="001F6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3" w:type="pct"/>
          </w:tcPr>
          <w:p w14:paraId="0506E28A" w14:textId="77777777" w:rsidR="0072110D" w:rsidRPr="00EB535A" w:rsidRDefault="0072110D" w:rsidP="001F6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0"/>
              </w:tabs>
              <w:spacing w:line="240" w:lineRule="auto"/>
              <w:ind w:left="-108" w:right="-20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120,031</w:t>
            </w:r>
          </w:p>
        </w:tc>
      </w:tr>
      <w:tr w:rsidR="0072110D" w:rsidRPr="00EB535A" w14:paraId="2C43C133" w14:textId="77777777" w:rsidTr="001F6CC0">
        <w:tc>
          <w:tcPr>
            <w:tcW w:w="3115" w:type="pct"/>
          </w:tcPr>
          <w:p w14:paraId="122227DF" w14:textId="77777777" w:rsidR="0072110D" w:rsidRPr="00EB535A" w:rsidRDefault="0072110D" w:rsidP="001F6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EB535A">
              <w:rPr>
                <w:rFonts w:asciiTheme="majorBidi" w:hAnsiTheme="majorBidi" w:cstheme="majorBidi"/>
                <w:sz w:val="30"/>
                <w:szCs w:val="30"/>
              </w:rPr>
              <w:t xml:space="preserve">12  </w:t>
            </w:r>
            <w:r w:rsidRPr="00EB535A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892" w:type="pct"/>
            <w:tcBorders>
              <w:bottom w:val="single" w:sz="4" w:space="0" w:color="auto"/>
            </w:tcBorders>
            <w:shd w:val="clear" w:color="auto" w:fill="auto"/>
          </w:tcPr>
          <w:p w14:paraId="436042E5" w14:textId="77777777" w:rsidR="0072110D" w:rsidRPr="00EB535A" w:rsidRDefault="0072110D" w:rsidP="001F6CC0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78,316</w:t>
            </w:r>
          </w:p>
        </w:tc>
        <w:tc>
          <w:tcPr>
            <w:tcW w:w="149" w:type="pct"/>
          </w:tcPr>
          <w:p w14:paraId="5EF31D76" w14:textId="77777777" w:rsidR="0072110D" w:rsidRPr="00EB535A" w:rsidRDefault="0072110D" w:rsidP="001F6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3" w:type="pct"/>
            <w:tcBorders>
              <w:bottom w:val="single" w:sz="4" w:space="0" w:color="auto"/>
            </w:tcBorders>
          </w:tcPr>
          <w:p w14:paraId="2FBE22A4" w14:textId="77777777" w:rsidR="0072110D" w:rsidRPr="00EB535A" w:rsidRDefault="0072110D" w:rsidP="001F6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0"/>
              </w:tabs>
              <w:spacing w:line="240" w:lineRule="auto"/>
              <w:ind w:left="-108" w:right="-20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23,063</w:t>
            </w:r>
          </w:p>
        </w:tc>
      </w:tr>
      <w:tr w:rsidR="0072110D" w:rsidRPr="00EB535A" w14:paraId="5B2075D4" w14:textId="77777777" w:rsidTr="001F6CC0">
        <w:trPr>
          <w:trHeight w:val="145"/>
        </w:trPr>
        <w:tc>
          <w:tcPr>
            <w:tcW w:w="3115" w:type="pct"/>
          </w:tcPr>
          <w:p w14:paraId="3E579047" w14:textId="77777777" w:rsidR="0072110D" w:rsidRPr="00EB535A" w:rsidRDefault="0072110D" w:rsidP="001F6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2" w:type="pct"/>
            <w:tcBorders>
              <w:top w:val="single" w:sz="4" w:space="0" w:color="auto"/>
            </w:tcBorders>
            <w:shd w:val="clear" w:color="auto" w:fill="auto"/>
          </w:tcPr>
          <w:p w14:paraId="4046C9F6" w14:textId="77777777" w:rsidR="0072110D" w:rsidRPr="00EB535A" w:rsidRDefault="0072110D" w:rsidP="001F6CC0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253,836</w:t>
            </w:r>
          </w:p>
        </w:tc>
        <w:tc>
          <w:tcPr>
            <w:tcW w:w="149" w:type="pct"/>
          </w:tcPr>
          <w:p w14:paraId="76BEB7DB" w14:textId="77777777" w:rsidR="0072110D" w:rsidRPr="00EB535A" w:rsidRDefault="0072110D" w:rsidP="001F6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3" w:type="pct"/>
            <w:tcBorders>
              <w:top w:val="single" w:sz="4" w:space="0" w:color="auto"/>
            </w:tcBorders>
          </w:tcPr>
          <w:p w14:paraId="0DA0566E" w14:textId="77777777" w:rsidR="0072110D" w:rsidRPr="00EB535A" w:rsidRDefault="0072110D" w:rsidP="001F6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0"/>
              </w:tabs>
              <w:spacing w:line="240" w:lineRule="auto"/>
              <w:ind w:left="-108" w:right="-20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176,691</w:t>
            </w:r>
          </w:p>
        </w:tc>
      </w:tr>
      <w:tr w:rsidR="0072110D" w:rsidRPr="00EB535A" w14:paraId="099CCB38" w14:textId="77777777" w:rsidTr="001F6CC0">
        <w:tc>
          <w:tcPr>
            <w:tcW w:w="3115" w:type="pct"/>
          </w:tcPr>
          <w:p w14:paraId="075524E1" w14:textId="77777777" w:rsidR="0072110D" w:rsidRPr="00EB535A" w:rsidRDefault="0072110D" w:rsidP="001F6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7" w:hanging="1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EB535A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  <w:r w:rsidRPr="00EB535A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หนี้สงสัยจะสูญ</w:t>
            </w:r>
          </w:p>
        </w:tc>
        <w:tc>
          <w:tcPr>
            <w:tcW w:w="892" w:type="pct"/>
            <w:tcBorders>
              <w:bottom w:val="single" w:sz="4" w:space="0" w:color="auto"/>
            </w:tcBorders>
          </w:tcPr>
          <w:p w14:paraId="68747D90" w14:textId="77777777" w:rsidR="0072110D" w:rsidRPr="00EB535A" w:rsidRDefault="0072110D" w:rsidP="001F6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522"/>
                <w:tab w:val="left" w:pos="973"/>
              </w:tabs>
              <w:spacing w:line="240" w:lineRule="auto"/>
              <w:ind w:left="-108" w:right="159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5801F57F" w14:textId="77777777" w:rsidR="0072110D" w:rsidRPr="00EB535A" w:rsidRDefault="0072110D" w:rsidP="001F6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3" w:type="pct"/>
            <w:tcBorders>
              <w:bottom w:val="single" w:sz="4" w:space="0" w:color="auto"/>
            </w:tcBorders>
          </w:tcPr>
          <w:p w14:paraId="5E33F076" w14:textId="77777777" w:rsidR="0072110D" w:rsidRPr="00EB535A" w:rsidRDefault="0072110D" w:rsidP="001F6CC0">
            <w:pPr>
              <w:tabs>
                <w:tab w:val="clear" w:pos="227"/>
                <w:tab w:val="clear" w:pos="454"/>
                <w:tab w:val="clear" w:pos="680"/>
                <w:tab w:val="decimal" w:pos="780"/>
              </w:tabs>
              <w:spacing w:line="240" w:lineRule="auto"/>
              <w:ind w:left="-108" w:right="73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2110D" w:rsidRPr="00EB535A" w14:paraId="35C86E76" w14:textId="77777777" w:rsidTr="001F6CC0">
        <w:tc>
          <w:tcPr>
            <w:tcW w:w="3115" w:type="pct"/>
          </w:tcPr>
          <w:p w14:paraId="5F2CC97B" w14:textId="77777777" w:rsidR="0072110D" w:rsidRPr="00EB535A" w:rsidRDefault="0072110D" w:rsidP="001F6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92" w:type="pct"/>
            <w:tcBorders>
              <w:top w:val="single" w:sz="4" w:space="0" w:color="auto"/>
              <w:bottom w:val="single" w:sz="4" w:space="0" w:color="auto"/>
            </w:tcBorders>
          </w:tcPr>
          <w:p w14:paraId="543A5EFB" w14:textId="77777777" w:rsidR="0072110D" w:rsidRPr="00EB535A" w:rsidRDefault="0072110D" w:rsidP="001F6CC0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253,836</w:t>
            </w:r>
          </w:p>
        </w:tc>
        <w:tc>
          <w:tcPr>
            <w:tcW w:w="149" w:type="pct"/>
          </w:tcPr>
          <w:p w14:paraId="5E5AA138" w14:textId="77777777" w:rsidR="0072110D" w:rsidRPr="00EB535A" w:rsidRDefault="0072110D" w:rsidP="001F6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3" w:type="pct"/>
            <w:tcBorders>
              <w:top w:val="single" w:sz="4" w:space="0" w:color="auto"/>
              <w:bottom w:val="single" w:sz="4" w:space="0" w:color="auto"/>
            </w:tcBorders>
          </w:tcPr>
          <w:p w14:paraId="55E7B99C" w14:textId="77777777" w:rsidR="0072110D" w:rsidRPr="00EB535A" w:rsidRDefault="0072110D" w:rsidP="001F6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0"/>
              </w:tabs>
              <w:spacing w:line="240" w:lineRule="auto"/>
              <w:ind w:left="-108" w:right="-20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176,691</w:t>
            </w:r>
          </w:p>
        </w:tc>
      </w:tr>
    </w:tbl>
    <w:p w14:paraId="5FF440B1" w14:textId="77777777" w:rsidR="0072110D" w:rsidRPr="00EB535A" w:rsidRDefault="0072110D" w:rsidP="003A1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F943DFA" w14:textId="77777777" w:rsidR="0072110D" w:rsidRPr="00EB535A" w:rsidRDefault="0072110D" w:rsidP="003A1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11C8E63" w14:textId="3862C109" w:rsidR="007768EE" w:rsidRPr="00EB535A" w:rsidRDefault="007768EE" w:rsidP="003A1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EB535A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654"/>
        <w:gridCol w:w="1618"/>
        <w:gridCol w:w="270"/>
        <w:gridCol w:w="1530"/>
      </w:tblGrid>
      <w:tr w:rsidR="00EB1168" w:rsidRPr="00EB535A" w14:paraId="7F30D9AA" w14:textId="77777777" w:rsidTr="0072110D">
        <w:trPr>
          <w:tblHeader/>
        </w:trPr>
        <w:tc>
          <w:tcPr>
            <w:tcW w:w="3116" w:type="pct"/>
          </w:tcPr>
          <w:p w14:paraId="59C18941" w14:textId="51212D81" w:rsidR="009C7D03" w:rsidRPr="00EB535A" w:rsidRDefault="009C7D03" w:rsidP="00473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92" w:type="pct"/>
          </w:tcPr>
          <w:p w14:paraId="646FF6FD" w14:textId="77777777" w:rsidR="00890591" w:rsidRPr="00EB535A" w:rsidRDefault="00890591" w:rsidP="009C7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B8F619E" w14:textId="2829BE22" w:rsidR="009C7D03" w:rsidRPr="00EB535A" w:rsidRDefault="009C7D03" w:rsidP="009C7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16A0B0FC" w14:textId="77777777" w:rsidR="009C7D03" w:rsidRPr="00EB535A" w:rsidRDefault="009C7D03" w:rsidP="009C7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3" w:type="pct"/>
          </w:tcPr>
          <w:p w14:paraId="748EDFB9" w14:textId="77777777" w:rsidR="00890591" w:rsidRPr="00EB535A" w:rsidRDefault="009C7D03" w:rsidP="00841D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2B4B34AF" w14:textId="4FA7D478" w:rsidR="009C7D03" w:rsidRPr="00EB535A" w:rsidRDefault="009C7D03" w:rsidP="00841D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9C7D03" w:rsidRPr="00EB535A" w14:paraId="3B96C53E" w14:textId="77777777" w:rsidTr="0072110D">
        <w:trPr>
          <w:tblHeader/>
        </w:trPr>
        <w:tc>
          <w:tcPr>
            <w:tcW w:w="3116" w:type="pct"/>
          </w:tcPr>
          <w:p w14:paraId="400B6B22" w14:textId="77777777" w:rsidR="009C7D03" w:rsidRPr="00EB535A" w:rsidRDefault="009C7D03" w:rsidP="00473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84" w:type="pct"/>
            <w:gridSpan w:val="3"/>
          </w:tcPr>
          <w:p w14:paraId="3823418E" w14:textId="03DF1B17" w:rsidR="009C7D03" w:rsidRPr="00EB535A" w:rsidRDefault="009C7D03" w:rsidP="009C7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B1168" w:rsidRPr="00EB535A" w14:paraId="47E13B59" w14:textId="77777777" w:rsidTr="0072110D">
        <w:tc>
          <w:tcPr>
            <w:tcW w:w="3116" w:type="pct"/>
          </w:tcPr>
          <w:p w14:paraId="57A0F149" w14:textId="77777777" w:rsidR="009C7D03" w:rsidRPr="00EB535A" w:rsidRDefault="009C7D03" w:rsidP="009A5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892" w:type="pct"/>
          </w:tcPr>
          <w:p w14:paraId="2CB78EDC" w14:textId="77777777" w:rsidR="009C7D03" w:rsidRPr="00EB535A" w:rsidRDefault="009C7D03" w:rsidP="009A54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18F04931" w14:textId="77777777" w:rsidR="009C7D03" w:rsidRPr="00EB535A" w:rsidRDefault="009C7D03" w:rsidP="009A54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3" w:type="pct"/>
          </w:tcPr>
          <w:p w14:paraId="0C08C7AF" w14:textId="77777777" w:rsidR="009C7D03" w:rsidRPr="00EB535A" w:rsidRDefault="009C7D03" w:rsidP="009A54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right="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B1168" w:rsidRPr="00EB535A" w14:paraId="01748FF2" w14:textId="77777777" w:rsidTr="0072110D">
        <w:tc>
          <w:tcPr>
            <w:tcW w:w="3116" w:type="pct"/>
          </w:tcPr>
          <w:p w14:paraId="26AE96B5" w14:textId="77777777" w:rsidR="009C7D03" w:rsidRPr="00EB535A" w:rsidRDefault="009C7D03" w:rsidP="009A5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EB535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892" w:type="pct"/>
            <w:shd w:val="clear" w:color="auto" w:fill="auto"/>
          </w:tcPr>
          <w:p w14:paraId="5085508C" w14:textId="77777777" w:rsidR="009C7D03" w:rsidRPr="00EB535A" w:rsidRDefault="009C7D03" w:rsidP="009A5423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45,567</w:t>
            </w:r>
          </w:p>
        </w:tc>
        <w:tc>
          <w:tcPr>
            <w:tcW w:w="149" w:type="pct"/>
          </w:tcPr>
          <w:p w14:paraId="256FE4ED" w14:textId="77777777" w:rsidR="009C7D03" w:rsidRPr="00EB535A" w:rsidRDefault="009C7D03" w:rsidP="009A5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3" w:type="pct"/>
          </w:tcPr>
          <w:p w14:paraId="69767BB4" w14:textId="77777777" w:rsidR="009C7D03" w:rsidRPr="00EB535A" w:rsidRDefault="009C7D03" w:rsidP="009A5423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28,103</w:t>
            </w:r>
          </w:p>
        </w:tc>
      </w:tr>
      <w:tr w:rsidR="00EB1168" w:rsidRPr="00EB535A" w14:paraId="25B8B646" w14:textId="77777777" w:rsidTr="0072110D">
        <w:tc>
          <w:tcPr>
            <w:tcW w:w="3116" w:type="pct"/>
          </w:tcPr>
          <w:p w14:paraId="6FC2EB70" w14:textId="77777777" w:rsidR="009C7D03" w:rsidRPr="00EB535A" w:rsidRDefault="009C7D03" w:rsidP="009A5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เกินวันครบกำหนดชำระ </w:t>
            </w:r>
            <w:r w:rsidRPr="00EB535A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892" w:type="pct"/>
            <w:shd w:val="clear" w:color="auto" w:fill="auto"/>
          </w:tcPr>
          <w:p w14:paraId="5C6CFE79" w14:textId="77777777" w:rsidR="009C7D03" w:rsidRPr="00EB535A" w:rsidRDefault="009C7D03" w:rsidP="009A5423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5C6B60AA" w14:textId="77777777" w:rsidR="009C7D03" w:rsidRPr="00EB535A" w:rsidRDefault="009C7D03" w:rsidP="009A5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3" w:type="pct"/>
          </w:tcPr>
          <w:p w14:paraId="09A1F821" w14:textId="77777777" w:rsidR="009C7D03" w:rsidRPr="00EB535A" w:rsidRDefault="009C7D03" w:rsidP="009A5423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B1168" w:rsidRPr="00EB535A" w14:paraId="13C1D225" w14:textId="77777777" w:rsidTr="0072110D">
        <w:tc>
          <w:tcPr>
            <w:tcW w:w="3116" w:type="pct"/>
          </w:tcPr>
          <w:p w14:paraId="3A355C51" w14:textId="77777777" w:rsidR="009C7D03" w:rsidRPr="00EB535A" w:rsidRDefault="009C7D03" w:rsidP="009A5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EB535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EB535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892" w:type="pct"/>
            <w:shd w:val="clear" w:color="auto" w:fill="auto"/>
          </w:tcPr>
          <w:p w14:paraId="56711A6D" w14:textId="77777777" w:rsidR="009C7D03" w:rsidRPr="00EB535A" w:rsidRDefault="009C7D03" w:rsidP="009A5423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56,481</w:t>
            </w:r>
          </w:p>
        </w:tc>
        <w:tc>
          <w:tcPr>
            <w:tcW w:w="149" w:type="pct"/>
          </w:tcPr>
          <w:p w14:paraId="4C0FA927" w14:textId="77777777" w:rsidR="009C7D03" w:rsidRPr="00EB535A" w:rsidRDefault="009C7D03" w:rsidP="009A5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3" w:type="pct"/>
          </w:tcPr>
          <w:p w14:paraId="2B9F27AD" w14:textId="77777777" w:rsidR="009C7D03" w:rsidRPr="00EB535A" w:rsidRDefault="009C7D03" w:rsidP="009A5423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39,448</w:t>
            </w:r>
          </w:p>
        </w:tc>
      </w:tr>
      <w:tr w:rsidR="00EB1168" w:rsidRPr="00EB535A" w14:paraId="16AFE0D2" w14:textId="77777777" w:rsidTr="0072110D">
        <w:tc>
          <w:tcPr>
            <w:tcW w:w="3116" w:type="pct"/>
          </w:tcPr>
          <w:p w14:paraId="0DA7950F" w14:textId="77777777" w:rsidR="009C7D03" w:rsidRPr="00EB535A" w:rsidRDefault="009C7D03" w:rsidP="009A5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EB535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EB535A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EB535A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892" w:type="pct"/>
            <w:shd w:val="clear" w:color="auto" w:fill="auto"/>
          </w:tcPr>
          <w:p w14:paraId="7166411C" w14:textId="77777777" w:rsidR="009C7D03" w:rsidRPr="00EB535A" w:rsidRDefault="009C7D03" w:rsidP="009A5423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2,015</w:t>
            </w:r>
          </w:p>
        </w:tc>
        <w:tc>
          <w:tcPr>
            <w:tcW w:w="149" w:type="pct"/>
          </w:tcPr>
          <w:p w14:paraId="7ADCCD33" w14:textId="77777777" w:rsidR="009C7D03" w:rsidRPr="00EB535A" w:rsidRDefault="009C7D03" w:rsidP="009A5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3" w:type="pct"/>
          </w:tcPr>
          <w:p w14:paraId="278AE640" w14:textId="77777777" w:rsidR="009C7D03" w:rsidRPr="00EB535A" w:rsidRDefault="009C7D03" w:rsidP="009A5423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2,015</w:t>
            </w:r>
          </w:p>
        </w:tc>
      </w:tr>
      <w:tr w:rsidR="00EB1168" w:rsidRPr="00EB535A" w14:paraId="0F68B749" w14:textId="77777777" w:rsidTr="0072110D">
        <w:tc>
          <w:tcPr>
            <w:tcW w:w="3116" w:type="pct"/>
          </w:tcPr>
          <w:p w14:paraId="74509B46" w14:textId="77777777" w:rsidR="009C7D03" w:rsidRPr="00EB535A" w:rsidRDefault="009C7D03" w:rsidP="009A5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EB535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B535A">
              <w:rPr>
                <w:rFonts w:asciiTheme="majorBidi" w:hAnsiTheme="majorBidi" w:cstheme="majorBidi"/>
                <w:sz w:val="30"/>
                <w:szCs w:val="30"/>
              </w:rPr>
              <w:t xml:space="preserve">- 12 </w:t>
            </w:r>
            <w:r w:rsidRPr="00EB535A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892" w:type="pct"/>
            <w:shd w:val="clear" w:color="auto" w:fill="auto"/>
          </w:tcPr>
          <w:p w14:paraId="1634D046" w14:textId="77777777" w:rsidR="009C7D03" w:rsidRPr="00EB535A" w:rsidRDefault="009C7D03" w:rsidP="009A5423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16,151</w:t>
            </w:r>
          </w:p>
        </w:tc>
        <w:tc>
          <w:tcPr>
            <w:tcW w:w="149" w:type="pct"/>
          </w:tcPr>
          <w:p w14:paraId="0326D4FE" w14:textId="77777777" w:rsidR="009C7D03" w:rsidRPr="00EB535A" w:rsidRDefault="009C7D03" w:rsidP="009A5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3" w:type="pct"/>
          </w:tcPr>
          <w:p w14:paraId="7FC04D76" w14:textId="77777777" w:rsidR="009C7D03" w:rsidRPr="00EB535A" w:rsidRDefault="009C7D03" w:rsidP="009A5423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13,497</w:t>
            </w:r>
          </w:p>
        </w:tc>
      </w:tr>
      <w:tr w:rsidR="00EB1168" w:rsidRPr="00EB535A" w14:paraId="404E0592" w14:textId="77777777" w:rsidTr="0072110D">
        <w:tc>
          <w:tcPr>
            <w:tcW w:w="3116" w:type="pct"/>
          </w:tcPr>
          <w:p w14:paraId="3F4C121C" w14:textId="77777777" w:rsidR="009C7D03" w:rsidRPr="00EB535A" w:rsidRDefault="009C7D03" w:rsidP="009A5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EB535A">
              <w:rPr>
                <w:rFonts w:asciiTheme="majorBidi" w:hAnsiTheme="majorBidi" w:cstheme="majorBidi"/>
                <w:sz w:val="30"/>
                <w:szCs w:val="30"/>
              </w:rPr>
              <w:t xml:space="preserve">12  </w:t>
            </w:r>
            <w:r w:rsidRPr="00EB535A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892" w:type="pct"/>
            <w:tcBorders>
              <w:bottom w:val="single" w:sz="4" w:space="0" w:color="auto"/>
            </w:tcBorders>
            <w:shd w:val="clear" w:color="auto" w:fill="auto"/>
          </w:tcPr>
          <w:p w14:paraId="53C82BB4" w14:textId="77777777" w:rsidR="009C7D03" w:rsidRPr="00EB535A" w:rsidRDefault="009C7D03" w:rsidP="009A5423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9,510</w:t>
            </w:r>
          </w:p>
        </w:tc>
        <w:tc>
          <w:tcPr>
            <w:tcW w:w="149" w:type="pct"/>
          </w:tcPr>
          <w:p w14:paraId="4141826A" w14:textId="77777777" w:rsidR="009C7D03" w:rsidRPr="00EB535A" w:rsidRDefault="009C7D03" w:rsidP="009A5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3" w:type="pct"/>
            <w:tcBorders>
              <w:bottom w:val="single" w:sz="4" w:space="0" w:color="auto"/>
            </w:tcBorders>
          </w:tcPr>
          <w:p w14:paraId="70B73A8C" w14:textId="77777777" w:rsidR="009C7D03" w:rsidRPr="00EB535A" w:rsidRDefault="009C7D03" w:rsidP="009A5423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right="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8,533</w:t>
            </w:r>
          </w:p>
        </w:tc>
      </w:tr>
      <w:tr w:rsidR="00EB1168" w:rsidRPr="00EB535A" w14:paraId="36937EBA" w14:textId="77777777" w:rsidTr="0072110D">
        <w:tc>
          <w:tcPr>
            <w:tcW w:w="3116" w:type="pct"/>
          </w:tcPr>
          <w:p w14:paraId="0C387D7F" w14:textId="77777777" w:rsidR="009C7D03" w:rsidRPr="00EB535A" w:rsidRDefault="009C7D03" w:rsidP="009A5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92" w:type="pct"/>
            <w:tcBorders>
              <w:top w:val="single" w:sz="4" w:space="0" w:color="auto"/>
            </w:tcBorders>
            <w:shd w:val="clear" w:color="auto" w:fill="auto"/>
          </w:tcPr>
          <w:p w14:paraId="1DC69824" w14:textId="77777777" w:rsidR="009C7D03" w:rsidRPr="00EB535A" w:rsidRDefault="009C7D03" w:rsidP="009A5423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129,724</w:t>
            </w:r>
          </w:p>
        </w:tc>
        <w:tc>
          <w:tcPr>
            <w:tcW w:w="149" w:type="pct"/>
          </w:tcPr>
          <w:p w14:paraId="66C76169" w14:textId="77777777" w:rsidR="009C7D03" w:rsidRPr="00EB535A" w:rsidRDefault="009C7D03" w:rsidP="009A5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3" w:type="pct"/>
            <w:tcBorders>
              <w:top w:val="single" w:sz="4" w:space="0" w:color="auto"/>
            </w:tcBorders>
          </w:tcPr>
          <w:p w14:paraId="021D3C00" w14:textId="77777777" w:rsidR="009C7D03" w:rsidRPr="00EB535A" w:rsidRDefault="009C7D03" w:rsidP="009A5423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91,596</w:t>
            </w:r>
          </w:p>
        </w:tc>
      </w:tr>
      <w:tr w:rsidR="00EB1168" w:rsidRPr="00EB535A" w14:paraId="2158198A" w14:textId="77777777" w:rsidTr="0072110D">
        <w:tc>
          <w:tcPr>
            <w:tcW w:w="3116" w:type="pct"/>
          </w:tcPr>
          <w:p w14:paraId="53717E49" w14:textId="1C0AE543" w:rsidR="009C7D03" w:rsidRPr="00EB535A" w:rsidRDefault="009C7D03" w:rsidP="009A5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EB535A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  <w:r w:rsidR="00EB1168" w:rsidRPr="00EB535A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หนี้สงสัยจะสูญ</w:t>
            </w:r>
            <w:r w:rsidRPr="00EB535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92" w:type="pct"/>
            <w:tcBorders>
              <w:bottom w:val="single" w:sz="4" w:space="0" w:color="auto"/>
            </w:tcBorders>
            <w:shd w:val="clear" w:color="auto" w:fill="auto"/>
          </w:tcPr>
          <w:p w14:paraId="1F720A0C" w14:textId="4963E7B8" w:rsidR="009C7D03" w:rsidRPr="00EB535A" w:rsidRDefault="009C7D03" w:rsidP="00FA5FBF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right="-23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EB535A">
              <w:rPr>
                <w:rFonts w:asciiTheme="majorBidi" w:hAnsiTheme="majorBidi" w:cstheme="majorBidi"/>
                <w:sz w:val="30"/>
                <w:szCs w:val="30"/>
              </w:rPr>
              <w:t>2,450</w:t>
            </w:r>
            <w:r w:rsidRPr="00EB535A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49" w:type="pct"/>
          </w:tcPr>
          <w:p w14:paraId="74F82222" w14:textId="77777777" w:rsidR="009C7D03" w:rsidRPr="00EB535A" w:rsidRDefault="009C7D03" w:rsidP="009C7D03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3" w:type="pct"/>
            <w:tcBorders>
              <w:bottom w:val="single" w:sz="4" w:space="0" w:color="auto"/>
            </w:tcBorders>
          </w:tcPr>
          <w:p w14:paraId="720E1568" w14:textId="1AB71407" w:rsidR="009C7D03" w:rsidRPr="00EB535A" w:rsidRDefault="009C7D03" w:rsidP="00FA5FB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EB535A">
              <w:rPr>
                <w:rFonts w:asciiTheme="majorBidi" w:hAnsiTheme="majorBidi" w:cstheme="majorBidi"/>
                <w:sz w:val="30"/>
                <w:szCs w:val="30"/>
              </w:rPr>
              <w:t>1,474</w:t>
            </w:r>
            <w:r w:rsidRPr="00EB535A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EB1168" w:rsidRPr="00EB535A" w14:paraId="30F7B27C" w14:textId="77777777" w:rsidTr="0072110D">
        <w:tc>
          <w:tcPr>
            <w:tcW w:w="3116" w:type="pct"/>
          </w:tcPr>
          <w:p w14:paraId="4BD88631" w14:textId="77777777" w:rsidR="009C7D03" w:rsidRPr="00EB535A" w:rsidRDefault="009C7D03" w:rsidP="009A5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A696D3" w14:textId="77777777" w:rsidR="009C7D03" w:rsidRPr="00EB535A" w:rsidRDefault="009C7D03" w:rsidP="009A5423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127,274</w:t>
            </w:r>
          </w:p>
        </w:tc>
        <w:tc>
          <w:tcPr>
            <w:tcW w:w="149" w:type="pct"/>
          </w:tcPr>
          <w:p w14:paraId="47F4E4CF" w14:textId="77777777" w:rsidR="009C7D03" w:rsidRPr="00EB535A" w:rsidRDefault="009C7D03" w:rsidP="009A5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3" w:type="pct"/>
            <w:tcBorders>
              <w:top w:val="single" w:sz="4" w:space="0" w:color="auto"/>
              <w:bottom w:val="single" w:sz="4" w:space="0" w:color="auto"/>
            </w:tcBorders>
          </w:tcPr>
          <w:p w14:paraId="26088C36" w14:textId="77777777" w:rsidR="009C7D03" w:rsidRPr="00EB535A" w:rsidRDefault="009C7D03" w:rsidP="009A5423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90,122</w:t>
            </w:r>
          </w:p>
        </w:tc>
      </w:tr>
      <w:tr w:rsidR="00EB1168" w:rsidRPr="00EB535A" w14:paraId="44CA93A8" w14:textId="77777777" w:rsidTr="0072110D">
        <w:tc>
          <w:tcPr>
            <w:tcW w:w="3116" w:type="pct"/>
          </w:tcPr>
          <w:p w14:paraId="298701BC" w14:textId="77777777" w:rsidR="009C7D03" w:rsidRPr="00EB535A" w:rsidRDefault="009C7D03" w:rsidP="009A5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2" w:type="pct"/>
            <w:tcBorders>
              <w:top w:val="single" w:sz="4" w:space="0" w:color="auto"/>
            </w:tcBorders>
          </w:tcPr>
          <w:p w14:paraId="5D3E4161" w14:textId="77777777" w:rsidR="009C7D03" w:rsidRPr="00EB535A" w:rsidRDefault="009C7D03" w:rsidP="009A5423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385F0001" w14:textId="77777777" w:rsidR="009C7D03" w:rsidRPr="00EB535A" w:rsidRDefault="009C7D03" w:rsidP="009A5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3" w:type="pct"/>
            <w:tcBorders>
              <w:top w:val="single" w:sz="4" w:space="0" w:color="auto"/>
            </w:tcBorders>
          </w:tcPr>
          <w:p w14:paraId="25478BCA" w14:textId="77777777" w:rsidR="009C7D03" w:rsidRPr="00EB535A" w:rsidRDefault="009C7D03" w:rsidP="009A5423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right="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B1168" w:rsidRPr="00EB535A" w14:paraId="7B22CF9F" w14:textId="77777777" w:rsidTr="0072110D">
        <w:tc>
          <w:tcPr>
            <w:tcW w:w="3116" w:type="pct"/>
          </w:tcPr>
          <w:p w14:paraId="2A8F749E" w14:textId="77777777" w:rsidR="009C7D03" w:rsidRPr="00EB535A" w:rsidRDefault="009C7D03" w:rsidP="009A5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92" w:type="pct"/>
            <w:tcBorders>
              <w:bottom w:val="double" w:sz="4" w:space="0" w:color="auto"/>
            </w:tcBorders>
            <w:shd w:val="clear" w:color="auto" w:fill="auto"/>
          </w:tcPr>
          <w:p w14:paraId="6471CB34" w14:textId="77777777" w:rsidR="009C7D03" w:rsidRPr="00EB535A" w:rsidRDefault="009C7D03" w:rsidP="009A5423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right="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381,110</w:t>
            </w:r>
          </w:p>
        </w:tc>
        <w:tc>
          <w:tcPr>
            <w:tcW w:w="149" w:type="pct"/>
          </w:tcPr>
          <w:p w14:paraId="7C8D71F6" w14:textId="77777777" w:rsidR="009C7D03" w:rsidRPr="00EB535A" w:rsidRDefault="009C7D03" w:rsidP="009A5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3" w:type="pct"/>
            <w:tcBorders>
              <w:bottom w:val="double" w:sz="4" w:space="0" w:color="auto"/>
            </w:tcBorders>
          </w:tcPr>
          <w:p w14:paraId="249ECCC8" w14:textId="77777777" w:rsidR="009C7D03" w:rsidRPr="00EB535A" w:rsidRDefault="009C7D03" w:rsidP="009A54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266,813</w:t>
            </w:r>
          </w:p>
        </w:tc>
      </w:tr>
    </w:tbl>
    <w:p w14:paraId="01840518" w14:textId="77777777" w:rsidR="004739BE" w:rsidRPr="00EB535A" w:rsidRDefault="004739BE" w:rsidP="004739BE">
      <w:pPr>
        <w:pStyle w:val="a"/>
        <w:tabs>
          <w:tab w:val="clear" w:pos="1080"/>
          <w:tab w:val="left" w:pos="5115"/>
        </w:tabs>
        <w:ind w:left="540"/>
        <w:jc w:val="both"/>
        <w:rPr>
          <w:rFonts w:asciiTheme="majorBidi" w:hAnsiTheme="majorBidi" w:cstheme="majorBidi"/>
          <w:lang w:val="en-US"/>
        </w:rPr>
      </w:pPr>
    </w:p>
    <w:p w14:paraId="7FCE9A2B" w14:textId="77777777" w:rsidR="008513FE" w:rsidRPr="00EB535A" w:rsidRDefault="00EE1EA7" w:rsidP="004739BE">
      <w:pPr>
        <w:pStyle w:val="a"/>
        <w:tabs>
          <w:tab w:val="clear" w:pos="1080"/>
          <w:tab w:val="left" w:pos="5115"/>
        </w:tabs>
        <w:ind w:left="540"/>
        <w:jc w:val="both"/>
        <w:rPr>
          <w:rFonts w:asciiTheme="majorBidi" w:hAnsiTheme="majorBidi" w:cstheme="majorBidi"/>
          <w:lang w:val="en-US"/>
        </w:rPr>
      </w:pPr>
      <w:r w:rsidRPr="00EB535A">
        <w:rPr>
          <w:rFonts w:asciiTheme="majorBidi" w:hAnsiTheme="majorBidi" w:cstheme="majorBidi"/>
          <w:lang w:val="en-US"/>
        </w:rPr>
        <w:t xml:space="preserve">  </w:t>
      </w:r>
      <w:r w:rsidR="004739BE" w:rsidRPr="00EB535A">
        <w:rPr>
          <w:rFonts w:asciiTheme="majorBidi" w:hAnsiTheme="majorBidi" w:cstheme="majorBidi"/>
          <w:cs/>
          <w:lang w:val="en-US"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="004739BE" w:rsidRPr="00EB535A">
        <w:rPr>
          <w:rFonts w:asciiTheme="majorBidi" w:hAnsiTheme="majorBidi" w:cstheme="majorBidi"/>
          <w:lang w:val="en-US"/>
        </w:rPr>
        <w:t xml:space="preserve">30 </w:t>
      </w:r>
      <w:r w:rsidR="004739BE" w:rsidRPr="00EB535A">
        <w:rPr>
          <w:rFonts w:asciiTheme="majorBidi" w:hAnsiTheme="majorBidi" w:cstheme="majorBidi"/>
          <w:cs/>
          <w:lang w:val="en-US"/>
        </w:rPr>
        <w:t>วัน ถึง</w:t>
      </w:r>
      <w:r w:rsidR="004739BE" w:rsidRPr="00EB535A">
        <w:rPr>
          <w:rFonts w:asciiTheme="majorBidi" w:hAnsiTheme="majorBidi" w:cstheme="majorBidi"/>
          <w:lang w:val="en-US"/>
        </w:rPr>
        <w:t xml:space="preserve"> 90 </w:t>
      </w:r>
      <w:r w:rsidR="004739BE" w:rsidRPr="00EB535A">
        <w:rPr>
          <w:rFonts w:asciiTheme="majorBidi" w:hAnsiTheme="majorBidi" w:cstheme="majorBidi"/>
          <w:cs/>
          <w:lang w:val="en-US"/>
        </w:rPr>
        <w:t>วัน</w:t>
      </w:r>
    </w:p>
    <w:p w14:paraId="40C426C9" w14:textId="7E6F5B76" w:rsidR="004739BE" w:rsidRPr="00EB535A" w:rsidRDefault="004739BE" w:rsidP="004739BE">
      <w:pPr>
        <w:pStyle w:val="a"/>
        <w:tabs>
          <w:tab w:val="clear" w:pos="1080"/>
          <w:tab w:val="left" w:pos="5115"/>
        </w:tabs>
        <w:ind w:left="540"/>
        <w:jc w:val="both"/>
        <w:rPr>
          <w:rFonts w:asciiTheme="majorBidi" w:hAnsiTheme="majorBidi" w:cstheme="majorBidi"/>
          <w:cs/>
        </w:rPr>
      </w:pP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54"/>
        <w:gridCol w:w="1618"/>
        <w:gridCol w:w="270"/>
        <w:gridCol w:w="1530"/>
      </w:tblGrid>
      <w:tr w:rsidR="00CA49C9" w:rsidRPr="00EB535A" w14:paraId="17D33364" w14:textId="77777777" w:rsidTr="00403186">
        <w:tc>
          <w:tcPr>
            <w:tcW w:w="3116" w:type="pct"/>
          </w:tcPr>
          <w:p w14:paraId="22A7465A" w14:textId="77777777" w:rsidR="00CA49C9" w:rsidRPr="00EB535A" w:rsidRDefault="00CA49C9" w:rsidP="00487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92" w:type="pct"/>
          </w:tcPr>
          <w:p w14:paraId="0642A811" w14:textId="77777777" w:rsidR="00CA49C9" w:rsidRPr="00EB535A" w:rsidRDefault="00CA49C9" w:rsidP="00487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6363E96" w14:textId="77777777" w:rsidR="00CA49C9" w:rsidRPr="00EB535A" w:rsidRDefault="00CA49C9" w:rsidP="00487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2A0BD2FD" w14:textId="77777777" w:rsidR="00CA49C9" w:rsidRPr="00EB535A" w:rsidRDefault="00CA49C9" w:rsidP="00487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3" w:type="pct"/>
          </w:tcPr>
          <w:p w14:paraId="22AA0D3A" w14:textId="77777777" w:rsidR="00CA49C9" w:rsidRPr="00EB535A" w:rsidRDefault="00CA49C9" w:rsidP="007768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70CA3153" w14:textId="77777777" w:rsidR="00CA49C9" w:rsidRPr="00EB535A" w:rsidRDefault="00CA49C9" w:rsidP="007768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A49C9" w:rsidRPr="00EB535A" w14:paraId="5124AF31" w14:textId="77777777" w:rsidTr="00403186">
        <w:tc>
          <w:tcPr>
            <w:tcW w:w="3116" w:type="pct"/>
          </w:tcPr>
          <w:p w14:paraId="1C674F15" w14:textId="77777777" w:rsidR="00CA49C9" w:rsidRPr="00EB535A" w:rsidRDefault="00CA49C9" w:rsidP="00487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84" w:type="pct"/>
            <w:gridSpan w:val="3"/>
          </w:tcPr>
          <w:p w14:paraId="4251A49B" w14:textId="77777777" w:rsidR="00CA49C9" w:rsidRPr="00EB535A" w:rsidRDefault="00CA49C9" w:rsidP="00487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A49C9" w:rsidRPr="00EB535A" w14:paraId="471A2202" w14:textId="77777777" w:rsidTr="00403186">
        <w:tc>
          <w:tcPr>
            <w:tcW w:w="3116" w:type="pct"/>
          </w:tcPr>
          <w:p w14:paraId="276F6282" w14:textId="77777777" w:rsidR="00CA49C9" w:rsidRPr="00EB535A" w:rsidRDefault="00CA49C9" w:rsidP="00CA4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กลับรายการหนี้สูญและหนี้สงสัยจะสูญ </w:t>
            </w:r>
          </w:p>
          <w:p w14:paraId="75F87DCF" w14:textId="0516EE5A" w:rsidR="00CA49C9" w:rsidRPr="00EB535A" w:rsidRDefault="00CA49C9" w:rsidP="00CA4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สำหรับปีสิ้นสุดวันที่ </w:t>
            </w:r>
            <w:r w:rsidRPr="00EB535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B535A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92" w:type="pct"/>
          </w:tcPr>
          <w:p w14:paraId="162D9A62" w14:textId="77777777" w:rsidR="00CA49C9" w:rsidRPr="00EB535A" w:rsidRDefault="00CA49C9" w:rsidP="00CA49C9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8FF5334" w14:textId="38184576" w:rsidR="00CA49C9" w:rsidRPr="00EB535A" w:rsidRDefault="00CA49C9" w:rsidP="00CA49C9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(16,155)</w:t>
            </w:r>
          </w:p>
        </w:tc>
        <w:tc>
          <w:tcPr>
            <w:tcW w:w="149" w:type="pct"/>
          </w:tcPr>
          <w:p w14:paraId="5627C609" w14:textId="77777777" w:rsidR="00CA49C9" w:rsidRPr="00EB535A" w:rsidRDefault="00CA49C9" w:rsidP="00CA4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3" w:type="pct"/>
          </w:tcPr>
          <w:p w14:paraId="00EA5054" w14:textId="77777777" w:rsidR="00CA49C9" w:rsidRPr="00EB535A" w:rsidRDefault="00CA49C9" w:rsidP="00CA4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0"/>
              </w:tabs>
              <w:spacing w:line="240" w:lineRule="auto"/>
              <w:ind w:left="-108" w:right="-20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EE5206F" w14:textId="592F26A4" w:rsidR="00CA49C9" w:rsidRPr="00EB535A" w:rsidRDefault="00CA49C9" w:rsidP="00CA4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0"/>
              </w:tabs>
              <w:spacing w:line="240" w:lineRule="auto"/>
              <w:ind w:left="-108" w:right="-20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(16,154)</w:t>
            </w:r>
          </w:p>
        </w:tc>
      </w:tr>
    </w:tbl>
    <w:p w14:paraId="6EE00185" w14:textId="4198E792" w:rsidR="00CA49C9" w:rsidRPr="00EB535A" w:rsidRDefault="00CA49C9" w:rsidP="00CA49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037B6AC7" w14:textId="59025E52" w:rsidR="0072110D" w:rsidRPr="00EB535A" w:rsidRDefault="00721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EB535A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3A21914F" w14:textId="1EB3B2D3" w:rsidR="00562CEB" w:rsidRPr="00EB535A" w:rsidRDefault="00562CEB" w:rsidP="00302A40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EB535A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ภาระผูกพันกับบุคคลหรือกิจการที่ไม่เกี่ยวข้องกัน</w:t>
      </w:r>
    </w:p>
    <w:p w14:paraId="34D05705" w14:textId="77777777" w:rsidR="00562CEB" w:rsidRPr="00EB535A" w:rsidRDefault="00562CEB" w:rsidP="00D87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5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46"/>
        <w:gridCol w:w="527"/>
        <w:gridCol w:w="1243"/>
        <w:gridCol w:w="264"/>
        <w:gridCol w:w="1269"/>
        <w:gridCol w:w="240"/>
        <w:gridCol w:w="1212"/>
        <w:gridCol w:w="272"/>
        <w:gridCol w:w="1341"/>
      </w:tblGrid>
      <w:tr w:rsidR="00ED6557" w:rsidRPr="00EB535A" w14:paraId="5CD0FD48" w14:textId="77777777" w:rsidTr="00E75B16">
        <w:trPr>
          <w:tblHeader/>
        </w:trPr>
        <w:tc>
          <w:tcPr>
            <w:tcW w:w="1653" w:type="pct"/>
          </w:tcPr>
          <w:p w14:paraId="37A7340F" w14:textId="77777777" w:rsidR="00562CEB" w:rsidRPr="00EB535A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7" w:type="pct"/>
            <w:shd w:val="clear" w:color="auto" w:fill="auto"/>
          </w:tcPr>
          <w:p w14:paraId="2484E3BD" w14:textId="77777777" w:rsidR="00562CEB" w:rsidRPr="00EB535A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9" w:type="pct"/>
            <w:gridSpan w:val="3"/>
          </w:tcPr>
          <w:p w14:paraId="19219DA8" w14:textId="77777777" w:rsidR="00562CEB" w:rsidRPr="00EB535A" w:rsidRDefault="00562CEB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6" w:type="pct"/>
          </w:tcPr>
          <w:p w14:paraId="39AA0143" w14:textId="77777777" w:rsidR="00562CEB" w:rsidRPr="00EB535A" w:rsidRDefault="00562CEB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5" w:type="pct"/>
            <w:gridSpan w:val="3"/>
          </w:tcPr>
          <w:p w14:paraId="49FF28E7" w14:textId="77777777" w:rsidR="00562CEB" w:rsidRPr="00EB535A" w:rsidRDefault="00562CEB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D6557" w:rsidRPr="00EB535A" w14:paraId="4CB2DE34" w14:textId="77777777" w:rsidTr="00E75B16">
        <w:trPr>
          <w:trHeight w:val="333"/>
          <w:tblHeader/>
        </w:trPr>
        <w:tc>
          <w:tcPr>
            <w:tcW w:w="1653" w:type="pct"/>
          </w:tcPr>
          <w:p w14:paraId="5891AB6A" w14:textId="77777777" w:rsidR="00562CEB" w:rsidRPr="00EB535A" w:rsidRDefault="00562CEB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7" w:type="pct"/>
            <w:shd w:val="clear" w:color="auto" w:fill="auto"/>
          </w:tcPr>
          <w:p w14:paraId="6769EFCD" w14:textId="77777777" w:rsidR="00562CEB" w:rsidRPr="00EB535A" w:rsidRDefault="00562CEB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3" w:type="pct"/>
            <w:shd w:val="clear" w:color="auto" w:fill="auto"/>
          </w:tcPr>
          <w:p w14:paraId="662173B2" w14:textId="3D63AC4C" w:rsidR="00562CEB" w:rsidRPr="00EB535A" w:rsidRDefault="00852EBE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B535A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9" w:type="pct"/>
          </w:tcPr>
          <w:p w14:paraId="2C6066E8" w14:textId="77777777" w:rsidR="00562CEB" w:rsidRPr="00EB535A" w:rsidRDefault="00562CEB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  <w:shd w:val="clear" w:color="auto" w:fill="auto"/>
          </w:tcPr>
          <w:p w14:paraId="095893B3" w14:textId="77777777" w:rsidR="00562CEB" w:rsidRPr="00EB535A" w:rsidRDefault="008E53DC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62CEB" w:rsidRPr="00EB535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="00562CEB" w:rsidRPr="00EB535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" w:type="pct"/>
          </w:tcPr>
          <w:p w14:paraId="2626DD18" w14:textId="77777777" w:rsidR="00562CEB" w:rsidRPr="00EB535A" w:rsidRDefault="00562CEB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3BFCBBDC" w14:textId="6B1D08B5" w:rsidR="00562CEB" w:rsidRPr="00EB535A" w:rsidRDefault="00852EBE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B535A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3" w:type="pct"/>
          </w:tcPr>
          <w:p w14:paraId="69BFAE1A" w14:textId="77777777" w:rsidR="00562CEB" w:rsidRPr="00EB535A" w:rsidRDefault="00562CEB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5" w:type="pct"/>
            <w:shd w:val="clear" w:color="auto" w:fill="auto"/>
          </w:tcPr>
          <w:p w14:paraId="79870AB6" w14:textId="77777777" w:rsidR="00562CEB" w:rsidRPr="00EB535A" w:rsidRDefault="008E53DC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62CEB" w:rsidRPr="00EB535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="00562CEB" w:rsidRPr="00EB535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ED6557" w:rsidRPr="00EB535A" w14:paraId="023B3ACC" w14:textId="77777777" w:rsidTr="00E75B16">
        <w:trPr>
          <w:trHeight w:val="333"/>
          <w:tblHeader/>
        </w:trPr>
        <w:tc>
          <w:tcPr>
            <w:tcW w:w="1653" w:type="pct"/>
          </w:tcPr>
          <w:p w14:paraId="050354EC" w14:textId="77777777" w:rsidR="002877A5" w:rsidRPr="00EB535A" w:rsidRDefault="002877A5" w:rsidP="0028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7" w:type="pct"/>
            <w:shd w:val="clear" w:color="auto" w:fill="auto"/>
          </w:tcPr>
          <w:p w14:paraId="6BDDA804" w14:textId="77777777" w:rsidR="002877A5" w:rsidRPr="00EB535A" w:rsidRDefault="002877A5" w:rsidP="0028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3" w:type="pct"/>
            <w:shd w:val="clear" w:color="auto" w:fill="auto"/>
          </w:tcPr>
          <w:p w14:paraId="318389D4" w14:textId="77777777" w:rsidR="002877A5" w:rsidRPr="00EB535A" w:rsidRDefault="000D0FB7" w:rsidP="0028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9" w:type="pct"/>
          </w:tcPr>
          <w:p w14:paraId="1E4B64E8" w14:textId="77777777" w:rsidR="002877A5" w:rsidRPr="00EB535A" w:rsidRDefault="002877A5" w:rsidP="0028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  <w:shd w:val="clear" w:color="auto" w:fill="auto"/>
          </w:tcPr>
          <w:p w14:paraId="4D6AD86B" w14:textId="77777777" w:rsidR="002877A5" w:rsidRPr="00EB535A" w:rsidRDefault="000D0FB7" w:rsidP="0028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26" w:type="pct"/>
          </w:tcPr>
          <w:p w14:paraId="16FD6D4C" w14:textId="77777777" w:rsidR="002877A5" w:rsidRPr="00EB535A" w:rsidRDefault="002877A5" w:rsidP="0028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1356A9B8" w14:textId="77777777" w:rsidR="002877A5" w:rsidRPr="00EB535A" w:rsidRDefault="000D0FB7" w:rsidP="0028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3" w:type="pct"/>
          </w:tcPr>
          <w:p w14:paraId="7EB9B8A7" w14:textId="77777777" w:rsidR="002877A5" w:rsidRPr="00EB535A" w:rsidRDefault="002877A5" w:rsidP="0028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5" w:type="pct"/>
            <w:shd w:val="clear" w:color="auto" w:fill="auto"/>
          </w:tcPr>
          <w:p w14:paraId="35EDE371" w14:textId="77777777" w:rsidR="002877A5" w:rsidRPr="00EB535A" w:rsidRDefault="000D0FB7" w:rsidP="0028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562CEB" w:rsidRPr="00EB535A" w14:paraId="58A1770B" w14:textId="77777777" w:rsidTr="00E75B16">
        <w:trPr>
          <w:tblHeader/>
        </w:trPr>
        <w:tc>
          <w:tcPr>
            <w:tcW w:w="1653" w:type="pct"/>
          </w:tcPr>
          <w:p w14:paraId="354B684C" w14:textId="77777777" w:rsidR="00562CEB" w:rsidRPr="00EB535A" w:rsidRDefault="00562CEB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7" w:type="pct"/>
            <w:shd w:val="clear" w:color="auto" w:fill="auto"/>
          </w:tcPr>
          <w:p w14:paraId="28ECEA54" w14:textId="77777777" w:rsidR="00562CEB" w:rsidRPr="00EB535A" w:rsidRDefault="00562CEB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70" w:type="pct"/>
            <w:gridSpan w:val="7"/>
          </w:tcPr>
          <w:p w14:paraId="23E66445" w14:textId="77777777" w:rsidR="00562CEB" w:rsidRPr="00EB535A" w:rsidRDefault="00562CEB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4A1E7C" w:rsidRPr="00EB535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Pr="00EB535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D6557" w:rsidRPr="00EB535A" w14:paraId="6F99F019" w14:textId="77777777" w:rsidTr="00E75B16">
        <w:tc>
          <w:tcPr>
            <w:tcW w:w="1930" w:type="pct"/>
            <w:gridSpan w:val="2"/>
          </w:tcPr>
          <w:p w14:paraId="4560C1E1" w14:textId="77777777" w:rsidR="00562CEB" w:rsidRPr="00EB535A" w:rsidRDefault="00A86C90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53" w:type="pct"/>
            <w:shd w:val="clear" w:color="auto" w:fill="auto"/>
          </w:tcPr>
          <w:p w14:paraId="2BFAA942" w14:textId="77777777" w:rsidR="00562CEB" w:rsidRPr="00EB535A" w:rsidRDefault="00562CEB" w:rsidP="00F04CA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39" w:type="pct"/>
            <w:shd w:val="clear" w:color="auto" w:fill="auto"/>
          </w:tcPr>
          <w:p w14:paraId="4A3C1E9F" w14:textId="77777777" w:rsidR="00562CEB" w:rsidRPr="00EB535A" w:rsidRDefault="00562CEB" w:rsidP="00F04CA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67" w:type="pct"/>
            <w:shd w:val="clear" w:color="auto" w:fill="auto"/>
          </w:tcPr>
          <w:p w14:paraId="7F6F84D6" w14:textId="77777777" w:rsidR="00562CEB" w:rsidRPr="00EB535A" w:rsidRDefault="00562CEB" w:rsidP="00F04CA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6" w:type="pct"/>
            <w:shd w:val="clear" w:color="auto" w:fill="auto"/>
          </w:tcPr>
          <w:p w14:paraId="74480617" w14:textId="77777777" w:rsidR="00562CEB" w:rsidRPr="00EB535A" w:rsidRDefault="00562CEB" w:rsidP="00F04CA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7" w:type="pct"/>
            <w:shd w:val="clear" w:color="auto" w:fill="auto"/>
          </w:tcPr>
          <w:p w14:paraId="0A1EA668" w14:textId="77777777" w:rsidR="00562CEB" w:rsidRPr="00EB535A" w:rsidRDefault="00562CEB" w:rsidP="00F04CA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43" w:type="pct"/>
          </w:tcPr>
          <w:p w14:paraId="54E2959C" w14:textId="77777777" w:rsidR="00562CEB" w:rsidRPr="00EB535A" w:rsidRDefault="00562CEB" w:rsidP="00F04CA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05" w:type="pct"/>
          </w:tcPr>
          <w:p w14:paraId="1392537F" w14:textId="77777777" w:rsidR="00562CEB" w:rsidRPr="00EB535A" w:rsidRDefault="00562CEB" w:rsidP="00F04CA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</w:p>
        </w:tc>
      </w:tr>
      <w:tr w:rsidR="007513EF" w:rsidRPr="00EB535A" w14:paraId="7A0E12E8" w14:textId="77777777" w:rsidTr="00BF4675">
        <w:tc>
          <w:tcPr>
            <w:tcW w:w="1930" w:type="pct"/>
            <w:gridSpan w:val="2"/>
          </w:tcPr>
          <w:p w14:paraId="7F9CDB6D" w14:textId="77777777" w:rsidR="007513EF" w:rsidRPr="00EB535A" w:rsidRDefault="007513EF" w:rsidP="007513E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653" w:type="pct"/>
            <w:shd w:val="clear" w:color="auto" w:fill="auto"/>
          </w:tcPr>
          <w:p w14:paraId="3F9AD79D" w14:textId="11607582" w:rsidR="007513EF" w:rsidRPr="00EB535A" w:rsidRDefault="008634AD" w:rsidP="00966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1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324E74FB" w14:textId="77777777" w:rsidR="007513EF" w:rsidRPr="00EB535A" w:rsidRDefault="007513EF" w:rsidP="007513E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67" w:type="pct"/>
            <w:shd w:val="clear" w:color="auto" w:fill="auto"/>
          </w:tcPr>
          <w:p w14:paraId="06EA9DF3" w14:textId="77777777" w:rsidR="007513EF" w:rsidRPr="00EB535A" w:rsidRDefault="007513EF" w:rsidP="007513E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20,503</w:t>
            </w:r>
          </w:p>
        </w:tc>
        <w:tc>
          <w:tcPr>
            <w:tcW w:w="126" w:type="pct"/>
            <w:shd w:val="clear" w:color="auto" w:fill="auto"/>
          </w:tcPr>
          <w:p w14:paraId="71BA21CE" w14:textId="77777777" w:rsidR="007513EF" w:rsidRPr="00EB535A" w:rsidRDefault="007513EF" w:rsidP="007513E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37" w:type="pct"/>
            <w:shd w:val="clear" w:color="auto" w:fill="auto"/>
          </w:tcPr>
          <w:p w14:paraId="0CAFD453" w14:textId="67D511E6" w:rsidR="007513EF" w:rsidRPr="00EB535A" w:rsidRDefault="008634AD" w:rsidP="00966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50712AA0" w14:textId="77777777" w:rsidR="007513EF" w:rsidRPr="00EB535A" w:rsidRDefault="007513EF" w:rsidP="007513E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05" w:type="pct"/>
            <w:shd w:val="clear" w:color="auto" w:fill="auto"/>
          </w:tcPr>
          <w:p w14:paraId="207D17FD" w14:textId="77777777" w:rsidR="007513EF" w:rsidRPr="00EB535A" w:rsidRDefault="007513EF" w:rsidP="007513E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20,503</w:t>
            </w:r>
          </w:p>
        </w:tc>
      </w:tr>
      <w:tr w:rsidR="007513EF" w:rsidRPr="00EB535A" w14:paraId="29DD2550" w14:textId="77777777" w:rsidTr="00BF4675">
        <w:tc>
          <w:tcPr>
            <w:tcW w:w="1930" w:type="pct"/>
            <w:gridSpan w:val="2"/>
          </w:tcPr>
          <w:p w14:paraId="08F851DC" w14:textId="77777777" w:rsidR="007513EF" w:rsidRPr="00EB535A" w:rsidRDefault="007513EF" w:rsidP="007513E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653" w:type="pct"/>
            <w:tcBorders>
              <w:bottom w:val="single" w:sz="4" w:space="0" w:color="auto"/>
            </w:tcBorders>
            <w:shd w:val="clear" w:color="auto" w:fill="auto"/>
          </w:tcPr>
          <w:p w14:paraId="396916E6" w14:textId="3FA93EAC" w:rsidR="007513EF" w:rsidRPr="00EB535A" w:rsidRDefault="0019135F" w:rsidP="00191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1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0FA05551" w14:textId="77777777" w:rsidR="007513EF" w:rsidRPr="00EB535A" w:rsidRDefault="007513EF" w:rsidP="007513E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67" w:type="pct"/>
            <w:shd w:val="clear" w:color="auto" w:fill="auto"/>
          </w:tcPr>
          <w:p w14:paraId="14F5BD26" w14:textId="77777777" w:rsidR="007513EF" w:rsidRPr="00EB535A" w:rsidRDefault="007513EF" w:rsidP="007513E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</w:rPr>
            </w:pPr>
            <w:r w:rsidRPr="00EB535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32,662</w:t>
            </w:r>
          </w:p>
        </w:tc>
        <w:tc>
          <w:tcPr>
            <w:tcW w:w="126" w:type="pct"/>
            <w:shd w:val="clear" w:color="auto" w:fill="auto"/>
          </w:tcPr>
          <w:p w14:paraId="3266218A" w14:textId="77777777" w:rsidR="007513EF" w:rsidRPr="00EB535A" w:rsidRDefault="007513EF" w:rsidP="007513E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</w:tcPr>
          <w:p w14:paraId="13217098" w14:textId="14351EDE" w:rsidR="007513EF" w:rsidRPr="00EB535A" w:rsidRDefault="0019135F" w:rsidP="00191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4E9394F" w14:textId="77777777" w:rsidR="007513EF" w:rsidRPr="00EB535A" w:rsidRDefault="007513EF" w:rsidP="007513E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05" w:type="pct"/>
            <w:shd w:val="clear" w:color="auto" w:fill="auto"/>
          </w:tcPr>
          <w:p w14:paraId="0248471F" w14:textId="77777777" w:rsidR="007513EF" w:rsidRPr="00EB535A" w:rsidRDefault="007513EF" w:rsidP="007513E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</w:rPr>
            </w:pPr>
            <w:r w:rsidRPr="00EB535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32,662</w:t>
            </w:r>
          </w:p>
        </w:tc>
      </w:tr>
      <w:tr w:rsidR="007513EF" w:rsidRPr="00EB535A" w14:paraId="4D042556" w14:textId="77777777" w:rsidTr="00BF4675">
        <w:tc>
          <w:tcPr>
            <w:tcW w:w="1930" w:type="pct"/>
            <w:gridSpan w:val="2"/>
          </w:tcPr>
          <w:p w14:paraId="23ED389F" w14:textId="77777777" w:rsidR="007513EF" w:rsidRPr="00EB535A" w:rsidRDefault="007513EF" w:rsidP="007513E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5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A1EBF9" w14:textId="465D1E10" w:rsidR="007513EF" w:rsidRPr="0019135F" w:rsidRDefault="0019135F" w:rsidP="00191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19135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04E6A2DA" w14:textId="77777777" w:rsidR="007513EF" w:rsidRPr="00EB535A" w:rsidRDefault="007513EF" w:rsidP="007513E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6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022E2F" w14:textId="77777777" w:rsidR="007513EF" w:rsidRPr="00EB535A" w:rsidRDefault="007513EF" w:rsidP="007513E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53,165</w:t>
            </w:r>
          </w:p>
        </w:tc>
        <w:tc>
          <w:tcPr>
            <w:tcW w:w="126" w:type="pct"/>
            <w:shd w:val="clear" w:color="auto" w:fill="auto"/>
          </w:tcPr>
          <w:p w14:paraId="31B28243" w14:textId="77777777" w:rsidR="007513EF" w:rsidRPr="00EB535A" w:rsidRDefault="007513EF" w:rsidP="007513E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3C1F3B" w14:textId="4618B028" w:rsidR="007513EF" w:rsidRPr="0019135F" w:rsidRDefault="0019135F" w:rsidP="00191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9135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586DA93" w14:textId="77777777" w:rsidR="007513EF" w:rsidRPr="00EB535A" w:rsidRDefault="007513EF" w:rsidP="007513E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7BFF76" w14:textId="77777777" w:rsidR="007513EF" w:rsidRPr="00EB535A" w:rsidRDefault="007513EF" w:rsidP="007513E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53,165</w:t>
            </w:r>
          </w:p>
        </w:tc>
      </w:tr>
    </w:tbl>
    <w:p w14:paraId="1D5F2956" w14:textId="39D247CD" w:rsidR="004A04CA" w:rsidRPr="00EB535A" w:rsidRDefault="004A04CA" w:rsidP="00BF3E1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-131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5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46"/>
        <w:gridCol w:w="527"/>
        <w:gridCol w:w="1243"/>
        <w:gridCol w:w="264"/>
        <w:gridCol w:w="1269"/>
        <w:gridCol w:w="240"/>
        <w:gridCol w:w="1212"/>
        <w:gridCol w:w="272"/>
        <w:gridCol w:w="1341"/>
      </w:tblGrid>
      <w:tr w:rsidR="00934C98" w:rsidRPr="00EB535A" w14:paraId="281DF873" w14:textId="77777777" w:rsidTr="00934C98">
        <w:trPr>
          <w:tblHeader/>
        </w:trPr>
        <w:tc>
          <w:tcPr>
            <w:tcW w:w="1653" w:type="pct"/>
          </w:tcPr>
          <w:p w14:paraId="6568063A" w14:textId="77777777" w:rsidR="00934C98" w:rsidRPr="00EB535A" w:rsidRDefault="00934C98" w:rsidP="0093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7" w:type="pct"/>
            <w:shd w:val="clear" w:color="auto" w:fill="auto"/>
          </w:tcPr>
          <w:p w14:paraId="62C3C69F" w14:textId="77777777" w:rsidR="00934C98" w:rsidRPr="00EB535A" w:rsidRDefault="00934C98" w:rsidP="0093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9" w:type="pct"/>
            <w:gridSpan w:val="3"/>
          </w:tcPr>
          <w:p w14:paraId="0BA79CA7" w14:textId="77777777" w:rsidR="00934C98" w:rsidRPr="00EB535A" w:rsidRDefault="00934C98" w:rsidP="00934C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6" w:type="pct"/>
          </w:tcPr>
          <w:p w14:paraId="383172CF" w14:textId="77777777" w:rsidR="00934C98" w:rsidRPr="00EB535A" w:rsidRDefault="00934C98" w:rsidP="00934C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5" w:type="pct"/>
            <w:gridSpan w:val="3"/>
          </w:tcPr>
          <w:p w14:paraId="5C0E3541" w14:textId="77777777" w:rsidR="00934C98" w:rsidRPr="00EB535A" w:rsidRDefault="00934C98" w:rsidP="00934C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2EBE" w:rsidRPr="00EB535A" w14:paraId="78DCA409" w14:textId="77777777" w:rsidTr="00934C98">
        <w:trPr>
          <w:trHeight w:val="333"/>
          <w:tblHeader/>
        </w:trPr>
        <w:tc>
          <w:tcPr>
            <w:tcW w:w="1653" w:type="pct"/>
          </w:tcPr>
          <w:p w14:paraId="20D11498" w14:textId="77777777" w:rsidR="00852EBE" w:rsidRPr="00EB535A" w:rsidRDefault="00852EBE" w:rsidP="00852E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7" w:type="pct"/>
            <w:shd w:val="clear" w:color="auto" w:fill="auto"/>
          </w:tcPr>
          <w:p w14:paraId="100FC345" w14:textId="77777777" w:rsidR="00852EBE" w:rsidRPr="00EB535A" w:rsidRDefault="00852EBE" w:rsidP="00852E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3" w:type="pct"/>
            <w:shd w:val="clear" w:color="auto" w:fill="auto"/>
          </w:tcPr>
          <w:p w14:paraId="47C2DC72" w14:textId="1C62545C" w:rsidR="00852EBE" w:rsidRPr="00EB535A" w:rsidRDefault="00852EBE" w:rsidP="00852E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B535A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9" w:type="pct"/>
          </w:tcPr>
          <w:p w14:paraId="198FEBF7" w14:textId="77777777" w:rsidR="00852EBE" w:rsidRPr="00EB535A" w:rsidRDefault="00852EBE" w:rsidP="00852E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  <w:shd w:val="clear" w:color="auto" w:fill="auto"/>
          </w:tcPr>
          <w:p w14:paraId="415C2172" w14:textId="701AC177" w:rsidR="00852EBE" w:rsidRPr="00EB535A" w:rsidRDefault="00852EBE" w:rsidP="00852E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B535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" w:type="pct"/>
          </w:tcPr>
          <w:p w14:paraId="067BED88" w14:textId="77777777" w:rsidR="00852EBE" w:rsidRPr="00EB535A" w:rsidRDefault="00852EBE" w:rsidP="00852E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5B542916" w14:textId="4ACCD343" w:rsidR="00852EBE" w:rsidRPr="00EB535A" w:rsidRDefault="00852EBE" w:rsidP="00852E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B535A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3" w:type="pct"/>
          </w:tcPr>
          <w:p w14:paraId="46B9110D" w14:textId="77777777" w:rsidR="00852EBE" w:rsidRPr="00EB535A" w:rsidRDefault="00852EBE" w:rsidP="00852E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5" w:type="pct"/>
            <w:shd w:val="clear" w:color="auto" w:fill="auto"/>
          </w:tcPr>
          <w:p w14:paraId="44CFF451" w14:textId="37315CC1" w:rsidR="00852EBE" w:rsidRPr="00EB535A" w:rsidRDefault="00852EBE" w:rsidP="00852E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B535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934C98" w:rsidRPr="00EB535A" w14:paraId="7B5DCA37" w14:textId="77777777" w:rsidTr="00934C98">
        <w:trPr>
          <w:trHeight w:val="333"/>
          <w:tblHeader/>
        </w:trPr>
        <w:tc>
          <w:tcPr>
            <w:tcW w:w="1653" w:type="pct"/>
          </w:tcPr>
          <w:p w14:paraId="438DDA97" w14:textId="77777777" w:rsidR="00934C98" w:rsidRPr="00EB535A" w:rsidRDefault="00934C98" w:rsidP="00934C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7" w:type="pct"/>
            <w:shd w:val="clear" w:color="auto" w:fill="auto"/>
          </w:tcPr>
          <w:p w14:paraId="3407AD4C" w14:textId="77777777" w:rsidR="00934C98" w:rsidRPr="00EB535A" w:rsidRDefault="00934C98" w:rsidP="00934C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3" w:type="pct"/>
            <w:shd w:val="clear" w:color="auto" w:fill="auto"/>
          </w:tcPr>
          <w:p w14:paraId="258FF94E" w14:textId="77777777" w:rsidR="00934C98" w:rsidRPr="00EB535A" w:rsidRDefault="00934C98" w:rsidP="0093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9" w:type="pct"/>
          </w:tcPr>
          <w:p w14:paraId="1F5BDDC2" w14:textId="77777777" w:rsidR="00934C98" w:rsidRPr="00EB535A" w:rsidRDefault="00934C98" w:rsidP="0093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  <w:shd w:val="clear" w:color="auto" w:fill="auto"/>
          </w:tcPr>
          <w:p w14:paraId="22572CB3" w14:textId="77777777" w:rsidR="00934C98" w:rsidRPr="00EB535A" w:rsidRDefault="00934C98" w:rsidP="0093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26" w:type="pct"/>
          </w:tcPr>
          <w:p w14:paraId="055AA4F9" w14:textId="77777777" w:rsidR="00934C98" w:rsidRPr="00EB535A" w:rsidRDefault="00934C98" w:rsidP="0093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0177A50D" w14:textId="77777777" w:rsidR="00934C98" w:rsidRPr="00EB535A" w:rsidRDefault="00934C98" w:rsidP="0093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3" w:type="pct"/>
          </w:tcPr>
          <w:p w14:paraId="660386DD" w14:textId="77777777" w:rsidR="00934C98" w:rsidRPr="00EB535A" w:rsidRDefault="00934C98" w:rsidP="0093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5" w:type="pct"/>
            <w:shd w:val="clear" w:color="auto" w:fill="auto"/>
          </w:tcPr>
          <w:p w14:paraId="3059AD65" w14:textId="77777777" w:rsidR="00934C98" w:rsidRPr="00EB535A" w:rsidRDefault="00934C98" w:rsidP="0093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934C98" w:rsidRPr="00EB535A" w14:paraId="5340BBE7" w14:textId="77777777" w:rsidTr="00934C98">
        <w:trPr>
          <w:tblHeader/>
        </w:trPr>
        <w:tc>
          <w:tcPr>
            <w:tcW w:w="1653" w:type="pct"/>
          </w:tcPr>
          <w:p w14:paraId="5823879B" w14:textId="77777777" w:rsidR="00934C98" w:rsidRPr="00EB535A" w:rsidRDefault="00934C98" w:rsidP="00934C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7" w:type="pct"/>
            <w:shd w:val="clear" w:color="auto" w:fill="auto"/>
          </w:tcPr>
          <w:p w14:paraId="6616273D" w14:textId="77777777" w:rsidR="00934C98" w:rsidRPr="00EB535A" w:rsidRDefault="00934C98" w:rsidP="00934C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70" w:type="pct"/>
            <w:gridSpan w:val="7"/>
          </w:tcPr>
          <w:p w14:paraId="7AEC3882" w14:textId="77777777" w:rsidR="00934C98" w:rsidRPr="00EB535A" w:rsidRDefault="00934C98" w:rsidP="00934C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027CF" w:rsidRPr="00EB535A" w14:paraId="367D4A44" w14:textId="77777777" w:rsidTr="00934C98">
        <w:trPr>
          <w:tblHeader/>
        </w:trPr>
        <w:tc>
          <w:tcPr>
            <w:tcW w:w="1653" w:type="pct"/>
          </w:tcPr>
          <w:p w14:paraId="7F2F5B22" w14:textId="2679AD4A" w:rsidR="00B027CF" w:rsidRPr="00EB535A" w:rsidRDefault="00B027CF" w:rsidP="00B027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277" w:type="pct"/>
            <w:shd w:val="clear" w:color="auto" w:fill="auto"/>
          </w:tcPr>
          <w:p w14:paraId="56C8241B" w14:textId="77777777" w:rsidR="00B027CF" w:rsidRPr="00EB535A" w:rsidRDefault="00B027CF" w:rsidP="00934C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70" w:type="pct"/>
            <w:gridSpan w:val="7"/>
          </w:tcPr>
          <w:p w14:paraId="571E0A48" w14:textId="77777777" w:rsidR="00B027CF" w:rsidRPr="00EB535A" w:rsidRDefault="00B027CF" w:rsidP="00934C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934C98" w:rsidRPr="00EB535A" w14:paraId="26B4D971" w14:textId="77777777" w:rsidTr="00403CD7">
        <w:tc>
          <w:tcPr>
            <w:tcW w:w="1930" w:type="pct"/>
            <w:gridSpan w:val="2"/>
          </w:tcPr>
          <w:p w14:paraId="4521CD3E" w14:textId="5C572793" w:rsidR="00934C98" w:rsidRPr="00EB535A" w:rsidRDefault="00934C98" w:rsidP="00934C9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B535A">
              <w:rPr>
                <w:rFonts w:asciiTheme="majorBidi" w:hAnsiTheme="majorBidi" w:hint="cs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653" w:type="pct"/>
            <w:tcBorders>
              <w:bottom w:val="double" w:sz="4" w:space="0" w:color="auto"/>
            </w:tcBorders>
            <w:shd w:val="clear" w:color="auto" w:fill="auto"/>
          </w:tcPr>
          <w:p w14:paraId="3CCB9B6A" w14:textId="2523856C" w:rsidR="00934C98" w:rsidRPr="00EB535A" w:rsidRDefault="000631D5" w:rsidP="00754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179</w:t>
            </w:r>
            <w:r w:rsidR="00FA4FCC" w:rsidRPr="00EB535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110C7B" w:rsidRPr="00EB535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147</w:t>
            </w:r>
          </w:p>
        </w:tc>
        <w:tc>
          <w:tcPr>
            <w:tcW w:w="139" w:type="pct"/>
            <w:shd w:val="clear" w:color="auto" w:fill="auto"/>
          </w:tcPr>
          <w:p w14:paraId="6A160DD1" w14:textId="77777777" w:rsidR="00934C98" w:rsidRPr="00EB535A" w:rsidRDefault="00934C98" w:rsidP="00934C9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67" w:type="pct"/>
            <w:tcBorders>
              <w:bottom w:val="double" w:sz="4" w:space="0" w:color="auto"/>
            </w:tcBorders>
            <w:shd w:val="clear" w:color="auto" w:fill="auto"/>
          </w:tcPr>
          <w:p w14:paraId="6B1D02BC" w14:textId="743CC062" w:rsidR="00934C98" w:rsidRPr="00EB535A" w:rsidRDefault="00106A50" w:rsidP="00934C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81,930</w:t>
            </w:r>
          </w:p>
        </w:tc>
        <w:tc>
          <w:tcPr>
            <w:tcW w:w="126" w:type="pct"/>
            <w:shd w:val="clear" w:color="auto" w:fill="auto"/>
          </w:tcPr>
          <w:p w14:paraId="52FED125" w14:textId="77777777" w:rsidR="00934C98" w:rsidRPr="00EB535A" w:rsidRDefault="00934C98" w:rsidP="00934C9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37" w:type="pct"/>
            <w:tcBorders>
              <w:bottom w:val="double" w:sz="4" w:space="0" w:color="auto"/>
            </w:tcBorders>
            <w:shd w:val="clear" w:color="auto" w:fill="auto"/>
          </w:tcPr>
          <w:p w14:paraId="14AA532F" w14:textId="33286AB6" w:rsidR="00934C98" w:rsidRPr="00EB535A" w:rsidRDefault="000631D5" w:rsidP="0093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177</w:t>
            </w:r>
            <w:r w:rsidR="00FA4FCC" w:rsidRPr="00EB535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110C7B" w:rsidRPr="00EB535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259</w:t>
            </w:r>
          </w:p>
        </w:tc>
        <w:tc>
          <w:tcPr>
            <w:tcW w:w="143" w:type="pct"/>
          </w:tcPr>
          <w:p w14:paraId="6545E446" w14:textId="77777777" w:rsidR="00934C98" w:rsidRPr="00EB535A" w:rsidRDefault="00934C98" w:rsidP="00934C9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05" w:type="pct"/>
            <w:tcBorders>
              <w:bottom w:val="double" w:sz="4" w:space="0" w:color="auto"/>
            </w:tcBorders>
            <w:shd w:val="clear" w:color="auto" w:fill="auto"/>
          </w:tcPr>
          <w:p w14:paraId="45534618" w14:textId="591C08C0" w:rsidR="00934C98" w:rsidRPr="00EB535A" w:rsidRDefault="00106A50" w:rsidP="00934C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>81,930</w:t>
            </w:r>
          </w:p>
        </w:tc>
      </w:tr>
    </w:tbl>
    <w:p w14:paraId="5F4BBEEB" w14:textId="4E56699B" w:rsidR="00CC1660" w:rsidRPr="00EB535A" w:rsidRDefault="00CC1660" w:rsidP="00934C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12"/>
          <w:sz w:val="30"/>
          <w:szCs w:val="30"/>
        </w:rPr>
      </w:pPr>
    </w:p>
    <w:tbl>
      <w:tblPr>
        <w:tblW w:w="9360" w:type="dxa"/>
        <w:tblInd w:w="450" w:type="dxa"/>
        <w:tblLook w:val="04A0" w:firstRow="1" w:lastRow="0" w:firstColumn="1" w:lastColumn="0" w:noHBand="0" w:noVBand="1"/>
      </w:tblPr>
      <w:tblGrid>
        <w:gridCol w:w="2970"/>
        <w:gridCol w:w="1350"/>
        <w:gridCol w:w="1530"/>
        <w:gridCol w:w="1620"/>
        <w:gridCol w:w="360"/>
        <w:gridCol w:w="1530"/>
      </w:tblGrid>
      <w:tr w:rsidR="00D11ED6" w:rsidRPr="00EB535A" w14:paraId="3D64990B" w14:textId="77777777" w:rsidTr="006D3004">
        <w:trPr>
          <w:trHeight w:val="440"/>
        </w:trPr>
        <w:tc>
          <w:tcPr>
            <w:tcW w:w="2970" w:type="dxa"/>
            <w:noWrap/>
            <w:vAlign w:val="bottom"/>
            <w:hideMark/>
          </w:tcPr>
          <w:p w14:paraId="1ED5F157" w14:textId="77777777" w:rsidR="00D11ED6" w:rsidRPr="00EB535A" w:rsidRDefault="00D11ED6" w:rsidP="003661A9">
            <w:pPr>
              <w:rPr>
                <w:rFonts w:asciiTheme="majorBidi" w:hAnsiTheme="majorBidi" w:cstheme="majorBidi"/>
                <w:spacing w:val="12"/>
                <w:sz w:val="20"/>
                <w:szCs w:val="20"/>
                <w:cs/>
              </w:rPr>
            </w:pPr>
          </w:p>
        </w:tc>
        <w:tc>
          <w:tcPr>
            <w:tcW w:w="6390" w:type="dxa"/>
            <w:gridSpan w:val="5"/>
            <w:vAlign w:val="center"/>
            <w:hideMark/>
          </w:tcPr>
          <w:p w14:paraId="10984A3C" w14:textId="77777777" w:rsidR="00D11ED6" w:rsidRPr="00EB535A" w:rsidRDefault="00D11ED6" w:rsidP="003661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B535A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D11ED6" w:rsidRPr="00EB535A" w14:paraId="48B0EA05" w14:textId="77777777" w:rsidTr="006D3004">
        <w:trPr>
          <w:trHeight w:val="430"/>
        </w:trPr>
        <w:tc>
          <w:tcPr>
            <w:tcW w:w="2970" w:type="dxa"/>
            <w:noWrap/>
            <w:vAlign w:val="bottom"/>
            <w:hideMark/>
          </w:tcPr>
          <w:p w14:paraId="5959DF3A" w14:textId="77777777" w:rsidR="00D11ED6" w:rsidRPr="00EB535A" w:rsidRDefault="00D11ED6" w:rsidP="003661A9">
            <w:pP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80" w:type="dxa"/>
            <w:gridSpan w:val="2"/>
            <w:vAlign w:val="center"/>
            <w:hideMark/>
          </w:tcPr>
          <w:p w14:paraId="67D591E1" w14:textId="77777777" w:rsidR="00D11ED6" w:rsidRPr="00EB535A" w:rsidRDefault="00D11ED6" w:rsidP="003661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B535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สกุลเงินต่างประเทศ</w:t>
            </w:r>
          </w:p>
        </w:tc>
        <w:tc>
          <w:tcPr>
            <w:tcW w:w="3510" w:type="dxa"/>
            <w:gridSpan w:val="3"/>
            <w:vAlign w:val="center"/>
            <w:hideMark/>
          </w:tcPr>
          <w:p w14:paraId="074A4E77" w14:textId="77777777" w:rsidR="00D11ED6" w:rsidRPr="00EB535A" w:rsidRDefault="00D11ED6" w:rsidP="003661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B535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เทียบเท่าเงินบาท</w:t>
            </w:r>
          </w:p>
        </w:tc>
      </w:tr>
      <w:tr w:rsidR="00D11ED6" w:rsidRPr="00EB535A" w14:paraId="5F78206C" w14:textId="77777777" w:rsidTr="006D3004">
        <w:trPr>
          <w:trHeight w:val="430"/>
        </w:trPr>
        <w:tc>
          <w:tcPr>
            <w:tcW w:w="2970" w:type="dxa"/>
            <w:noWrap/>
            <w:vAlign w:val="bottom"/>
            <w:hideMark/>
          </w:tcPr>
          <w:p w14:paraId="460EA3E6" w14:textId="77777777" w:rsidR="00D11ED6" w:rsidRPr="00EB535A" w:rsidRDefault="00D11ED6" w:rsidP="003661A9">
            <w:pP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  <w:hideMark/>
          </w:tcPr>
          <w:p w14:paraId="3AB27F7A" w14:textId="7CECA0F9" w:rsidR="00D11ED6" w:rsidRPr="00EB535A" w:rsidRDefault="00852EBE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B535A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30" w:type="dxa"/>
            <w:vAlign w:val="center"/>
            <w:hideMark/>
          </w:tcPr>
          <w:p w14:paraId="6CD14BC0" w14:textId="77777777" w:rsidR="00D11ED6" w:rsidRPr="00EB535A" w:rsidRDefault="00D11ED6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EB535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31</w:t>
            </w:r>
            <w:r w:rsidRPr="00EB535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620" w:type="dxa"/>
            <w:vAlign w:val="center"/>
            <w:hideMark/>
          </w:tcPr>
          <w:p w14:paraId="3453FC30" w14:textId="0780F30F" w:rsidR="00D11ED6" w:rsidRPr="00EB535A" w:rsidRDefault="00852EBE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EB535A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B535A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360" w:type="dxa"/>
            <w:vAlign w:val="center"/>
            <w:hideMark/>
          </w:tcPr>
          <w:p w14:paraId="14FE8599" w14:textId="77777777" w:rsidR="00D11ED6" w:rsidRPr="00EB535A" w:rsidRDefault="00D11ED6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center"/>
            <w:hideMark/>
          </w:tcPr>
          <w:p w14:paraId="0357EEFD" w14:textId="77777777" w:rsidR="00D11ED6" w:rsidRPr="00EB535A" w:rsidRDefault="00D11ED6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EB535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 xml:space="preserve"> </w:t>
            </w:r>
            <w:r w:rsidRPr="00EB535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31 </w:t>
            </w:r>
            <w:r w:rsidRPr="00EB535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D11ED6" w:rsidRPr="00EB535A" w14:paraId="4DECDA39" w14:textId="77777777" w:rsidTr="006D3004">
        <w:trPr>
          <w:trHeight w:val="430"/>
        </w:trPr>
        <w:tc>
          <w:tcPr>
            <w:tcW w:w="2970" w:type="dxa"/>
            <w:noWrap/>
            <w:vAlign w:val="bottom"/>
          </w:tcPr>
          <w:p w14:paraId="1E80B823" w14:textId="5EF4CFF7" w:rsidR="00D11ED6" w:rsidRPr="00EB535A" w:rsidRDefault="00D11ED6" w:rsidP="003661A9">
            <w:pPr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4B24D594" w14:textId="77777777" w:rsidR="00D11ED6" w:rsidRPr="00EB535A" w:rsidRDefault="00D11ED6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B535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530" w:type="dxa"/>
            <w:vAlign w:val="center"/>
          </w:tcPr>
          <w:p w14:paraId="5F2277D0" w14:textId="77777777" w:rsidR="00D11ED6" w:rsidRPr="00EB535A" w:rsidRDefault="00D11ED6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B535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620" w:type="dxa"/>
            <w:vAlign w:val="center"/>
          </w:tcPr>
          <w:p w14:paraId="485B59BA" w14:textId="77777777" w:rsidR="00D11ED6" w:rsidRPr="00EB535A" w:rsidRDefault="00D11ED6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B535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360" w:type="dxa"/>
            <w:vAlign w:val="center"/>
          </w:tcPr>
          <w:p w14:paraId="738E1560" w14:textId="77777777" w:rsidR="00D11ED6" w:rsidRPr="00EB535A" w:rsidRDefault="00D11ED6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center"/>
          </w:tcPr>
          <w:p w14:paraId="2CD6F7CA" w14:textId="77777777" w:rsidR="00D11ED6" w:rsidRPr="00EB535A" w:rsidRDefault="00D11ED6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B535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2562</w:t>
            </w:r>
          </w:p>
        </w:tc>
      </w:tr>
      <w:tr w:rsidR="00D11ED6" w:rsidRPr="00EB535A" w14:paraId="461F663C" w14:textId="77777777" w:rsidTr="006D3004">
        <w:trPr>
          <w:trHeight w:val="430"/>
        </w:trPr>
        <w:tc>
          <w:tcPr>
            <w:tcW w:w="2970" w:type="dxa"/>
            <w:noWrap/>
            <w:vAlign w:val="bottom"/>
            <w:hideMark/>
          </w:tcPr>
          <w:p w14:paraId="127C8E62" w14:textId="77777777" w:rsidR="00D11ED6" w:rsidRPr="00EB535A" w:rsidRDefault="00D11ED6" w:rsidP="003661A9">
            <w:pP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80" w:type="dxa"/>
            <w:gridSpan w:val="2"/>
            <w:vAlign w:val="center"/>
            <w:hideMark/>
          </w:tcPr>
          <w:p w14:paraId="4F6EF8A1" w14:textId="77777777" w:rsidR="00D11ED6" w:rsidRPr="00EB535A" w:rsidRDefault="00D11ED6" w:rsidP="003661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EB535A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</w:rPr>
              <w:t>(</w:t>
            </w:r>
            <w:r w:rsidRPr="00EB535A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</w:rPr>
              <w:t>พัน)</w:t>
            </w:r>
          </w:p>
        </w:tc>
        <w:tc>
          <w:tcPr>
            <w:tcW w:w="3510" w:type="dxa"/>
            <w:gridSpan w:val="3"/>
            <w:vAlign w:val="center"/>
            <w:hideMark/>
          </w:tcPr>
          <w:p w14:paraId="6F4506B6" w14:textId="77777777" w:rsidR="00D11ED6" w:rsidRPr="00EB535A" w:rsidRDefault="00D11ED6" w:rsidP="003661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EB535A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</w:rPr>
              <w:t>(</w:t>
            </w:r>
            <w:r w:rsidRPr="00EB535A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</w:rPr>
              <w:t>พันบาท)</w:t>
            </w:r>
          </w:p>
        </w:tc>
      </w:tr>
      <w:tr w:rsidR="006D3004" w:rsidRPr="00EB535A" w14:paraId="2CF11B80" w14:textId="77777777" w:rsidTr="006D3004">
        <w:trPr>
          <w:trHeight w:val="430"/>
        </w:trPr>
        <w:tc>
          <w:tcPr>
            <w:tcW w:w="2970" w:type="dxa"/>
            <w:noWrap/>
            <w:vAlign w:val="bottom"/>
          </w:tcPr>
          <w:p w14:paraId="66ED1F50" w14:textId="6D797A8A" w:rsidR="006D3004" w:rsidRPr="00EB535A" w:rsidRDefault="006D3004" w:rsidP="006D3004">
            <w:pP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B535A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เลตเตอร์ออฟเครดิตที่ยังไม่ได้ใช้</w:t>
            </w:r>
          </w:p>
        </w:tc>
        <w:tc>
          <w:tcPr>
            <w:tcW w:w="2880" w:type="dxa"/>
            <w:gridSpan w:val="2"/>
            <w:vAlign w:val="center"/>
          </w:tcPr>
          <w:p w14:paraId="31D740CA" w14:textId="77777777" w:rsidR="006D3004" w:rsidRPr="00EB535A" w:rsidRDefault="006D3004" w:rsidP="006D30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3510" w:type="dxa"/>
            <w:gridSpan w:val="3"/>
            <w:vAlign w:val="center"/>
          </w:tcPr>
          <w:p w14:paraId="29DD6179" w14:textId="77777777" w:rsidR="006D3004" w:rsidRPr="00EB535A" w:rsidRDefault="006D3004" w:rsidP="006D30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</w:tr>
      <w:tr w:rsidR="006D3004" w:rsidRPr="00EB535A" w14:paraId="77B504E4" w14:textId="77777777" w:rsidTr="003D4C82">
        <w:trPr>
          <w:trHeight w:val="440"/>
        </w:trPr>
        <w:tc>
          <w:tcPr>
            <w:tcW w:w="2970" w:type="dxa"/>
            <w:vAlign w:val="center"/>
            <w:hideMark/>
          </w:tcPr>
          <w:p w14:paraId="3DA1D7D9" w14:textId="77777777" w:rsidR="006D3004" w:rsidRPr="00EB535A" w:rsidRDefault="006D3004" w:rsidP="006D30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B535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บาท</w:t>
            </w:r>
          </w:p>
        </w:tc>
        <w:tc>
          <w:tcPr>
            <w:tcW w:w="1350" w:type="dxa"/>
            <w:vAlign w:val="center"/>
          </w:tcPr>
          <w:p w14:paraId="04E287B0" w14:textId="2EF10295" w:rsidR="006D3004" w:rsidRPr="00EB535A" w:rsidRDefault="006D3004" w:rsidP="006D30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center"/>
          </w:tcPr>
          <w:p w14:paraId="017C14FA" w14:textId="501E2151" w:rsidR="006D3004" w:rsidRPr="00EB535A" w:rsidRDefault="006D3004" w:rsidP="006D30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14:paraId="103D6A7A" w14:textId="1B5B6CBD" w:rsidR="006D3004" w:rsidRPr="00EB535A" w:rsidRDefault="0046409B" w:rsidP="006D30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B535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18,790</w:t>
            </w:r>
          </w:p>
        </w:tc>
        <w:tc>
          <w:tcPr>
            <w:tcW w:w="360" w:type="dxa"/>
            <w:vAlign w:val="center"/>
            <w:hideMark/>
          </w:tcPr>
          <w:p w14:paraId="1F2A91E1" w14:textId="77777777" w:rsidR="006D3004" w:rsidRPr="00EB535A" w:rsidRDefault="006D3004" w:rsidP="006D3004">
            <w:pP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center"/>
            <w:hideMark/>
          </w:tcPr>
          <w:p w14:paraId="3F2B35A0" w14:textId="77777777" w:rsidR="006D3004" w:rsidRPr="00EB535A" w:rsidRDefault="006D3004" w:rsidP="006D30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B535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17,469</w:t>
            </w:r>
          </w:p>
        </w:tc>
      </w:tr>
      <w:tr w:rsidR="006D3004" w:rsidRPr="00EB535A" w14:paraId="481877EC" w14:textId="77777777" w:rsidTr="006D3004">
        <w:trPr>
          <w:trHeight w:val="440"/>
        </w:trPr>
        <w:tc>
          <w:tcPr>
            <w:tcW w:w="2970" w:type="dxa"/>
            <w:vAlign w:val="center"/>
            <w:hideMark/>
          </w:tcPr>
          <w:p w14:paraId="7689852D" w14:textId="77777777" w:rsidR="006D3004" w:rsidRPr="00EB535A" w:rsidRDefault="006D3004" w:rsidP="006D30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B535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ดอลลาร์สหรัฐ</w:t>
            </w:r>
          </w:p>
        </w:tc>
        <w:tc>
          <w:tcPr>
            <w:tcW w:w="1350" w:type="dxa"/>
            <w:vAlign w:val="center"/>
          </w:tcPr>
          <w:p w14:paraId="14C71459" w14:textId="1E90D9A8" w:rsidR="006D3004" w:rsidRPr="00EB535A" w:rsidRDefault="0046409B" w:rsidP="006D30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B535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153</w:t>
            </w:r>
          </w:p>
        </w:tc>
        <w:tc>
          <w:tcPr>
            <w:tcW w:w="1530" w:type="dxa"/>
            <w:vAlign w:val="center"/>
            <w:hideMark/>
          </w:tcPr>
          <w:p w14:paraId="34645DB2" w14:textId="77777777" w:rsidR="006D3004" w:rsidRPr="00EB535A" w:rsidRDefault="006D3004" w:rsidP="006D30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B535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75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center"/>
          </w:tcPr>
          <w:p w14:paraId="096B3475" w14:textId="1A5AA465" w:rsidR="006D3004" w:rsidRPr="00EB535A" w:rsidRDefault="0046409B" w:rsidP="006D30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B535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4,761</w:t>
            </w:r>
          </w:p>
        </w:tc>
        <w:tc>
          <w:tcPr>
            <w:tcW w:w="360" w:type="dxa"/>
            <w:vAlign w:val="center"/>
            <w:hideMark/>
          </w:tcPr>
          <w:p w14:paraId="70C82838" w14:textId="77777777" w:rsidR="006D3004" w:rsidRPr="00EB535A" w:rsidRDefault="006D3004" w:rsidP="006D3004">
            <w:pP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49BBE3A1" w14:textId="77777777" w:rsidR="006D3004" w:rsidRPr="00EB535A" w:rsidRDefault="006D3004" w:rsidP="006D30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B535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2,287</w:t>
            </w:r>
          </w:p>
        </w:tc>
      </w:tr>
      <w:tr w:rsidR="006D3004" w:rsidRPr="00EB535A" w14:paraId="40EEADE6" w14:textId="77777777" w:rsidTr="006D3004">
        <w:trPr>
          <w:trHeight w:val="440"/>
        </w:trPr>
        <w:tc>
          <w:tcPr>
            <w:tcW w:w="2970" w:type="dxa"/>
            <w:vAlign w:val="center"/>
            <w:hideMark/>
          </w:tcPr>
          <w:p w14:paraId="6DBD69CE" w14:textId="77777777" w:rsidR="006D3004" w:rsidRPr="00EB535A" w:rsidRDefault="006D3004" w:rsidP="006D30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B535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ยูโร</w:t>
            </w:r>
          </w:p>
        </w:tc>
        <w:tc>
          <w:tcPr>
            <w:tcW w:w="1350" w:type="dxa"/>
            <w:vAlign w:val="center"/>
          </w:tcPr>
          <w:p w14:paraId="1690F235" w14:textId="55BA4A24" w:rsidR="006D3004" w:rsidRPr="00EB535A" w:rsidRDefault="0046409B" w:rsidP="006D30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EB535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center"/>
            <w:hideMark/>
          </w:tcPr>
          <w:p w14:paraId="51A8A429" w14:textId="77777777" w:rsidR="006D3004" w:rsidRPr="00EB535A" w:rsidRDefault="006D3004" w:rsidP="006D30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EB535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148</w:t>
            </w:r>
          </w:p>
        </w:tc>
        <w:tc>
          <w:tcPr>
            <w:tcW w:w="1620" w:type="dxa"/>
            <w:vAlign w:val="center"/>
          </w:tcPr>
          <w:p w14:paraId="4DAE889E" w14:textId="22617FAC" w:rsidR="006D3004" w:rsidRPr="00EB535A" w:rsidRDefault="0046409B" w:rsidP="006D30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EB535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360" w:type="dxa"/>
            <w:vAlign w:val="center"/>
          </w:tcPr>
          <w:p w14:paraId="3BBBF96E" w14:textId="77777777" w:rsidR="006D3004" w:rsidRPr="00EB535A" w:rsidRDefault="006D3004" w:rsidP="006D30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vAlign w:val="center"/>
            <w:hideMark/>
          </w:tcPr>
          <w:p w14:paraId="355CB73F" w14:textId="77777777" w:rsidR="006D3004" w:rsidRPr="00EB535A" w:rsidRDefault="006D3004" w:rsidP="006D30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B535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5,041</w:t>
            </w:r>
          </w:p>
        </w:tc>
      </w:tr>
      <w:tr w:rsidR="006D3004" w:rsidRPr="00EB535A" w14:paraId="4611FE1E" w14:textId="77777777" w:rsidTr="006D3004">
        <w:trPr>
          <w:trHeight w:val="430"/>
        </w:trPr>
        <w:tc>
          <w:tcPr>
            <w:tcW w:w="2970" w:type="dxa"/>
            <w:vAlign w:val="center"/>
            <w:hideMark/>
          </w:tcPr>
          <w:p w14:paraId="1F922B5F" w14:textId="77777777" w:rsidR="006D3004" w:rsidRPr="00EB535A" w:rsidRDefault="006D3004" w:rsidP="006D30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B535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เยน</w:t>
            </w:r>
          </w:p>
        </w:tc>
        <w:tc>
          <w:tcPr>
            <w:tcW w:w="1350" w:type="dxa"/>
            <w:vAlign w:val="center"/>
          </w:tcPr>
          <w:p w14:paraId="459694AF" w14:textId="35FAB95E" w:rsidR="006D3004" w:rsidRPr="00EB535A" w:rsidRDefault="0046409B" w:rsidP="006D30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EB535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center"/>
            <w:hideMark/>
          </w:tcPr>
          <w:p w14:paraId="3CD2C7C1" w14:textId="77777777" w:rsidR="006D3004" w:rsidRPr="00EB535A" w:rsidRDefault="006D3004" w:rsidP="006D30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EB535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12,260</w:t>
            </w:r>
          </w:p>
        </w:tc>
        <w:tc>
          <w:tcPr>
            <w:tcW w:w="1620" w:type="dxa"/>
            <w:vAlign w:val="center"/>
          </w:tcPr>
          <w:p w14:paraId="7D460A35" w14:textId="116BC02E" w:rsidR="006D3004" w:rsidRPr="00EB535A" w:rsidRDefault="0046409B" w:rsidP="006D30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EB535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360" w:type="dxa"/>
            <w:vAlign w:val="center"/>
          </w:tcPr>
          <w:p w14:paraId="03027DF5" w14:textId="77777777" w:rsidR="006D3004" w:rsidRPr="00EB535A" w:rsidRDefault="006D3004" w:rsidP="006D30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vAlign w:val="center"/>
            <w:hideMark/>
          </w:tcPr>
          <w:p w14:paraId="11A6C64C" w14:textId="77777777" w:rsidR="006D3004" w:rsidRPr="00EB535A" w:rsidRDefault="006D3004" w:rsidP="006D30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B535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4,884</w:t>
            </w:r>
          </w:p>
        </w:tc>
      </w:tr>
      <w:tr w:rsidR="006D3004" w:rsidRPr="00EB535A" w14:paraId="0F2CFFC9" w14:textId="77777777" w:rsidTr="006D3004">
        <w:trPr>
          <w:trHeight w:val="450"/>
        </w:trPr>
        <w:tc>
          <w:tcPr>
            <w:tcW w:w="2970" w:type="dxa"/>
            <w:vAlign w:val="center"/>
            <w:hideMark/>
          </w:tcPr>
          <w:p w14:paraId="3B4EB1B2" w14:textId="77777777" w:rsidR="006D3004" w:rsidRPr="00EB535A" w:rsidRDefault="006D3004" w:rsidP="006D30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B535A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vAlign w:val="center"/>
            <w:hideMark/>
          </w:tcPr>
          <w:p w14:paraId="5503C99D" w14:textId="77777777" w:rsidR="006D3004" w:rsidRPr="00EB535A" w:rsidRDefault="006D3004" w:rsidP="006D3004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center"/>
            <w:hideMark/>
          </w:tcPr>
          <w:p w14:paraId="0D5A5E9C" w14:textId="77777777" w:rsidR="006D3004" w:rsidRPr="00EB535A" w:rsidRDefault="006D3004" w:rsidP="006D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5EEC4097" w14:textId="5E105524" w:rsidR="006D3004" w:rsidRPr="00EB535A" w:rsidRDefault="0046409B" w:rsidP="006D30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B535A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23,551</w:t>
            </w:r>
          </w:p>
        </w:tc>
        <w:tc>
          <w:tcPr>
            <w:tcW w:w="360" w:type="dxa"/>
            <w:vAlign w:val="center"/>
            <w:hideMark/>
          </w:tcPr>
          <w:p w14:paraId="2876CA5B" w14:textId="77777777" w:rsidR="006D3004" w:rsidRPr="00EB535A" w:rsidRDefault="006D3004" w:rsidP="006D3004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  <w:hideMark/>
          </w:tcPr>
          <w:p w14:paraId="703DD54E" w14:textId="77777777" w:rsidR="006D3004" w:rsidRPr="00EB535A" w:rsidRDefault="006D3004" w:rsidP="006D30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B535A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29,681</w:t>
            </w:r>
          </w:p>
        </w:tc>
      </w:tr>
    </w:tbl>
    <w:p w14:paraId="065733C5" w14:textId="3F6F4B4E" w:rsidR="0072110D" w:rsidRPr="00EB535A" w:rsidRDefault="0072110D">
      <w:pPr>
        <w:rPr>
          <w:rFonts w:asciiTheme="majorBidi" w:hAnsiTheme="majorBidi" w:cstheme="majorBidi"/>
          <w:sz w:val="22"/>
          <w:szCs w:val="22"/>
        </w:rPr>
      </w:pPr>
    </w:p>
    <w:p w14:paraId="2BA8BC83" w14:textId="77777777" w:rsidR="0072110D" w:rsidRPr="00EB535A" w:rsidRDefault="00721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  <w:r w:rsidRPr="00EB535A">
        <w:rPr>
          <w:rFonts w:asciiTheme="majorBidi" w:hAnsiTheme="majorBidi" w:cstheme="majorBidi"/>
          <w:sz w:val="22"/>
          <w:szCs w:val="22"/>
        </w:rPr>
        <w:br w:type="page"/>
      </w: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2970"/>
        <w:gridCol w:w="1350"/>
        <w:gridCol w:w="1440"/>
        <w:gridCol w:w="1620"/>
        <w:gridCol w:w="360"/>
        <w:gridCol w:w="1530"/>
      </w:tblGrid>
      <w:tr w:rsidR="006D3004" w:rsidRPr="00EB535A" w14:paraId="10610ACD" w14:textId="77777777" w:rsidTr="00CC1660">
        <w:trPr>
          <w:trHeight w:val="380"/>
        </w:trPr>
        <w:tc>
          <w:tcPr>
            <w:tcW w:w="2970" w:type="dxa"/>
            <w:noWrap/>
            <w:vAlign w:val="bottom"/>
            <w:hideMark/>
          </w:tcPr>
          <w:p w14:paraId="5810C779" w14:textId="77777777" w:rsidR="006D3004" w:rsidRPr="00EB535A" w:rsidRDefault="006D3004" w:rsidP="006D3004">
            <w:pPr>
              <w:rPr>
                <w:rFonts w:asciiTheme="majorBidi" w:hAnsiTheme="majorBidi" w:cstheme="majorBidi"/>
                <w:spacing w:val="12"/>
                <w:sz w:val="30"/>
                <w:szCs w:val="30"/>
              </w:rPr>
            </w:pPr>
          </w:p>
        </w:tc>
        <w:tc>
          <w:tcPr>
            <w:tcW w:w="6300" w:type="dxa"/>
            <w:gridSpan w:val="5"/>
            <w:vAlign w:val="center"/>
            <w:hideMark/>
          </w:tcPr>
          <w:p w14:paraId="16C14AD8" w14:textId="047667EA" w:rsidR="006D3004" w:rsidRPr="00EB535A" w:rsidRDefault="006D3004" w:rsidP="006D30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B535A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3004" w:rsidRPr="00EB535A" w14:paraId="3BF273D0" w14:textId="77777777" w:rsidTr="00CC1660">
        <w:trPr>
          <w:trHeight w:val="430"/>
        </w:trPr>
        <w:tc>
          <w:tcPr>
            <w:tcW w:w="2970" w:type="dxa"/>
            <w:noWrap/>
            <w:vAlign w:val="bottom"/>
            <w:hideMark/>
          </w:tcPr>
          <w:p w14:paraId="531A928B" w14:textId="77777777" w:rsidR="006D3004" w:rsidRPr="00EB535A" w:rsidRDefault="006D3004" w:rsidP="006D3004">
            <w:pP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90" w:type="dxa"/>
            <w:gridSpan w:val="2"/>
            <w:vAlign w:val="center"/>
            <w:hideMark/>
          </w:tcPr>
          <w:p w14:paraId="3D74ADC5" w14:textId="77777777" w:rsidR="006D3004" w:rsidRPr="00EB535A" w:rsidRDefault="006D3004" w:rsidP="006D30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B535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สกุลเงินต่างประเทศ</w:t>
            </w:r>
          </w:p>
        </w:tc>
        <w:tc>
          <w:tcPr>
            <w:tcW w:w="3510" w:type="dxa"/>
            <w:gridSpan w:val="3"/>
            <w:vAlign w:val="center"/>
            <w:hideMark/>
          </w:tcPr>
          <w:p w14:paraId="403B3F26" w14:textId="77777777" w:rsidR="006D3004" w:rsidRPr="00EB535A" w:rsidRDefault="006D3004" w:rsidP="006D30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B535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เทียบเท่าเงินบาท</w:t>
            </w:r>
          </w:p>
        </w:tc>
      </w:tr>
      <w:tr w:rsidR="00852EBE" w:rsidRPr="00EB535A" w14:paraId="0FB1C7A4" w14:textId="77777777" w:rsidTr="00CC1660">
        <w:trPr>
          <w:trHeight w:val="430"/>
        </w:trPr>
        <w:tc>
          <w:tcPr>
            <w:tcW w:w="2970" w:type="dxa"/>
            <w:noWrap/>
            <w:vAlign w:val="bottom"/>
            <w:hideMark/>
          </w:tcPr>
          <w:p w14:paraId="5F51D8B0" w14:textId="77777777" w:rsidR="00852EBE" w:rsidRPr="00EB535A" w:rsidRDefault="00852EBE" w:rsidP="00852EBE">
            <w:pP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  <w:hideMark/>
          </w:tcPr>
          <w:p w14:paraId="61F2C7E1" w14:textId="36FC009F" w:rsidR="00852EBE" w:rsidRPr="00EB535A" w:rsidRDefault="00852EBE" w:rsidP="0085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B535A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40" w:type="dxa"/>
            <w:vAlign w:val="center"/>
            <w:hideMark/>
          </w:tcPr>
          <w:p w14:paraId="39EAEAD0" w14:textId="2187D88B" w:rsidR="00852EBE" w:rsidRPr="00EB535A" w:rsidRDefault="00852EBE" w:rsidP="0085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EB535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31</w:t>
            </w:r>
            <w:r w:rsidRPr="00EB535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620" w:type="dxa"/>
            <w:vAlign w:val="center"/>
            <w:hideMark/>
          </w:tcPr>
          <w:p w14:paraId="043F12DF" w14:textId="36348902" w:rsidR="00852EBE" w:rsidRPr="00EB535A" w:rsidRDefault="00852EBE" w:rsidP="0085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EB535A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B535A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360" w:type="dxa"/>
            <w:vAlign w:val="center"/>
            <w:hideMark/>
          </w:tcPr>
          <w:p w14:paraId="02C3984F" w14:textId="77777777" w:rsidR="00852EBE" w:rsidRPr="00EB535A" w:rsidRDefault="00852EBE" w:rsidP="0085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center"/>
            <w:hideMark/>
          </w:tcPr>
          <w:p w14:paraId="24B6B105" w14:textId="73285D61" w:rsidR="00852EBE" w:rsidRPr="00EB535A" w:rsidRDefault="00852EBE" w:rsidP="0085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EB535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 xml:space="preserve"> </w:t>
            </w:r>
            <w:r w:rsidRPr="00EB535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31 </w:t>
            </w:r>
            <w:r w:rsidRPr="00EB535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852EBE" w:rsidRPr="00EB535A" w14:paraId="7C3EBA70" w14:textId="77777777" w:rsidTr="00CC1660">
        <w:trPr>
          <w:trHeight w:val="430"/>
        </w:trPr>
        <w:tc>
          <w:tcPr>
            <w:tcW w:w="2970" w:type="dxa"/>
            <w:noWrap/>
            <w:vAlign w:val="bottom"/>
          </w:tcPr>
          <w:p w14:paraId="32449940" w14:textId="77777777" w:rsidR="00852EBE" w:rsidRPr="00EB535A" w:rsidRDefault="00852EBE" w:rsidP="00852EBE">
            <w:pP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0CB7E859" w14:textId="2147F368" w:rsidR="00852EBE" w:rsidRPr="00EB535A" w:rsidRDefault="00852EBE" w:rsidP="0085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B535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440" w:type="dxa"/>
            <w:vAlign w:val="center"/>
          </w:tcPr>
          <w:p w14:paraId="06594560" w14:textId="394809E7" w:rsidR="00852EBE" w:rsidRPr="00EB535A" w:rsidRDefault="00852EBE" w:rsidP="0085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B535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620" w:type="dxa"/>
            <w:vAlign w:val="center"/>
          </w:tcPr>
          <w:p w14:paraId="29C71957" w14:textId="62975A91" w:rsidR="00852EBE" w:rsidRPr="00EB535A" w:rsidRDefault="00852EBE" w:rsidP="0085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B535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360" w:type="dxa"/>
            <w:vAlign w:val="center"/>
          </w:tcPr>
          <w:p w14:paraId="5623F18D" w14:textId="77777777" w:rsidR="00852EBE" w:rsidRPr="00EB535A" w:rsidRDefault="00852EBE" w:rsidP="0085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center"/>
          </w:tcPr>
          <w:p w14:paraId="3BF68AFC" w14:textId="6637B8E1" w:rsidR="00852EBE" w:rsidRPr="00EB535A" w:rsidRDefault="00852EBE" w:rsidP="0085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B535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2562</w:t>
            </w:r>
          </w:p>
        </w:tc>
      </w:tr>
      <w:tr w:rsidR="006D3004" w:rsidRPr="00EB535A" w14:paraId="7EF7DD2B" w14:textId="77777777" w:rsidTr="00CC1660">
        <w:trPr>
          <w:trHeight w:val="430"/>
        </w:trPr>
        <w:tc>
          <w:tcPr>
            <w:tcW w:w="2970" w:type="dxa"/>
            <w:noWrap/>
            <w:vAlign w:val="bottom"/>
            <w:hideMark/>
          </w:tcPr>
          <w:p w14:paraId="0D83532D" w14:textId="77777777" w:rsidR="006D3004" w:rsidRPr="00EB535A" w:rsidRDefault="006D3004" w:rsidP="006D3004">
            <w:pP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90" w:type="dxa"/>
            <w:gridSpan w:val="2"/>
            <w:vAlign w:val="center"/>
            <w:hideMark/>
          </w:tcPr>
          <w:p w14:paraId="021A9BD3" w14:textId="77777777" w:rsidR="006D3004" w:rsidRPr="00EB535A" w:rsidRDefault="006D3004" w:rsidP="006D30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EB535A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</w:rPr>
              <w:t>(</w:t>
            </w:r>
            <w:r w:rsidRPr="00EB535A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</w:rPr>
              <w:t>พัน)</w:t>
            </w:r>
          </w:p>
        </w:tc>
        <w:tc>
          <w:tcPr>
            <w:tcW w:w="3510" w:type="dxa"/>
            <w:gridSpan w:val="3"/>
            <w:vAlign w:val="center"/>
            <w:hideMark/>
          </w:tcPr>
          <w:p w14:paraId="51D8A326" w14:textId="77777777" w:rsidR="006D3004" w:rsidRPr="00EB535A" w:rsidRDefault="006D3004" w:rsidP="006D30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EB535A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</w:rPr>
              <w:t>(</w:t>
            </w:r>
            <w:r w:rsidRPr="00EB535A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</w:rPr>
              <w:t>พันบาท)</w:t>
            </w:r>
          </w:p>
        </w:tc>
      </w:tr>
      <w:tr w:rsidR="00527422" w:rsidRPr="00EB535A" w14:paraId="586B5EC0" w14:textId="77777777" w:rsidTr="00CC1660">
        <w:trPr>
          <w:trHeight w:val="430"/>
        </w:trPr>
        <w:tc>
          <w:tcPr>
            <w:tcW w:w="2970" w:type="dxa"/>
            <w:noWrap/>
            <w:vAlign w:val="bottom"/>
          </w:tcPr>
          <w:p w14:paraId="794C79B5" w14:textId="4F61D724" w:rsidR="00527422" w:rsidRPr="00EB535A" w:rsidRDefault="00527422" w:rsidP="00527422">
            <w:pP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B535A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เลตเตอร์ออฟเครดิตที่ยังไม่ได้ใช้</w:t>
            </w:r>
          </w:p>
        </w:tc>
        <w:tc>
          <w:tcPr>
            <w:tcW w:w="2790" w:type="dxa"/>
            <w:gridSpan w:val="2"/>
            <w:vAlign w:val="center"/>
          </w:tcPr>
          <w:p w14:paraId="05E6133D" w14:textId="77777777" w:rsidR="00527422" w:rsidRPr="00EB535A" w:rsidRDefault="00527422" w:rsidP="005274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3510" w:type="dxa"/>
            <w:gridSpan w:val="3"/>
            <w:vAlign w:val="center"/>
          </w:tcPr>
          <w:p w14:paraId="667CAFA6" w14:textId="77777777" w:rsidR="00527422" w:rsidRPr="00EB535A" w:rsidRDefault="00527422" w:rsidP="005274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</w:tr>
      <w:tr w:rsidR="00527422" w:rsidRPr="00EB535A" w14:paraId="26C9E10C" w14:textId="77777777" w:rsidTr="003D4C82">
        <w:trPr>
          <w:trHeight w:val="430"/>
        </w:trPr>
        <w:tc>
          <w:tcPr>
            <w:tcW w:w="2970" w:type="dxa"/>
            <w:vAlign w:val="center"/>
            <w:hideMark/>
          </w:tcPr>
          <w:p w14:paraId="05ECAED7" w14:textId="77777777" w:rsidR="00527422" w:rsidRPr="00EB535A" w:rsidRDefault="00527422" w:rsidP="005274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B535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บาท</w:t>
            </w:r>
          </w:p>
        </w:tc>
        <w:tc>
          <w:tcPr>
            <w:tcW w:w="1350" w:type="dxa"/>
            <w:vAlign w:val="center"/>
          </w:tcPr>
          <w:p w14:paraId="63FC1717" w14:textId="77112A20" w:rsidR="00527422" w:rsidRPr="00EB535A" w:rsidRDefault="00527422" w:rsidP="005274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590EB4E8" w14:textId="6EFCE604" w:rsidR="00527422" w:rsidRPr="00EB535A" w:rsidRDefault="00527422" w:rsidP="005274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14:paraId="243F032C" w14:textId="013D0D25" w:rsidR="00527422" w:rsidRPr="00EB535A" w:rsidRDefault="0046409B" w:rsidP="005274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B535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8,790</w:t>
            </w:r>
          </w:p>
        </w:tc>
        <w:tc>
          <w:tcPr>
            <w:tcW w:w="360" w:type="dxa"/>
            <w:vAlign w:val="center"/>
            <w:hideMark/>
          </w:tcPr>
          <w:p w14:paraId="20696F20" w14:textId="77777777" w:rsidR="00527422" w:rsidRPr="00EB535A" w:rsidRDefault="00527422" w:rsidP="00527422">
            <w:pP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center"/>
            <w:hideMark/>
          </w:tcPr>
          <w:p w14:paraId="07D8E4B0" w14:textId="77777777" w:rsidR="00527422" w:rsidRPr="00EB535A" w:rsidRDefault="00527422" w:rsidP="005274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B535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17,469</w:t>
            </w:r>
          </w:p>
        </w:tc>
      </w:tr>
      <w:tr w:rsidR="00527422" w:rsidRPr="00EB535A" w14:paraId="0B482EBC" w14:textId="77777777" w:rsidTr="00CC1660">
        <w:trPr>
          <w:trHeight w:val="430"/>
        </w:trPr>
        <w:tc>
          <w:tcPr>
            <w:tcW w:w="2970" w:type="dxa"/>
            <w:vAlign w:val="center"/>
            <w:hideMark/>
          </w:tcPr>
          <w:p w14:paraId="29CB4A2D" w14:textId="77777777" w:rsidR="00527422" w:rsidRPr="00EB535A" w:rsidRDefault="00527422" w:rsidP="005274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B535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ยูโร</w:t>
            </w:r>
          </w:p>
        </w:tc>
        <w:tc>
          <w:tcPr>
            <w:tcW w:w="1350" w:type="dxa"/>
            <w:vAlign w:val="center"/>
          </w:tcPr>
          <w:p w14:paraId="76E95864" w14:textId="0AEE3DEA" w:rsidR="00527422" w:rsidRPr="00EB535A" w:rsidRDefault="0046409B" w:rsidP="005274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EB535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center"/>
            <w:hideMark/>
          </w:tcPr>
          <w:p w14:paraId="70F0EF6F" w14:textId="77777777" w:rsidR="00527422" w:rsidRPr="00EB535A" w:rsidRDefault="00527422" w:rsidP="005274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EB535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148</w:t>
            </w:r>
          </w:p>
        </w:tc>
        <w:tc>
          <w:tcPr>
            <w:tcW w:w="1620" w:type="dxa"/>
            <w:vAlign w:val="center"/>
          </w:tcPr>
          <w:p w14:paraId="661E5FF2" w14:textId="1E2E00C3" w:rsidR="00527422" w:rsidRPr="00EB535A" w:rsidRDefault="0046409B" w:rsidP="005274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B535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360" w:type="dxa"/>
            <w:vAlign w:val="center"/>
          </w:tcPr>
          <w:p w14:paraId="3653B309" w14:textId="77777777" w:rsidR="00527422" w:rsidRPr="00EB535A" w:rsidRDefault="00527422" w:rsidP="005274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center"/>
            <w:hideMark/>
          </w:tcPr>
          <w:p w14:paraId="44083E3B" w14:textId="77777777" w:rsidR="00527422" w:rsidRPr="00EB535A" w:rsidRDefault="00527422" w:rsidP="005274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B535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5,041</w:t>
            </w:r>
          </w:p>
        </w:tc>
      </w:tr>
      <w:tr w:rsidR="00527422" w:rsidRPr="00EB535A" w14:paraId="410222B8" w14:textId="77777777" w:rsidTr="00CC1660">
        <w:trPr>
          <w:trHeight w:val="430"/>
        </w:trPr>
        <w:tc>
          <w:tcPr>
            <w:tcW w:w="2970" w:type="dxa"/>
            <w:vAlign w:val="center"/>
            <w:hideMark/>
          </w:tcPr>
          <w:p w14:paraId="6B3598D8" w14:textId="77777777" w:rsidR="00527422" w:rsidRPr="00EB535A" w:rsidRDefault="00527422" w:rsidP="005274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B535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เยน</w:t>
            </w:r>
          </w:p>
        </w:tc>
        <w:tc>
          <w:tcPr>
            <w:tcW w:w="1350" w:type="dxa"/>
            <w:vAlign w:val="center"/>
          </w:tcPr>
          <w:p w14:paraId="0235794E" w14:textId="70C9EEC1" w:rsidR="00527422" w:rsidRPr="00EB535A" w:rsidRDefault="0046409B" w:rsidP="005274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EB535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center"/>
            <w:hideMark/>
          </w:tcPr>
          <w:p w14:paraId="587B48ED" w14:textId="77777777" w:rsidR="00527422" w:rsidRPr="00EB535A" w:rsidRDefault="00527422" w:rsidP="005274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EB535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12,260</w:t>
            </w:r>
          </w:p>
        </w:tc>
        <w:tc>
          <w:tcPr>
            <w:tcW w:w="1620" w:type="dxa"/>
            <w:vAlign w:val="center"/>
          </w:tcPr>
          <w:p w14:paraId="0CA990A8" w14:textId="65DFF4C8" w:rsidR="00527422" w:rsidRPr="00EB535A" w:rsidRDefault="0046409B" w:rsidP="005274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B535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360" w:type="dxa"/>
            <w:vAlign w:val="center"/>
          </w:tcPr>
          <w:p w14:paraId="601F3E5E" w14:textId="77777777" w:rsidR="00527422" w:rsidRPr="00EB535A" w:rsidRDefault="00527422" w:rsidP="005274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center"/>
            <w:hideMark/>
          </w:tcPr>
          <w:p w14:paraId="29A884FA" w14:textId="77777777" w:rsidR="00527422" w:rsidRPr="00EB535A" w:rsidRDefault="00527422" w:rsidP="005274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B535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4,884</w:t>
            </w:r>
          </w:p>
        </w:tc>
      </w:tr>
      <w:tr w:rsidR="00527422" w:rsidRPr="00EB535A" w14:paraId="785F484E" w14:textId="77777777" w:rsidTr="00CC1660">
        <w:trPr>
          <w:trHeight w:val="460"/>
        </w:trPr>
        <w:tc>
          <w:tcPr>
            <w:tcW w:w="2970" w:type="dxa"/>
            <w:vAlign w:val="center"/>
            <w:hideMark/>
          </w:tcPr>
          <w:p w14:paraId="09FAB3A8" w14:textId="77777777" w:rsidR="00527422" w:rsidRPr="00EB535A" w:rsidRDefault="00527422" w:rsidP="005274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B535A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vAlign w:val="center"/>
          </w:tcPr>
          <w:p w14:paraId="71CADA18" w14:textId="77777777" w:rsidR="00527422" w:rsidRPr="00EB535A" w:rsidRDefault="00527422" w:rsidP="005274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  <w:hideMark/>
          </w:tcPr>
          <w:p w14:paraId="0E1DAF0D" w14:textId="77777777" w:rsidR="00527422" w:rsidRPr="00EB535A" w:rsidRDefault="00527422" w:rsidP="00527422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3D14198" w14:textId="7F7E0BA9" w:rsidR="00527422" w:rsidRPr="00EB535A" w:rsidRDefault="0046409B" w:rsidP="005274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8,790</w:t>
            </w:r>
          </w:p>
        </w:tc>
        <w:tc>
          <w:tcPr>
            <w:tcW w:w="360" w:type="dxa"/>
            <w:vAlign w:val="center"/>
            <w:hideMark/>
          </w:tcPr>
          <w:p w14:paraId="2DCE1CB7" w14:textId="77777777" w:rsidR="00527422" w:rsidRPr="00EB535A" w:rsidRDefault="00527422" w:rsidP="00527422">
            <w:pP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  <w:hideMark/>
          </w:tcPr>
          <w:p w14:paraId="573070AC" w14:textId="77777777" w:rsidR="00527422" w:rsidRPr="00EB535A" w:rsidRDefault="00527422" w:rsidP="005274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B535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27,394</w:t>
            </w:r>
          </w:p>
        </w:tc>
      </w:tr>
    </w:tbl>
    <w:p w14:paraId="10ACD89D" w14:textId="5A91B3AD" w:rsidR="00494059" w:rsidRPr="00EB535A" w:rsidRDefault="00494059" w:rsidP="000D67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left" w:pos="540"/>
          <w:tab w:val="left" w:pos="1965"/>
        </w:tabs>
        <w:ind w:left="540"/>
        <w:jc w:val="both"/>
        <w:rPr>
          <w:rFonts w:asciiTheme="majorBidi" w:hAnsiTheme="majorBidi" w:cstheme="majorBidi"/>
          <w:spacing w:val="12"/>
          <w:sz w:val="24"/>
          <w:szCs w:val="24"/>
        </w:rPr>
      </w:pPr>
    </w:p>
    <w:tbl>
      <w:tblPr>
        <w:tblW w:w="8730" w:type="dxa"/>
        <w:tblInd w:w="450" w:type="dxa"/>
        <w:tblLook w:val="04A0" w:firstRow="1" w:lastRow="0" w:firstColumn="1" w:lastColumn="0" w:noHBand="0" w:noVBand="1"/>
      </w:tblPr>
      <w:tblGrid>
        <w:gridCol w:w="5040"/>
        <w:gridCol w:w="1710"/>
        <w:gridCol w:w="360"/>
        <w:gridCol w:w="1620"/>
      </w:tblGrid>
      <w:tr w:rsidR="000D67F1" w:rsidRPr="00EB535A" w14:paraId="3C467157" w14:textId="77777777" w:rsidTr="00495D7E">
        <w:trPr>
          <w:trHeight w:val="380"/>
        </w:trPr>
        <w:tc>
          <w:tcPr>
            <w:tcW w:w="5040" w:type="dxa"/>
            <w:vAlign w:val="center"/>
            <w:hideMark/>
          </w:tcPr>
          <w:p w14:paraId="315E30EC" w14:textId="77777777" w:rsidR="000D67F1" w:rsidRPr="00EB535A" w:rsidRDefault="000D67F1">
            <w:pPr>
              <w:rPr>
                <w:rFonts w:asciiTheme="majorBidi" w:hAnsiTheme="majorBidi" w:cstheme="majorBidi"/>
                <w:spacing w:val="12"/>
                <w:sz w:val="24"/>
                <w:szCs w:val="24"/>
              </w:rPr>
            </w:pPr>
            <w:r w:rsidRPr="00EB535A">
              <w:rPr>
                <w:rFonts w:asciiTheme="majorBidi" w:hAnsiTheme="majorBidi" w:cstheme="majorBidi"/>
                <w:spacing w:val="12"/>
                <w:sz w:val="22"/>
                <w:szCs w:val="22"/>
              </w:rPr>
              <w:br w:type="page"/>
            </w:r>
          </w:p>
        </w:tc>
        <w:tc>
          <w:tcPr>
            <w:tcW w:w="3690" w:type="dxa"/>
            <w:gridSpan w:val="3"/>
            <w:vAlign w:val="center"/>
            <w:hideMark/>
          </w:tcPr>
          <w:p w14:paraId="05878D5A" w14:textId="77777777" w:rsidR="000D67F1" w:rsidRPr="00EB535A" w:rsidRDefault="000D67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B535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1033CD" w:rsidRPr="00EB535A" w14:paraId="37C9D332" w14:textId="77777777" w:rsidTr="00495D7E">
        <w:trPr>
          <w:trHeight w:val="380"/>
        </w:trPr>
        <w:tc>
          <w:tcPr>
            <w:tcW w:w="5040" w:type="dxa"/>
            <w:vAlign w:val="center"/>
            <w:hideMark/>
          </w:tcPr>
          <w:p w14:paraId="7576E08F" w14:textId="77777777" w:rsidR="001033CD" w:rsidRPr="00EB535A" w:rsidRDefault="001033CD" w:rsidP="001033CD">
            <w:pP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vAlign w:val="center"/>
            <w:hideMark/>
          </w:tcPr>
          <w:p w14:paraId="6C91B280" w14:textId="44883FE1" w:rsidR="001033CD" w:rsidRPr="00EB535A" w:rsidRDefault="00852EBE" w:rsidP="00103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EB535A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B535A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360" w:type="dxa"/>
            <w:vAlign w:val="center"/>
            <w:hideMark/>
          </w:tcPr>
          <w:p w14:paraId="2C79CFB6" w14:textId="77777777" w:rsidR="001033CD" w:rsidRPr="00EB535A" w:rsidRDefault="001033CD" w:rsidP="001033CD">
            <w:pP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  <w:hideMark/>
          </w:tcPr>
          <w:p w14:paraId="582252A8" w14:textId="77777777" w:rsidR="001033CD" w:rsidRPr="00EB535A" w:rsidRDefault="001033CD" w:rsidP="00103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EB535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31</w:t>
            </w:r>
            <w:r w:rsidRPr="00EB535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1033CD" w:rsidRPr="00EB535A" w14:paraId="138A318E" w14:textId="77777777" w:rsidTr="00495D7E">
        <w:trPr>
          <w:trHeight w:val="380"/>
        </w:trPr>
        <w:tc>
          <w:tcPr>
            <w:tcW w:w="5040" w:type="dxa"/>
            <w:vAlign w:val="center"/>
          </w:tcPr>
          <w:p w14:paraId="54B7E8AC" w14:textId="77777777" w:rsidR="001033CD" w:rsidRPr="00EB535A" w:rsidRDefault="001033CD" w:rsidP="001033CD">
            <w:pP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vAlign w:val="center"/>
          </w:tcPr>
          <w:p w14:paraId="2E660193" w14:textId="77777777" w:rsidR="001033CD" w:rsidRPr="00EB535A" w:rsidRDefault="001033CD" w:rsidP="00103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B535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360" w:type="dxa"/>
            <w:vAlign w:val="center"/>
          </w:tcPr>
          <w:p w14:paraId="1A573E3E" w14:textId="77777777" w:rsidR="001033CD" w:rsidRPr="00EB535A" w:rsidRDefault="001033CD" w:rsidP="001033CD">
            <w:pP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14:paraId="1FFBA233" w14:textId="77777777" w:rsidR="001033CD" w:rsidRPr="00EB535A" w:rsidRDefault="001033CD" w:rsidP="00103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B535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2562</w:t>
            </w:r>
          </w:p>
        </w:tc>
      </w:tr>
      <w:tr w:rsidR="000D67F1" w:rsidRPr="00EB535A" w14:paraId="5DFA1C67" w14:textId="77777777" w:rsidTr="00495D7E">
        <w:trPr>
          <w:trHeight w:val="380"/>
        </w:trPr>
        <w:tc>
          <w:tcPr>
            <w:tcW w:w="5040" w:type="dxa"/>
            <w:vAlign w:val="center"/>
            <w:hideMark/>
          </w:tcPr>
          <w:p w14:paraId="379BE2D0" w14:textId="77777777" w:rsidR="000D67F1" w:rsidRPr="00EB535A" w:rsidRDefault="000D67F1">
            <w:pP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3690" w:type="dxa"/>
            <w:gridSpan w:val="3"/>
            <w:vAlign w:val="center"/>
            <w:hideMark/>
          </w:tcPr>
          <w:p w14:paraId="72591150" w14:textId="77777777" w:rsidR="000D67F1" w:rsidRPr="00EB535A" w:rsidRDefault="000D67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 w:rsidRPr="00EB535A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EB535A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0D67F1" w:rsidRPr="00EB535A" w14:paraId="4E953AE0" w14:textId="77777777" w:rsidTr="00495D7E">
        <w:trPr>
          <w:trHeight w:val="290"/>
        </w:trPr>
        <w:tc>
          <w:tcPr>
            <w:tcW w:w="5040" w:type="dxa"/>
            <w:vAlign w:val="center"/>
            <w:hideMark/>
          </w:tcPr>
          <w:p w14:paraId="5F207C73" w14:textId="77777777" w:rsidR="000D67F1" w:rsidRPr="00EB535A" w:rsidRDefault="000D67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B535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710" w:type="dxa"/>
            <w:vAlign w:val="center"/>
            <w:hideMark/>
          </w:tcPr>
          <w:p w14:paraId="7C532A3B" w14:textId="77777777" w:rsidR="000D67F1" w:rsidRPr="00EB535A" w:rsidRDefault="000D67F1">
            <w:pPr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vAlign w:val="center"/>
            <w:hideMark/>
          </w:tcPr>
          <w:p w14:paraId="1D880D33" w14:textId="77777777" w:rsidR="000D67F1" w:rsidRPr="00EB535A" w:rsidRDefault="000D6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076F296F" w14:textId="77777777" w:rsidR="000D67F1" w:rsidRPr="00EB535A" w:rsidRDefault="000D67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3B4D81" w:rsidRPr="00EB535A" w14:paraId="016E33B3" w14:textId="77777777" w:rsidTr="00495D7E">
        <w:trPr>
          <w:trHeight w:val="380"/>
        </w:trPr>
        <w:tc>
          <w:tcPr>
            <w:tcW w:w="5040" w:type="dxa"/>
            <w:vAlign w:val="center"/>
            <w:hideMark/>
          </w:tcPr>
          <w:p w14:paraId="4E007C04" w14:textId="77777777" w:rsidR="003B4D81" w:rsidRPr="00EB535A" w:rsidRDefault="003B4D81" w:rsidP="003B4D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B535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ค้ำประกันสัญญาจ้างงาน</w:t>
            </w:r>
          </w:p>
        </w:tc>
        <w:tc>
          <w:tcPr>
            <w:tcW w:w="1710" w:type="dxa"/>
            <w:vAlign w:val="center"/>
          </w:tcPr>
          <w:p w14:paraId="03A27ABA" w14:textId="207D486A" w:rsidR="003B4D81" w:rsidRPr="00EB535A" w:rsidRDefault="0046409B" w:rsidP="003B4D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eastAsia="Times New Roman" w:hAnsiTheme="majorBidi" w:cstheme="majorBidi"/>
                <w:sz w:val="30"/>
                <w:szCs w:val="30"/>
              </w:rPr>
              <w:t>283,402</w:t>
            </w:r>
          </w:p>
        </w:tc>
        <w:tc>
          <w:tcPr>
            <w:tcW w:w="360" w:type="dxa"/>
            <w:vAlign w:val="center"/>
          </w:tcPr>
          <w:p w14:paraId="0B4AD9CF" w14:textId="77777777" w:rsidR="003B4D81" w:rsidRPr="00EB535A" w:rsidRDefault="003B4D81" w:rsidP="003B4D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  <w:hideMark/>
          </w:tcPr>
          <w:p w14:paraId="5192A26E" w14:textId="77777777" w:rsidR="003B4D81" w:rsidRPr="00EB535A" w:rsidRDefault="003B4D81" w:rsidP="003B4D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eastAsia="Times New Roman" w:hAnsiTheme="majorBidi" w:cstheme="majorBidi"/>
                <w:sz w:val="30"/>
                <w:szCs w:val="30"/>
              </w:rPr>
              <w:t>295,910</w:t>
            </w:r>
          </w:p>
        </w:tc>
      </w:tr>
      <w:tr w:rsidR="003B4D81" w:rsidRPr="00EB535A" w14:paraId="1F3675FB" w14:textId="77777777" w:rsidTr="00495D7E">
        <w:trPr>
          <w:trHeight w:val="380"/>
        </w:trPr>
        <w:tc>
          <w:tcPr>
            <w:tcW w:w="5040" w:type="dxa"/>
            <w:vAlign w:val="center"/>
            <w:hideMark/>
          </w:tcPr>
          <w:p w14:paraId="7BC2166B" w14:textId="77777777" w:rsidR="003B4D81" w:rsidRPr="00EB535A" w:rsidRDefault="003B4D81" w:rsidP="003B4D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ค้ำประกันไฟฟ้า</w:t>
            </w:r>
          </w:p>
        </w:tc>
        <w:tc>
          <w:tcPr>
            <w:tcW w:w="1710" w:type="dxa"/>
            <w:vAlign w:val="center"/>
          </w:tcPr>
          <w:p w14:paraId="5FE2F025" w14:textId="4024734C" w:rsidR="003B4D81" w:rsidRPr="00EB535A" w:rsidRDefault="0046409B" w:rsidP="003B4D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eastAsia="Times New Roman" w:hAnsiTheme="majorBidi" w:cstheme="majorBidi"/>
                <w:sz w:val="30"/>
                <w:szCs w:val="30"/>
              </w:rPr>
              <w:t>1,055</w:t>
            </w:r>
          </w:p>
        </w:tc>
        <w:tc>
          <w:tcPr>
            <w:tcW w:w="360" w:type="dxa"/>
            <w:vAlign w:val="center"/>
          </w:tcPr>
          <w:p w14:paraId="2023A8C4" w14:textId="77777777" w:rsidR="003B4D81" w:rsidRPr="00EB535A" w:rsidRDefault="003B4D81" w:rsidP="003B4D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  <w:hideMark/>
          </w:tcPr>
          <w:p w14:paraId="130E1B35" w14:textId="77777777" w:rsidR="003B4D81" w:rsidRPr="00EB535A" w:rsidRDefault="003B4D81" w:rsidP="003B4D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B535A">
              <w:rPr>
                <w:rFonts w:asciiTheme="majorBidi" w:eastAsia="Times New Roman" w:hAnsiTheme="majorBidi" w:cstheme="majorBidi"/>
                <w:sz w:val="30"/>
                <w:szCs w:val="30"/>
              </w:rPr>
              <w:t>1,155</w:t>
            </w:r>
          </w:p>
        </w:tc>
      </w:tr>
      <w:tr w:rsidR="003B4D81" w:rsidRPr="00EB535A" w14:paraId="5FDE040F" w14:textId="77777777" w:rsidTr="00495D7E">
        <w:trPr>
          <w:trHeight w:val="390"/>
        </w:trPr>
        <w:tc>
          <w:tcPr>
            <w:tcW w:w="5040" w:type="dxa"/>
            <w:vAlign w:val="center"/>
            <w:hideMark/>
          </w:tcPr>
          <w:p w14:paraId="0758DABB" w14:textId="77777777" w:rsidR="003B4D81" w:rsidRPr="00EB535A" w:rsidRDefault="003B4D81" w:rsidP="003B4D81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76CBE26A" w14:textId="5A3DC12B" w:rsidR="003B4D81" w:rsidRPr="00EB535A" w:rsidRDefault="0046409B" w:rsidP="003B4D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B535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284,457</w:t>
            </w:r>
          </w:p>
        </w:tc>
        <w:tc>
          <w:tcPr>
            <w:tcW w:w="360" w:type="dxa"/>
            <w:vAlign w:val="center"/>
          </w:tcPr>
          <w:p w14:paraId="06B9FC57" w14:textId="77777777" w:rsidR="003B4D81" w:rsidRPr="00EB535A" w:rsidRDefault="003B4D81" w:rsidP="003B4D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  <w:hideMark/>
          </w:tcPr>
          <w:p w14:paraId="28124496" w14:textId="77777777" w:rsidR="003B4D81" w:rsidRPr="00EB535A" w:rsidRDefault="003B4D81" w:rsidP="003B4D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B535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297,065</w:t>
            </w:r>
          </w:p>
        </w:tc>
      </w:tr>
    </w:tbl>
    <w:p w14:paraId="37E7B2AF" w14:textId="77777777" w:rsidR="00494059" w:rsidRPr="00EB535A" w:rsidRDefault="00494059" w:rsidP="004940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5A0D44D8" w14:textId="7766A57D" w:rsidR="001022B3" w:rsidRPr="00EB535A" w:rsidRDefault="001022B3" w:rsidP="00302A40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EB535A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เรื่องอื่นๆ</w:t>
      </w:r>
    </w:p>
    <w:p w14:paraId="4A16F1B4" w14:textId="77777777" w:rsidR="001022B3" w:rsidRPr="00EB535A" w:rsidRDefault="001022B3" w:rsidP="001022B3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6D435B0F" w14:textId="77777777" w:rsidR="001022B3" w:rsidRPr="00EB535A" w:rsidRDefault="001022B3" w:rsidP="001022B3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B535A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EB535A">
        <w:rPr>
          <w:rFonts w:asciiTheme="majorBidi" w:hAnsiTheme="majorBidi" w:cstheme="majorBidi"/>
          <w:sz w:val="30"/>
          <w:szCs w:val="30"/>
        </w:rPr>
        <w:t>21</w:t>
      </w:r>
      <w:r w:rsidRPr="00EB535A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Pr="00EB535A">
        <w:rPr>
          <w:rFonts w:asciiTheme="majorBidi" w:hAnsiTheme="majorBidi" w:cstheme="majorBidi"/>
          <w:sz w:val="30"/>
          <w:szCs w:val="30"/>
        </w:rPr>
        <w:t>2562</w:t>
      </w:r>
      <w:r w:rsidRPr="00EB535A">
        <w:rPr>
          <w:rFonts w:asciiTheme="majorBidi" w:hAnsiTheme="majorBidi" w:cstheme="majorBidi"/>
          <w:sz w:val="30"/>
          <w:szCs w:val="30"/>
          <w:cs/>
        </w:rPr>
        <w:t xml:space="preserve"> บริษัทได้รับหนังสือเรื่องขอบอกเลิกสัญญาโครงการเช่าระบบบัตรโดยสารอิเล็กทรอนิกส์พร้อมอุปกรณ์ (</w:t>
      </w:r>
      <w:r w:rsidRPr="00EB535A">
        <w:rPr>
          <w:rFonts w:asciiTheme="majorBidi" w:hAnsiTheme="majorBidi" w:cstheme="majorBidi"/>
          <w:sz w:val="30"/>
          <w:szCs w:val="30"/>
        </w:rPr>
        <w:t xml:space="preserve">E-Ticket) </w:t>
      </w:r>
      <w:r w:rsidRPr="00EB535A">
        <w:rPr>
          <w:rFonts w:asciiTheme="majorBidi" w:hAnsiTheme="majorBidi" w:cstheme="majorBidi"/>
          <w:sz w:val="30"/>
          <w:szCs w:val="30"/>
          <w:cs/>
        </w:rPr>
        <w:t xml:space="preserve">จาก ขสมก. มูลค่าโครงการที่บอกยกเลิกรวมเป็นเงินทั้งสิ้น </w:t>
      </w:r>
      <w:r w:rsidRPr="00EB535A">
        <w:rPr>
          <w:rFonts w:asciiTheme="majorBidi" w:hAnsiTheme="majorBidi" w:cstheme="majorBidi"/>
          <w:sz w:val="30"/>
          <w:szCs w:val="30"/>
        </w:rPr>
        <w:t>1,665</w:t>
      </w:r>
      <w:r w:rsidRPr="00EB535A">
        <w:rPr>
          <w:rFonts w:asciiTheme="majorBidi" w:hAnsiTheme="majorBidi" w:cstheme="majorBidi"/>
          <w:sz w:val="30"/>
          <w:szCs w:val="30"/>
          <w:cs/>
        </w:rPr>
        <w:t xml:space="preserve"> ล้านบาท โดยตามหนังสือเรื่องบอกเลิกดังกล่าวได้อ้างเหตุว่าบริษัทไม่สามารถปฏิบัติตามสัญญาและทำการส่งมอบงานโครงการระบบบัตรโดยสารอิเล็กทรอนิกส์พร้อมอุปกรณ์ (</w:t>
      </w:r>
      <w:r w:rsidRPr="00EB535A">
        <w:rPr>
          <w:rFonts w:asciiTheme="majorBidi" w:hAnsiTheme="majorBidi" w:cstheme="majorBidi"/>
          <w:sz w:val="30"/>
          <w:szCs w:val="30"/>
        </w:rPr>
        <w:t xml:space="preserve">E-Ticket) </w:t>
      </w:r>
      <w:r w:rsidRPr="00EB535A">
        <w:rPr>
          <w:rFonts w:asciiTheme="majorBidi" w:hAnsiTheme="majorBidi" w:cstheme="majorBidi"/>
          <w:sz w:val="30"/>
          <w:szCs w:val="30"/>
          <w:cs/>
        </w:rPr>
        <w:t>ได้ภายในระยะเวลาที่กำหนดในสัญญา จึงขอใช้สิทธิบอกเลิกสัญญาดังกล่าว</w:t>
      </w:r>
    </w:p>
    <w:p w14:paraId="2929429F" w14:textId="66F7D2AF" w:rsidR="0072110D" w:rsidRPr="00EB535A" w:rsidRDefault="00721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EB535A">
        <w:rPr>
          <w:rFonts w:asciiTheme="majorBidi" w:hAnsiTheme="majorBidi" w:cstheme="majorBidi"/>
          <w:sz w:val="30"/>
          <w:szCs w:val="30"/>
        </w:rPr>
        <w:br w:type="page"/>
      </w:r>
    </w:p>
    <w:p w14:paraId="17D11FD2" w14:textId="77777777" w:rsidR="001022B3" w:rsidRPr="00EB535A" w:rsidRDefault="001022B3" w:rsidP="001022B3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B535A">
        <w:rPr>
          <w:rFonts w:asciiTheme="majorBidi" w:hAnsiTheme="majorBidi" w:cstheme="majorBidi"/>
          <w:sz w:val="30"/>
          <w:szCs w:val="30"/>
          <w:cs/>
        </w:rPr>
        <w:lastRenderedPageBreak/>
        <w:t xml:space="preserve">ซึ่งที่ผ่านมาบริษัทได้ปฏิบัติตามสัญญาโดยได้ติดตั้งระบบบัตรโดยสาร </w:t>
      </w:r>
      <w:r w:rsidRPr="00EB535A">
        <w:rPr>
          <w:rFonts w:asciiTheme="majorBidi" w:hAnsiTheme="majorBidi" w:cstheme="majorBidi"/>
          <w:sz w:val="30"/>
          <w:szCs w:val="30"/>
        </w:rPr>
        <w:t xml:space="preserve">E-Ticket </w:t>
      </w:r>
      <w:r w:rsidRPr="00EB535A">
        <w:rPr>
          <w:rFonts w:asciiTheme="majorBidi" w:hAnsiTheme="majorBidi" w:cstheme="majorBidi"/>
          <w:sz w:val="30"/>
          <w:szCs w:val="30"/>
          <w:cs/>
        </w:rPr>
        <w:t xml:space="preserve">ครบตามจำนวน </w:t>
      </w:r>
      <w:r w:rsidRPr="00EB535A">
        <w:rPr>
          <w:rFonts w:asciiTheme="majorBidi" w:hAnsiTheme="majorBidi" w:cstheme="majorBidi"/>
          <w:sz w:val="30"/>
          <w:szCs w:val="30"/>
        </w:rPr>
        <w:t>2,600</w:t>
      </w:r>
      <w:r w:rsidRPr="00EB535A">
        <w:rPr>
          <w:rFonts w:asciiTheme="majorBidi" w:hAnsiTheme="majorBidi" w:cstheme="majorBidi"/>
          <w:sz w:val="30"/>
          <w:szCs w:val="30"/>
          <w:cs/>
        </w:rPr>
        <w:t xml:space="preserve"> คัน พร้อมทั้งเปิดใช้งานจริง ส่วนเครื่องเก็บเงิน (</w:t>
      </w:r>
      <w:r w:rsidRPr="00EB535A">
        <w:rPr>
          <w:rFonts w:asciiTheme="majorBidi" w:hAnsiTheme="majorBidi" w:cstheme="majorBidi"/>
          <w:sz w:val="30"/>
          <w:szCs w:val="30"/>
        </w:rPr>
        <w:t xml:space="preserve">Cash Box) </w:t>
      </w:r>
      <w:r w:rsidRPr="00EB535A">
        <w:rPr>
          <w:rFonts w:asciiTheme="majorBidi" w:hAnsiTheme="majorBidi" w:cstheme="majorBidi"/>
          <w:sz w:val="30"/>
          <w:szCs w:val="30"/>
          <w:cs/>
        </w:rPr>
        <w:t xml:space="preserve">ได้ติดตั้งไปทั้งหมดจำนวน </w:t>
      </w:r>
      <w:r w:rsidRPr="00EB535A">
        <w:rPr>
          <w:rFonts w:asciiTheme="majorBidi" w:hAnsiTheme="majorBidi" w:cstheme="majorBidi"/>
          <w:sz w:val="30"/>
          <w:szCs w:val="30"/>
        </w:rPr>
        <w:t>800</w:t>
      </w:r>
      <w:r w:rsidRPr="00EB535A">
        <w:rPr>
          <w:rFonts w:asciiTheme="majorBidi" w:hAnsiTheme="majorBidi" w:cstheme="majorBidi"/>
          <w:sz w:val="30"/>
          <w:szCs w:val="30"/>
          <w:cs/>
        </w:rPr>
        <w:t xml:space="preserve"> คัน และ ขสมก. ได้แจ้งให้บริษัท รอความชัดเจนในการติดตั้งเพิ่มให้ครบตามสัญญา และมีการนำไปใช้งานเฉพาะเครื่องอ่านบัตร (</w:t>
      </w:r>
      <w:r w:rsidRPr="00EB535A">
        <w:rPr>
          <w:rFonts w:asciiTheme="majorBidi" w:hAnsiTheme="majorBidi" w:cstheme="majorBidi"/>
          <w:sz w:val="30"/>
          <w:szCs w:val="30"/>
        </w:rPr>
        <w:t xml:space="preserve">E-Ticket) </w:t>
      </w:r>
      <w:r w:rsidRPr="00EB535A">
        <w:rPr>
          <w:rFonts w:asciiTheme="majorBidi" w:hAnsiTheme="majorBidi" w:cstheme="majorBidi"/>
          <w:sz w:val="30"/>
          <w:szCs w:val="30"/>
          <w:cs/>
        </w:rPr>
        <w:t>อีกทั้ง ขสมก.ได้ทำหนังสือถึงกรมบัญชีกลางเพื่อขอหารือการแก้ไขสัญญาหรือบอกเลิกสัญญาบางส่วน โดยตัดเครื่องเก็บค่าโดยสารอัตโนมัติ (</w:t>
      </w:r>
      <w:r w:rsidRPr="00EB535A">
        <w:rPr>
          <w:rFonts w:asciiTheme="majorBidi" w:hAnsiTheme="majorBidi" w:cstheme="majorBidi"/>
          <w:sz w:val="30"/>
          <w:szCs w:val="30"/>
        </w:rPr>
        <w:t xml:space="preserve">Cash Box) </w:t>
      </w:r>
      <w:r w:rsidRPr="00EB535A">
        <w:rPr>
          <w:rFonts w:asciiTheme="majorBidi" w:hAnsiTheme="majorBidi" w:cstheme="majorBidi"/>
          <w:sz w:val="30"/>
          <w:szCs w:val="30"/>
          <w:cs/>
        </w:rPr>
        <w:t>ออกจากสัญญาทั้งหมดดังกล่าว</w:t>
      </w:r>
    </w:p>
    <w:p w14:paraId="4CBE76A2" w14:textId="77777777" w:rsidR="001022B3" w:rsidRPr="00EB535A" w:rsidRDefault="001022B3" w:rsidP="001022B3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1D9F94C" w14:textId="7257780B" w:rsidR="001022B3" w:rsidRPr="00EB535A" w:rsidRDefault="001022B3" w:rsidP="001022B3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B535A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EB535A">
        <w:rPr>
          <w:rFonts w:asciiTheme="majorBidi" w:hAnsiTheme="majorBidi" w:cstheme="majorBidi"/>
          <w:sz w:val="30"/>
          <w:szCs w:val="30"/>
        </w:rPr>
        <w:t xml:space="preserve">4 </w:t>
      </w:r>
      <w:r w:rsidRPr="00EB535A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EB535A">
        <w:rPr>
          <w:rFonts w:asciiTheme="majorBidi" w:hAnsiTheme="majorBidi" w:cstheme="majorBidi"/>
          <w:sz w:val="30"/>
          <w:szCs w:val="30"/>
        </w:rPr>
        <w:t xml:space="preserve">2562 </w:t>
      </w:r>
      <w:r w:rsidRPr="00EB535A">
        <w:rPr>
          <w:rFonts w:asciiTheme="majorBidi" w:hAnsiTheme="majorBidi" w:cstheme="majorBidi"/>
          <w:sz w:val="30"/>
          <w:szCs w:val="30"/>
          <w:cs/>
        </w:rPr>
        <w:t xml:space="preserve">บริษัทได้ยื่นฟ้องหน่วยงานรัฐ ณ ศาลปกครองกลาง คดีหมายเลขดำที่ </w:t>
      </w:r>
      <w:r w:rsidRPr="00EB535A">
        <w:rPr>
          <w:rFonts w:asciiTheme="majorBidi" w:hAnsiTheme="majorBidi" w:cstheme="majorBidi"/>
          <w:sz w:val="30"/>
          <w:szCs w:val="30"/>
        </w:rPr>
        <w:t xml:space="preserve">1998/2562 </w:t>
      </w:r>
      <w:r w:rsidRPr="00EB535A">
        <w:rPr>
          <w:rFonts w:asciiTheme="majorBidi" w:hAnsiTheme="majorBidi" w:cstheme="majorBidi"/>
          <w:sz w:val="30"/>
          <w:szCs w:val="30"/>
          <w:cs/>
        </w:rPr>
        <w:t>ระหว่างบริษัทและขสมก. เพื่อเรียกร้องค่าเสียหายหรือชดใช้ค่าการงาน และค่าเช่าที่ควรได้รับแก่บริษัทเป็นจำนวน</w:t>
      </w:r>
      <w:r w:rsidR="00E63CCD" w:rsidRPr="00EB535A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Pr="00EB535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B535A">
        <w:rPr>
          <w:rFonts w:asciiTheme="majorBidi" w:hAnsiTheme="majorBidi" w:cstheme="majorBidi"/>
          <w:sz w:val="30"/>
          <w:szCs w:val="30"/>
        </w:rPr>
        <w:t xml:space="preserve">1,556 </w:t>
      </w:r>
      <w:r w:rsidRPr="00EB535A">
        <w:rPr>
          <w:rFonts w:asciiTheme="majorBidi" w:hAnsiTheme="majorBidi" w:cstheme="majorBidi"/>
          <w:sz w:val="30"/>
          <w:szCs w:val="30"/>
          <w:cs/>
        </w:rPr>
        <w:t xml:space="preserve">ล้านบาท (ไม่รวมภาษี) พร้อมดอกเบี้ยในอัตราร้อยละ </w:t>
      </w:r>
      <w:r w:rsidRPr="00EB535A">
        <w:rPr>
          <w:rFonts w:asciiTheme="majorBidi" w:hAnsiTheme="majorBidi" w:cstheme="majorBidi"/>
          <w:sz w:val="30"/>
          <w:szCs w:val="30"/>
        </w:rPr>
        <w:t xml:space="preserve">7.5 </w:t>
      </w:r>
      <w:r w:rsidRPr="00EB535A">
        <w:rPr>
          <w:rFonts w:asciiTheme="majorBidi" w:hAnsiTheme="majorBidi" w:cstheme="majorBidi"/>
          <w:sz w:val="30"/>
          <w:szCs w:val="30"/>
          <w:cs/>
        </w:rPr>
        <w:t>ต่อปีนับถัดจากวันฟ้องจนถึงวันชำระแล้วเสร็จ และให้คืนหลักประกันสัญญาพร้อมค่าธรรมเนียมที่จะเกิดจากการคืนหลักประกันล่าช้าดังกล่าวแล้ว</w:t>
      </w:r>
    </w:p>
    <w:p w14:paraId="6C8710C8" w14:textId="149BBDD9" w:rsidR="003913C1" w:rsidRPr="00EB535A" w:rsidRDefault="003913C1" w:rsidP="001022B3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5CEE49B" w14:textId="209ADEAA" w:rsidR="003913C1" w:rsidRPr="00EB535A" w:rsidRDefault="00190597" w:rsidP="001022B3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B535A">
        <w:rPr>
          <w:rFonts w:asciiTheme="majorBidi" w:hAnsiTheme="majorBidi" w:cstheme="majorBidi" w:hint="cs"/>
          <w:sz w:val="30"/>
          <w:szCs w:val="30"/>
          <w:cs/>
        </w:rPr>
        <w:t>ทั้งนี้</w:t>
      </w:r>
      <w:r w:rsidR="00F1460A" w:rsidRPr="00EB535A">
        <w:rPr>
          <w:rFonts w:asciiTheme="majorBidi" w:hAnsiTheme="majorBidi" w:cstheme="majorBidi" w:hint="cs"/>
          <w:sz w:val="30"/>
          <w:szCs w:val="30"/>
          <w:cs/>
        </w:rPr>
        <w:t>ในระหว่างงวด</w:t>
      </w:r>
      <w:r w:rsidR="00E027F8" w:rsidRPr="00EB535A">
        <w:rPr>
          <w:rFonts w:asciiTheme="majorBidi" w:hAnsiTheme="majorBidi" w:cstheme="majorBidi" w:hint="cs"/>
          <w:sz w:val="30"/>
          <w:szCs w:val="30"/>
          <w:cs/>
        </w:rPr>
        <w:t>หก</w:t>
      </w:r>
      <w:r w:rsidR="00F1460A" w:rsidRPr="00EB535A">
        <w:rPr>
          <w:rFonts w:asciiTheme="majorBidi" w:hAnsiTheme="majorBidi" w:cstheme="majorBidi" w:hint="cs"/>
          <w:sz w:val="30"/>
          <w:szCs w:val="30"/>
          <w:cs/>
        </w:rPr>
        <w:t xml:space="preserve">เดือนสิ้นสุดวันที่ </w:t>
      </w:r>
      <w:r w:rsidR="00002511" w:rsidRPr="00EB535A">
        <w:rPr>
          <w:rFonts w:asciiTheme="majorBidi" w:hAnsiTheme="majorBidi" w:cstheme="majorBidi"/>
          <w:sz w:val="30"/>
          <w:szCs w:val="30"/>
        </w:rPr>
        <w:t xml:space="preserve">30 </w:t>
      </w:r>
      <w:r w:rsidR="00002511" w:rsidRPr="00EB535A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002511" w:rsidRPr="00EB535A">
        <w:rPr>
          <w:rFonts w:asciiTheme="majorBidi" w:hAnsiTheme="majorBidi" w:cstheme="majorBidi"/>
          <w:sz w:val="30"/>
          <w:szCs w:val="30"/>
        </w:rPr>
        <w:t>2563</w:t>
      </w:r>
      <w:r w:rsidRPr="00EB535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913C1" w:rsidRPr="00EB535A">
        <w:rPr>
          <w:rFonts w:asciiTheme="majorBidi" w:hAnsiTheme="majorBidi" w:cstheme="majorBidi" w:hint="cs"/>
          <w:sz w:val="30"/>
          <w:szCs w:val="30"/>
          <w:cs/>
        </w:rPr>
        <w:t>ยังไม่มีความคืบหน้าเพิ่มเติม</w:t>
      </w:r>
      <w:r w:rsidR="0076727A" w:rsidRPr="00EB535A">
        <w:rPr>
          <w:rFonts w:asciiTheme="majorBidi" w:hAnsiTheme="majorBidi" w:cstheme="majorBidi" w:hint="cs"/>
          <w:sz w:val="30"/>
          <w:szCs w:val="30"/>
          <w:cs/>
        </w:rPr>
        <w:t>ที่เป็นสาระสำค</w:t>
      </w:r>
      <w:r w:rsidR="00F1460A" w:rsidRPr="00EB535A">
        <w:rPr>
          <w:rFonts w:asciiTheme="majorBidi" w:hAnsiTheme="majorBidi" w:cstheme="majorBidi" w:hint="cs"/>
          <w:sz w:val="30"/>
          <w:szCs w:val="30"/>
          <w:cs/>
        </w:rPr>
        <w:t>ัญ</w:t>
      </w:r>
    </w:p>
    <w:p w14:paraId="474E720E" w14:textId="53794B5F" w:rsidR="00494059" w:rsidRPr="00EB535A" w:rsidRDefault="004940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F4D6EAD" w14:textId="0182D8F3" w:rsidR="000B0338" w:rsidRPr="00EB535A" w:rsidRDefault="000B0338" w:rsidP="000B0338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Theme="majorBidi" w:hAnsiTheme="majorBidi"/>
          <w:b/>
          <w:bCs/>
          <w:sz w:val="30"/>
          <w:szCs w:val="30"/>
        </w:rPr>
      </w:pPr>
      <w:r w:rsidRPr="00EB535A">
        <w:rPr>
          <w:rFonts w:asciiTheme="majorBidi" w:hAnsiTheme="majorBidi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30510070" w14:textId="77777777" w:rsidR="000B0338" w:rsidRPr="00EB535A" w:rsidRDefault="000B0338" w:rsidP="000B03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1FBA34E0" w14:textId="63134BDA" w:rsidR="00773D58" w:rsidRPr="00051764" w:rsidRDefault="00773D58" w:rsidP="00773D58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856C0">
        <w:rPr>
          <w:rFonts w:asciiTheme="majorBidi" w:hAnsiTheme="majorBidi" w:cstheme="majorBidi" w:hint="cs"/>
          <w:sz w:val="30"/>
          <w:szCs w:val="30"/>
          <w:cs/>
        </w:rPr>
        <w:t>ในวันที่</w:t>
      </w:r>
      <w:r w:rsidRPr="00D856C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2276F" w:rsidRPr="00D856C0">
        <w:rPr>
          <w:rFonts w:asciiTheme="majorBidi" w:hAnsiTheme="majorBidi" w:cstheme="majorBidi"/>
          <w:sz w:val="30"/>
          <w:szCs w:val="30"/>
        </w:rPr>
        <w:t>5</w:t>
      </w:r>
      <w:r w:rsidRPr="00D856C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856C0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Pr="00D856C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2276F" w:rsidRPr="00D856C0">
        <w:rPr>
          <w:rFonts w:asciiTheme="majorBidi" w:hAnsiTheme="majorBidi" w:cstheme="majorBidi"/>
          <w:sz w:val="30"/>
          <w:szCs w:val="30"/>
        </w:rPr>
        <w:t>2563</w:t>
      </w:r>
      <w:r w:rsidRPr="00D856C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856C0">
        <w:rPr>
          <w:rFonts w:asciiTheme="majorBidi" w:hAnsiTheme="majorBidi" w:cstheme="majorBidi" w:hint="cs"/>
          <w:sz w:val="30"/>
          <w:szCs w:val="30"/>
          <w:cs/>
        </w:rPr>
        <w:t>บริษัทยื่นแบบแสดงรายการข้อมูลการเสนอขายตราสารหนี้และร่างหนังสือชี้ชวน</w:t>
      </w:r>
      <w:r w:rsidR="00252DBE" w:rsidRPr="00D856C0">
        <w:rPr>
          <w:rFonts w:asciiTheme="majorBidi" w:hAnsiTheme="majorBidi" w:cstheme="majorBidi" w:hint="cs"/>
          <w:sz w:val="30"/>
          <w:szCs w:val="30"/>
          <w:cs/>
        </w:rPr>
        <w:t>แก่</w:t>
      </w:r>
      <w:r w:rsidR="00252DBE" w:rsidRPr="00A45471">
        <w:rPr>
          <w:rFonts w:asciiTheme="majorBidi" w:hAnsiTheme="majorBidi" w:hint="cs"/>
          <w:spacing w:val="-4"/>
          <w:sz w:val="30"/>
          <w:szCs w:val="30"/>
          <w:cs/>
        </w:rPr>
        <w:t>สำนักงานคณะกรรมการกำกับหลักทรัพย์และตลาดหลักทรัพย์</w:t>
      </w:r>
      <w:r w:rsidR="00064D5A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="00064D5A" w:rsidRPr="00064D5A">
        <w:rPr>
          <w:rFonts w:asciiTheme="majorBidi" w:hAnsiTheme="majorBidi"/>
          <w:spacing w:val="-4"/>
          <w:sz w:val="30"/>
          <w:szCs w:val="30"/>
          <w:cs/>
        </w:rPr>
        <w:t>“</w:t>
      </w:r>
      <w:r w:rsidR="00064D5A" w:rsidRPr="00064D5A">
        <w:rPr>
          <w:rFonts w:asciiTheme="majorBidi" w:hAnsiTheme="majorBidi" w:hint="cs"/>
          <w:spacing w:val="-4"/>
          <w:sz w:val="30"/>
          <w:szCs w:val="30"/>
          <w:cs/>
        </w:rPr>
        <w:t>กลต</w:t>
      </w:r>
      <w:r w:rsidR="00064D5A" w:rsidRPr="00064D5A">
        <w:rPr>
          <w:rFonts w:asciiTheme="majorBidi" w:hAnsiTheme="majorBidi"/>
          <w:spacing w:val="-4"/>
          <w:sz w:val="30"/>
          <w:szCs w:val="30"/>
          <w:cs/>
        </w:rPr>
        <w:t xml:space="preserve">.” </w:t>
      </w:r>
      <w:r w:rsidR="00064D5A" w:rsidRPr="00064D5A">
        <w:rPr>
          <w:rFonts w:asciiTheme="majorBidi" w:hAnsiTheme="majorBidi" w:hint="cs"/>
          <w:spacing w:val="-4"/>
          <w:sz w:val="30"/>
          <w:szCs w:val="30"/>
          <w:cs/>
        </w:rPr>
        <w:t>เพื่อพิจารณาอนุมัติการเสนอขาย</w:t>
      </w:r>
      <w:r w:rsidR="00D856C0" w:rsidRPr="00A45471">
        <w:rPr>
          <w:rFonts w:asciiTheme="majorBidi" w:hAnsiTheme="majorBidi" w:hint="cs"/>
          <w:spacing w:val="-4"/>
          <w:sz w:val="30"/>
          <w:szCs w:val="30"/>
          <w:cs/>
        </w:rPr>
        <w:t>หุ้นกู้ระยะยาวประเภทไม่ด้อยสิทธิ</w:t>
      </w:r>
      <w:r w:rsidR="00D856C0" w:rsidRPr="00A45471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D856C0" w:rsidRPr="00A45471">
        <w:rPr>
          <w:rFonts w:asciiTheme="majorBidi" w:hAnsiTheme="majorBidi" w:hint="cs"/>
          <w:spacing w:val="-4"/>
          <w:sz w:val="30"/>
          <w:szCs w:val="30"/>
          <w:cs/>
        </w:rPr>
        <w:t>ไม่มี</w:t>
      </w:r>
      <w:r w:rsidR="00182905">
        <w:rPr>
          <w:rFonts w:asciiTheme="majorBidi" w:hAnsiTheme="majorBidi" w:hint="cs"/>
          <w:spacing w:val="-4"/>
          <w:sz w:val="30"/>
          <w:szCs w:val="30"/>
          <w:cs/>
        </w:rPr>
        <w:t>หลัก</w:t>
      </w:r>
      <w:r w:rsidR="00D856C0" w:rsidRPr="00A45471">
        <w:rPr>
          <w:rFonts w:asciiTheme="majorBidi" w:hAnsiTheme="majorBidi" w:hint="cs"/>
          <w:spacing w:val="6"/>
          <w:sz w:val="30"/>
          <w:szCs w:val="30"/>
          <w:cs/>
        </w:rPr>
        <w:t>ประกัน</w:t>
      </w:r>
      <w:r w:rsidR="00D856C0" w:rsidRPr="00A45471">
        <w:rPr>
          <w:rFonts w:asciiTheme="majorBidi" w:hAnsiTheme="majorBidi"/>
          <w:spacing w:val="6"/>
          <w:sz w:val="30"/>
          <w:szCs w:val="30"/>
          <w:cs/>
        </w:rPr>
        <w:t xml:space="preserve"> </w:t>
      </w:r>
      <w:r w:rsidR="00D856C0" w:rsidRPr="00A45471">
        <w:rPr>
          <w:rFonts w:asciiTheme="majorBidi" w:hAnsiTheme="majorBidi" w:hint="cs"/>
          <w:spacing w:val="6"/>
          <w:sz w:val="30"/>
          <w:szCs w:val="30"/>
          <w:cs/>
        </w:rPr>
        <w:t>และมีผู้แทนผู้ถือหุ้นกู้</w:t>
      </w:r>
      <w:r w:rsidR="00D856C0" w:rsidRPr="00A45471">
        <w:rPr>
          <w:rFonts w:asciiTheme="majorBidi" w:hAnsiTheme="majorBidi"/>
          <w:spacing w:val="6"/>
          <w:sz w:val="30"/>
          <w:szCs w:val="30"/>
          <w:cs/>
        </w:rPr>
        <w:t xml:space="preserve"> </w:t>
      </w:r>
      <w:r w:rsidR="00D856C0" w:rsidRPr="00A45471">
        <w:rPr>
          <w:rFonts w:asciiTheme="majorBidi" w:hAnsiTheme="majorBidi" w:hint="cs"/>
          <w:spacing w:val="6"/>
          <w:sz w:val="30"/>
          <w:szCs w:val="30"/>
          <w:cs/>
        </w:rPr>
        <w:t>โดยเสนอขายให้แก่ผู้ลงทุนสถาบันและผู้ลงทุนรายใหญ่จำนวน</w:t>
      </w:r>
      <w:r w:rsidRPr="00A45471">
        <w:rPr>
          <w:rFonts w:asciiTheme="majorBidi" w:hAnsiTheme="majorBidi" w:cstheme="majorBidi"/>
          <w:spacing w:val="6"/>
          <w:sz w:val="30"/>
          <w:szCs w:val="30"/>
          <w:cs/>
        </w:rPr>
        <w:t xml:space="preserve"> </w:t>
      </w:r>
      <w:r w:rsidR="0022276F" w:rsidRPr="00A45471">
        <w:rPr>
          <w:rFonts w:asciiTheme="majorBidi" w:hAnsiTheme="majorBidi" w:cstheme="majorBidi"/>
          <w:spacing w:val="6"/>
          <w:sz w:val="30"/>
          <w:szCs w:val="30"/>
        </w:rPr>
        <w:t>500</w:t>
      </w:r>
      <w:r w:rsidRPr="00A45471">
        <w:rPr>
          <w:rFonts w:asciiTheme="majorBidi" w:hAnsiTheme="majorBidi" w:cstheme="majorBidi"/>
          <w:spacing w:val="6"/>
          <w:sz w:val="30"/>
          <w:szCs w:val="30"/>
        </w:rPr>
        <w:t>,</w:t>
      </w:r>
      <w:r w:rsidR="0022276F" w:rsidRPr="00A45471">
        <w:rPr>
          <w:rFonts w:asciiTheme="majorBidi" w:hAnsiTheme="majorBidi" w:cstheme="majorBidi"/>
          <w:spacing w:val="6"/>
          <w:sz w:val="30"/>
          <w:szCs w:val="30"/>
        </w:rPr>
        <w:t>000</w:t>
      </w:r>
      <w:r w:rsidRPr="00A45471">
        <w:rPr>
          <w:rFonts w:asciiTheme="majorBidi" w:hAnsiTheme="majorBidi" w:cstheme="majorBidi"/>
          <w:spacing w:val="6"/>
          <w:sz w:val="30"/>
          <w:szCs w:val="30"/>
          <w:cs/>
        </w:rPr>
        <w:t xml:space="preserve"> </w:t>
      </w:r>
      <w:r w:rsidRPr="00A45471">
        <w:rPr>
          <w:rFonts w:asciiTheme="majorBidi" w:hAnsiTheme="majorBidi" w:cstheme="majorBidi" w:hint="cs"/>
          <w:spacing w:val="6"/>
          <w:sz w:val="30"/>
          <w:szCs w:val="30"/>
          <w:cs/>
        </w:rPr>
        <w:t>หน่วย</w:t>
      </w:r>
      <w:r w:rsidRPr="00A45471">
        <w:rPr>
          <w:rFonts w:asciiTheme="majorBidi" w:hAnsiTheme="majorBidi" w:cstheme="majorBidi"/>
          <w:spacing w:val="6"/>
          <w:sz w:val="30"/>
          <w:szCs w:val="30"/>
          <w:cs/>
        </w:rPr>
        <w:t xml:space="preserve"> </w:t>
      </w:r>
      <w:r w:rsidRPr="00A45471">
        <w:rPr>
          <w:rFonts w:asciiTheme="majorBidi" w:hAnsiTheme="majorBidi" w:cstheme="majorBidi" w:hint="cs"/>
          <w:spacing w:val="6"/>
          <w:sz w:val="30"/>
          <w:szCs w:val="30"/>
          <w:cs/>
        </w:rPr>
        <w:t>มูลค่าที่</w:t>
      </w:r>
      <w:r w:rsidRPr="00D856C0">
        <w:rPr>
          <w:rFonts w:asciiTheme="majorBidi" w:hAnsiTheme="majorBidi" w:cstheme="majorBidi" w:hint="cs"/>
          <w:sz w:val="30"/>
          <w:szCs w:val="30"/>
          <w:cs/>
        </w:rPr>
        <w:t>ตราไว้หน่วยละ</w:t>
      </w:r>
      <w:r w:rsidRPr="00D856C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2276F" w:rsidRPr="00D856C0">
        <w:rPr>
          <w:rFonts w:asciiTheme="majorBidi" w:hAnsiTheme="majorBidi" w:cstheme="majorBidi"/>
          <w:sz w:val="30"/>
          <w:szCs w:val="30"/>
        </w:rPr>
        <w:t>1</w:t>
      </w:r>
      <w:r w:rsidRPr="00D856C0">
        <w:rPr>
          <w:rFonts w:asciiTheme="majorBidi" w:hAnsiTheme="majorBidi" w:cstheme="majorBidi"/>
          <w:sz w:val="30"/>
          <w:szCs w:val="30"/>
        </w:rPr>
        <w:t>,</w:t>
      </w:r>
      <w:r w:rsidR="0022276F" w:rsidRPr="00D856C0">
        <w:rPr>
          <w:rFonts w:asciiTheme="majorBidi" w:hAnsiTheme="majorBidi" w:cstheme="majorBidi"/>
          <w:sz w:val="30"/>
          <w:szCs w:val="30"/>
        </w:rPr>
        <w:t>000</w:t>
      </w:r>
      <w:r w:rsidRPr="00D856C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856C0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Pr="00D856C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856C0">
        <w:rPr>
          <w:rFonts w:asciiTheme="majorBidi" w:hAnsiTheme="majorBidi" w:cstheme="majorBidi" w:hint="cs"/>
          <w:sz w:val="30"/>
          <w:szCs w:val="30"/>
          <w:cs/>
        </w:rPr>
        <w:t>รวมทั้งสิ้นมูลค่า</w:t>
      </w:r>
      <w:r w:rsidRPr="00D856C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2276F" w:rsidRPr="00D856C0">
        <w:rPr>
          <w:rFonts w:asciiTheme="majorBidi" w:hAnsiTheme="majorBidi" w:cstheme="majorBidi"/>
          <w:sz w:val="30"/>
          <w:szCs w:val="30"/>
        </w:rPr>
        <w:t>500</w:t>
      </w:r>
      <w:r w:rsidRPr="00D856C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856C0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D856C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856C0" w:rsidRPr="00D856C0">
        <w:rPr>
          <w:rFonts w:asciiTheme="majorBidi" w:hAnsiTheme="majorBidi" w:hint="cs"/>
          <w:sz w:val="30"/>
          <w:szCs w:val="30"/>
          <w:cs/>
        </w:rPr>
        <w:t>โดยมีอัตรา</w:t>
      </w:r>
      <w:r w:rsidR="00D856C0" w:rsidRPr="00064D5A">
        <w:rPr>
          <w:rFonts w:asciiTheme="majorBidi" w:hAnsiTheme="majorBidi" w:hint="cs"/>
          <w:spacing w:val="4"/>
          <w:sz w:val="30"/>
          <w:szCs w:val="30"/>
          <w:cs/>
        </w:rPr>
        <w:t>ดอกเบี้ยคงที่ในอัตราร้อยละ</w:t>
      </w:r>
      <w:r w:rsidR="00051764" w:rsidRPr="00064D5A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051764" w:rsidRPr="00064D5A">
        <w:rPr>
          <w:rFonts w:asciiTheme="majorBidi" w:hAnsiTheme="majorBidi" w:cstheme="majorBidi"/>
          <w:spacing w:val="4"/>
          <w:sz w:val="30"/>
          <w:szCs w:val="30"/>
        </w:rPr>
        <w:t>7</w:t>
      </w:r>
      <w:r w:rsidR="00051764" w:rsidRPr="00064D5A">
        <w:rPr>
          <w:rFonts w:asciiTheme="majorBidi" w:hAnsiTheme="majorBidi" w:cstheme="majorBidi"/>
          <w:spacing w:val="4"/>
          <w:sz w:val="30"/>
          <w:szCs w:val="30"/>
          <w:cs/>
        </w:rPr>
        <w:t>.</w:t>
      </w:r>
      <w:r w:rsidR="00051764" w:rsidRPr="00064D5A">
        <w:rPr>
          <w:rFonts w:asciiTheme="majorBidi" w:hAnsiTheme="majorBidi" w:cstheme="majorBidi"/>
          <w:spacing w:val="4"/>
          <w:sz w:val="30"/>
          <w:szCs w:val="30"/>
        </w:rPr>
        <w:t>00</w:t>
      </w:r>
      <w:r w:rsidR="00051764" w:rsidRPr="00064D5A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78395A">
        <w:rPr>
          <w:rFonts w:asciiTheme="majorBidi" w:hAnsiTheme="majorBidi" w:cstheme="majorBidi" w:hint="cs"/>
          <w:spacing w:val="4"/>
          <w:sz w:val="30"/>
          <w:szCs w:val="30"/>
          <w:cs/>
        </w:rPr>
        <w:t>ต่อปี</w:t>
      </w:r>
      <w:r w:rsidR="00051764" w:rsidRPr="00064D5A">
        <w:rPr>
          <w:rFonts w:asciiTheme="majorBidi" w:hAnsiTheme="majorBidi" w:cstheme="majorBidi" w:hint="cs"/>
          <w:spacing w:val="4"/>
          <w:sz w:val="30"/>
          <w:szCs w:val="30"/>
          <w:cs/>
        </w:rPr>
        <w:t>และชำระดอกเบี้ยทุกไตรมาส</w:t>
      </w:r>
      <w:r w:rsidR="00051764" w:rsidRPr="00064D5A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051764" w:rsidRPr="00064D5A">
        <w:rPr>
          <w:rFonts w:asciiTheme="majorBidi" w:hAnsiTheme="majorBidi" w:cstheme="majorBidi" w:hint="cs"/>
          <w:spacing w:val="4"/>
          <w:sz w:val="30"/>
          <w:szCs w:val="30"/>
          <w:cs/>
        </w:rPr>
        <w:t>หุ้นกู้</w:t>
      </w:r>
      <w:r w:rsidRPr="00064D5A">
        <w:rPr>
          <w:rFonts w:asciiTheme="majorBidi" w:hAnsiTheme="majorBidi" w:cstheme="majorBidi" w:hint="cs"/>
          <w:spacing w:val="4"/>
          <w:sz w:val="30"/>
          <w:szCs w:val="30"/>
          <w:cs/>
        </w:rPr>
        <w:t>มีอายุ</w:t>
      </w:r>
      <w:r w:rsidRPr="00064D5A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22276F" w:rsidRPr="00064D5A">
        <w:rPr>
          <w:rFonts w:asciiTheme="majorBidi" w:hAnsiTheme="majorBidi" w:cstheme="majorBidi"/>
          <w:spacing w:val="4"/>
          <w:sz w:val="30"/>
          <w:szCs w:val="30"/>
        </w:rPr>
        <w:t>2</w:t>
      </w:r>
      <w:r w:rsidRPr="00064D5A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064D5A">
        <w:rPr>
          <w:rFonts w:asciiTheme="majorBidi" w:hAnsiTheme="majorBidi" w:cstheme="majorBidi" w:hint="cs"/>
          <w:spacing w:val="4"/>
          <w:sz w:val="30"/>
          <w:szCs w:val="30"/>
          <w:cs/>
        </w:rPr>
        <w:t>ปี</w:t>
      </w:r>
      <w:r w:rsidRPr="00064D5A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064D5A">
        <w:rPr>
          <w:rFonts w:asciiTheme="majorBidi" w:hAnsiTheme="majorBidi" w:cstheme="majorBidi" w:hint="cs"/>
          <w:spacing w:val="4"/>
          <w:sz w:val="30"/>
          <w:szCs w:val="30"/>
          <w:cs/>
        </w:rPr>
        <w:t>ครบกำหนดไถ่ถอนในเดือน</w:t>
      </w:r>
      <w:r w:rsidRPr="00064D5A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Pr="00064D5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2276F" w:rsidRPr="00064D5A">
        <w:rPr>
          <w:rFonts w:asciiTheme="majorBidi" w:hAnsiTheme="majorBidi" w:cstheme="majorBidi"/>
          <w:sz w:val="30"/>
          <w:szCs w:val="30"/>
        </w:rPr>
        <w:t>2565</w:t>
      </w:r>
      <w:r w:rsidRPr="00064D5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64D5A" w:rsidRPr="00064D5A">
        <w:rPr>
          <w:rFonts w:asciiTheme="majorBidi" w:hAnsiTheme="majorBidi" w:hint="cs"/>
          <w:sz w:val="30"/>
          <w:szCs w:val="30"/>
          <w:cs/>
        </w:rPr>
        <w:t>ทั้งนี้หาก</w:t>
      </w:r>
      <w:r w:rsidR="00D6139E">
        <w:rPr>
          <w:rFonts w:asciiTheme="majorBidi" w:hAnsiTheme="majorBidi"/>
          <w:sz w:val="30"/>
          <w:szCs w:val="30"/>
        </w:rPr>
        <w:t xml:space="preserve"> </w:t>
      </w:r>
      <w:r w:rsidR="00064D5A" w:rsidRPr="00064D5A">
        <w:rPr>
          <w:rFonts w:asciiTheme="majorBidi" w:hAnsiTheme="majorBidi" w:hint="cs"/>
          <w:sz w:val="30"/>
          <w:szCs w:val="30"/>
          <w:cs/>
        </w:rPr>
        <w:t>กลต</w:t>
      </w:r>
      <w:r w:rsidR="00D6139E">
        <w:rPr>
          <w:rFonts w:asciiTheme="majorBidi" w:hAnsiTheme="majorBidi"/>
          <w:sz w:val="30"/>
          <w:szCs w:val="30"/>
        </w:rPr>
        <w:t xml:space="preserve">. </w:t>
      </w:r>
      <w:r w:rsidR="00064D5A" w:rsidRPr="00064D5A">
        <w:rPr>
          <w:rFonts w:asciiTheme="majorBidi" w:hAnsiTheme="majorBidi" w:hint="cs"/>
          <w:sz w:val="30"/>
          <w:szCs w:val="30"/>
          <w:cs/>
        </w:rPr>
        <w:t>อนุมัติให้เสนอขายได้แล้ว</w:t>
      </w:r>
      <w:r w:rsidR="00064D5A" w:rsidRPr="00064D5A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064D5A" w:rsidRPr="00064D5A">
        <w:rPr>
          <w:rFonts w:asciiTheme="majorBidi" w:hAnsiTheme="majorBidi" w:hint="cs"/>
          <w:spacing w:val="-4"/>
          <w:sz w:val="30"/>
          <w:szCs w:val="30"/>
          <w:cs/>
        </w:rPr>
        <w:t>บริษัทคาดว่าจะเริ่มขายตั้งแต่วันที่</w:t>
      </w:r>
      <w:r w:rsidR="00064D5A" w:rsidRPr="00064D5A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064D5A" w:rsidRPr="00D856C0">
        <w:rPr>
          <w:rFonts w:asciiTheme="majorBidi" w:hAnsiTheme="majorBidi" w:cstheme="majorBidi"/>
          <w:sz w:val="30"/>
          <w:szCs w:val="30"/>
        </w:rPr>
        <w:t>25</w:t>
      </w:r>
      <w:r w:rsidR="00064D5A" w:rsidRPr="00064D5A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064D5A" w:rsidRPr="00064D5A">
        <w:rPr>
          <w:rFonts w:asciiTheme="majorBidi" w:hAnsiTheme="majorBidi" w:hint="cs"/>
          <w:spacing w:val="-4"/>
          <w:sz w:val="30"/>
          <w:szCs w:val="30"/>
          <w:cs/>
        </w:rPr>
        <w:t>สิงหาคม</w:t>
      </w:r>
      <w:r w:rsidR="00064D5A" w:rsidRPr="00064D5A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064D5A" w:rsidRPr="00D856C0">
        <w:rPr>
          <w:rFonts w:asciiTheme="majorBidi" w:hAnsiTheme="majorBidi" w:cstheme="majorBidi"/>
          <w:sz w:val="30"/>
          <w:szCs w:val="30"/>
        </w:rPr>
        <w:t>2563</w:t>
      </w:r>
      <w:r w:rsidR="00064D5A" w:rsidRPr="00064D5A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064D5A" w:rsidRPr="00064D5A">
        <w:rPr>
          <w:rFonts w:asciiTheme="majorBidi" w:hAnsiTheme="majorBidi" w:hint="cs"/>
          <w:spacing w:val="-4"/>
          <w:sz w:val="30"/>
          <w:szCs w:val="30"/>
          <w:cs/>
        </w:rPr>
        <w:t>และจะสิ้นสุดในวันที่</w:t>
      </w:r>
      <w:r w:rsidR="00064D5A" w:rsidRPr="00064D5A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064D5A" w:rsidRPr="00D856C0">
        <w:rPr>
          <w:rFonts w:asciiTheme="majorBidi" w:hAnsiTheme="majorBidi" w:cstheme="majorBidi"/>
          <w:sz w:val="30"/>
          <w:szCs w:val="30"/>
        </w:rPr>
        <w:t>2</w:t>
      </w:r>
      <w:r w:rsidR="00064D5A">
        <w:rPr>
          <w:rFonts w:asciiTheme="majorBidi" w:hAnsiTheme="majorBidi" w:cstheme="majorBidi"/>
          <w:sz w:val="30"/>
          <w:szCs w:val="30"/>
        </w:rPr>
        <w:t>7</w:t>
      </w:r>
      <w:r w:rsidR="00064D5A" w:rsidRPr="00064D5A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064D5A" w:rsidRPr="00064D5A">
        <w:rPr>
          <w:rFonts w:asciiTheme="majorBidi" w:hAnsiTheme="majorBidi" w:hint="cs"/>
          <w:spacing w:val="-4"/>
          <w:sz w:val="30"/>
          <w:szCs w:val="30"/>
          <w:cs/>
        </w:rPr>
        <w:t>สิงหาคม</w:t>
      </w:r>
      <w:r w:rsidR="00064D5A" w:rsidRPr="00064D5A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064D5A" w:rsidRPr="00D856C0">
        <w:rPr>
          <w:rFonts w:asciiTheme="majorBidi" w:hAnsiTheme="majorBidi" w:cstheme="majorBidi"/>
          <w:sz w:val="30"/>
          <w:szCs w:val="30"/>
        </w:rPr>
        <w:t>2563</w:t>
      </w:r>
      <w:bookmarkStart w:id="5" w:name="_GoBack"/>
      <w:bookmarkEnd w:id="5"/>
    </w:p>
    <w:p w14:paraId="5AADD195" w14:textId="13BEF498" w:rsidR="000B0338" w:rsidRPr="00EB535A" w:rsidRDefault="000B03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  <w:r w:rsidRPr="00EB535A">
        <w:rPr>
          <w:rFonts w:asciiTheme="majorBidi" w:hAnsiTheme="majorBidi" w:cstheme="majorBidi"/>
          <w:sz w:val="20"/>
          <w:szCs w:val="20"/>
        </w:rPr>
        <w:br w:type="page"/>
      </w:r>
    </w:p>
    <w:p w14:paraId="5F7BF731" w14:textId="0C1CE34E" w:rsidR="00F379BB" w:rsidRPr="00EB535A" w:rsidRDefault="00F379BB" w:rsidP="00F379BB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Theme="majorBidi" w:hAnsiTheme="majorBidi"/>
          <w:b/>
          <w:bCs/>
          <w:sz w:val="30"/>
          <w:szCs w:val="30"/>
        </w:rPr>
      </w:pPr>
      <w:r w:rsidRPr="00EB535A">
        <w:rPr>
          <w:rFonts w:asciiTheme="majorBidi" w:hAnsiTheme="majorBidi" w:hint="cs"/>
          <w:b/>
          <w:bCs/>
          <w:sz w:val="30"/>
          <w:szCs w:val="30"/>
          <w:cs/>
        </w:rPr>
        <w:lastRenderedPageBreak/>
        <w:t>การจัดประเภทรายการใหม่</w:t>
      </w:r>
    </w:p>
    <w:p w14:paraId="4B48E467" w14:textId="466F1EAE" w:rsidR="00F379BB" w:rsidRPr="00EB535A" w:rsidRDefault="00F379BB" w:rsidP="00F379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/>
          <w:b/>
          <w:bCs/>
          <w:sz w:val="20"/>
          <w:szCs w:val="20"/>
        </w:rPr>
      </w:pPr>
    </w:p>
    <w:p w14:paraId="4A17EBB2" w14:textId="2E8A91BE" w:rsidR="003F3011" w:rsidRPr="00EB535A" w:rsidRDefault="003F3011" w:rsidP="003F30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B535A">
        <w:rPr>
          <w:rFonts w:ascii="Angsana New" w:hAnsi="Angsana New"/>
          <w:sz w:val="30"/>
          <w:szCs w:val="30"/>
          <w:cs/>
        </w:rPr>
        <w:t xml:space="preserve">รายการบางรายการในงบแสดงฐานะการเงิน ณ วันที่ </w:t>
      </w:r>
      <w:r w:rsidRPr="00EB535A">
        <w:rPr>
          <w:rFonts w:ascii="Angsana New" w:hAnsi="Angsana New"/>
          <w:sz w:val="30"/>
          <w:szCs w:val="30"/>
        </w:rPr>
        <w:t xml:space="preserve">31 </w:t>
      </w:r>
      <w:r w:rsidRPr="00EB535A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EB535A">
        <w:rPr>
          <w:rFonts w:ascii="Angsana New" w:hAnsi="Angsana New"/>
          <w:sz w:val="30"/>
          <w:szCs w:val="30"/>
        </w:rPr>
        <w:t xml:space="preserve">2562 </w:t>
      </w:r>
      <w:r w:rsidRPr="00EB535A">
        <w:rPr>
          <w:rFonts w:ascii="Angsana New" w:hAnsi="Angsana New"/>
          <w:spacing w:val="-4"/>
          <w:sz w:val="30"/>
          <w:szCs w:val="30"/>
          <w:cs/>
        </w:rPr>
        <w:t>ซึ่งรวมอยู่ใน</w:t>
      </w:r>
      <w:r w:rsidRPr="00EB535A">
        <w:rPr>
          <w:rFonts w:ascii="Angsana New" w:hAnsi="Angsana New" w:hint="cs"/>
          <w:spacing w:val="-4"/>
          <w:sz w:val="30"/>
          <w:szCs w:val="30"/>
          <w:cs/>
        </w:rPr>
        <w:t>งบ</w:t>
      </w:r>
      <w:r w:rsidRPr="00EB535A">
        <w:rPr>
          <w:rFonts w:ascii="Angsana New" w:hAnsi="Angsana New"/>
          <w:spacing w:val="-4"/>
          <w:sz w:val="30"/>
          <w:szCs w:val="30"/>
          <w:cs/>
        </w:rPr>
        <w:t>การเงินระหว่างกาลเพื่อวัตถุประสงค์ในการเปรียบเทียบ</w:t>
      </w:r>
      <w:r w:rsidRPr="00EB535A">
        <w:rPr>
          <w:rFonts w:ascii="Angsana New" w:hAnsi="Angsana New" w:hint="cs"/>
          <w:spacing w:val="-4"/>
          <w:sz w:val="30"/>
          <w:szCs w:val="30"/>
          <w:cs/>
        </w:rPr>
        <w:t>ของงวด</w:t>
      </w:r>
      <w:r w:rsidRPr="00EB535A">
        <w:rPr>
          <w:rFonts w:ascii="Angsana New" w:hAnsi="Angsana New" w:hint="cs"/>
          <w:sz w:val="30"/>
          <w:szCs w:val="30"/>
          <w:cs/>
        </w:rPr>
        <w:t xml:space="preserve"> </w:t>
      </w:r>
      <w:r w:rsidRPr="00EB535A">
        <w:rPr>
          <w:rFonts w:ascii="Angsana New" w:hAnsi="Angsana New"/>
          <w:sz w:val="30"/>
          <w:szCs w:val="30"/>
        </w:rPr>
        <w:t>2563</w:t>
      </w:r>
      <w:r w:rsidRPr="00EB535A">
        <w:rPr>
          <w:rFonts w:ascii="Angsana New" w:hAnsi="Angsana New" w:hint="cs"/>
          <w:sz w:val="30"/>
          <w:szCs w:val="30"/>
          <w:cs/>
        </w:rPr>
        <w:t xml:space="preserve"> </w:t>
      </w:r>
      <w:r w:rsidRPr="00EB535A">
        <w:rPr>
          <w:rFonts w:ascii="Angsana New" w:hAnsi="Angsana New"/>
          <w:sz w:val="30"/>
          <w:szCs w:val="30"/>
          <w:cs/>
        </w:rPr>
        <w:t>ได้มีการจัดประเภทรายการใหม่เพื่อให้สอดคล้องกับการนำเสนอ</w:t>
      </w:r>
      <w:r w:rsidRPr="00EB535A">
        <w:rPr>
          <w:rFonts w:ascii="Angsana New" w:hAnsi="Angsana New" w:hint="cs"/>
          <w:sz w:val="30"/>
          <w:szCs w:val="30"/>
          <w:cs/>
        </w:rPr>
        <w:t>งบ</w:t>
      </w:r>
      <w:r w:rsidRPr="00EB535A">
        <w:rPr>
          <w:rFonts w:ascii="Angsana New" w:hAnsi="Angsana New"/>
          <w:sz w:val="30"/>
          <w:szCs w:val="30"/>
          <w:cs/>
        </w:rPr>
        <w:t xml:space="preserve">การเงินระหว่างกาลปี </w:t>
      </w:r>
      <w:r w:rsidRPr="00EB535A">
        <w:rPr>
          <w:rFonts w:ascii="Angsana New" w:hAnsi="Angsana New"/>
          <w:sz w:val="30"/>
          <w:szCs w:val="30"/>
        </w:rPr>
        <w:t xml:space="preserve">2563 </w:t>
      </w:r>
      <w:r w:rsidRPr="00EB535A">
        <w:rPr>
          <w:rFonts w:ascii="Angsana New" w:hAnsi="Angsana New"/>
          <w:sz w:val="30"/>
          <w:szCs w:val="30"/>
          <w:cs/>
        </w:rPr>
        <w:t>การจัดประเภทรายการ</w:t>
      </w:r>
      <w:r w:rsidRPr="00EB535A">
        <w:rPr>
          <w:rFonts w:ascii="Angsana New" w:hAnsi="Angsana New" w:hint="cs"/>
          <w:sz w:val="30"/>
          <w:szCs w:val="30"/>
          <w:cs/>
        </w:rPr>
        <w:t>ที่มีสาระสำคัญมีดังนี้</w:t>
      </w:r>
    </w:p>
    <w:p w14:paraId="150603B0" w14:textId="77777777" w:rsidR="000B0338" w:rsidRPr="00EB535A" w:rsidRDefault="000B0338" w:rsidP="003F30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090" w:type="dxa"/>
        <w:tblInd w:w="540" w:type="dxa"/>
        <w:tblLook w:val="04A0" w:firstRow="1" w:lastRow="0" w:firstColumn="1" w:lastColumn="0" w:noHBand="0" w:noVBand="1"/>
      </w:tblPr>
      <w:tblGrid>
        <w:gridCol w:w="3150"/>
        <w:gridCol w:w="1980"/>
        <w:gridCol w:w="320"/>
        <w:gridCol w:w="1480"/>
        <w:gridCol w:w="360"/>
        <w:gridCol w:w="1800"/>
      </w:tblGrid>
      <w:tr w:rsidR="00F379BB" w:rsidRPr="00EB535A" w14:paraId="23ABBB85" w14:textId="77777777" w:rsidTr="00AE4EA6">
        <w:trPr>
          <w:trHeight w:val="43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9667A" w14:textId="77777777" w:rsidR="00F379BB" w:rsidRPr="00EB535A" w:rsidRDefault="00F379BB" w:rsidP="00AE4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D2405" w14:textId="321E0E35" w:rsidR="00F379BB" w:rsidRPr="00EB535A" w:rsidRDefault="00F379BB" w:rsidP="00AE4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</w:pPr>
            <w:r w:rsidRPr="00EB535A"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3F3011" w:rsidRPr="00EB535A"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  <w:t>2</w:t>
            </w:r>
          </w:p>
        </w:tc>
      </w:tr>
      <w:tr w:rsidR="00F379BB" w:rsidRPr="00EB535A" w14:paraId="0BD0D566" w14:textId="77777777" w:rsidTr="00AE4EA6">
        <w:trPr>
          <w:trHeight w:val="43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59FC8" w14:textId="77777777" w:rsidR="00F379BB" w:rsidRPr="00EB535A" w:rsidRDefault="00F379BB" w:rsidP="00AE4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9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F738E" w14:textId="77777777" w:rsidR="00F379BB" w:rsidRPr="00EB535A" w:rsidRDefault="00F379BB" w:rsidP="00AE4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</w:pPr>
            <w:r w:rsidRPr="00EB535A">
              <w:rPr>
                <w:rFonts w:ascii="Angsana New" w:eastAsia="Times New Roman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F379BB" w:rsidRPr="00EB535A" w14:paraId="0257EF4A" w14:textId="77777777" w:rsidTr="00AE4EA6">
        <w:trPr>
          <w:trHeight w:val="43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7501E" w14:textId="77777777" w:rsidR="00F379BB" w:rsidRPr="00EB535A" w:rsidRDefault="00F379BB" w:rsidP="00AE4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E97339" w14:textId="77777777" w:rsidR="00F379BB" w:rsidRPr="00EB535A" w:rsidRDefault="00F379BB" w:rsidP="00AE4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EB535A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F65A3A" w14:textId="77777777" w:rsidR="00F379BB" w:rsidRPr="00EB535A" w:rsidRDefault="00F379BB" w:rsidP="00AE4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03B1D" w14:textId="77777777" w:rsidR="00F379BB" w:rsidRPr="00EB535A" w:rsidRDefault="00F379BB" w:rsidP="00AE4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EB535A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88B6C" w14:textId="77777777" w:rsidR="00F379BB" w:rsidRPr="00EB535A" w:rsidRDefault="00F379BB" w:rsidP="00AE4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97770" w14:textId="77777777" w:rsidR="00F379BB" w:rsidRPr="00EB535A" w:rsidRDefault="00F379BB" w:rsidP="00AE4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EB535A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หลังจัดประเภทใหม่</w:t>
            </w:r>
          </w:p>
        </w:tc>
      </w:tr>
      <w:tr w:rsidR="00F379BB" w:rsidRPr="00EB535A" w14:paraId="7EE15E4A" w14:textId="77777777" w:rsidTr="00AE4EA6">
        <w:trPr>
          <w:trHeight w:val="43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39712" w14:textId="77777777" w:rsidR="00F379BB" w:rsidRPr="00EB535A" w:rsidRDefault="00F379BB" w:rsidP="00AE4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59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72EF6" w14:textId="77777777" w:rsidR="00F379BB" w:rsidRPr="00EB535A" w:rsidRDefault="00F379BB" w:rsidP="00AE4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28"/>
                <w:szCs w:val="28"/>
              </w:rPr>
            </w:pPr>
            <w:r w:rsidRPr="00EB535A">
              <w:rPr>
                <w:rFonts w:ascii="Angsana New" w:eastAsia="Times New Roman" w:hAnsi="Angsana New"/>
                <w:i/>
                <w:iCs/>
                <w:color w:val="000000"/>
                <w:sz w:val="28"/>
                <w:szCs w:val="28"/>
              </w:rPr>
              <w:t xml:space="preserve"> (</w:t>
            </w:r>
            <w:r w:rsidRPr="00EB535A">
              <w:rPr>
                <w:rFonts w:ascii="Angsana New" w:eastAsia="Times New Roman" w:hAnsi="Angsana New" w:hint="cs"/>
                <w:i/>
                <w:iCs/>
                <w:color w:val="000000"/>
                <w:sz w:val="28"/>
                <w:szCs w:val="28"/>
                <w:cs/>
              </w:rPr>
              <w:t>พัน</w:t>
            </w:r>
            <w:r w:rsidRPr="00EB535A">
              <w:rPr>
                <w:rFonts w:ascii="Angsana New" w:eastAsia="Times New Roman" w:hAnsi="Angsana New"/>
                <w:i/>
                <w:iCs/>
                <w:color w:val="000000"/>
                <w:sz w:val="28"/>
                <w:szCs w:val="28"/>
                <w:cs/>
              </w:rPr>
              <w:t>บาท)</w:t>
            </w:r>
            <w:r w:rsidRPr="00EB535A">
              <w:rPr>
                <w:rFonts w:ascii="Angsana New" w:eastAsia="Times New Roman" w:hAnsi="Angsana New"/>
                <w:i/>
                <w:iCs/>
                <w:color w:val="000000"/>
                <w:sz w:val="28"/>
                <w:szCs w:val="28"/>
              </w:rPr>
              <w:t xml:space="preserve"> </w:t>
            </w:r>
          </w:p>
        </w:tc>
      </w:tr>
      <w:tr w:rsidR="00F379BB" w:rsidRPr="00EB535A" w14:paraId="296EA21B" w14:textId="77777777" w:rsidTr="00AE4EA6">
        <w:trPr>
          <w:trHeight w:val="44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B27AD" w14:textId="77777777" w:rsidR="00F379BB" w:rsidRPr="00EB535A" w:rsidRDefault="00F379BB" w:rsidP="00AE4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EB535A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งบแสดงฐานะการเงิน 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DE3C0" w14:textId="77777777" w:rsidR="00F379BB" w:rsidRPr="00EB535A" w:rsidRDefault="00F379BB" w:rsidP="00AE4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716A9" w14:textId="77777777" w:rsidR="00F379BB" w:rsidRPr="00EB535A" w:rsidRDefault="00F379BB" w:rsidP="00AE4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D5065" w14:textId="77777777" w:rsidR="00F379BB" w:rsidRPr="00EB535A" w:rsidRDefault="00F379BB" w:rsidP="00AE4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22E67" w14:textId="77777777" w:rsidR="00F379BB" w:rsidRPr="00EB535A" w:rsidRDefault="00F379BB" w:rsidP="00AE4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AD4B2" w14:textId="77777777" w:rsidR="00F379BB" w:rsidRPr="00EB535A" w:rsidRDefault="00F379BB" w:rsidP="00AE4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379BB" w:rsidRPr="00EB535A" w14:paraId="18B2A03A" w14:textId="77777777" w:rsidTr="00AE4EA6">
        <w:trPr>
          <w:trHeight w:val="44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DBFF3" w14:textId="01B70A16" w:rsidR="00F379BB" w:rsidRPr="00EB535A" w:rsidRDefault="00F379BB" w:rsidP="00AE4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EB535A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   ณ วันที่ </w:t>
            </w:r>
            <w:r w:rsidRPr="00EB535A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28"/>
                <w:szCs w:val="28"/>
              </w:rPr>
              <w:t>31</w:t>
            </w:r>
            <w:r w:rsidRPr="00EB535A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EB535A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28"/>
                <w:szCs w:val="28"/>
              </w:rPr>
              <w:t>256</w:t>
            </w:r>
            <w:r w:rsidR="003F3011" w:rsidRPr="00EB535A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99477" w14:textId="77777777" w:rsidR="00F379BB" w:rsidRPr="00EB535A" w:rsidRDefault="00F379BB" w:rsidP="00AE4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13BC6" w14:textId="77777777" w:rsidR="00F379BB" w:rsidRPr="00EB535A" w:rsidRDefault="00F379BB" w:rsidP="00AE4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EEAA7" w14:textId="77777777" w:rsidR="00F379BB" w:rsidRPr="00EB535A" w:rsidRDefault="00F379BB" w:rsidP="00AE4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CECB2" w14:textId="77777777" w:rsidR="00F379BB" w:rsidRPr="00EB535A" w:rsidRDefault="00F379BB" w:rsidP="00AE4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1554F" w14:textId="77777777" w:rsidR="00F379BB" w:rsidRPr="00EB535A" w:rsidRDefault="00F379BB" w:rsidP="00AE4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25C53" w:rsidRPr="00EB535A" w14:paraId="3A856443" w14:textId="77777777" w:rsidTr="00AE4EA6">
        <w:trPr>
          <w:trHeight w:val="44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854A37" w14:textId="75704F54" w:rsidR="00425C53" w:rsidRPr="00EB535A" w:rsidRDefault="00425C53" w:rsidP="00425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EB535A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7CD51C" w14:textId="507B5842" w:rsidR="00425C53" w:rsidRPr="00EB535A" w:rsidRDefault="00583601" w:rsidP="00425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EB535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715</w:t>
            </w:r>
            <w:r w:rsidR="00425C53" w:rsidRPr="00EB535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,</w:t>
            </w:r>
            <w:r w:rsidRPr="00EB535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418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083E55" w14:textId="77777777" w:rsidR="00425C53" w:rsidRPr="00EB535A" w:rsidRDefault="00425C53" w:rsidP="00425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4C0E55" w14:textId="1EA41A2E" w:rsidR="00425C53" w:rsidRPr="00EB535A" w:rsidRDefault="00425C53" w:rsidP="00EC7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72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EB535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(</w:t>
            </w:r>
            <w:r w:rsidR="00583601" w:rsidRPr="00EB535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63</w:t>
            </w:r>
            <w:r w:rsidRPr="00EB535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,</w:t>
            </w:r>
            <w:r w:rsidR="00583601" w:rsidRPr="00EB535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171</w:t>
            </w:r>
            <w:r w:rsidRPr="00EB535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CEA959" w14:textId="77777777" w:rsidR="00425C53" w:rsidRPr="00EB535A" w:rsidRDefault="00425C53" w:rsidP="00425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438655" w14:textId="1118185A" w:rsidR="00425C53" w:rsidRPr="00EB535A" w:rsidRDefault="00425C53" w:rsidP="00425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535A">
              <w:rPr>
                <w:rFonts w:asciiTheme="majorBidi" w:eastAsia="Times New Roman" w:hAnsiTheme="majorBidi" w:cstheme="majorBidi"/>
                <w:sz w:val="28"/>
                <w:szCs w:val="28"/>
              </w:rPr>
              <w:t>652,247</w:t>
            </w:r>
          </w:p>
        </w:tc>
      </w:tr>
      <w:tr w:rsidR="00425C53" w:rsidRPr="00EB535A" w14:paraId="504F0056" w14:textId="77777777" w:rsidTr="00AE4EA6">
        <w:trPr>
          <w:trHeight w:val="44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733443" w14:textId="646AE34C" w:rsidR="00425C53" w:rsidRPr="00EB535A" w:rsidRDefault="00425C53" w:rsidP="00425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EB535A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A8995A" w14:textId="769B9BCB" w:rsidR="00425C53" w:rsidRPr="00EB535A" w:rsidRDefault="00583601" w:rsidP="00425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EB535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33</w:t>
            </w:r>
            <w:r w:rsidR="00425C53" w:rsidRPr="00EB535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,</w:t>
            </w:r>
            <w:r w:rsidRPr="00EB535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674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0FCF36" w14:textId="77777777" w:rsidR="00425C53" w:rsidRPr="00EB535A" w:rsidRDefault="00425C53" w:rsidP="00425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8D2953" w14:textId="13EA7D37" w:rsidR="00425C53" w:rsidRPr="00EB535A" w:rsidRDefault="00583601" w:rsidP="00EC7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72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EB535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63</w:t>
            </w:r>
            <w:r w:rsidR="00425C53" w:rsidRPr="00EB535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,</w:t>
            </w:r>
            <w:r w:rsidRPr="00EB535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171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77513C" w14:textId="77777777" w:rsidR="00425C53" w:rsidRPr="00EB535A" w:rsidRDefault="00425C53" w:rsidP="00425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743CD8" w14:textId="6789C747" w:rsidR="00425C53" w:rsidRPr="00EB535A" w:rsidRDefault="00425C53" w:rsidP="00425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535A">
              <w:rPr>
                <w:rFonts w:asciiTheme="majorBidi" w:eastAsia="Times New Roman" w:hAnsiTheme="majorBidi" w:cstheme="majorBidi"/>
                <w:sz w:val="28"/>
                <w:szCs w:val="28"/>
              </w:rPr>
              <w:t>96,845</w:t>
            </w:r>
          </w:p>
        </w:tc>
      </w:tr>
      <w:tr w:rsidR="000900EB" w:rsidRPr="00EB535A" w14:paraId="528018A7" w14:textId="77777777" w:rsidTr="00AE4EA6">
        <w:trPr>
          <w:trHeight w:val="44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99376" w14:textId="3268F9EA" w:rsidR="000900EB" w:rsidRPr="00EB535A" w:rsidRDefault="000900EB" w:rsidP="00090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EB535A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AC6CC" w14:textId="1D5768A3" w:rsidR="000900EB" w:rsidRPr="00EB535A" w:rsidRDefault="000900EB" w:rsidP="00090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EB535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94B0A" w14:textId="77777777" w:rsidR="000900EB" w:rsidRPr="00EB535A" w:rsidRDefault="000900EB" w:rsidP="00090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08AB0" w14:textId="25A9CA82" w:rsidR="000900EB" w:rsidRPr="00EB535A" w:rsidRDefault="000900EB" w:rsidP="00AE4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72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EB535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283,533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5436D" w14:textId="77777777" w:rsidR="000900EB" w:rsidRPr="00EB535A" w:rsidRDefault="000900EB" w:rsidP="00090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87CFE" w14:textId="600410B7" w:rsidR="000900EB" w:rsidRPr="00EB535A" w:rsidRDefault="000900EB" w:rsidP="00090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EB535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283,533</w:t>
            </w:r>
          </w:p>
        </w:tc>
      </w:tr>
      <w:tr w:rsidR="000900EB" w:rsidRPr="00EB535A" w14:paraId="7A1F9634" w14:textId="77777777" w:rsidTr="00AE4EA6">
        <w:trPr>
          <w:trHeight w:val="44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EAC97" w14:textId="025E34A3" w:rsidR="000900EB" w:rsidRPr="00EB535A" w:rsidRDefault="000900EB" w:rsidP="00090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EB535A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ที่ดิน</w:t>
            </w:r>
            <w:r w:rsidRPr="00EB535A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EB535A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FE23D" w14:textId="48697F14" w:rsidR="000900EB" w:rsidRPr="00EB535A" w:rsidRDefault="000900EB" w:rsidP="00090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EB535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1,108,725   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71FA5" w14:textId="77777777" w:rsidR="000900EB" w:rsidRPr="00EB535A" w:rsidRDefault="000900EB" w:rsidP="00090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5BC7A" w14:textId="490DA491" w:rsidR="000900EB" w:rsidRPr="00EB535A" w:rsidRDefault="000900EB" w:rsidP="00AE4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72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EB535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(283,533)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C95B9" w14:textId="77777777" w:rsidR="000900EB" w:rsidRPr="00EB535A" w:rsidRDefault="000900EB" w:rsidP="00090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8A85B" w14:textId="61E827D5" w:rsidR="000900EB" w:rsidRPr="00EB535A" w:rsidRDefault="000900EB" w:rsidP="00090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EB535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825,192</w:t>
            </w:r>
          </w:p>
        </w:tc>
      </w:tr>
      <w:tr w:rsidR="008E0808" w:rsidRPr="00EB535A" w14:paraId="17FD7BC5" w14:textId="77777777" w:rsidTr="00AE4EA6">
        <w:trPr>
          <w:trHeight w:val="44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53F1A0" w14:textId="77777777" w:rsidR="008E0808" w:rsidRPr="00EB535A" w:rsidRDefault="008E0808" w:rsidP="00090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6978DD" w14:textId="77777777" w:rsidR="008E0808" w:rsidRPr="00EB535A" w:rsidRDefault="008E0808" w:rsidP="00090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4EAC4C" w14:textId="77777777" w:rsidR="008E0808" w:rsidRPr="00EB535A" w:rsidRDefault="008E0808" w:rsidP="00090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34BCC0" w14:textId="77777777" w:rsidR="008E0808" w:rsidRPr="00EB535A" w:rsidRDefault="008E0808" w:rsidP="00AE4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72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39BCC2" w14:textId="77777777" w:rsidR="008E0808" w:rsidRPr="00EB535A" w:rsidRDefault="008E0808" w:rsidP="00090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0B425B" w14:textId="77777777" w:rsidR="008E0808" w:rsidRPr="00EB535A" w:rsidRDefault="008E0808" w:rsidP="00090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</w:tr>
      <w:tr w:rsidR="003F3011" w:rsidRPr="00EB535A" w14:paraId="36715B43" w14:textId="77777777" w:rsidTr="00AE4EA6">
        <w:trPr>
          <w:trHeight w:val="43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2C4E7" w14:textId="77777777" w:rsidR="003F3011" w:rsidRPr="00EB535A" w:rsidRDefault="003F3011" w:rsidP="00AE4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Times New Roman" w:hAnsi="Times New Roman" w:cstheme="minorBidi"/>
                <w:sz w:val="28"/>
                <w:szCs w:val="28"/>
                <w:cs/>
              </w:rPr>
            </w:pPr>
          </w:p>
        </w:tc>
        <w:tc>
          <w:tcPr>
            <w:tcW w:w="59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8B055" w14:textId="77777777" w:rsidR="003F3011" w:rsidRPr="00EB535A" w:rsidRDefault="003F3011" w:rsidP="00AE4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</w:pPr>
            <w:r w:rsidRPr="00EB535A"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  <w:t>2562</w:t>
            </w:r>
          </w:p>
        </w:tc>
      </w:tr>
      <w:tr w:rsidR="003F3011" w:rsidRPr="00EB535A" w14:paraId="4866E797" w14:textId="77777777" w:rsidTr="00AE4EA6">
        <w:trPr>
          <w:trHeight w:val="43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6DD87" w14:textId="77777777" w:rsidR="003F3011" w:rsidRPr="00EB535A" w:rsidRDefault="003F3011" w:rsidP="00AE4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9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D42C2" w14:textId="77664DA3" w:rsidR="003F3011" w:rsidRPr="00EB535A" w:rsidRDefault="003F3011" w:rsidP="00AE4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</w:pPr>
            <w:r w:rsidRPr="00EB535A">
              <w:rPr>
                <w:rFonts w:ascii="Angsana New" w:eastAsia="Times New Roman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F3011" w:rsidRPr="00EB535A" w14:paraId="28FE8CBF" w14:textId="77777777" w:rsidTr="00AE4EA6">
        <w:trPr>
          <w:trHeight w:val="43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F60E7" w14:textId="77777777" w:rsidR="003F3011" w:rsidRPr="00EB535A" w:rsidRDefault="003F3011" w:rsidP="00AE4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C5379C" w14:textId="77777777" w:rsidR="003F3011" w:rsidRPr="00EB535A" w:rsidRDefault="003F3011" w:rsidP="00AE4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EB535A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F356A0" w14:textId="77777777" w:rsidR="003F3011" w:rsidRPr="00EB535A" w:rsidRDefault="003F3011" w:rsidP="00AE4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F3B1A" w14:textId="77777777" w:rsidR="003F3011" w:rsidRPr="00EB535A" w:rsidRDefault="003F3011" w:rsidP="00AE4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EB535A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B1B67" w14:textId="77777777" w:rsidR="003F3011" w:rsidRPr="00EB535A" w:rsidRDefault="003F3011" w:rsidP="00AE4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718C8" w14:textId="77777777" w:rsidR="003F3011" w:rsidRPr="00EB535A" w:rsidRDefault="003F3011" w:rsidP="00AE4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EB535A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หลังจัดประเภทใหม่</w:t>
            </w:r>
          </w:p>
        </w:tc>
      </w:tr>
      <w:tr w:rsidR="003F3011" w:rsidRPr="00EB535A" w14:paraId="7CF78E29" w14:textId="77777777" w:rsidTr="00AE4EA6">
        <w:trPr>
          <w:trHeight w:val="43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A37EE" w14:textId="77777777" w:rsidR="003F3011" w:rsidRPr="00EB535A" w:rsidRDefault="003F3011" w:rsidP="00AE4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59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0764F" w14:textId="77777777" w:rsidR="003F3011" w:rsidRPr="00EB535A" w:rsidRDefault="003F3011" w:rsidP="00AE4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28"/>
                <w:szCs w:val="28"/>
              </w:rPr>
            </w:pPr>
            <w:r w:rsidRPr="00EB535A">
              <w:rPr>
                <w:rFonts w:ascii="Angsana New" w:eastAsia="Times New Roman" w:hAnsi="Angsana New"/>
                <w:i/>
                <w:iCs/>
                <w:color w:val="000000"/>
                <w:sz w:val="28"/>
                <w:szCs w:val="28"/>
              </w:rPr>
              <w:t xml:space="preserve"> (</w:t>
            </w:r>
            <w:r w:rsidRPr="00EB535A">
              <w:rPr>
                <w:rFonts w:ascii="Angsana New" w:eastAsia="Times New Roman" w:hAnsi="Angsana New" w:hint="cs"/>
                <w:i/>
                <w:iCs/>
                <w:color w:val="000000"/>
                <w:sz w:val="28"/>
                <w:szCs w:val="28"/>
                <w:cs/>
              </w:rPr>
              <w:t>พัน</w:t>
            </w:r>
            <w:r w:rsidRPr="00EB535A">
              <w:rPr>
                <w:rFonts w:ascii="Angsana New" w:eastAsia="Times New Roman" w:hAnsi="Angsana New"/>
                <w:i/>
                <w:iCs/>
                <w:color w:val="000000"/>
                <w:sz w:val="28"/>
                <w:szCs w:val="28"/>
                <w:cs/>
              </w:rPr>
              <w:t>บาท)</w:t>
            </w:r>
            <w:r w:rsidRPr="00EB535A">
              <w:rPr>
                <w:rFonts w:ascii="Angsana New" w:eastAsia="Times New Roman" w:hAnsi="Angsana New"/>
                <w:i/>
                <w:iCs/>
                <w:color w:val="000000"/>
                <w:sz w:val="28"/>
                <w:szCs w:val="28"/>
              </w:rPr>
              <w:t xml:space="preserve"> </w:t>
            </w:r>
          </w:p>
        </w:tc>
      </w:tr>
      <w:tr w:rsidR="003F3011" w:rsidRPr="00EB535A" w14:paraId="2F535705" w14:textId="77777777" w:rsidTr="00AE4EA6">
        <w:trPr>
          <w:trHeight w:val="44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5B674" w14:textId="77777777" w:rsidR="003F3011" w:rsidRPr="00EB535A" w:rsidRDefault="003F3011" w:rsidP="00AE4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EB535A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งบแสดงฐานะการเงิน 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547D9" w14:textId="77777777" w:rsidR="003F3011" w:rsidRPr="00EB535A" w:rsidRDefault="003F3011" w:rsidP="00AE4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22328" w14:textId="77777777" w:rsidR="003F3011" w:rsidRPr="00EB535A" w:rsidRDefault="003F3011" w:rsidP="00AE4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B6869" w14:textId="77777777" w:rsidR="003F3011" w:rsidRPr="00EB535A" w:rsidRDefault="003F3011" w:rsidP="00AE4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1446E" w14:textId="77777777" w:rsidR="003F3011" w:rsidRPr="00EB535A" w:rsidRDefault="003F3011" w:rsidP="00AE4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B2A52" w14:textId="77777777" w:rsidR="003F3011" w:rsidRPr="00EB535A" w:rsidRDefault="003F3011" w:rsidP="00AE4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F3011" w:rsidRPr="00EB535A" w14:paraId="64B37A9B" w14:textId="77777777" w:rsidTr="00AE4EA6">
        <w:trPr>
          <w:trHeight w:val="44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E1C61" w14:textId="77777777" w:rsidR="003F3011" w:rsidRPr="00EB535A" w:rsidRDefault="003F3011" w:rsidP="00AE4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EB535A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   ณ วันที่ </w:t>
            </w:r>
            <w:r w:rsidRPr="00EB535A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28"/>
                <w:szCs w:val="28"/>
              </w:rPr>
              <w:t>31</w:t>
            </w:r>
            <w:r w:rsidRPr="00EB535A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EB535A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28"/>
                <w:szCs w:val="28"/>
              </w:rPr>
              <w:t>256</w:t>
            </w:r>
            <w:r w:rsidRPr="00EB535A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38C9C" w14:textId="77777777" w:rsidR="003F3011" w:rsidRPr="00EB535A" w:rsidRDefault="003F3011" w:rsidP="00AE4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5E835" w14:textId="77777777" w:rsidR="003F3011" w:rsidRPr="00EB535A" w:rsidRDefault="003F3011" w:rsidP="00AE4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A012F" w14:textId="77777777" w:rsidR="003F3011" w:rsidRPr="00EB535A" w:rsidRDefault="003F3011" w:rsidP="00AE4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C504D" w14:textId="77777777" w:rsidR="003F3011" w:rsidRPr="00EB535A" w:rsidRDefault="003F3011" w:rsidP="00AE4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166D9" w14:textId="77777777" w:rsidR="003F3011" w:rsidRPr="00EB535A" w:rsidRDefault="003F3011" w:rsidP="00AE4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25C53" w:rsidRPr="00EB535A" w14:paraId="38E33B79" w14:textId="77777777" w:rsidTr="00AE4EA6">
        <w:trPr>
          <w:trHeight w:val="44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CCCCE4" w14:textId="49BC5EFE" w:rsidR="00425C53" w:rsidRPr="00EB535A" w:rsidRDefault="00425C53" w:rsidP="00425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EB535A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DD22D7" w14:textId="3DBF8868" w:rsidR="00425C53" w:rsidRPr="00EB535A" w:rsidRDefault="00583601" w:rsidP="00425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EB535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673</w:t>
            </w:r>
            <w:r w:rsidR="00425C53" w:rsidRPr="00EB535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,</w:t>
            </w:r>
            <w:r w:rsidRPr="00EB535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181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8E6E0C" w14:textId="77777777" w:rsidR="00425C53" w:rsidRPr="00EB535A" w:rsidRDefault="00425C53" w:rsidP="00425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2070F6" w14:textId="4EB04D2D" w:rsidR="00425C53" w:rsidRPr="00EB535A" w:rsidRDefault="00425C53" w:rsidP="00EC7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72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EB535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(</w:t>
            </w:r>
            <w:r w:rsidR="00583601" w:rsidRPr="00EB535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63</w:t>
            </w:r>
            <w:r w:rsidRPr="00EB535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,</w:t>
            </w:r>
            <w:r w:rsidR="00583601" w:rsidRPr="00EB535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171</w:t>
            </w:r>
            <w:r w:rsidRPr="00EB535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9A8CD3" w14:textId="77777777" w:rsidR="00425C53" w:rsidRPr="00EB535A" w:rsidRDefault="00425C53" w:rsidP="00425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192D14" w14:textId="730C8C5C" w:rsidR="00425C53" w:rsidRPr="00EB535A" w:rsidRDefault="00425C53" w:rsidP="00425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535A">
              <w:rPr>
                <w:rFonts w:asciiTheme="majorBidi" w:eastAsia="Times New Roman" w:hAnsiTheme="majorBidi" w:cstheme="majorBidi"/>
                <w:sz w:val="28"/>
                <w:szCs w:val="28"/>
              </w:rPr>
              <w:t>610,010</w:t>
            </w:r>
          </w:p>
        </w:tc>
      </w:tr>
      <w:tr w:rsidR="00425C53" w:rsidRPr="00EB535A" w14:paraId="65F66C29" w14:textId="77777777" w:rsidTr="00AE4EA6">
        <w:trPr>
          <w:trHeight w:val="44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F4AF7C" w14:textId="43718D46" w:rsidR="00425C53" w:rsidRPr="00EB535A" w:rsidRDefault="00425C53" w:rsidP="00425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EB535A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FD0017" w14:textId="05445CE4" w:rsidR="00425C53" w:rsidRPr="00EB535A" w:rsidRDefault="00583601" w:rsidP="00425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EB535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33</w:t>
            </w:r>
            <w:r w:rsidR="00425C53" w:rsidRPr="00EB535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,</w:t>
            </w:r>
            <w:r w:rsidRPr="00EB535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382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F9363D" w14:textId="77777777" w:rsidR="00425C53" w:rsidRPr="00EB535A" w:rsidRDefault="00425C53" w:rsidP="00425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A2B1BA" w14:textId="3DFF107F" w:rsidR="00425C53" w:rsidRPr="00EB535A" w:rsidRDefault="00583601" w:rsidP="00EC7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72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EB535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63</w:t>
            </w:r>
            <w:r w:rsidR="00425C53" w:rsidRPr="00EB535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,</w:t>
            </w:r>
            <w:r w:rsidRPr="00EB535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171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89183F" w14:textId="77777777" w:rsidR="00425C53" w:rsidRPr="00EB535A" w:rsidRDefault="00425C53" w:rsidP="00425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73DD1D" w14:textId="205579C2" w:rsidR="00425C53" w:rsidRPr="00EB535A" w:rsidRDefault="00425C53" w:rsidP="00425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535A">
              <w:rPr>
                <w:rFonts w:asciiTheme="majorBidi" w:eastAsia="Times New Roman" w:hAnsiTheme="majorBidi" w:cstheme="majorBidi"/>
                <w:sz w:val="28"/>
                <w:szCs w:val="28"/>
              </w:rPr>
              <w:t>96,553</w:t>
            </w:r>
          </w:p>
        </w:tc>
      </w:tr>
      <w:tr w:rsidR="003F3011" w:rsidRPr="00EB535A" w14:paraId="709FE7EA" w14:textId="77777777" w:rsidTr="00AE4EA6">
        <w:trPr>
          <w:trHeight w:val="44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37C1A" w14:textId="77777777" w:rsidR="003F3011" w:rsidRPr="00EB535A" w:rsidRDefault="003F3011" w:rsidP="00AE4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EB535A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CCB95" w14:textId="77777777" w:rsidR="003F3011" w:rsidRPr="00EB535A" w:rsidRDefault="003F3011" w:rsidP="00AE4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EB535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B00AE" w14:textId="77777777" w:rsidR="003F3011" w:rsidRPr="00EB535A" w:rsidRDefault="003F3011" w:rsidP="00AE4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5B5E7" w14:textId="430671E3" w:rsidR="003F3011" w:rsidRPr="00EB535A" w:rsidRDefault="000900EB" w:rsidP="00AE4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72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EB535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267,494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03C94" w14:textId="77777777" w:rsidR="003F3011" w:rsidRPr="00EB535A" w:rsidRDefault="003F3011" w:rsidP="00AE4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0EC8F" w14:textId="6956BB5A" w:rsidR="003F3011" w:rsidRPr="00EB535A" w:rsidRDefault="000900EB" w:rsidP="00AE4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EB535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267,494</w:t>
            </w:r>
          </w:p>
        </w:tc>
      </w:tr>
      <w:tr w:rsidR="003F3011" w:rsidRPr="00EB535A" w14:paraId="3BDF718B" w14:textId="77777777" w:rsidTr="00AE4EA6">
        <w:trPr>
          <w:trHeight w:val="44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0DE2A" w14:textId="77777777" w:rsidR="003F3011" w:rsidRPr="00EB535A" w:rsidRDefault="003F3011" w:rsidP="00AE4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EB535A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ที่ดิน</w:t>
            </w:r>
            <w:r w:rsidRPr="00EB535A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EB535A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7C94C" w14:textId="360BB5F9" w:rsidR="003F3011" w:rsidRPr="00EB535A" w:rsidRDefault="003F3011" w:rsidP="00AE4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EB535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1,</w:t>
            </w:r>
            <w:r w:rsidR="000900EB" w:rsidRPr="00EB535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052</w:t>
            </w:r>
            <w:r w:rsidRPr="00EB535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,</w:t>
            </w:r>
            <w:r w:rsidR="000900EB" w:rsidRPr="00EB535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563</w:t>
            </w:r>
            <w:r w:rsidRPr="00EB535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252DB" w14:textId="77777777" w:rsidR="003F3011" w:rsidRPr="00EB535A" w:rsidRDefault="003F3011" w:rsidP="00AE4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18B46" w14:textId="10D7A83F" w:rsidR="003F3011" w:rsidRPr="00EB535A" w:rsidRDefault="003F3011" w:rsidP="00AE4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72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EB535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(</w:t>
            </w:r>
            <w:r w:rsidR="000900EB" w:rsidRPr="00EB535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267,494</w:t>
            </w:r>
            <w:r w:rsidRPr="00EB535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8F5F6" w14:textId="77777777" w:rsidR="003F3011" w:rsidRPr="00EB535A" w:rsidRDefault="003F3011" w:rsidP="00AE4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0D02F" w14:textId="6CE45BFF" w:rsidR="003F3011" w:rsidRPr="00EB535A" w:rsidRDefault="000900EB" w:rsidP="00AE4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EB535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785,069</w:t>
            </w:r>
          </w:p>
        </w:tc>
      </w:tr>
    </w:tbl>
    <w:p w14:paraId="1B822578" w14:textId="635A8D88" w:rsidR="004E59AE" w:rsidRPr="00EB535A" w:rsidRDefault="004E59AE" w:rsidP="00E169F9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pacing w:val="12"/>
          <w:sz w:val="30"/>
          <w:szCs w:val="30"/>
        </w:rPr>
      </w:pPr>
    </w:p>
    <w:p w14:paraId="23F489D4" w14:textId="08ACD0BB" w:rsidR="005D5E83" w:rsidRPr="005D5E83" w:rsidRDefault="005D5E83" w:rsidP="00E169F9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B535A">
        <w:rPr>
          <w:rFonts w:asciiTheme="majorBidi" w:hAnsiTheme="majorBidi" w:hint="cs"/>
          <w:sz w:val="30"/>
          <w:szCs w:val="30"/>
          <w:cs/>
        </w:rPr>
        <w:t>การจัดประเภทรายการใหม่นี้เนื่องจากผู้บริหารเห็นว่ามีความเหมาะสมกับธุรกิจมากกว่า</w:t>
      </w:r>
    </w:p>
    <w:sectPr w:rsidR="005D5E83" w:rsidRPr="005D5E83" w:rsidSect="00E30858"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3C34FE" w14:textId="77777777" w:rsidR="00B92B2F" w:rsidRDefault="00B92B2F" w:rsidP="00900EE2">
      <w:r>
        <w:separator/>
      </w:r>
    </w:p>
  </w:endnote>
  <w:endnote w:type="continuationSeparator" w:id="0">
    <w:p w14:paraId="611215EF" w14:textId="77777777" w:rsidR="00B92B2F" w:rsidRDefault="00B92B2F" w:rsidP="00900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E420AB" w14:textId="77777777" w:rsidR="00BD11D4" w:rsidRDefault="00BD11D4" w:rsidP="0019240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56</w:t>
    </w:r>
    <w:r>
      <w:rPr>
        <w:rStyle w:val="PageNumber"/>
      </w:rPr>
      <w:fldChar w:fldCharType="end"/>
    </w:r>
  </w:p>
  <w:p w14:paraId="4CC6232D" w14:textId="77777777" w:rsidR="00BD11D4" w:rsidRDefault="00BD11D4" w:rsidP="000A39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EE2D52" w14:textId="77777777" w:rsidR="00BD11D4" w:rsidRPr="00EE2DC5" w:rsidRDefault="00BD11D4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E2DC5">
      <w:rPr>
        <w:rStyle w:val="PageNumber"/>
        <w:rFonts w:ascii="Angsana New" w:hAnsi="Angsana New"/>
        <w:sz w:val="30"/>
        <w:szCs w:val="30"/>
      </w:rPr>
      <w:fldChar w:fldCharType="begin"/>
    </w:r>
    <w:r w:rsidRPr="00EE2DC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E2DC5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56</w:t>
    </w:r>
    <w:r w:rsidRPr="00EE2DC5">
      <w:rPr>
        <w:rStyle w:val="PageNumber"/>
        <w:rFonts w:ascii="Angsana New" w:hAnsi="Angsana New"/>
        <w:sz w:val="30"/>
        <w:szCs w:val="30"/>
      </w:rPr>
      <w:fldChar w:fldCharType="end"/>
    </w:r>
  </w:p>
  <w:p w14:paraId="7A4D4A20" w14:textId="77777777" w:rsidR="00BD11D4" w:rsidRDefault="00BD11D4" w:rsidP="007C2D5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6A79FA" w14:textId="77777777" w:rsidR="00BD11D4" w:rsidRDefault="00BD11D4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</w:p>
  <w:p w14:paraId="58D64A15" w14:textId="77777777" w:rsidR="00BD11D4" w:rsidRPr="00C562FA" w:rsidRDefault="00BD11D4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5231807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59AF58F" w14:textId="5BDD83BE" w:rsidR="00BD11D4" w:rsidRPr="00D936B3" w:rsidRDefault="00BD11D4" w:rsidP="00D936B3">
        <w:pPr>
          <w:pStyle w:val="Footer"/>
          <w:jc w:val="center"/>
        </w:pPr>
        <w:r w:rsidRPr="00D936B3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D936B3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D936B3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D936B3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D936B3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3020574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6C986E2" w14:textId="13355E31" w:rsidR="00BD11D4" w:rsidRPr="006035F2" w:rsidRDefault="00BD11D4" w:rsidP="006035F2">
        <w:pPr>
          <w:pStyle w:val="Footer"/>
          <w:jc w:val="center"/>
        </w:pPr>
        <w:r w:rsidRPr="006035F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6035F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6035F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6035F2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6035F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37770C" w14:textId="3AFC58C3" w:rsidR="00BD11D4" w:rsidRDefault="00BD11D4">
    <w:pPr>
      <w:rPr>
        <w:rFonts w:ascii="Angsana New" w:hAnsi="Angsana New"/>
        <w:sz w:val="30"/>
        <w:szCs w:val="30"/>
        <w:lang w:val="en-GB"/>
      </w:rPr>
    </w:pPr>
    <w:r>
      <w:rPr>
        <w:rStyle w:val="PageNumber"/>
        <w:rFonts w:ascii="Angsana New" w:hAnsi="Angsana New"/>
        <w:sz w:val="30"/>
        <w:szCs w:val="30"/>
      </w:rPr>
      <w:fldChar w:fldCharType="begin"/>
    </w:r>
    <w:r>
      <w:rPr>
        <w:rStyle w:val="PageNumber"/>
        <w:rFonts w:ascii="Angsana New" w:hAnsi="Angsana New"/>
        <w:sz w:val="30"/>
        <w:szCs w:val="30"/>
      </w:rPr>
      <w:instrText xml:space="preserve"> FILENAME </w:instrText>
    </w:r>
    <w:r>
      <w:rPr>
        <w:rStyle w:val="PageNumber"/>
        <w:rFonts w:ascii="Angsana New" w:hAnsi="Angsana New"/>
        <w:sz w:val="30"/>
        <w:szCs w:val="30"/>
      </w:rPr>
      <w:fldChar w:fldCharType="separate"/>
    </w:r>
    <w:r w:rsidR="001A2132">
      <w:rPr>
        <w:rStyle w:val="PageNumber"/>
        <w:rFonts w:ascii="Angsana New" w:hAnsi="Angsana New"/>
        <w:noProof/>
        <w:sz w:val="30"/>
        <w:szCs w:val="30"/>
      </w:rPr>
      <w:t>CHO Draft FS TH Q2'20_V10 11Aug20</w:t>
    </w:r>
    <w:r>
      <w:rPr>
        <w:rStyle w:val="PageNumber"/>
        <w:rFonts w:ascii="Angsana New" w:hAnsi="Angsana New"/>
        <w:sz w:val="30"/>
        <w:szCs w:val="30"/>
      </w:rPr>
      <w:fldChar w:fldCharType="end"/>
    </w:r>
    <w:r>
      <w:rPr>
        <w:rStyle w:val="PageNumber"/>
        <w:rFonts w:ascii="Angsana New" w:hAnsi="Angsana New" w:hint="cs"/>
        <w:sz w:val="30"/>
        <w:szCs w:val="30"/>
        <w:cs/>
      </w:rPr>
      <w:t xml:space="preserve">   </w:t>
    </w:r>
    <w:r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44                                                                                                                               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C2BCF1" w14:textId="77777777" w:rsidR="00BD11D4" w:rsidRPr="007E2578" w:rsidRDefault="00BD11D4" w:rsidP="0019240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38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14:paraId="32D76C87" w14:textId="77777777" w:rsidR="00BD11D4" w:rsidRPr="00821FCC" w:rsidRDefault="00BD11D4" w:rsidP="004F6BF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  <w:tab w:val="left" w:pos="9270"/>
        <w:tab w:val="decimal" w:pos="9317"/>
      </w:tabs>
      <w:ind w:right="-630"/>
      <w:rPr>
        <w:rFonts w:ascii="Angsana New" w:hAnsi="Angsana New"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  <w:r w:rsidRPr="000036F9">
      <w:rPr>
        <w:rStyle w:val="PageNumber"/>
        <w:rFonts w:ascii="Angsana New" w:hAnsi="Angsana New"/>
        <w:sz w:val="30"/>
        <w:szCs w:val="30"/>
      </w:rPr>
      <w:t xml:space="preserve">  </w:t>
    </w:r>
    <w:r>
      <w:rPr>
        <w:rStyle w:val="PageNumber"/>
        <w:rFonts w:ascii="Angsana New" w:hAnsi="Angsana New"/>
        <w:sz w:val="30"/>
        <w:szCs w:val="30"/>
        <w:cs/>
      </w:rPr>
      <w:t xml:space="preserve">   </w: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0D2A11" w14:textId="77777777" w:rsidR="00BD11D4" w:rsidRPr="007E2578" w:rsidRDefault="00BD11D4" w:rsidP="00EE621B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44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14:paraId="6D13A132" w14:textId="77777777" w:rsidR="00BD11D4" w:rsidRPr="00984B6E" w:rsidRDefault="00BD11D4" w:rsidP="00984B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  <w:tab w:val="left" w:pos="9270"/>
        <w:tab w:val="decimal" w:pos="9317"/>
      </w:tabs>
      <w:ind w:right="360"/>
      <w:rPr>
        <w:rFonts w:ascii="Angsana New" w:hAnsi="Angsana New"/>
        <w:i/>
        <w:iCs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</w:t>
    </w:r>
    <w:r w:rsidRPr="000036F9"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</w:t>
    </w:r>
    <w:r w:rsidRPr="000036F9">
      <w:rPr>
        <w:rStyle w:val="PageNumber"/>
        <w:rFonts w:ascii="Angsana New" w:hAnsi="Angsana New"/>
        <w:sz w:val="30"/>
        <w:szCs w:val="30"/>
        <w:cs/>
      </w:rPr>
      <w:t xml:space="preserve">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45DAC5" w14:textId="77777777" w:rsidR="00B92B2F" w:rsidRDefault="00B92B2F" w:rsidP="00900EE2">
      <w:r>
        <w:separator/>
      </w:r>
    </w:p>
  </w:footnote>
  <w:footnote w:type="continuationSeparator" w:id="0">
    <w:p w14:paraId="5B30D440" w14:textId="77777777" w:rsidR="00B92B2F" w:rsidRDefault="00B92B2F" w:rsidP="00900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42E368" w14:textId="77777777" w:rsidR="00BD11D4" w:rsidRPr="00244B94" w:rsidRDefault="00BD11D4" w:rsidP="007A41E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244B94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244B94">
      <w:rPr>
        <w:rFonts w:ascii="Angsana New" w:hAnsi="Angsana New"/>
        <w:b/>
        <w:bCs/>
        <w:sz w:val="32"/>
        <w:szCs w:val="32"/>
        <w:cs/>
      </w:rPr>
      <w:t xml:space="preserve"> </w:t>
    </w:r>
    <w:r w:rsidRPr="00244B94">
      <w:rPr>
        <w:rFonts w:ascii="Angsana New" w:hAnsi="Angsana New" w:hint="cs"/>
        <w:b/>
        <w:bCs/>
        <w:sz w:val="32"/>
        <w:szCs w:val="32"/>
        <w:cs/>
      </w:rPr>
      <w:t>ช</w:t>
    </w:r>
    <w:r w:rsidRPr="00244B94">
      <w:rPr>
        <w:rFonts w:ascii="Angsana New" w:hAnsi="Angsana New"/>
        <w:b/>
        <w:bCs/>
        <w:sz w:val="32"/>
        <w:szCs w:val="32"/>
        <w:cs/>
      </w:rPr>
      <w:t xml:space="preserve"> </w:t>
    </w:r>
    <w:r w:rsidRPr="00244B94">
      <w:rPr>
        <w:rFonts w:ascii="Angsana New" w:hAnsi="Angsana New" w:hint="cs"/>
        <w:b/>
        <w:bCs/>
        <w:sz w:val="32"/>
        <w:szCs w:val="32"/>
        <w:cs/>
      </w:rPr>
      <w:t>ทวี</w:t>
    </w:r>
    <w:r w:rsidRPr="00244B94">
      <w:rPr>
        <w:rFonts w:ascii="Angsana New" w:hAnsi="Angsana New"/>
        <w:b/>
        <w:bCs/>
        <w:sz w:val="32"/>
        <w:szCs w:val="32"/>
        <w:cs/>
      </w:rPr>
      <w:t xml:space="preserve"> </w:t>
    </w:r>
    <w:r w:rsidRPr="00244B94">
      <w:rPr>
        <w:rFonts w:ascii="Angsana New" w:hAnsi="Angsana New" w:hint="cs"/>
        <w:b/>
        <w:bCs/>
        <w:sz w:val="32"/>
        <w:szCs w:val="32"/>
        <w:cs/>
      </w:rPr>
      <w:t>จำกัด</w:t>
    </w:r>
    <w:r w:rsidRPr="00244B94">
      <w:rPr>
        <w:rFonts w:ascii="Angsana New" w:hAnsi="Angsana New"/>
        <w:b/>
        <w:bCs/>
        <w:sz w:val="32"/>
        <w:szCs w:val="32"/>
        <w:cs/>
      </w:rPr>
      <w:t xml:space="preserve"> (</w:t>
    </w:r>
    <w:r w:rsidRPr="00244B94">
      <w:rPr>
        <w:rFonts w:ascii="Angsana New" w:hAnsi="Angsana New" w:hint="cs"/>
        <w:b/>
        <w:bCs/>
        <w:sz w:val="32"/>
        <w:szCs w:val="32"/>
        <w:cs/>
      </w:rPr>
      <w:t>มหาชน</w:t>
    </w:r>
    <w:r w:rsidRPr="00244B94">
      <w:rPr>
        <w:rFonts w:ascii="Angsana New" w:hAnsi="Angsana New"/>
        <w:b/>
        <w:bCs/>
        <w:sz w:val="32"/>
        <w:szCs w:val="32"/>
        <w:cs/>
      </w:rPr>
      <w:t xml:space="preserve">) </w:t>
    </w:r>
    <w:r w:rsidRPr="00244B94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501B184C" w14:textId="416ECC03" w:rsidR="00BD11D4" w:rsidRPr="00244B94" w:rsidRDefault="00BD11D4" w:rsidP="007A41E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244B94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3A7FFDD7" w14:textId="6625C742" w:rsidR="00BD11D4" w:rsidRDefault="00BD11D4" w:rsidP="0006158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244B94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 w:rsidRPr="00244B94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งวดสามเดือนและหกเดือนสิ้นสุดวันที่ </w:t>
    </w:r>
    <w:r w:rsidRPr="00244B94">
      <w:rPr>
        <w:rFonts w:ascii="Angsana New" w:hAnsi="Angsana New" w:hint="cs"/>
        <w:sz w:val="32"/>
        <w:szCs w:val="32"/>
        <w:lang w:val="en-US" w:bidi="th-TH"/>
      </w:rPr>
      <w:t>3</w:t>
    </w:r>
    <w:r w:rsidRPr="00244B94">
      <w:rPr>
        <w:rFonts w:ascii="Angsana New" w:hAnsi="Angsana New"/>
        <w:sz w:val="32"/>
        <w:szCs w:val="32"/>
        <w:lang w:val="en-US" w:bidi="th-TH"/>
      </w:rPr>
      <w:t>0</w:t>
    </w:r>
    <w:r w:rsidRPr="00244B94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มิถุนายน </w:t>
    </w:r>
    <w:r w:rsidRPr="00244B94">
      <w:rPr>
        <w:rFonts w:ascii="Angsana New" w:hAnsi="Angsana New"/>
        <w:sz w:val="32"/>
        <w:szCs w:val="32"/>
        <w:lang w:val="en-US" w:bidi="th-TH"/>
      </w:rPr>
      <w:t>2563 (</w:t>
    </w:r>
    <w:r w:rsidRPr="00244B94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244B94">
      <w:rPr>
        <w:rFonts w:ascii="Angsana New" w:hAnsi="Angsana New"/>
        <w:sz w:val="32"/>
        <w:szCs w:val="32"/>
        <w:lang w:val="en-US" w:bidi="th-TH"/>
      </w:rPr>
      <w:t>)</w:t>
    </w:r>
  </w:p>
  <w:p w14:paraId="5B39FFF7" w14:textId="77777777" w:rsidR="00BD11D4" w:rsidRPr="00C86B24" w:rsidRDefault="00BD11D4" w:rsidP="0006158D">
    <w:pPr>
      <w:pStyle w:val="acctmainheading"/>
      <w:spacing w:after="0" w:line="240" w:lineRule="atLeast"/>
      <w:rPr>
        <w:rFonts w:ascii="Angsana New" w:hAnsi="Angsana New"/>
        <w:sz w:val="32"/>
        <w:szCs w:val="32"/>
        <w:lang w:val="en-US" w:bidi="th-TH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79D799" w14:textId="77777777" w:rsidR="00BD11D4" w:rsidRPr="00244B94" w:rsidRDefault="00BD11D4" w:rsidP="00B63BC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244B94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244B94">
      <w:rPr>
        <w:rFonts w:ascii="Angsana New" w:hAnsi="Angsana New"/>
        <w:b/>
        <w:bCs/>
        <w:sz w:val="32"/>
        <w:szCs w:val="32"/>
        <w:cs/>
      </w:rPr>
      <w:t xml:space="preserve"> </w:t>
    </w:r>
    <w:r w:rsidRPr="00244B94">
      <w:rPr>
        <w:rFonts w:ascii="Angsana New" w:hAnsi="Angsana New" w:hint="cs"/>
        <w:b/>
        <w:bCs/>
        <w:sz w:val="32"/>
        <w:szCs w:val="32"/>
        <w:cs/>
      </w:rPr>
      <w:t>ช</w:t>
    </w:r>
    <w:r w:rsidRPr="00244B94">
      <w:rPr>
        <w:rFonts w:ascii="Angsana New" w:hAnsi="Angsana New"/>
        <w:b/>
        <w:bCs/>
        <w:sz w:val="32"/>
        <w:szCs w:val="32"/>
        <w:cs/>
      </w:rPr>
      <w:t xml:space="preserve"> </w:t>
    </w:r>
    <w:r w:rsidRPr="00244B94">
      <w:rPr>
        <w:rFonts w:ascii="Angsana New" w:hAnsi="Angsana New" w:hint="cs"/>
        <w:b/>
        <w:bCs/>
        <w:sz w:val="32"/>
        <w:szCs w:val="32"/>
        <w:cs/>
      </w:rPr>
      <w:t>ทวี</w:t>
    </w:r>
    <w:r w:rsidRPr="00244B94">
      <w:rPr>
        <w:rFonts w:ascii="Angsana New" w:hAnsi="Angsana New"/>
        <w:b/>
        <w:bCs/>
        <w:sz w:val="32"/>
        <w:szCs w:val="32"/>
        <w:cs/>
      </w:rPr>
      <w:t xml:space="preserve"> </w:t>
    </w:r>
    <w:r w:rsidRPr="00244B94">
      <w:rPr>
        <w:rFonts w:ascii="Angsana New" w:hAnsi="Angsana New" w:hint="cs"/>
        <w:b/>
        <w:bCs/>
        <w:sz w:val="32"/>
        <w:szCs w:val="32"/>
        <w:cs/>
      </w:rPr>
      <w:t>จำกัด</w:t>
    </w:r>
    <w:r w:rsidRPr="00244B94">
      <w:rPr>
        <w:rFonts w:ascii="Angsana New" w:hAnsi="Angsana New"/>
        <w:b/>
        <w:bCs/>
        <w:sz w:val="32"/>
        <w:szCs w:val="32"/>
        <w:cs/>
      </w:rPr>
      <w:t xml:space="preserve"> (</w:t>
    </w:r>
    <w:r w:rsidRPr="00244B94">
      <w:rPr>
        <w:rFonts w:ascii="Angsana New" w:hAnsi="Angsana New" w:hint="cs"/>
        <w:b/>
        <w:bCs/>
        <w:sz w:val="32"/>
        <w:szCs w:val="32"/>
        <w:cs/>
      </w:rPr>
      <w:t>มหาชน</w:t>
    </w:r>
    <w:r w:rsidRPr="00244B94">
      <w:rPr>
        <w:rFonts w:ascii="Angsana New" w:hAnsi="Angsana New"/>
        <w:b/>
        <w:bCs/>
        <w:sz w:val="32"/>
        <w:szCs w:val="32"/>
        <w:cs/>
      </w:rPr>
      <w:t xml:space="preserve">) </w:t>
    </w:r>
    <w:r w:rsidRPr="00244B94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650E2CC" w14:textId="60C9107E" w:rsidR="00BD11D4" w:rsidRPr="00244B94" w:rsidRDefault="00BD11D4" w:rsidP="00B63BC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244B94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08197A43" w14:textId="66C9F171" w:rsidR="00BD11D4" w:rsidRPr="00714262" w:rsidRDefault="00BD11D4" w:rsidP="00714262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244B94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 w:rsidRPr="00244B94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งวดสามเดือนและหกเดือนสิ้นสุดวันที่ </w:t>
    </w:r>
    <w:r w:rsidRPr="00244B94">
      <w:rPr>
        <w:rFonts w:ascii="Angsana New" w:hAnsi="Angsana New" w:hint="cs"/>
        <w:sz w:val="32"/>
        <w:szCs w:val="32"/>
        <w:lang w:val="en-US" w:bidi="th-TH"/>
      </w:rPr>
      <w:t>3</w:t>
    </w:r>
    <w:r w:rsidRPr="00244B94">
      <w:rPr>
        <w:rFonts w:ascii="Angsana New" w:hAnsi="Angsana New"/>
        <w:sz w:val="32"/>
        <w:szCs w:val="32"/>
        <w:lang w:val="en-US" w:bidi="th-TH"/>
      </w:rPr>
      <w:t>0</w:t>
    </w:r>
    <w:r w:rsidRPr="00244B94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มิถุนายน </w:t>
    </w:r>
    <w:r w:rsidRPr="00244B94">
      <w:rPr>
        <w:rFonts w:ascii="Angsana New" w:hAnsi="Angsana New"/>
        <w:sz w:val="32"/>
        <w:szCs w:val="32"/>
        <w:lang w:val="en-US" w:bidi="th-TH"/>
      </w:rPr>
      <w:t>2563 (</w:t>
    </w:r>
    <w:r w:rsidRPr="00244B94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244B94">
      <w:rPr>
        <w:rFonts w:ascii="Angsana New" w:hAnsi="Angsana New"/>
        <w:sz w:val="32"/>
        <w:szCs w:val="32"/>
        <w:lang w:val="en-US" w:bidi="th-TH"/>
      </w:rPr>
      <w:t>)</w:t>
    </w:r>
  </w:p>
  <w:p w14:paraId="54742120" w14:textId="77777777" w:rsidR="00BD11D4" w:rsidRDefault="00BD11D4" w:rsidP="0006158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1AD1B7" w14:textId="77777777" w:rsidR="00BD11D4" w:rsidRPr="00244B94" w:rsidRDefault="00BD11D4" w:rsidP="0081238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244B94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244B94">
      <w:rPr>
        <w:rFonts w:ascii="Angsana New" w:hAnsi="Angsana New"/>
        <w:b/>
        <w:bCs/>
        <w:sz w:val="32"/>
        <w:szCs w:val="32"/>
        <w:cs/>
      </w:rPr>
      <w:t xml:space="preserve"> </w:t>
    </w:r>
    <w:r w:rsidRPr="00244B94">
      <w:rPr>
        <w:rFonts w:ascii="Angsana New" w:hAnsi="Angsana New" w:hint="cs"/>
        <w:b/>
        <w:bCs/>
        <w:sz w:val="32"/>
        <w:szCs w:val="32"/>
        <w:cs/>
      </w:rPr>
      <w:t>ช</w:t>
    </w:r>
    <w:r w:rsidRPr="00244B94">
      <w:rPr>
        <w:rFonts w:ascii="Angsana New" w:hAnsi="Angsana New"/>
        <w:b/>
        <w:bCs/>
        <w:sz w:val="32"/>
        <w:szCs w:val="32"/>
        <w:cs/>
      </w:rPr>
      <w:t xml:space="preserve"> </w:t>
    </w:r>
    <w:r w:rsidRPr="00244B94">
      <w:rPr>
        <w:rFonts w:ascii="Angsana New" w:hAnsi="Angsana New" w:hint="cs"/>
        <w:b/>
        <w:bCs/>
        <w:sz w:val="32"/>
        <w:szCs w:val="32"/>
        <w:cs/>
      </w:rPr>
      <w:t>ทวี</w:t>
    </w:r>
    <w:r w:rsidRPr="00244B94">
      <w:rPr>
        <w:rFonts w:ascii="Angsana New" w:hAnsi="Angsana New"/>
        <w:b/>
        <w:bCs/>
        <w:sz w:val="32"/>
        <w:szCs w:val="32"/>
        <w:cs/>
      </w:rPr>
      <w:t xml:space="preserve"> </w:t>
    </w:r>
    <w:r w:rsidRPr="00244B94">
      <w:rPr>
        <w:rFonts w:ascii="Angsana New" w:hAnsi="Angsana New" w:hint="cs"/>
        <w:b/>
        <w:bCs/>
        <w:sz w:val="32"/>
        <w:szCs w:val="32"/>
        <w:cs/>
      </w:rPr>
      <w:t>จำกัด</w:t>
    </w:r>
    <w:r w:rsidRPr="00244B94">
      <w:rPr>
        <w:rFonts w:ascii="Angsana New" w:hAnsi="Angsana New"/>
        <w:b/>
        <w:bCs/>
        <w:sz w:val="32"/>
        <w:szCs w:val="32"/>
        <w:cs/>
      </w:rPr>
      <w:t xml:space="preserve"> (</w:t>
    </w:r>
    <w:r w:rsidRPr="00244B94">
      <w:rPr>
        <w:rFonts w:ascii="Angsana New" w:hAnsi="Angsana New" w:hint="cs"/>
        <w:b/>
        <w:bCs/>
        <w:sz w:val="32"/>
        <w:szCs w:val="32"/>
        <w:cs/>
      </w:rPr>
      <w:t>มหาชน</w:t>
    </w:r>
    <w:r w:rsidRPr="00244B94">
      <w:rPr>
        <w:rFonts w:ascii="Angsana New" w:hAnsi="Angsana New"/>
        <w:b/>
        <w:bCs/>
        <w:sz w:val="32"/>
        <w:szCs w:val="32"/>
        <w:cs/>
      </w:rPr>
      <w:t xml:space="preserve">) </w:t>
    </w:r>
    <w:r w:rsidRPr="00244B94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77EC3185" w14:textId="5453EA08" w:rsidR="00BD11D4" w:rsidRPr="00244B94" w:rsidRDefault="00BD11D4" w:rsidP="0081238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244B94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3B34A591" w14:textId="3C1B383D" w:rsidR="00BD11D4" w:rsidRDefault="00BD11D4" w:rsidP="00E3085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244B94">
      <w:rPr>
        <w:rFonts w:ascii="Angsana New" w:hAnsi="Angsana New"/>
        <w:b/>
        <w:bCs/>
        <w:sz w:val="32"/>
        <w:szCs w:val="32"/>
        <w:cs/>
      </w:rPr>
      <w:t>สำหรับ</w:t>
    </w:r>
    <w:r w:rsidRPr="00244B94">
      <w:rPr>
        <w:rFonts w:ascii="Angsana New" w:hAnsi="Angsana New" w:hint="cs"/>
        <w:b/>
        <w:bCs/>
        <w:sz w:val="32"/>
        <w:szCs w:val="32"/>
        <w:cs/>
      </w:rPr>
      <w:t xml:space="preserve">งวดสามเดือนและหกเดือนสิ้นสุดวันที่ </w:t>
    </w:r>
    <w:r w:rsidRPr="00244B94">
      <w:rPr>
        <w:rFonts w:ascii="Angsana New" w:hAnsi="Angsana New" w:hint="cs"/>
        <w:b/>
        <w:bCs/>
        <w:sz w:val="32"/>
        <w:szCs w:val="32"/>
      </w:rPr>
      <w:t xml:space="preserve">30 </w:t>
    </w:r>
    <w:r w:rsidRPr="00244B94"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 w:rsidRPr="00244B94">
      <w:rPr>
        <w:rFonts w:ascii="Angsana New" w:hAnsi="Angsana New" w:hint="cs"/>
        <w:b/>
        <w:bCs/>
        <w:sz w:val="32"/>
        <w:szCs w:val="32"/>
      </w:rPr>
      <w:t>2563</w:t>
    </w:r>
    <w:r w:rsidRPr="00244B94">
      <w:rPr>
        <w:rFonts w:ascii="Angsana New" w:hAnsi="Angsana New"/>
        <w:b/>
        <w:bCs/>
        <w:sz w:val="32"/>
        <w:szCs w:val="32"/>
      </w:rPr>
      <w:t xml:space="preserve"> (</w:t>
    </w:r>
    <w:r w:rsidRPr="00244B94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244B94">
      <w:rPr>
        <w:rFonts w:ascii="Angsana New" w:hAnsi="Angsana New"/>
        <w:b/>
        <w:bCs/>
        <w:sz w:val="32"/>
        <w:szCs w:val="32"/>
      </w:rPr>
      <w:t>)</w:t>
    </w:r>
  </w:p>
  <w:p w14:paraId="6DC07507" w14:textId="77777777" w:rsidR="00BD11D4" w:rsidRDefault="00BD11D4" w:rsidP="00E3085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88D5B9" w14:textId="77777777" w:rsidR="00BD11D4" w:rsidRDefault="00BD11D4">
    <w:pPr>
      <w:pStyle w:val="Header"/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42C80A" w14:textId="77777777" w:rsidR="00BD11D4" w:rsidRDefault="00BD11D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F9E9FE" w14:textId="77777777" w:rsidR="00BD11D4" w:rsidRDefault="00BD11D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1BBF6D" w14:textId="77777777" w:rsidR="00BD11D4" w:rsidRDefault="00BD11D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BB1508" w14:textId="77777777" w:rsidR="00BD11D4" w:rsidRDefault="00BD11D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C50263" w14:textId="77777777" w:rsidR="00BD11D4" w:rsidRPr="001D1567" w:rsidRDefault="00BD11D4" w:rsidP="0010445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1D1567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1D1567">
      <w:rPr>
        <w:rFonts w:ascii="Angsana New" w:hAnsi="Angsana New"/>
        <w:b/>
        <w:bCs/>
        <w:sz w:val="32"/>
        <w:szCs w:val="32"/>
        <w:cs/>
      </w:rPr>
      <w:t xml:space="preserve"> </w:t>
    </w:r>
    <w:r w:rsidRPr="001D1567">
      <w:rPr>
        <w:rFonts w:ascii="Angsana New" w:hAnsi="Angsana New" w:hint="cs"/>
        <w:b/>
        <w:bCs/>
        <w:sz w:val="32"/>
        <w:szCs w:val="32"/>
        <w:cs/>
      </w:rPr>
      <w:t>ช</w:t>
    </w:r>
    <w:r w:rsidRPr="001D1567">
      <w:rPr>
        <w:rFonts w:ascii="Angsana New" w:hAnsi="Angsana New"/>
        <w:b/>
        <w:bCs/>
        <w:sz w:val="32"/>
        <w:szCs w:val="32"/>
        <w:cs/>
      </w:rPr>
      <w:t xml:space="preserve"> </w:t>
    </w:r>
    <w:r w:rsidRPr="001D1567">
      <w:rPr>
        <w:rFonts w:ascii="Angsana New" w:hAnsi="Angsana New" w:hint="cs"/>
        <w:b/>
        <w:bCs/>
        <w:sz w:val="32"/>
        <w:szCs w:val="32"/>
        <w:cs/>
      </w:rPr>
      <w:t>ทวี</w:t>
    </w:r>
    <w:r w:rsidRPr="001D1567">
      <w:rPr>
        <w:rFonts w:ascii="Angsana New" w:hAnsi="Angsana New"/>
        <w:b/>
        <w:bCs/>
        <w:sz w:val="32"/>
        <w:szCs w:val="32"/>
        <w:cs/>
      </w:rPr>
      <w:t xml:space="preserve"> </w:t>
    </w:r>
    <w:r w:rsidRPr="001D1567">
      <w:rPr>
        <w:rFonts w:ascii="Angsana New" w:hAnsi="Angsana New" w:hint="cs"/>
        <w:b/>
        <w:bCs/>
        <w:sz w:val="32"/>
        <w:szCs w:val="32"/>
        <w:cs/>
      </w:rPr>
      <w:t>จำกัด</w:t>
    </w:r>
    <w:r w:rsidRPr="001D1567">
      <w:rPr>
        <w:rFonts w:ascii="Angsana New" w:hAnsi="Angsana New"/>
        <w:b/>
        <w:bCs/>
        <w:sz w:val="32"/>
        <w:szCs w:val="32"/>
        <w:cs/>
      </w:rPr>
      <w:t xml:space="preserve"> (</w:t>
    </w:r>
    <w:r w:rsidRPr="001D1567">
      <w:rPr>
        <w:rFonts w:ascii="Angsana New" w:hAnsi="Angsana New" w:hint="cs"/>
        <w:b/>
        <w:bCs/>
        <w:sz w:val="32"/>
        <w:szCs w:val="32"/>
        <w:cs/>
      </w:rPr>
      <w:t>มหาชน</w:t>
    </w:r>
    <w:r w:rsidRPr="001D1567">
      <w:rPr>
        <w:rFonts w:ascii="Angsana New" w:hAnsi="Angsana New"/>
        <w:b/>
        <w:bCs/>
        <w:sz w:val="32"/>
        <w:szCs w:val="32"/>
        <w:cs/>
      </w:rPr>
      <w:t xml:space="preserve">) </w:t>
    </w:r>
    <w:r w:rsidRPr="001D1567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3BF97784" w14:textId="007BD3B0" w:rsidR="00BD11D4" w:rsidRPr="001D1567" w:rsidRDefault="00BD11D4" w:rsidP="00C86B2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598"/>
      </w:tabs>
      <w:rPr>
        <w:rFonts w:ascii="Angsana New" w:hAnsi="Angsana New"/>
        <w:b/>
        <w:bCs/>
        <w:sz w:val="32"/>
        <w:szCs w:val="32"/>
      </w:rPr>
    </w:pPr>
    <w:r w:rsidRPr="001D1567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  <w:r w:rsidRPr="001D1567">
      <w:rPr>
        <w:rFonts w:ascii="Angsana New" w:hAnsi="Angsana New"/>
        <w:b/>
        <w:bCs/>
        <w:sz w:val="32"/>
        <w:szCs w:val="32"/>
        <w:cs/>
      </w:rPr>
      <w:tab/>
    </w:r>
  </w:p>
  <w:p w14:paraId="6C6ADDD7" w14:textId="57FDF5C2" w:rsidR="00BD11D4" w:rsidRPr="00461F0B" w:rsidRDefault="00BD11D4" w:rsidP="004F7B5C">
    <w:pPr>
      <w:pStyle w:val="acctmainheading"/>
      <w:spacing w:after="0" w:line="240" w:lineRule="atLeast"/>
      <w:rPr>
        <w:rFonts w:ascii="Angsana New" w:hAnsi="Angsana New"/>
        <w:bCs/>
        <w:sz w:val="32"/>
        <w:szCs w:val="32"/>
        <w:lang w:val="en-US" w:bidi="th-TH"/>
      </w:rPr>
    </w:pPr>
    <w:r w:rsidRPr="001D1567">
      <w:rPr>
        <w:rFonts w:ascii="Angsana New" w:hAnsi="Angsana New"/>
        <w:bCs/>
        <w:sz w:val="32"/>
        <w:szCs w:val="32"/>
        <w:cs/>
        <w:lang w:bidi="th-TH"/>
      </w:rPr>
      <w:t>สำหรับงวด</w:t>
    </w:r>
    <w:r w:rsidRPr="001D1567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สามเดือนและหกเดือนสิ้นสุดวันที่ </w:t>
    </w:r>
    <w:r w:rsidRPr="001D1567">
      <w:rPr>
        <w:rFonts w:ascii="Angsana New" w:hAnsi="Angsana New" w:hint="cs"/>
        <w:sz w:val="32"/>
        <w:szCs w:val="32"/>
        <w:lang w:val="en-US" w:bidi="th-TH"/>
      </w:rPr>
      <w:t>3</w:t>
    </w:r>
    <w:r w:rsidRPr="001D1567">
      <w:rPr>
        <w:rFonts w:ascii="Angsana New" w:hAnsi="Angsana New"/>
        <w:sz w:val="32"/>
        <w:szCs w:val="32"/>
        <w:lang w:val="en-US" w:bidi="th-TH"/>
      </w:rPr>
      <w:t>0</w:t>
    </w:r>
    <w:r w:rsidRPr="001D1567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มิถุนายน </w:t>
    </w:r>
    <w:r w:rsidRPr="001D1567">
      <w:rPr>
        <w:rFonts w:ascii="Angsana New" w:hAnsi="Angsana New"/>
        <w:sz w:val="32"/>
        <w:szCs w:val="32"/>
        <w:lang w:val="en-US" w:bidi="th-TH"/>
      </w:rPr>
      <w:t>2563 (</w:t>
    </w:r>
    <w:r w:rsidRPr="001D1567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1D1567">
      <w:rPr>
        <w:rFonts w:ascii="Angsana New" w:hAnsi="Angsana New"/>
        <w:sz w:val="32"/>
        <w:szCs w:val="32"/>
        <w:lang w:val="en-US" w:bidi="th-TH"/>
      </w:rPr>
      <w:t>)</w:t>
    </w:r>
  </w:p>
  <w:p w14:paraId="5ACD679B" w14:textId="77777777" w:rsidR="00BD11D4" w:rsidRPr="00BE6579" w:rsidRDefault="00BD11D4" w:rsidP="00BE6579">
    <w:pPr>
      <w:pStyle w:val="Header"/>
      <w:rPr>
        <w:rFonts w:ascii="Angsana New" w:hAnsi="Angsana New"/>
        <w:sz w:val="32"/>
        <w:szCs w:val="32"/>
        <w:lang w:val="en-GB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3F8668" w14:textId="77777777" w:rsidR="00BD11D4" w:rsidRDefault="00BD11D4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0119A1" w14:textId="77777777" w:rsidR="00BD11D4" w:rsidRDefault="00BD11D4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3263FB" w14:textId="77777777" w:rsidR="00BD11D4" w:rsidRPr="00244B94" w:rsidRDefault="00BD11D4" w:rsidP="004229A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270"/>
      <w:rPr>
        <w:rFonts w:ascii="Angsana New" w:hAnsi="Angsana New"/>
        <w:b/>
        <w:bCs/>
        <w:sz w:val="32"/>
        <w:szCs w:val="32"/>
      </w:rPr>
    </w:pPr>
    <w:r w:rsidRPr="00244B94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244B94">
      <w:rPr>
        <w:rFonts w:ascii="Angsana New" w:hAnsi="Angsana New"/>
        <w:b/>
        <w:bCs/>
        <w:sz w:val="32"/>
        <w:szCs w:val="32"/>
        <w:cs/>
      </w:rPr>
      <w:t xml:space="preserve"> </w:t>
    </w:r>
    <w:r w:rsidRPr="00244B94">
      <w:rPr>
        <w:rFonts w:ascii="Angsana New" w:hAnsi="Angsana New" w:hint="cs"/>
        <w:b/>
        <w:bCs/>
        <w:sz w:val="32"/>
        <w:szCs w:val="32"/>
        <w:cs/>
      </w:rPr>
      <w:t>ช</w:t>
    </w:r>
    <w:r w:rsidRPr="00244B94">
      <w:rPr>
        <w:rFonts w:ascii="Angsana New" w:hAnsi="Angsana New"/>
        <w:b/>
        <w:bCs/>
        <w:sz w:val="32"/>
        <w:szCs w:val="32"/>
        <w:cs/>
      </w:rPr>
      <w:t xml:space="preserve"> </w:t>
    </w:r>
    <w:r w:rsidRPr="00244B94">
      <w:rPr>
        <w:rFonts w:ascii="Angsana New" w:hAnsi="Angsana New" w:hint="cs"/>
        <w:b/>
        <w:bCs/>
        <w:sz w:val="32"/>
        <w:szCs w:val="32"/>
        <w:cs/>
      </w:rPr>
      <w:t>ทวี</w:t>
    </w:r>
    <w:r w:rsidRPr="00244B94">
      <w:rPr>
        <w:rFonts w:ascii="Angsana New" w:hAnsi="Angsana New"/>
        <w:b/>
        <w:bCs/>
        <w:sz w:val="32"/>
        <w:szCs w:val="32"/>
        <w:cs/>
      </w:rPr>
      <w:t xml:space="preserve"> </w:t>
    </w:r>
    <w:r w:rsidRPr="00244B94">
      <w:rPr>
        <w:rFonts w:ascii="Angsana New" w:hAnsi="Angsana New" w:hint="cs"/>
        <w:b/>
        <w:bCs/>
        <w:sz w:val="32"/>
        <w:szCs w:val="32"/>
        <w:cs/>
      </w:rPr>
      <w:t>จำกัด</w:t>
    </w:r>
    <w:r w:rsidRPr="00244B94">
      <w:rPr>
        <w:rFonts w:ascii="Angsana New" w:hAnsi="Angsana New"/>
        <w:b/>
        <w:bCs/>
        <w:sz w:val="32"/>
        <w:szCs w:val="32"/>
        <w:cs/>
      </w:rPr>
      <w:t xml:space="preserve"> (</w:t>
    </w:r>
    <w:r w:rsidRPr="00244B94">
      <w:rPr>
        <w:rFonts w:ascii="Angsana New" w:hAnsi="Angsana New" w:hint="cs"/>
        <w:b/>
        <w:bCs/>
        <w:sz w:val="32"/>
        <w:szCs w:val="32"/>
        <w:cs/>
      </w:rPr>
      <w:t>มหาชน</w:t>
    </w:r>
    <w:r w:rsidRPr="00244B94">
      <w:rPr>
        <w:rFonts w:ascii="Angsana New" w:hAnsi="Angsana New"/>
        <w:b/>
        <w:bCs/>
        <w:sz w:val="32"/>
        <w:szCs w:val="32"/>
        <w:cs/>
      </w:rPr>
      <w:t xml:space="preserve">) </w:t>
    </w:r>
    <w:r w:rsidRPr="00244B94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74327942" w14:textId="215FC7B2" w:rsidR="00BD11D4" w:rsidRPr="00244B94" w:rsidRDefault="00BD11D4" w:rsidP="004229A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270"/>
      <w:rPr>
        <w:rFonts w:ascii="Angsana New" w:hAnsi="Angsana New"/>
        <w:b/>
        <w:bCs/>
        <w:sz w:val="32"/>
        <w:szCs w:val="32"/>
      </w:rPr>
    </w:pPr>
    <w:r w:rsidRPr="00244B94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4F62DA74" w14:textId="0BE5F626" w:rsidR="00BD11D4" w:rsidRDefault="00BD11D4" w:rsidP="004229A8">
    <w:pPr>
      <w:pStyle w:val="acctmainheading"/>
      <w:spacing w:after="0" w:line="240" w:lineRule="atLeast"/>
      <w:ind w:left="270"/>
      <w:rPr>
        <w:rFonts w:ascii="Angsana New" w:hAnsi="Angsana New"/>
        <w:b w:val="0"/>
        <w:bCs/>
        <w:sz w:val="32"/>
        <w:szCs w:val="32"/>
        <w:lang w:val="en-US" w:bidi="th-TH"/>
      </w:rPr>
    </w:pPr>
    <w:r w:rsidRPr="00244B94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 w:rsidRPr="00244B94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งวดสามเดือนและหกเดือนสิ้นสุดวันที่ </w:t>
    </w:r>
    <w:r w:rsidRPr="00244B94">
      <w:rPr>
        <w:rFonts w:ascii="Angsana New" w:hAnsi="Angsana New" w:hint="cs"/>
        <w:sz w:val="32"/>
        <w:szCs w:val="32"/>
        <w:lang w:val="en-US" w:bidi="th-TH"/>
      </w:rPr>
      <w:t>3</w:t>
    </w:r>
    <w:r w:rsidRPr="00244B94">
      <w:rPr>
        <w:rFonts w:ascii="Angsana New" w:hAnsi="Angsana New"/>
        <w:sz w:val="32"/>
        <w:szCs w:val="32"/>
        <w:lang w:val="en-US" w:bidi="th-TH"/>
      </w:rPr>
      <w:t>0</w:t>
    </w:r>
    <w:r w:rsidRPr="00244B94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มิถุนายน </w:t>
    </w:r>
    <w:r w:rsidRPr="00244B94">
      <w:rPr>
        <w:rFonts w:ascii="Angsana New" w:hAnsi="Angsana New"/>
        <w:sz w:val="32"/>
        <w:szCs w:val="32"/>
        <w:lang w:val="en-US" w:bidi="th-TH"/>
      </w:rPr>
      <w:t>2563 (</w:t>
    </w:r>
    <w:r w:rsidRPr="00244B94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244B94">
      <w:rPr>
        <w:rFonts w:ascii="Angsana New" w:hAnsi="Angsana New"/>
        <w:sz w:val="32"/>
        <w:szCs w:val="32"/>
        <w:lang w:val="en-US" w:bidi="th-TH"/>
      </w:rPr>
      <w:t>)</w:t>
    </w:r>
  </w:p>
  <w:p w14:paraId="1E636930" w14:textId="77777777" w:rsidR="00BD11D4" w:rsidRPr="00605EF6" w:rsidRDefault="00BD11D4" w:rsidP="0006158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val="en-US" w:bidi="th-TH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36605D" w14:textId="77777777" w:rsidR="00BD11D4" w:rsidRDefault="00BD11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AFD098C"/>
    <w:multiLevelType w:val="multilevel"/>
    <w:tmpl w:val="D07A6A5A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B7B6B7B"/>
    <w:multiLevelType w:val="hybridMultilevel"/>
    <w:tmpl w:val="B50AD6C2"/>
    <w:lvl w:ilvl="0" w:tplc="D7F8F51C">
      <w:start w:val="2"/>
      <w:numFmt w:val="bullet"/>
      <w:lvlText w:val="-"/>
      <w:lvlJc w:val="left"/>
      <w:pPr>
        <w:ind w:left="135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2" w15:restartNumberingAfterBreak="0">
    <w:nsid w:val="2433024A"/>
    <w:multiLevelType w:val="hybridMultilevel"/>
    <w:tmpl w:val="B09A7BA2"/>
    <w:lvl w:ilvl="0" w:tplc="89AABB08">
      <w:start w:val="19"/>
      <w:numFmt w:val="bullet"/>
      <w:lvlText w:val="-"/>
      <w:lvlJc w:val="left"/>
      <w:pPr>
        <w:ind w:left="612" w:hanging="360"/>
      </w:pPr>
      <w:rPr>
        <w:rFonts w:ascii="Angsana New" w:eastAsia="SimSu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D6E6D0B"/>
    <w:multiLevelType w:val="hybridMultilevel"/>
    <w:tmpl w:val="347E44CA"/>
    <w:lvl w:ilvl="0" w:tplc="89AABB08">
      <w:start w:val="19"/>
      <w:numFmt w:val="bullet"/>
      <w:lvlText w:val="-"/>
      <w:lvlJc w:val="left"/>
      <w:pPr>
        <w:ind w:left="612" w:hanging="360"/>
      </w:pPr>
      <w:rPr>
        <w:rFonts w:ascii="Angsana New" w:eastAsia="SimSun" w:hAnsi="Angsana New" w:cs="Angsana New" w:hint="cs"/>
      </w:rPr>
    </w:lvl>
    <w:lvl w:ilvl="1" w:tplc="C818F14E">
      <w:start w:val="1"/>
      <w:numFmt w:val="bullet"/>
      <w:lvlText w:val="-"/>
      <w:lvlJc w:val="left"/>
      <w:pPr>
        <w:ind w:left="1332" w:hanging="360"/>
      </w:pPr>
      <w:rPr>
        <w:rFonts w:ascii="Angsana New" w:hAnsi="Angsana New" w:cs="Angsana New" w:hint="cs"/>
        <w:b w:val="0"/>
        <w:bCs/>
        <w:i w:val="0"/>
        <w:iCs/>
        <w:color w:val="auto"/>
        <w:sz w:val="30"/>
        <w:szCs w:val="30"/>
      </w:rPr>
    </w:lvl>
    <w:lvl w:ilvl="2" w:tplc="04090005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9" w15:restartNumberingAfterBreak="0">
    <w:nsid w:val="451B70B2"/>
    <w:multiLevelType w:val="hybridMultilevel"/>
    <w:tmpl w:val="0AC0E026"/>
    <w:lvl w:ilvl="0" w:tplc="1DFC983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2" w15:restartNumberingAfterBreak="0">
    <w:nsid w:val="67840F25"/>
    <w:multiLevelType w:val="hybridMultilevel"/>
    <w:tmpl w:val="45E82AD8"/>
    <w:lvl w:ilvl="0" w:tplc="66984DB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706D0A"/>
    <w:multiLevelType w:val="hybridMultilevel"/>
    <w:tmpl w:val="460E0088"/>
    <w:lvl w:ilvl="0" w:tplc="89AABB08">
      <w:start w:val="19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cs"/>
        <w:b w:val="0"/>
        <w:bCs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FC71A0"/>
    <w:multiLevelType w:val="hybridMultilevel"/>
    <w:tmpl w:val="8670F920"/>
    <w:lvl w:ilvl="0" w:tplc="ED64D12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52443E"/>
    <w:multiLevelType w:val="multilevel"/>
    <w:tmpl w:val="B6D2147C"/>
    <w:lvl w:ilvl="0">
      <w:start w:val="1"/>
      <w:numFmt w:val="thaiLetters"/>
      <w:pStyle w:val="Style2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i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6" w15:restartNumberingAfterBreak="0">
    <w:nsid w:val="794B742B"/>
    <w:multiLevelType w:val="hybridMultilevel"/>
    <w:tmpl w:val="F38E1428"/>
    <w:lvl w:ilvl="0" w:tplc="ADCC1B66">
      <w:start w:val="1"/>
      <w:numFmt w:val="decimal"/>
      <w:lvlText w:val="%1)"/>
      <w:lvlJc w:val="left"/>
      <w:pPr>
        <w:ind w:left="90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5"/>
  </w:num>
  <w:num w:numId="12">
    <w:abstractNumId w:val="13"/>
  </w:num>
  <w:num w:numId="13">
    <w:abstractNumId w:val="21"/>
  </w:num>
  <w:num w:numId="14">
    <w:abstractNumId w:val="14"/>
  </w:num>
  <w:num w:numId="15">
    <w:abstractNumId w:val="17"/>
  </w:num>
  <w:num w:numId="16">
    <w:abstractNumId w:val="24"/>
  </w:num>
  <w:num w:numId="17">
    <w:abstractNumId w:val="25"/>
  </w:num>
  <w:num w:numId="18">
    <w:abstractNumId w:val="10"/>
  </w:num>
  <w:num w:numId="19">
    <w:abstractNumId w:val="22"/>
  </w:num>
  <w:num w:numId="20">
    <w:abstractNumId w:val="19"/>
  </w:num>
  <w:num w:numId="21">
    <w:abstractNumId w:val="23"/>
  </w:num>
  <w:num w:numId="2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6"/>
  </w:num>
  <w:num w:numId="24">
    <w:abstractNumId w:val="18"/>
  </w:num>
  <w:num w:numId="25">
    <w:abstractNumId w:val="11"/>
  </w:num>
  <w:num w:numId="26">
    <w:abstractNumId w:val="20"/>
  </w:num>
  <w:num w:numId="27">
    <w:abstractNumId w:val="12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6C2"/>
    <w:rsid w:val="00000519"/>
    <w:rsid w:val="00000DA9"/>
    <w:rsid w:val="0000113A"/>
    <w:rsid w:val="000013E3"/>
    <w:rsid w:val="0000155D"/>
    <w:rsid w:val="000016BF"/>
    <w:rsid w:val="0000184A"/>
    <w:rsid w:val="00001891"/>
    <w:rsid w:val="00001A22"/>
    <w:rsid w:val="00001F9D"/>
    <w:rsid w:val="00002377"/>
    <w:rsid w:val="00002511"/>
    <w:rsid w:val="00002620"/>
    <w:rsid w:val="0000291C"/>
    <w:rsid w:val="0000299B"/>
    <w:rsid w:val="00002B1F"/>
    <w:rsid w:val="00002BCA"/>
    <w:rsid w:val="00002E24"/>
    <w:rsid w:val="000036F9"/>
    <w:rsid w:val="00003A8F"/>
    <w:rsid w:val="00003D90"/>
    <w:rsid w:val="00003F05"/>
    <w:rsid w:val="00004681"/>
    <w:rsid w:val="00004A00"/>
    <w:rsid w:val="00005193"/>
    <w:rsid w:val="0000532A"/>
    <w:rsid w:val="00005444"/>
    <w:rsid w:val="00005497"/>
    <w:rsid w:val="00005CE3"/>
    <w:rsid w:val="00005EA5"/>
    <w:rsid w:val="00006657"/>
    <w:rsid w:val="00006838"/>
    <w:rsid w:val="00006A4A"/>
    <w:rsid w:val="00006BA7"/>
    <w:rsid w:val="00006BFA"/>
    <w:rsid w:val="00006C60"/>
    <w:rsid w:val="00006E4F"/>
    <w:rsid w:val="00006F01"/>
    <w:rsid w:val="0000721C"/>
    <w:rsid w:val="000074DE"/>
    <w:rsid w:val="00007598"/>
    <w:rsid w:val="000075A4"/>
    <w:rsid w:val="00007657"/>
    <w:rsid w:val="0000777D"/>
    <w:rsid w:val="000078C6"/>
    <w:rsid w:val="000079AB"/>
    <w:rsid w:val="00007C5E"/>
    <w:rsid w:val="00007F2C"/>
    <w:rsid w:val="0001004E"/>
    <w:rsid w:val="0001035F"/>
    <w:rsid w:val="000107DE"/>
    <w:rsid w:val="00010897"/>
    <w:rsid w:val="00010959"/>
    <w:rsid w:val="00010D37"/>
    <w:rsid w:val="00010E30"/>
    <w:rsid w:val="00010FA3"/>
    <w:rsid w:val="000114BE"/>
    <w:rsid w:val="0001176F"/>
    <w:rsid w:val="000119DC"/>
    <w:rsid w:val="00011C53"/>
    <w:rsid w:val="00011FE4"/>
    <w:rsid w:val="0001238E"/>
    <w:rsid w:val="0001260E"/>
    <w:rsid w:val="00012D8E"/>
    <w:rsid w:val="00012F16"/>
    <w:rsid w:val="00013278"/>
    <w:rsid w:val="000132ED"/>
    <w:rsid w:val="00013415"/>
    <w:rsid w:val="000134A8"/>
    <w:rsid w:val="00013543"/>
    <w:rsid w:val="00013792"/>
    <w:rsid w:val="00013B9E"/>
    <w:rsid w:val="00013D2E"/>
    <w:rsid w:val="0001445F"/>
    <w:rsid w:val="000146CB"/>
    <w:rsid w:val="00014733"/>
    <w:rsid w:val="00014BB5"/>
    <w:rsid w:val="00014CB8"/>
    <w:rsid w:val="00015022"/>
    <w:rsid w:val="000152F6"/>
    <w:rsid w:val="0001574B"/>
    <w:rsid w:val="000157B7"/>
    <w:rsid w:val="0001587F"/>
    <w:rsid w:val="00015C25"/>
    <w:rsid w:val="00015E87"/>
    <w:rsid w:val="00015EBD"/>
    <w:rsid w:val="0001622C"/>
    <w:rsid w:val="00016D82"/>
    <w:rsid w:val="00017361"/>
    <w:rsid w:val="00017399"/>
    <w:rsid w:val="00017418"/>
    <w:rsid w:val="000174CB"/>
    <w:rsid w:val="00017622"/>
    <w:rsid w:val="0001769A"/>
    <w:rsid w:val="000176D0"/>
    <w:rsid w:val="000178B5"/>
    <w:rsid w:val="00017AED"/>
    <w:rsid w:val="00017D31"/>
    <w:rsid w:val="00017F57"/>
    <w:rsid w:val="00020346"/>
    <w:rsid w:val="00020696"/>
    <w:rsid w:val="00020E6D"/>
    <w:rsid w:val="000210EB"/>
    <w:rsid w:val="000214E7"/>
    <w:rsid w:val="000219FD"/>
    <w:rsid w:val="00022155"/>
    <w:rsid w:val="00022645"/>
    <w:rsid w:val="000226BF"/>
    <w:rsid w:val="000228E5"/>
    <w:rsid w:val="0002294B"/>
    <w:rsid w:val="00022A1A"/>
    <w:rsid w:val="00022B99"/>
    <w:rsid w:val="00022CA1"/>
    <w:rsid w:val="000233A3"/>
    <w:rsid w:val="0002344F"/>
    <w:rsid w:val="000234F9"/>
    <w:rsid w:val="000235ED"/>
    <w:rsid w:val="00023855"/>
    <w:rsid w:val="0002389C"/>
    <w:rsid w:val="000239AD"/>
    <w:rsid w:val="00023C68"/>
    <w:rsid w:val="0002435A"/>
    <w:rsid w:val="000247AE"/>
    <w:rsid w:val="00024809"/>
    <w:rsid w:val="00024B77"/>
    <w:rsid w:val="0002524D"/>
    <w:rsid w:val="000256B1"/>
    <w:rsid w:val="0002578B"/>
    <w:rsid w:val="0002579F"/>
    <w:rsid w:val="00025AFC"/>
    <w:rsid w:val="00025B47"/>
    <w:rsid w:val="00025B5E"/>
    <w:rsid w:val="00025BD4"/>
    <w:rsid w:val="00025E9F"/>
    <w:rsid w:val="00026206"/>
    <w:rsid w:val="000262E0"/>
    <w:rsid w:val="000264D2"/>
    <w:rsid w:val="0002694E"/>
    <w:rsid w:val="00026BA0"/>
    <w:rsid w:val="00026BA9"/>
    <w:rsid w:val="00026BEF"/>
    <w:rsid w:val="00026C38"/>
    <w:rsid w:val="00026FB8"/>
    <w:rsid w:val="0002788B"/>
    <w:rsid w:val="000278EB"/>
    <w:rsid w:val="00027C4A"/>
    <w:rsid w:val="00027DCA"/>
    <w:rsid w:val="00027DF9"/>
    <w:rsid w:val="00027EBF"/>
    <w:rsid w:val="00027F49"/>
    <w:rsid w:val="0003016A"/>
    <w:rsid w:val="00030199"/>
    <w:rsid w:val="00030443"/>
    <w:rsid w:val="000304DD"/>
    <w:rsid w:val="0003063B"/>
    <w:rsid w:val="00030ABC"/>
    <w:rsid w:val="00030D77"/>
    <w:rsid w:val="00030E00"/>
    <w:rsid w:val="00031270"/>
    <w:rsid w:val="0003137A"/>
    <w:rsid w:val="000314FA"/>
    <w:rsid w:val="000315BB"/>
    <w:rsid w:val="00031791"/>
    <w:rsid w:val="00031A0D"/>
    <w:rsid w:val="00031C46"/>
    <w:rsid w:val="00031CD2"/>
    <w:rsid w:val="0003222B"/>
    <w:rsid w:val="00032230"/>
    <w:rsid w:val="0003241F"/>
    <w:rsid w:val="0003247B"/>
    <w:rsid w:val="000324CA"/>
    <w:rsid w:val="000324EF"/>
    <w:rsid w:val="00032852"/>
    <w:rsid w:val="00032C93"/>
    <w:rsid w:val="00032F93"/>
    <w:rsid w:val="000330D2"/>
    <w:rsid w:val="000335B5"/>
    <w:rsid w:val="0003392B"/>
    <w:rsid w:val="00033B45"/>
    <w:rsid w:val="00034195"/>
    <w:rsid w:val="00034776"/>
    <w:rsid w:val="000349BB"/>
    <w:rsid w:val="00034C7C"/>
    <w:rsid w:val="00034F14"/>
    <w:rsid w:val="00034FD7"/>
    <w:rsid w:val="000351F3"/>
    <w:rsid w:val="0003541D"/>
    <w:rsid w:val="000354ED"/>
    <w:rsid w:val="0003566A"/>
    <w:rsid w:val="000357CA"/>
    <w:rsid w:val="00035C8D"/>
    <w:rsid w:val="00036023"/>
    <w:rsid w:val="00036AD0"/>
    <w:rsid w:val="00036C37"/>
    <w:rsid w:val="00036CBF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B93"/>
    <w:rsid w:val="00037C5C"/>
    <w:rsid w:val="00037D92"/>
    <w:rsid w:val="00037FFB"/>
    <w:rsid w:val="00040B06"/>
    <w:rsid w:val="00040B37"/>
    <w:rsid w:val="00040C52"/>
    <w:rsid w:val="00041068"/>
    <w:rsid w:val="00041431"/>
    <w:rsid w:val="0004180A"/>
    <w:rsid w:val="0004185A"/>
    <w:rsid w:val="000419E6"/>
    <w:rsid w:val="00041CE7"/>
    <w:rsid w:val="00041E6F"/>
    <w:rsid w:val="00042070"/>
    <w:rsid w:val="00042447"/>
    <w:rsid w:val="000425CB"/>
    <w:rsid w:val="0004262B"/>
    <w:rsid w:val="0004266B"/>
    <w:rsid w:val="00042863"/>
    <w:rsid w:val="00042A66"/>
    <w:rsid w:val="00043034"/>
    <w:rsid w:val="00043058"/>
    <w:rsid w:val="000430BF"/>
    <w:rsid w:val="00043278"/>
    <w:rsid w:val="000434FE"/>
    <w:rsid w:val="000436D1"/>
    <w:rsid w:val="000438E8"/>
    <w:rsid w:val="00043982"/>
    <w:rsid w:val="00043CB9"/>
    <w:rsid w:val="00044137"/>
    <w:rsid w:val="00044269"/>
    <w:rsid w:val="000447E8"/>
    <w:rsid w:val="00044817"/>
    <w:rsid w:val="000449F5"/>
    <w:rsid w:val="00044BD6"/>
    <w:rsid w:val="00044CBA"/>
    <w:rsid w:val="00044EFD"/>
    <w:rsid w:val="00044FFB"/>
    <w:rsid w:val="00045091"/>
    <w:rsid w:val="0004512E"/>
    <w:rsid w:val="00045178"/>
    <w:rsid w:val="00045556"/>
    <w:rsid w:val="00045D70"/>
    <w:rsid w:val="00045E3F"/>
    <w:rsid w:val="00045ECF"/>
    <w:rsid w:val="000460B9"/>
    <w:rsid w:val="00046354"/>
    <w:rsid w:val="000467C8"/>
    <w:rsid w:val="00046D85"/>
    <w:rsid w:val="00046E6B"/>
    <w:rsid w:val="000477E5"/>
    <w:rsid w:val="00047A85"/>
    <w:rsid w:val="00047F60"/>
    <w:rsid w:val="0005023C"/>
    <w:rsid w:val="00050592"/>
    <w:rsid w:val="0005116D"/>
    <w:rsid w:val="0005123E"/>
    <w:rsid w:val="00051764"/>
    <w:rsid w:val="000518DA"/>
    <w:rsid w:val="00051920"/>
    <w:rsid w:val="0005196C"/>
    <w:rsid w:val="00051994"/>
    <w:rsid w:val="00051BDE"/>
    <w:rsid w:val="00051C80"/>
    <w:rsid w:val="00051FA7"/>
    <w:rsid w:val="00052267"/>
    <w:rsid w:val="00052547"/>
    <w:rsid w:val="00052E75"/>
    <w:rsid w:val="00053079"/>
    <w:rsid w:val="000532B6"/>
    <w:rsid w:val="000534BE"/>
    <w:rsid w:val="00053938"/>
    <w:rsid w:val="00053D9E"/>
    <w:rsid w:val="000541D1"/>
    <w:rsid w:val="0005457E"/>
    <w:rsid w:val="00054691"/>
    <w:rsid w:val="00054896"/>
    <w:rsid w:val="00054B6D"/>
    <w:rsid w:val="00054C08"/>
    <w:rsid w:val="00054CF1"/>
    <w:rsid w:val="00054D73"/>
    <w:rsid w:val="000554B1"/>
    <w:rsid w:val="0005553D"/>
    <w:rsid w:val="00055B58"/>
    <w:rsid w:val="00055EBA"/>
    <w:rsid w:val="000560BA"/>
    <w:rsid w:val="00056831"/>
    <w:rsid w:val="00056BBB"/>
    <w:rsid w:val="00056FF4"/>
    <w:rsid w:val="00057179"/>
    <w:rsid w:val="000572B9"/>
    <w:rsid w:val="000573F5"/>
    <w:rsid w:val="0005746E"/>
    <w:rsid w:val="000575A5"/>
    <w:rsid w:val="00057604"/>
    <w:rsid w:val="0005760A"/>
    <w:rsid w:val="00057A37"/>
    <w:rsid w:val="00057C88"/>
    <w:rsid w:val="00060082"/>
    <w:rsid w:val="0006009D"/>
    <w:rsid w:val="000600D5"/>
    <w:rsid w:val="000606AF"/>
    <w:rsid w:val="00060F1C"/>
    <w:rsid w:val="00061355"/>
    <w:rsid w:val="0006137A"/>
    <w:rsid w:val="0006158D"/>
    <w:rsid w:val="000618CA"/>
    <w:rsid w:val="00061E63"/>
    <w:rsid w:val="00061FA9"/>
    <w:rsid w:val="00061FAE"/>
    <w:rsid w:val="000621FA"/>
    <w:rsid w:val="000621FD"/>
    <w:rsid w:val="00062202"/>
    <w:rsid w:val="00062443"/>
    <w:rsid w:val="00062455"/>
    <w:rsid w:val="000624ED"/>
    <w:rsid w:val="0006273E"/>
    <w:rsid w:val="00062ADC"/>
    <w:rsid w:val="00062B9A"/>
    <w:rsid w:val="00062F23"/>
    <w:rsid w:val="000631D5"/>
    <w:rsid w:val="0006335F"/>
    <w:rsid w:val="00063477"/>
    <w:rsid w:val="0006367A"/>
    <w:rsid w:val="0006367C"/>
    <w:rsid w:val="0006369E"/>
    <w:rsid w:val="000637A9"/>
    <w:rsid w:val="00063BD8"/>
    <w:rsid w:val="00063C0E"/>
    <w:rsid w:val="00063CC0"/>
    <w:rsid w:val="000641C0"/>
    <w:rsid w:val="0006448C"/>
    <w:rsid w:val="00064632"/>
    <w:rsid w:val="00064A31"/>
    <w:rsid w:val="00064D5A"/>
    <w:rsid w:val="00064F19"/>
    <w:rsid w:val="000652DA"/>
    <w:rsid w:val="00065508"/>
    <w:rsid w:val="00065CF3"/>
    <w:rsid w:val="00065E8E"/>
    <w:rsid w:val="00065F11"/>
    <w:rsid w:val="00065FAD"/>
    <w:rsid w:val="000667DD"/>
    <w:rsid w:val="00066FC3"/>
    <w:rsid w:val="000670F6"/>
    <w:rsid w:val="00067942"/>
    <w:rsid w:val="00067D8E"/>
    <w:rsid w:val="00067F1A"/>
    <w:rsid w:val="00067F25"/>
    <w:rsid w:val="000702C9"/>
    <w:rsid w:val="00070311"/>
    <w:rsid w:val="000708C1"/>
    <w:rsid w:val="0007125B"/>
    <w:rsid w:val="00071553"/>
    <w:rsid w:val="00071775"/>
    <w:rsid w:val="00071904"/>
    <w:rsid w:val="0007199D"/>
    <w:rsid w:val="00071E21"/>
    <w:rsid w:val="00072187"/>
    <w:rsid w:val="00072261"/>
    <w:rsid w:val="000726C1"/>
    <w:rsid w:val="00072C16"/>
    <w:rsid w:val="00072D01"/>
    <w:rsid w:val="00072D74"/>
    <w:rsid w:val="00072D9D"/>
    <w:rsid w:val="00072E15"/>
    <w:rsid w:val="00072FDB"/>
    <w:rsid w:val="000736F8"/>
    <w:rsid w:val="00073A0F"/>
    <w:rsid w:val="00073D91"/>
    <w:rsid w:val="00073FE1"/>
    <w:rsid w:val="00074247"/>
    <w:rsid w:val="0007432E"/>
    <w:rsid w:val="000746A1"/>
    <w:rsid w:val="00074BDE"/>
    <w:rsid w:val="00074C0D"/>
    <w:rsid w:val="00075637"/>
    <w:rsid w:val="000759E9"/>
    <w:rsid w:val="00075A9D"/>
    <w:rsid w:val="000761A3"/>
    <w:rsid w:val="000769EC"/>
    <w:rsid w:val="00076A80"/>
    <w:rsid w:val="00076B9B"/>
    <w:rsid w:val="00076F09"/>
    <w:rsid w:val="00076F29"/>
    <w:rsid w:val="00077132"/>
    <w:rsid w:val="000772D4"/>
    <w:rsid w:val="0007776A"/>
    <w:rsid w:val="00077B8E"/>
    <w:rsid w:val="00077CD5"/>
    <w:rsid w:val="00077FB5"/>
    <w:rsid w:val="000802E6"/>
    <w:rsid w:val="0008040B"/>
    <w:rsid w:val="00080420"/>
    <w:rsid w:val="000804E9"/>
    <w:rsid w:val="00080627"/>
    <w:rsid w:val="000807D0"/>
    <w:rsid w:val="00080E88"/>
    <w:rsid w:val="00080F30"/>
    <w:rsid w:val="00081212"/>
    <w:rsid w:val="000815F1"/>
    <w:rsid w:val="000817D7"/>
    <w:rsid w:val="00081898"/>
    <w:rsid w:val="00081989"/>
    <w:rsid w:val="00081BBB"/>
    <w:rsid w:val="00081F99"/>
    <w:rsid w:val="0008241A"/>
    <w:rsid w:val="00082D5D"/>
    <w:rsid w:val="00082FBE"/>
    <w:rsid w:val="00083049"/>
    <w:rsid w:val="000830DD"/>
    <w:rsid w:val="00083430"/>
    <w:rsid w:val="00083489"/>
    <w:rsid w:val="00083532"/>
    <w:rsid w:val="00083B42"/>
    <w:rsid w:val="00083B65"/>
    <w:rsid w:val="0008412A"/>
    <w:rsid w:val="00084434"/>
    <w:rsid w:val="0008492A"/>
    <w:rsid w:val="00084A7D"/>
    <w:rsid w:val="00084D0B"/>
    <w:rsid w:val="00084ED8"/>
    <w:rsid w:val="000853C5"/>
    <w:rsid w:val="00085A22"/>
    <w:rsid w:val="00085E0A"/>
    <w:rsid w:val="00085E61"/>
    <w:rsid w:val="00086678"/>
    <w:rsid w:val="00086792"/>
    <w:rsid w:val="00086840"/>
    <w:rsid w:val="00086A77"/>
    <w:rsid w:val="00086D91"/>
    <w:rsid w:val="00086E8C"/>
    <w:rsid w:val="000870D6"/>
    <w:rsid w:val="0008760C"/>
    <w:rsid w:val="00087B8A"/>
    <w:rsid w:val="00087D1D"/>
    <w:rsid w:val="000900EB"/>
    <w:rsid w:val="000901F2"/>
    <w:rsid w:val="000904CB"/>
    <w:rsid w:val="0009077F"/>
    <w:rsid w:val="0009079D"/>
    <w:rsid w:val="00090916"/>
    <w:rsid w:val="000909FC"/>
    <w:rsid w:val="00090BE9"/>
    <w:rsid w:val="000910A8"/>
    <w:rsid w:val="000912CF"/>
    <w:rsid w:val="0009140D"/>
    <w:rsid w:val="00091495"/>
    <w:rsid w:val="00091591"/>
    <w:rsid w:val="00091751"/>
    <w:rsid w:val="00091879"/>
    <w:rsid w:val="000919FC"/>
    <w:rsid w:val="00091CDC"/>
    <w:rsid w:val="0009260C"/>
    <w:rsid w:val="0009267B"/>
    <w:rsid w:val="00092BA3"/>
    <w:rsid w:val="00092CF9"/>
    <w:rsid w:val="00093021"/>
    <w:rsid w:val="00093274"/>
    <w:rsid w:val="000932C3"/>
    <w:rsid w:val="000933BA"/>
    <w:rsid w:val="00093537"/>
    <w:rsid w:val="0009353E"/>
    <w:rsid w:val="000936A8"/>
    <w:rsid w:val="00093844"/>
    <w:rsid w:val="000938FB"/>
    <w:rsid w:val="00093912"/>
    <w:rsid w:val="00094502"/>
    <w:rsid w:val="00094593"/>
    <w:rsid w:val="00094772"/>
    <w:rsid w:val="00094B90"/>
    <w:rsid w:val="00094CDD"/>
    <w:rsid w:val="00095354"/>
    <w:rsid w:val="00095444"/>
    <w:rsid w:val="00095510"/>
    <w:rsid w:val="0009569B"/>
    <w:rsid w:val="00095C90"/>
    <w:rsid w:val="00095CD4"/>
    <w:rsid w:val="00096015"/>
    <w:rsid w:val="00096028"/>
    <w:rsid w:val="000967BD"/>
    <w:rsid w:val="000968BA"/>
    <w:rsid w:val="00096A47"/>
    <w:rsid w:val="00096A5E"/>
    <w:rsid w:val="00096D1B"/>
    <w:rsid w:val="0009734D"/>
    <w:rsid w:val="00097413"/>
    <w:rsid w:val="000976FF"/>
    <w:rsid w:val="000979F9"/>
    <w:rsid w:val="00097B31"/>
    <w:rsid w:val="00097CFD"/>
    <w:rsid w:val="00097E01"/>
    <w:rsid w:val="000A06B0"/>
    <w:rsid w:val="000A0862"/>
    <w:rsid w:val="000A0A6D"/>
    <w:rsid w:val="000A0D33"/>
    <w:rsid w:val="000A0D40"/>
    <w:rsid w:val="000A0F4D"/>
    <w:rsid w:val="000A117F"/>
    <w:rsid w:val="000A168D"/>
    <w:rsid w:val="000A18A1"/>
    <w:rsid w:val="000A19CD"/>
    <w:rsid w:val="000A19F3"/>
    <w:rsid w:val="000A1BA6"/>
    <w:rsid w:val="000A1C49"/>
    <w:rsid w:val="000A2141"/>
    <w:rsid w:val="000A2224"/>
    <w:rsid w:val="000A2463"/>
    <w:rsid w:val="000A2516"/>
    <w:rsid w:val="000A258B"/>
    <w:rsid w:val="000A2637"/>
    <w:rsid w:val="000A2A21"/>
    <w:rsid w:val="000A3065"/>
    <w:rsid w:val="000A3104"/>
    <w:rsid w:val="000A31D7"/>
    <w:rsid w:val="000A32DD"/>
    <w:rsid w:val="000A3407"/>
    <w:rsid w:val="000A36C7"/>
    <w:rsid w:val="000A3970"/>
    <w:rsid w:val="000A3C04"/>
    <w:rsid w:val="000A3D75"/>
    <w:rsid w:val="000A3D90"/>
    <w:rsid w:val="000A409E"/>
    <w:rsid w:val="000A43BB"/>
    <w:rsid w:val="000A44BB"/>
    <w:rsid w:val="000A44D6"/>
    <w:rsid w:val="000A4668"/>
    <w:rsid w:val="000A47A5"/>
    <w:rsid w:val="000A4A91"/>
    <w:rsid w:val="000A4C67"/>
    <w:rsid w:val="000A4D91"/>
    <w:rsid w:val="000A51C4"/>
    <w:rsid w:val="000A527F"/>
    <w:rsid w:val="000A5409"/>
    <w:rsid w:val="000A55BB"/>
    <w:rsid w:val="000A574D"/>
    <w:rsid w:val="000A599A"/>
    <w:rsid w:val="000A5A2B"/>
    <w:rsid w:val="000A5C7B"/>
    <w:rsid w:val="000A5D30"/>
    <w:rsid w:val="000A6270"/>
    <w:rsid w:val="000A665A"/>
    <w:rsid w:val="000A6913"/>
    <w:rsid w:val="000A6A78"/>
    <w:rsid w:val="000A6E37"/>
    <w:rsid w:val="000A711B"/>
    <w:rsid w:val="000A727E"/>
    <w:rsid w:val="000A7961"/>
    <w:rsid w:val="000A7C7D"/>
    <w:rsid w:val="000A7D41"/>
    <w:rsid w:val="000A7D6E"/>
    <w:rsid w:val="000A7E5A"/>
    <w:rsid w:val="000A7F7A"/>
    <w:rsid w:val="000A7F7F"/>
    <w:rsid w:val="000B0338"/>
    <w:rsid w:val="000B0706"/>
    <w:rsid w:val="000B083E"/>
    <w:rsid w:val="000B0B6E"/>
    <w:rsid w:val="000B10E5"/>
    <w:rsid w:val="000B1463"/>
    <w:rsid w:val="000B171F"/>
    <w:rsid w:val="000B177F"/>
    <w:rsid w:val="000B18AC"/>
    <w:rsid w:val="000B1BC3"/>
    <w:rsid w:val="000B1C92"/>
    <w:rsid w:val="000B2227"/>
    <w:rsid w:val="000B2261"/>
    <w:rsid w:val="000B2444"/>
    <w:rsid w:val="000B289F"/>
    <w:rsid w:val="000B2A77"/>
    <w:rsid w:val="000B30AE"/>
    <w:rsid w:val="000B3641"/>
    <w:rsid w:val="000B4141"/>
    <w:rsid w:val="000B4821"/>
    <w:rsid w:val="000B49DA"/>
    <w:rsid w:val="000B53DE"/>
    <w:rsid w:val="000B5955"/>
    <w:rsid w:val="000B5A72"/>
    <w:rsid w:val="000B5B62"/>
    <w:rsid w:val="000B5B72"/>
    <w:rsid w:val="000B5BEC"/>
    <w:rsid w:val="000B5D80"/>
    <w:rsid w:val="000B5F86"/>
    <w:rsid w:val="000B64BB"/>
    <w:rsid w:val="000B68B2"/>
    <w:rsid w:val="000B6B51"/>
    <w:rsid w:val="000B6E36"/>
    <w:rsid w:val="000B771B"/>
    <w:rsid w:val="000B7777"/>
    <w:rsid w:val="000B78AA"/>
    <w:rsid w:val="000C005E"/>
    <w:rsid w:val="000C024F"/>
    <w:rsid w:val="000C09B2"/>
    <w:rsid w:val="000C0B5B"/>
    <w:rsid w:val="000C0B99"/>
    <w:rsid w:val="000C0EFF"/>
    <w:rsid w:val="000C118D"/>
    <w:rsid w:val="000C12A9"/>
    <w:rsid w:val="000C1959"/>
    <w:rsid w:val="000C19F3"/>
    <w:rsid w:val="000C1CF8"/>
    <w:rsid w:val="000C1D28"/>
    <w:rsid w:val="000C1D94"/>
    <w:rsid w:val="000C21C9"/>
    <w:rsid w:val="000C259D"/>
    <w:rsid w:val="000C2603"/>
    <w:rsid w:val="000C2A19"/>
    <w:rsid w:val="000C37DE"/>
    <w:rsid w:val="000C39B3"/>
    <w:rsid w:val="000C3AD4"/>
    <w:rsid w:val="000C3BA8"/>
    <w:rsid w:val="000C4506"/>
    <w:rsid w:val="000C4C30"/>
    <w:rsid w:val="000C55AB"/>
    <w:rsid w:val="000C5986"/>
    <w:rsid w:val="000C5E24"/>
    <w:rsid w:val="000C5EF3"/>
    <w:rsid w:val="000C60CF"/>
    <w:rsid w:val="000C61BC"/>
    <w:rsid w:val="000C61D7"/>
    <w:rsid w:val="000C64C2"/>
    <w:rsid w:val="000C64C9"/>
    <w:rsid w:val="000C68F7"/>
    <w:rsid w:val="000C6DE9"/>
    <w:rsid w:val="000C6E70"/>
    <w:rsid w:val="000C6F6E"/>
    <w:rsid w:val="000C6FE9"/>
    <w:rsid w:val="000C77EB"/>
    <w:rsid w:val="000C794F"/>
    <w:rsid w:val="000C7A19"/>
    <w:rsid w:val="000C7B47"/>
    <w:rsid w:val="000C7C88"/>
    <w:rsid w:val="000C7CFF"/>
    <w:rsid w:val="000D0245"/>
    <w:rsid w:val="000D0312"/>
    <w:rsid w:val="000D0466"/>
    <w:rsid w:val="000D04C7"/>
    <w:rsid w:val="000D075B"/>
    <w:rsid w:val="000D0A81"/>
    <w:rsid w:val="000D0B19"/>
    <w:rsid w:val="000D0DA2"/>
    <w:rsid w:val="000D0FB7"/>
    <w:rsid w:val="000D198F"/>
    <w:rsid w:val="000D1C3D"/>
    <w:rsid w:val="000D1C4D"/>
    <w:rsid w:val="000D1CCF"/>
    <w:rsid w:val="000D2162"/>
    <w:rsid w:val="000D2462"/>
    <w:rsid w:val="000D26EA"/>
    <w:rsid w:val="000D2755"/>
    <w:rsid w:val="000D27CB"/>
    <w:rsid w:val="000D2A07"/>
    <w:rsid w:val="000D2BA6"/>
    <w:rsid w:val="000D2CD8"/>
    <w:rsid w:val="000D2E4F"/>
    <w:rsid w:val="000D2FC6"/>
    <w:rsid w:val="000D303F"/>
    <w:rsid w:val="000D3175"/>
    <w:rsid w:val="000D3240"/>
    <w:rsid w:val="000D340E"/>
    <w:rsid w:val="000D36FB"/>
    <w:rsid w:val="000D3919"/>
    <w:rsid w:val="000D3CE6"/>
    <w:rsid w:val="000D4190"/>
    <w:rsid w:val="000D43C2"/>
    <w:rsid w:val="000D48A0"/>
    <w:rsid w:val="000D4EAE"/>
    <w:rsid w:val="000D51B1"/>
    <w:rsid w:val="000D561E"/>
    <w:rsid w:val="000D580D"/>
    <w:rsid w:val="000D5AC3"/>
    <w:rsid w:val="000D5ADB"/>
    <w:rsid w:val="000D5D2D"/>
    <w:rsid w:val="000D5D3E"/>
    <w:rsid w:val="000D5FDD"/>
    <w:rsid w:val="000D62BC"/>
    <w:rsid w:val="000D62FF"/>
    <w:rsid w:val="000D65F2"/>
    <w:rsid w:val="000D67F1"/>
    <w:rsid w:val="000D6ABB"/>
    <w:rsid w:val="000D6F7D"/>
    <w:rsid w:val="000D769C"/>
    <w:rsid w:val="000D7BFE"/>
    <w:rsid w:val="000D7C4F"/>
    <w:rsid w:val="000D7C80"/>
    <w:rsid w:val="000D7D09"/>
    <w:rsid w:val="000D7FD2"/>
    <w:rsid w:val="000E00E0"/>
    <w:rsid w:val="000E03AA"/>
    <w:rsid w:val="000E03F3"/>
    <w:rsid w:val="000E0555"/>
    <w:rsid w:val="000E0807"/>
    <w:rsid w:val="000E12FD"/>
    <w:rsid w:val="000E131E"/>
    <w:rsid w:val="000E1C70"/>
    <w:rsid w:val="000E1D30"/>
    <w:rsid w:val="000E1E18"/>
    <w:rsid w:val="000E1E88"/>
    <w:rsid w:val="000E2378"/>
    <w:rsid w:val="000E25A6"/>
    <w:rsid w:val="000E26EE"/>
    <w:rsid w:val="000E2B23"/>
    <w:rsid w:val="000E2E17"/>
    <w:rsid w:val="000E4058"/>
    <w:rsid w:val="000E4137"/>
    <w:rsid w:val="000E415C"/>
    <w:rsid w:val="000E432E"/>
    <w:rsid w:val="000E4512"/>
    <w:rsid w:val="000E48CD"/>
    <w:rsid w:val="000E4DBE"/>
    <w:rsid w:val="000E4E0B"/>
    <w:rsid w:val="000E5648"/>
    <w:rsid w:val="000E5942"/>
    <w:rsid w:val="000E627E"/>
    <w:rsid w:val="000E6337"/>
    <w:rsid w:val="000E66A9"/>
    <w:rsid w:val="000E671D"/>
    <w:rsid w:val="000E6862"/>
    <w:rsid w:val="000E6F12"/>
    <w:rsid w:val="000E7219"/>
    <w:rsid w:val="000E7420"/>
    <w:rsid w:val="000E76C2"/>
    <w:rsid w:val="000E7AD9"/>
    <w:rsid w:val="000E7B40"/>
    <w:rsid w:val="000E7BF5"/>
    <w:rsid w:val="000E7D89"/>
    <w:rsid w:val="000E7F8A"/>
    <w:rsid w:val="000F0021"/>
    <w:rsid w:val="000F053D"/>
    <w:rsid w:val="000F06C7"/>
    <w:rsid w:val="000F090A"/>
    <w:rsid w:val="000F0CA8"/>
    <w:rsid w:val="000F0E7E"/>
    <w:rsid w:val="000F1160"/>
    <w:rsid w:val="000F1208"/>
    <w:rsid w:val="000F12BE"/>
    <w:rsid w:val="000F1A4E"/>
    <w:rsid w:val="000F1BD0"/>
    <w:rsid w:val="000F1C3E"/>
    <w:rsid w:val="000F1F5D"/>
    <w:rsid w:val="000F25CD"/>
    <w:rsid w:val="000F26DD"/>
    <w:rsid w:val="000F2E0B"/>
    <w:rsid w:val="000F2E48"/>
    <w:rsid w:val="000F2EC5"/>
    <w:rsid w:val="000F2F2E"/>
    <w:rsid w:val="000F3200"/>
    <w:rsid w:val="000F327B"/>
    <w:rsid w:val="000F35CB"/>
    <w:rsid w:val="000F35F1"/>
    <w:rsid w:val="000F37CA"/>
    <w:rsid w:val="000F3E09"/>
    <w:rsid w:val="000F4174"/>
    <w:rsid w:val="000F4ED4"/>
    <w:rsid w:val="000F5155"/>
    <w:rsid w:val="000F522B"/>
    <w:rsid w:val="000F5656"/>
    <w:rsid w:val="000F5D4C"/>
    <w:rsid w:val="000F5E2D"/>
    <w:rsid w:val="000F644E"/>
    <w:rsid w:val="000F6616"/>
    <w:rsid w:val="000F6776"/>
    <w:rsid w:val="000F680B"/>
    <w:rsid w:val="000F6FAE"/>
    <w:rsid w:val="000F74A4"/>
    <w:rsid w:val="000F75D4"/>
    <w:rsid w:val="000F77BE"/>
    <w:rsid w:val="000F7C0F"/>
    <w:rsid w:val="000F7F4A"/>
    <w:rsid w:val="00100100"/>
    <w:rsid w:val="001004BD"/>
    <w:rsid w:val="00100621"/>
    <w:rsid w:val="00100804"/>
    <w:rsid w:val="00100866"/>
    <w:rsid w:val="001008B6"/>
    <w:rsid w:val="00100A72"/>
    <w:rsid w:val="00101258"/>
    <w:rsid w:val="0010140E"/>
    <w:rsid w:val="00101511"/>
    <w:rsid w:val="00101513"/>
    <w:rsid w:val="0010161B"/>
    <w:rsid w:val="00101739"/>
    <w:rsid w:val="00101951"/>
    <w:rsid w:val="00101B4E"/>
    <w:rsid w:val="00101DB0"/>
    <w:rsid w:val="0010204A"/>
    <w:rsid w:val="001020B5"/>
    <w:rsid w:val="001021DB"/>
    <w:rsid w:val="001022B3"/>
    <w:rsid w:val="001025CA"/>
    <w:rsid w:val="0010280E"/>
    <w:rsid w:val="001033CD"/>
    <w:rsid w:val="00103548"/>
    <w:rsid w:val="00103BBA"/>
    <w:rsid w:val="00103C3B"/>
    <w:rsid w:val="00103D0D"/>
    <w:rsid w:val="00103D70"/>
    <w:rsid w:val="00103DB7"/>
    <w:rsid w:val="0010412B"/>
    <w:rsid w:val="0010445E"/>
    <w:rsid w:val="00104D62"/>
    <w:rsid w:val="00104E62"/>
    <w:rsid w:val="00104FD4"/>
    <w:rsid w:val="0010531C"/>
    <w:rsid w:val="001053A2"/>
    <w:rsid w:val="001054F2"/>
    <w:rsid w:val="00105653"/>
    <w:rsid w:val="001056B4"/>
    <w:rsid w:val="00105705"/>
    <w:rsid w:val="00105BB0"/>
    <w:rsid w:val="00106A50"/>
    <w:rsid w:val="00106C37"/>
    <w:rsid w:val="00106F3E"/>
    <w:rsid w:val="00107286"/>
    <w:rsid w:val="00107300"/>
    <w:rsid w:val="001073FD"/>
    <w:rsid w:val="0010741E"/>
    <w:rsid w:val="001074E8"/>
    <w:rsid w:val="001075BD"/>
    <w:rsid w:val="00107774"/>
    <w:rsid w:val="00107AEB"/>
    <w:rsid w:val="00107EF3"/>
    <w:rsid w:val="00107FC8"/>
    <w:rsid w:val="00107FEB"/>
    <w:rsid w:val="001102E4"/>
    <w:rsid w:val="00110357"/>
    <w:rsid w:val="0011042C"/>
    <w:rsid w:val="00110868"/>
    <w:rsid w:val="00110C7B"/>
    <w:rsid w:val="00110CE7"/>
    <w:rsid w:val="00110D42"/>
    <w:rsid w:val="00110F6D"/>
    <w:rsid w:val="00111159"/>
    <w:rsid w:val="001114B4"/>
    <w:rsid w:val="00111532"/>
    <w:rsid w:val="0011156B"/>
    <w:rsid w:val="001117F0"/>
    <w:rsid w:val="001118F6"/>
    <w:rsid w:val="00111C4C"/>
    <w:rsid w:val="00111CA6"/>
    <w:rsid w:val="00111DCE"/>
    <w:rsid w:val="00111F82"/>
    <w:rsid w:val="001123C4"/>
    <w:rsid w:val="00112751"/>
    <w:rsid w:val="00112A0D"/>
    <w:rsid w:val="00112A49"/>
    <w:rsid w:val="00112B86"/>
    <w:rsid w:val="001131F1"/>
    <w:rsid w:val="001136D5"/>
    <w:rsid w:val="00113F4B"/>
    <w:rsid w:val="001142B2"/>
    <w:rsid w:val="00114344"/>
    <w:rsid w:val="0011445A"/>
    <w:rsid w:val="0011447D"/>
    <w:rsid w:val="00114C93"/>
    <w:rsid w:val="00114CF3"/>
    <w:rsid w:val="00115384"/>
    <w:rsid w:val="00115990"/>
    <w:rsid w:val="00115A91"/>
    <w:rsid w:val="00115D8E"/>
    <w:rsid w:val="00116838"/>
    <w:rsid w:val="001169B4"/>
    <w:rsid w:val="00116A17"/>
    <w:rsid w:val="00116BFD"/>
    <w:rsid w:val="00116FDC"/>
    <w:rsid w:val="001170AF"/>
    <w:rsid w:val="001171CD"/>
    <w:rsid w:val="001171F4"/>
    <w:rsid w:val="00117290"/>
    <w:rsid w:val="001174EA"/>
    <w:rsid w:val="00117716"/>
    <w:rsid w:val="0011774D"/>
    <w:rsid w:val="00117776"/>
    <w:rsid w:val="00117797"/>
    <w:rsid w:val="001177A4"/>
    <w:rsid w:val="00117842"/>
    <w:rsid w:val="001178ED"/>
    <w:rsid w:val="00117BDA"/>
    <w:rsid w:val="00117D98"/>
    <w:rsid w:val="00117DF1"/>
    <w:rsid w:val="00120083"/>
    <w:rsid w:val="001203DF"/>
    <w:rsid w:val="00120434"/>
    <w:rsid w:val="0012055D"/>
    <w:rsid w:val="00120ABB"/>
    <w:rsid w:val="00120CF4"/>
    <w:rsid w:val="00120E8D"/>
    <w:rsid w:val="00120FF3"/>
    <w:rsid w:val="0012107D"/>
    <w:rsid w:val="00121735"/>
    <w:rsid w:val="001217BA"/>
    <w:rsid w:val="00121B07"/>
    <w:rsid w:val="001221E7"/>
    <w:rsid w:val="001229B2"/>
    <w:rsid w:val="00122C0A"/>
    <w:rsid w:val="0012315E"/>
    <w:rsid w:val="00123264"/>
    <w:rsid w:val="00123577"/>
    <w:rsid w:val="00123B93"/>
    <w:rsid w:val="00123D62"/>
    <w:rsid w:val="00123E86"/>
    <w:rsid w:val="00123F38"/>
    <w:rsid w:val="0012429C"/>
    <w:rsid w:val="001244D4"/>
    <w:rsid w:val="00124517"/>
    <w:rsid w:val="001249FE"/>
    <w:rsid w:val="00124B26"/>
    <w:rsid w:val="00124E81"/>
    <w:rsid w:val="00125074"/>
    <w:rsid w:val="00125355"/>
    <w:rsid w:val="0012547B"/>
    <w:rsid w:val="001255A0"/>
    <w:rsid w:val="00125B9F"/>
    <w:rsid w:val="00125BA5"/>
    <w:rsid w:val="00125BC2"/>
    <w:rsid w:val="00125CE4"/>
    <w:rsid w:val="00125F8A"/>
    <w:rsid w:val="00125FEE"/>
    <w:rsid w:val="001260C3"/>
    <w:rsid w:val="001266E6"/>
    <w:rsid w:val="00126784"/>
    <w:rsid w:val="001268DE"/>
    <w:rsid w:val="00126B0C"/>
    <w:rsid w:val="00126C38"/>
    <w:rsid w:val="00127062"/>
    <w:rsid w:val="0012774C"/>
    <w:rsid w:val="00127B2C"/>
    <w:rsid w:val="0013000F"/>
    <w:rsid w:val="00130241"/>
    <w:rsid w:val="0013031B"/>
    <w:rsid w:val="0013034C"/>
    <w:rsid w:val="00130975"/>
    <w:rsid w:val="001309B4"/>
    <w:rsid w:val="00130CDA"/>
    <w:rsid w:val="00130F33"/>
    <w:rsid w:val="001316C2"/>
    <w:rsid w:val="0013175C"/>
    <w:rsid w:val="00132040"/>
    <w:rsid w:val="001322EF"/>
    <w:rsid w:val="0013292F"/>
    <w:rsid w:val="0013293B"/>
    <w:rsid w:val="00132955"/>
    <w:rsid w:val="00132A52"/>
    <w:rsid w:val="00132E9B"/>
    <w:rsid w:val="00133382"/>
    <w:rsid w:val="0013358D"/>
    <w:rsid w:val="00133A9C"/>
    <w:rsid w:val="00133C46"/>
    <w:rsid w:val="001342CB"/>
    <w:rsid w:val="0013464F"/>
    <w:rsid w:val="00134692"/>
    <w:rsid w:val="001347DE"/>
    <w:rsid w:val="001349ED"/>
    <w:rsid w:val="0013518D"/>
    <w:rsid w:val="001352AD"/>
    <w:rsid w:val="001352C2"/>
    <w:rsid w:val="0013608B"/>
    <w:rsid w:val="00136894"/>
    <w:rsid w:val="00136DC2"/>
    <w:rsid w:val="00137605"/>
    <w:rsid w:val="001377D7"/>
    <w:rsid w:val="00137B74"/>
    <w:rsid w:val="00140077"/>
    <w:rsid w:val="001403D1"/>
    <w:rsid w:val="0014040D"/>
    <w:rsid w:val="00140670"/>
    <w:rsid w:val="00140BF0"/>
    <w:rsid w:val="00140C24"/>
    <w:rsid w:val="00140D56"/>
    <w:rsid w:val="00141215"/>
    <w:rsid w:val="001413B0"/>
    <w:rsid w:val="00141954"/>
    <w:rsid w:val="00141B55"/>
    <w:rsid w:val="00141BC6"/>
    <w:rsid w:val="00141CEB"/>
    <w:rsid w:val="00142634"/>
    <w:rsid w:val="00143563"/>
    <w:rsid w:val="001437E2"/>
    <w:rsid w:val="001437F6"/>
    <w:rsid w:val="00143866"/>
    <w:rsid w:val="00143A19"/>
    <w:rsid w:val="00143AEB"/>
    <w:rsid w:val="00143B9D"/>
    <w:rsid w:val="00143DA4"/>
    <w:rsid w:val="0014419E"/>
    <w:rsid w:val="00144413"/>
    <w:rsid w:val="00144A61"/>
    <w:rsid w:val="00144D95"/>
    <w:rsid w:val="00144E77"/>
    <w:rsid w:val="00145062"/>
    <w:rsid w:val="00145268"/>
    <w:rsid w:val="001453C7"/>
    <w:rsid w:val="0014564F"/>
    <w:rsid w:val="00145A88"/>
    <w:rsid w:val="00145B81"/>
    <w:rsid w:val="00145BB9"/>
    <w:rsid w:val="0014630F"/>
    <w:rsid w:val="00146444"/>
    <w:rsid w:val="00146D3C"/>
    <w:rsid w:val="00146DC5"/>
    <w:rsid w:val="0014707D"/>
    <w:rsid w:val="00147506"/>
    <w:rsid w:val="001477AD"/>
    <w:rsid w:val="00147858"/>
    <w:rsid w:val="00147C86"/>
    <w:rsid w:val="001506B9"/>
    <w:rsid w:val="001509EE"/>
    <w:rsid w:val="00150A5A"/>
    <w:rsid w:val="00150CED"/>
    <w:rsid w:val="00150D96"/>
    <w:rsid w:val="00150D9B"/>
    <w:rsid w:val="0015143E"/>
    <w:rsid w:val="0015174A"/>
    <w:rsid w:val="001521A1"/>
    <w:rsid w:val="00152AE3"/>
    <w:rsid w:val="00152B5D"/>
    <w:rsid w:val="00153013"/>
    <w:rsid w:val="001532AE"/>
    <w:rsid w:val="00153553"/>
    <w:rsid w:val="0015358B"/>
    <w:rsid w:val="00153830"/>
    <w:rsid w:val="00153A79"/>
    <w:rsid w:val="00153BFE"/>
    <w:rsid w:val="00153C82"/>
    <w:rsid w:val="001540AA"/>
    <w:rsid w:val="0015422A"/>
    <w:rsid w:val="0015429A"/>
    <w:rsid w:val="00154978"/>
    <w:rsid w:val="00154A50"/>
    <w:rsid w:val="00154F49"/>
    <w:rsid w:val="00155554"/>
    <w:rsid w:val="00155906"/>
    <w:rsid w:val="00155A52"/>
    <w:rsid w:val="00155AD9"/>
    <w:rsid w:val="00155D0A"/>
    <w:rsid w:val="00155E23"/>
    <w:rsid w:val="00156162"/>
    <w:rsid w:val="001565E1"/>
    <w:rsid w:val="00156746"/>
    <w:rsid w:val="00156768"/>
    <w:rsid w:val="00156814"/>
    <w:rsid w:val="00156C48"/>
    <w:rsid w:val="00156D0F"/>
    <w:rsid w:val="00156E71"/>
    <w:rsid w:val="00156E80"/>
    <w:rsid w:val="00156F20"/>
    <w:rsid w:val="00156F97"/>
    <w:rsid w:val="00157044"/>
    <w:rsid w:val="0015785B"/>
    <w:rsid w:val="001579DB"/>
    <w:rsid w:val="00157A82"/>
    <w:rsid w:val="00157EB3"/>
    <w:rsid w:val="001601F7"/>
    <w:rsid w:val="0016027D"/>
    <w:rsid w:val="001603F3"/>
    <w:rsid w:val="00160600"/>
    <w:rsid w:val="00160A62"/>
    <w:rsid w:val="00160A78"/>
    <w:rsid w:val="00160CBB"/>
    <w:rsid w:val="00160F08"/>
    <w:rsid w:val="001611D5"/>
    <w:rsid w:val="001612F6"/>
    <w:rsid w:val="00161304"/>
    <w:rsid w:val="00161415"/>
    <w:rsid w:val="0016168B"/>
    <w:rsid w:val="0016196B"/>
    <w:rsid w:val="00161B41"/>
    <w:rsid w:val="00161C39"/>
    <w:rsid w:val="00161CC1"/>
    <w:rsid w:val="00161E7E"/>
    <w:rsid w:val="00161EEF"/>
    <w:rsid w:val="00161FED"/>
    <w:rsid w:val="00162090"/>
    <w:rsid w:val="00162BC2"/>
    <w:rsid w:val="00162D58"/>
    <w:rsid w:val="00162D8B"/>
    <w:rsid w:val="00162F49"/>
    <w:rsid w:val="00162F82"/>
    <w:rsid w:val="00162FC5"/>
    <w:rsid w:val="0016315A"/>
    <w:rsid w:val="00163196"/>
    <w:rsid w:val="0016323B"/>
    <w:rsid w:val="00163735"/>
    <w:rsid w:val="001637C0"/>
    <w:rsid w:val="00163811"/>
    <w:rsid w:val="00163960"/>
    <w:rsid w:val="00163AA6"/>
    <w:rsid w:val="00163BB2"/>
    <w:rsid w:val="00163C99"/>
    <w:rsid w:val="00163FF3"/>
    <w:rsid w:val="00164237"/>
    <w:rsid w:val="00164249"/>
    <w:rsid w:val="001642F4"/>
    <w:rsid w:val="00164A66"/>
    <w:rsid w:val="00164D16"/>
    <w:rsid w:val="00164E37"/>
    <w:rsid w:val="00164E55"/>
    <w:rsid w:val="00164F36"/>
    <w:rsid w:val="001657F4"/>
    <w:rsid w:val="00165AFE"/>
    <w:rsid w:val="00165C5D"/>
    <w:rsid w:val="00165F30"/>
    <w:rsid w:val="0016607F"/>
    <w:rsid w:val="001660FE"/>
    <w:rsid w:val="0016610F"/>
    <w:rsid w:val="001663D9"/>
    <w:rsid w:val="00166559"/>
    <w:rsid w:val="00166567"/>
    <w:rsid w:val="0016656E"/>
    <w:rsid w:val="00166CA9"/>
    <w:rsid w:val="00166E96"/>
    <w:rsid w:val="00166F45"/>
    <w:rsid w:val="00167072"/>
    <w:rsid w:val="0016707C"/>
    <w:rsid w:val="001673D2"/>
    <w:rsid w:val="00167649"/>
    <w:rsid w:val="0016788B"/>
    <w:rsid w:val="00167C2B"/>
    <w:rsid w:val="00167CF1"/>
    <w:rsid w:val="001702F3"/>
    <w:rsid w:val="00170772"/>
    <w:rsid w:val="00170C90"/>
    <w:rsid w:val="00170E69"/>
    <w:rsid w:val="00171218"/>
    <w:rsid w:val="0017160C"/>
    <w:rsid w:val="00171765"/>
    <w:rsid w:val="00171D9E"/>
    <w:rsid w:val="00171EC4"/>
    <w:rsid w:val="00171F8C"/>
    <w:rsid w:val="00172030"/>
    <w:rsid w:val="00172067"/>
    <w:rsid w:val="00172158"/>
    <w:rsid w:val="00172544"/>
    <w:rsid w:val="001725A1"/>
    <w:rsid w:val="001726A3"/>
    <w:rsid w:val="001727C0"/>
    <w:rsid w:val="001729EC"/>
    <w:rsid w:val="00172A93"/>
    <w:rsid w:val="00172CC6"/>
    <w:rsid w:val="001736DD"/>
    <w:rsid w:val="00173B5C"/>
    <w:rsid w:val="00173CAA"/>
    <w:rsid w:val="00174085"/>
    <w:rsid w:val="00174137"/>
    <w:rsid w:val="00174497"/>
    <w:rsid w:val="00174701"/>
    <w:rsid w:val="0017490B"/>
    <w:rsid w:val="0017495D"/>
    <w:rsid w:val="00174A73"/>
    <w:rsid w:val="00174B86"/>
    <w:rsid w:val="00175464"/>
    <w:rsid w:val="00175A42"/>
    <w:rsid w:val="00175CD9"/>
    <w:rsid w:val="001760FB"/>
    <w:rsid w:val="00176149"/>
    <w:rsid w:val="001763C2"/>
    <w:rsid w:val="001765A6"/>
    <w:rsid w:val="0017668B"/>
    <w:rsid w:val="00176A2E"/>
    <w:rsid w:val="00176D1B"/>
    <w:rsid w:val="00176D8F"/>
    <w:rsid w:val="00176DB0"/>
    <w:rsid w:val="00176DB6"/>
    <w:rsid w:val="00176FB3"/>
    <w:rsid w:val="0017724C"/>
    <w:rsid w:val="001773A7"/>
    <w:rsid w:val="00177465"/>
    <w:rsid w:val="00177636"/>
    <w:rsid w:val="001776CC"/>
    <w:rsid w:val="00177880"/>
    <w:rsid w:val="0017788F"/>
    <w:rsid w:val="00177A58"/>
    <w:rsid w:val="00177AD1"/>
    <w:rsid w:val="00177C02"/>
    <w:rsid w:val="00177E1E"/>
    <w:rsid w:val="001803BC"/>
    <w:rsid w:val="00180641"/>
    <w:rsid w:val="00180B5B"/>
    <w:rsid w:val="00181107"/>
    <w:rsid w:val="001813DE"/>
    <w:rsid w:val="00181C40"/>
    <w:rsid w:val="00182057"/>
    <w:rsid w:val="0018223A"/>
    <w:rsid w:val="001823F9"/>
    <w:rsid w:val="00182473"/>
    <w:rsid w:val="001825DB"/>
    <w:rsid w:val="00182710"/>
    <w:rsid w:val="00182905"/>
    <w:rsid w:val="001830EB"/>
    <w:rsid w:val="0018312F"/>
    <w:rsid w:val="001831B4"/>
    <w:rsid w:val="00183AB4"/>
    <w:rsid w:val="00183DC0"/>
    <w:rsid w:val="00184086"/>
    <w:rsid w:val="001841EB"/>
    <w:rsid w:val="00184F8D"/>
    <w:rsid w:val="00185397"/>
    <w:rsid w:val="001853F1"/>
    <w:rsid w:val="001854CE"/>
    <w:rsid w:val="00185871"/>
    <w:rsid w:val="00185DFD"/>
    <w:rsid w:val="00186A0E"/>
    <w:rsid w:val="00186B8B"/>
    <w:rsid w:val="00186DD5"/>
    <w:rsid w:val="00186EC7"/>
    <w:rsid w:val="00187056"/>
    <w:rsid w:val="00187307"/>
    <w:rsid w:val="00187387"/>
    <w:rsid w:val="001873D4"/>
    <w:rsid w:val="001875A7"/>
    <w:rsid w:val="00187E54"/>
    <w:rsid w:val="00187F94"/>
    <w:rsid w:val="001903A1"/>
    <w:rsid w:val="00190597"/>
    <w:rsid w:val="001907F0"/>
    <w:rsid w:val="00190E97"/>
    <w:rsid w:val="00191321"/>
    <w:rsid w:val="0019132F"/>
    <w:rsid w:val="0019135F"/>
    <w:rsid w:val="00191661"/>
    <w:rsid w:val="00191692"/>
    <w:rsid w:val="001916C1"/>
    <w:rsid w:val="00191C63"/>
    <w:rsid w:val="00191D93"/>
    <w:rsid w:val="00192259"/>
    <w:rsid w:val="001923B3"/>
    <w:rsid w:val="0019240C"/>
    <w:rsid w:val="00192548"/>
    <w:rsid w:val="001925AA"/>
    <w:rsid w:val="00192CFF"/>
    <w:rsid w:val="00192D1C"/>
    <w:rsid w:val="00192F3A"/>
    <w:rsid w:val="00192F42"/>
    <w:rsid w:val="00192F8F"/>
    <w:rsid w:val="001930AE"/>
    <w:rsid w:val="00193420"/>
    <w:rsid w:val="00193805"/>
    <w:rsid w:val="00193A88"/>
    <w:rsid w:val="00193C7B"/>
    <w:rsid w:val="00193CD8"/>
    <w:rsid w:val="00193F64"/>
    <w:rsid w:val="00193F97"/>
    <w:rsid w:val="0019410A"/>
    <w:rsid w:val="001947FC"/>
    <w:rsid w:val="00194845"/>
    <w:rsid w:val="0019489D"/>
    <w:rsid w:val="00194A92"/>
    <w:rsid w:val="00194DF6"/>
    <w:rsid w:val="00194F2B"/>
    <w:rsid w:val="001957FC"/>
    <w:rsid w:val="0019598B"/>
    <w:rsid w:val="00195A31"/>
    <w:rsid w:val="00195CDD"/>
    <w:rsid w:val="00195E66"/>
    <w:rsid w:val="00195E78"/>
    <w:rsid w:val="00195F31"/>
    <w:rsid w:val="00196012"/>
    <w:rsid w:val="0019619D"/>
    <w:rsid w:val="00196878"/>
    <w:rsid w:val="00196900"/>
    <w:rsid w:val="001969D8"/>
    <w:rsid w:val="00196AC6"/>
    <w:rsid w:val="00196C66"/>
    <w:rsid w:val="00196DF5"/>
    <w:rsid w:val="0019770A"/>
    <w:rsid w:val="00197A5C"/>
    <w:rsid w:val="00197DFA"/>
    <w:rsid w:val="00197F6B"/>
    <w:rsid w:val="001A021D"/>
    <w:rsid w:val="001A0532"/>
    <w:rsid w:val="001A0571"/>
    <w:rsid w:val="001A057B"/>
    <w:rsid w:val="001A11D9"/>
    <w:rsid w:val="001A1BB1"/>
    <w:rsid w:val="001A1E96"/>
    <w:rsid w:val="001A2132"/>
    <w:rsid w:val="001A226A"/>
    <w:rsid w:val="001A2271"/>
    <w:rsid w:val="001A2291"/>
    <w:rsid w:val="001A3BEE"/>
    <w:rsid w:val="001A4036"/>
    <w:rsid w:val="001A4C5B"/>
    <w:rsid w:val="001A4DEF"/>
    <w:rsid w:val="001A50AE"/>
    <w:rsid w:val="001A5430"/>
    <w:rsid w:val="001A5456"/>
    <w:rsid w:val="001A549F"/>
    <w:rsid w:val="001A5507"/>
    <w:rsid w:val="001A57CB"/>
    <w:rsid w:val="001A592E"/>
    <w:rsid w:val="001A5D05"/>
    <w:rsid w:val="001A6090"/>
    <w:rsid w:val="001A65F0"/>
    <w:rsid w:val="001A6697"/>
    <w:rsid w:val="001A66D8"/>
    <w:rsid w:val="001A6869"/>
    <w:rsid w:val="001A69FD"/>
    <w:rsid w:val="001A6BA4"/>
    <w:rsid w:val="001A6E8F"/>
    <w:rsid w:val="001A7407"/>
    <w:rsid w:val="001A7510"/>
    <w:rsid w:val="001A76CE"/>
    <w:rsid w:val="001A79E5"/>
    <w:rsid w:val="001A7CE9"/>
    <w:rsid w:val="001A7D31"/>
    <w:rsid w:val="001A7E44"/>
    <w:rsid w:val="001B03ED"/>
    <w:rsid w:val="001B0491"/>
    <w:rsid w:val="001B0716"/>
    <w:rsid w:val="001B08FF"/>
    <w:rsid w:val="001B096A"/>
    <w:rsid w:val="001B0974"/>
    <w:rsid w:val="001B097C"/>
    <w:rsid w:val="001B155D"/>
    <w:rsid w:val="001B1F6B"/>
    <w:rsid w:val="001B1FCF"/>
    <w:rsid w:val="001B1FF7"/>
    <w:rsid w:val="001B20F9"/>
    <w:rsid w:val="001B234E"/>
    <w:rsid w:val="001B27AD"/>
    <w:rsid w:val="001B2955"/>
    <w:rsid w:val="001B29BD"/>
    <w:rsid w:val="001B2E69"/>
    <w:rsid w:val="001B308F"/>
    <w:rsid w:val="001B313F"/>
    <w:rsid w:val="001B3953"/>
    <w:rsid w:val="001B3EA1"/>
    <w:rsid w:val="001B451C"/>
    <w:rsid w:val="001B4E72"/>
    <w:rsid w:val="001B4E82"/>
    <w:rsid w:val="001B5022"/>
    <w:rsid w:val="001B5591"/>
    <w:rsid w:val="001B568B"/>
    <w:rsid w:val="001B56F9"/>
    <w:rsid w:val="001B573E"/>
    <w:rsid w:val="001B5752"/>
    <w:rsid w:val="001B58BC"/>
    <w:rsid w:val="001B5CAC"/>
    <w:rsid w:val="001B6170"/>
    <w:rsid w:val="001B6542"/>
    <w:rsid w:val="001B687C"/>
    <w:rsid w:val="001B6FBC"/>
    <w:rsid w:val="001B70D2"/>
    <w:rsid w:val="001B7B8B"/>
    <w:rsid w:val="001B7CF7"/>
    <w:rsid w:val="001B7E17"/>
    <w:rsid w:val="001C0094"/>
    <w:rsid w:val="001C00C0"/>
    <w:rsid w:val="001C02CF"/>
    <w:rsid w:val="001C04FF"/>
    <w:rsid w:val="001C0872"/>
    <w:rsid w:val="001C0A32"/>
    <w:rsid w:val="001C0BDB"/>
    <w:rsid w:val="001C0D86"/>
    <w:rsid w:val="001C0DB2"/>
    <w:rsid w:val="001C0F69"/>
    <w:rsid w:val="001C1A27"/>
    <w:rsid w:val="001C1F52"/>
    <w:rsid w:val="001C2128"/>
    <w:rsid w:val="001C2541"/>
    <w:rsid w:val="001C258D"/>
    <w:rsid w:val="001C2A69"/>
    <w:rsid w:val="001C2D44"/>
    <w:rsid w:val="001C30D3"/>
    <w:rsid w:val="001C3573"/>
    <w:rsid w:val="001C37EF"/>
    <w:rsid w:val="001C3B54"/>
    <w:rsid w:val="001C3D50"/>
    <w:rsid w:val="001C3DE6"/>
    <w:rsid w:val="001C40BD"/>
    <w:rsid w:val="001C43AB"/>
    <w:rsid w:val="001C4647"/>
    <w:rsid w:val="001C48C6"/>
    <w:rsid w:val="001C4C2D"/>
    <w:rsid w:val="001C57E2"/>
    <w:rsid w:val="001C5CC5"/>
    <w:rsid w:val="001C5EFB"/>
    <w:rsid w:val="001C6451"/>
    <w:rsid w:val="001C6660"/>
    <w:rsid w:val="001C6A29"/>
    <w:rsid w:val="001C6AE4"/>
    <w:rsid w:val="001C6D29"/>
    <w:rsid w:val="001C6D65"/>
    <w:rsid w:val="001C6FFD"/>
    <w:rsid w:val="001C71F2"/>
    <w:rsid w:val="001C77F9"/>
    <w:rsid w:val="001C7804"/>
    <w:rsid w:val="001C7950"/>
    <w:rsid w:val="001C79B9"/>
    <w:rsid w:val="001C7D4B"/>
    <w:rsid w:val="001D0146"/>
    <w:rsid w:val="001D025E"/>
    <w:rsid w:val="001D077E"/>
    <w:rsid w:val="001D0842"/>
    <w:rsid w:val="001D10F3"/>
    <w:rsid w:val="001D1102"/>
    <w:rsid w:val="001D11D1"/>
    <w:rsid w:val="001D1567"/>
    <w:rsid w:val="001D1609"/>
    <w:rsid w:val="001D1A07"/>
    <w:rsid w:val="001D1BD8"/>
    <w:rsid w:val="001D1FB6"/>
    <w:rsid w:val="001D2061"/>
    <w:rsid w:val="001D20DB"/>
    <w:rsid w:val="001D25CB"/>
    <w:rsid w:val="001D28CD"/>
    <w:rsid w:val="001D2A44"/>
    <w:rsid w:val="001D2D65"/>
    <w:rsid w:val="001D2D6D"/>
    <w:rsid w:val="001D2E45"/>
    <w:rsid w:val="001D3145"/>
    <w:rsid w:val="001D32F6"/>
    <w:rsid w:val="001D332E"/>
    <w:rsid w:val="001D334D"/>
    <w:rsid w:val="001D3A65"/>
    <w:rsid w:val="001D3CC4"/>
    <w:rsid w:val="001D3EDA"/>
    <w:rsid w:val="001D40A9"/>
    <w:rsid w:val="001D48E8"/>
    <w:rsid w:val="001D4BC1"/>
    <w:rsid w:val="001D4C8D"/>
    <w:rsid w:val="001D524D"/>
    <w:rsid w:val="001D544A"/>
    <w:rsid w:val="001D5CBD"/>
    <w:rsid w:val="001D5EAF"/>
    <w:rsid w:val="001D6022"/>
    <w:rsid w:val="001D69B1"/>
    <w:rsid w:val="001D6A98"/>
    <w:rsid w:val="001D6C4D"/>
    <w:rsid w:val="001D6D6F"/>
    <w:rsid w:val="001D721F"/>
    <w:rsid w:val="001D72DE"/>
    <w:rsid w:val="001D7354"/>
    <w:rsid w:val="001D7400"/>
    <w:rsid w:val="001D7454"/>
    <w:rsid w:val="001D78D8"/>
    <w:rsid w:val="001D7B14"/>
    <w:rsid w:val="001E0285"/>
    <w:rsid w:val="001E044D"/>
    <w:rsid w:val="001E0466"/>
    <w:rsid w:val="001E0744"/>
    <w:rsid w:val="001E0A58"/>
    <w:rsid w:val="001E0BD5"/>
    <w:rsid w:val="001E11A9"/>
    <w:rsid w:val="001E13E0"/>
    <w:rsid w:val="001E1706"/>
    <w:rsid w:val="001E18EA"/>
    <w:rsid w:val="001E19A1"/>
    <w:rsid w:val="001E19CE"/>
    <w:rsid w:val="001E1A5D"/>
    <w:rsid w:val="001E1AEC"/>
    <w:rsid w:val="001E1C96"/>
    <w:rsid w:val="001E1E02"/>
    <w:rsid w:val="001E2319"/>
    <w:rsid w:val="001E23A3"/>
    <w:rsid w:val="001E261D"/>
    <w:rsid w:val="001E2867"/>
    <w:rsid w:val="001E2C76"/>
    <w:rsid w:val="001E33FE"/>
    <w:rsid w:val="001E35C9"/>
    <w:rsid w:val="001E3842"/>
    <w:rsid w:val="001E38A4"/>
    <w:rsid w:val="001E3CCE"/>
    <w:rsid w:val="001E3EE6"/>
    <w:rsid w:val="001E4B4F"/>
    <w:rsid w:val="001E4B62"/>
    <w:rsid w:val="001E4EAF"/>
    <w:rsid w:val="001E506F"/>
    <w:rsid w:val="001E538C"/>
    <w:rsid w:val="001E59DC"/>
    <w:rsid w:val="001E59EB"/>
    <w:rsid w:val="001E5BAE"/>
    <w:rsid w:val="001E5BDA"/>
    <w:rsid w:val="001E5D9B"/>
    <w:rsid w:val="001E6E00"/>
    <w:rsid w:val="001E6EAC"/>
    <w:rsid w:val="001E6EC0"/>
    <w:rsid w:val="001E74C5"/>
    <w:rsid w:val="001E76AB"/>
    <w:rsid w:val="001E7826"/>
    <w:rsid w:val="001E7833"/>
    <w:rsid w:val="001E7956"/>
    <w:rsid w:val="001E7986"/>
    <w:rsid w:val="001E79C7"/>
    <w:rsid w:val="001E7A1B"/>
    <w:rsid w:val="001E7E41"/>
    <w:rsid w:val="001F0240"/>
    <w:rsid w:val="001F06BF"/>
    <w:rsid w:val="001F07D0"/>
    <w:rsid w:val="001F0AF2"/>
    <w:rsid w:val="001F0BD7"/>
    <w:rsid w:val="001F0EB6"/>
    <w:rsid w:val="001F1767"/>
    <w:rsid w:val="001F1AD5"/>
    <w:rsid w:val="001F1E37"/>
    <w:rsid w:val="001F1E89"/>
    <w:rsid w:val="001F204B"/>
    <w:rsid w:val="001F20FE"/>
    <w:rsid w:val="001F2743"/>
    <w:rsid w:val="001F2F27"/>
    <w:rsid w:val="001F31D7"/>
    <w:rsid w:val="001F3372"/>
    <w:rsid w:val="001F33A5"/>
    <w:rsid w:val="001F3466"/>
    <w:rsid w:val="001F35F3"/>
    <w:rsid w:val="001F379F"/>
    <w:rsid w:val="001F3FA7"/>
    <w:rsid w:val="001F42B8"/>
    <w:rsid w:val="001F44A1"/>
    <w:rsid w:val="001F4584"/>
    <w:rsid w:val="001F46F1"/>
    <w:rsid w:val="001F48C3"/>
    <w:rsid w:val="001F57FF"/>
    <w:rsid w:val="001F592C"/>
    <w:rsid w:val="001F5D01"/>
    <w:rsid w:val="001F5E0C"/>
    <w:rsid w:val="001F6225"/>
    <w:rsid w:val="001F6284"/>
    <w:rsid w:val="001F63AB"/>
    <w:rsid w:val="001F65C8"/>
    <w:rsid w:val="001F69B0"/>
    <w:rsid w:val="001F69CD"/>
    <w:rsid w:val="001F6CC0"/>
    <w:rsid w:val="001F75CB"/>
    <w:rsid w:val="001F76BC"/>
    <w:rsid w:val="001F78CE"/>
    <w:rsid w:val="001F7D44"/>
    <w:rsid w:val="00200173"/>
    <w:rsid w:val="00200537"/>
    <w:rsid w:val="00200603"/>
    <w:rsid w:val="00200B90"/>
    <w:rsid w:val="00200D66"/>
    <w:rsid w:val="00200E87"/>
    <w:rsid w:val="00200FA4"/>
    <w:rsid w:val="002010D6"/>
    <w:rsid w:val="002011BF"/>
    <w:rsid w:val="002012A1"/>
    <w:rsid w:val="002013A1"/>
    <w:rsid w:val="002014CA"/>
    <w:rsid w:val="00201976"/>
    <w:rsid w:val="00201BB7"/>
    <w:rsid w:val="00201BD7"/>
    <w:rsid w:val="00201DE6"/>
    <w:rsid w:val="00201E33"/>
    <w:rsid w:val="00201F86"/>
    <w:rsid w:val="00201F96"/>
    <w:rsid w:val="00202357"/>
    <w:rsid w:val="0020266B"/>
    <w:rsid w:val="002027E9"/>
    <w:rsid w:val="00202BB3"/>
    <w:rsid w:val="002030C1"/>
    <w:rsid w:val="002030EB"/>
    <w:rsid w:val="00203176"/>
    <w:rsid w:val="0020331B"/>
    <w:rsid w:val="002033B7"/>
    <w:rsid w:val="00203548"/>
    <w:rsid w:val="00203F91"/>
    <w:rsid w:val="0020424A"/>
    <w:rsid w:val="0020447D"/>
    <w:rsid w:val="00204617"/>
    <w:rsid w:val="002046B0"/>
    <w:rsid w:val="00204804"/>
    <w:rsid w:val="00204914"/>
    <w:rsid w:val="00204C43"/>
    <w:rsid w:val="00204C7B"/>
    <w:rsid w:val="00204E57"/>
    <w:rsid w:val="00205051"/>
    <w:rsid w:val="002050FA"/>
    <w:rsid w:val="002054AB"/>
    <w:rsid w:val="00205637"/>
    <w:rsid w:val="00205655"/>
    <w:rsid w:val="0020587A"/>
    <w:rsid w:val="002058DE"/>
    <w:rsid w:val="00205D80"/>
    <w:rsid w:val="002064F5"/>
    <w:rsid w:val="00206592"/>
    <w:rsid w:val="00206750"/>
    <w:rsid w:val="0020696D"/>
    <w:rsid w:val="00206A08"/>
    <w:rsid w:val="00206FB3"/>
    <w:rsid w:val="002070A4"/>
    <w:rsid w:val="002073BD"/>
    <w:rsid w:val="002074F9"/>
    <w:rsid w:val="002075A4"/>
    <w:rsid w:val="00207D75"/>
    <w:rsid w:val="00207F38"/>
    <w:rsid w:val="0021006B"/>
    <w:rsid w:val="00210211"/>
    <w:rsid w:val="00210396"/>
    <w:rsid w:val="002105D2"/>
    <w:rsid w:val="00210A96"/>
    <w:rsid w:val="00210B08"/>
    <w:rsid w:val="002112E9"/>
    <w:rsid w:val="00211939"/>
    <w:rsid w:val="00211AC7"/>
    <w:rsid w:val="00211BF0"/>
    <w:rsid w:val="00211C3A"/>
    <w:rsid w:val="00211CD1"/>
    <w:rsid w:val="00211E9E"/>
    <w:rsid w:val="0021211B"/>
    <w:rsid w:val="00212590"/>
    <w:rsid w:val="002125C8"/>
    <w:rsid w:val="002129A2"/>
    <w:rsid w:val="00212DE4"/>
    <w:rsid w:val="0021301D"/>
    <w:rsid w:val="0021333C"/>
    <w:rsid w:val="002133CA"/>
    <w:rsid w:val="00213649"/>
    <w:rsid w:val="0021388A"/>
    <w:rsid w:val="00213DDC"/>
    <w:rsid w:val="00213E81"/>
    <w:rsid w:val="0021417A"/>
    <w:rsid w:val="002141AF"/>
    <w:rsid w:val="0021425A"/>
    <w:rsid w:val="0021454A"/>
    <w:rsid w:val="002150FF"/>
    <w:rsid w:val="0021515B"/>
    <w:rsid w:val="00215567"/>
    <w:rsid w:val="002157EB"/>
    <w:rsid w:val="00215ADE"/>
    <w:rsid w:val="00215DF7"/>
    <w:rsid w:val="00216386"/>
    <w:rsid w:val="0021640F"/>
    <w:rsid w:val="00216598"/>
    <w:rsid w:val="002166C0"/>
    <w:rsid w:val="00216773"/>
    <w:rsid w:val="00216D83"/>
    <w:rsid w:val="00217034"/>
    <w:rsid w:val="0021763D"/>
    <w:rsid w:val="00217C08"/>
    <w:rsid w:val="002202EC"/>
    <w:rsid w:val="00220AAB"/>
    <w:rsid w:val="00220B12"/>
    <w:rsid w:val="00220DEF"/>
    <w:rsid w:val="00220ED1"/>
    <w:rsid w:val="0022101F"/>
    <w:rsid w:val="002212F4"/>
    <w:rsid w:val="0022194A"/>
    <w:rsid w:val="00221F2D"/>
    <w:rsid w:val="002220FC"/>
    <w:rsid w:val="00222140"/>
    <w:rsid w:val="00222154"/>
    <w:rsid w:val="002223D8"/>
    <w:rsid w:val="00222544"/>
    <w:rsid w:val="0022276F"/>
    <w:rsid w:val="002227D4"/>
    <w:rsid w:val="00222976"/>
    <w:rsid w:val="00222AEC"/>
    <w:rsid w:val="00222D03"/>
    <w:rsid w:val="002232C9"/>
    <w:rsid w:val="0022344D"/>
    <w:rsid w:val="0022367C"/>
    <w:rsid w:val="00223BE0"/>
    <w:rsid w:val="00223CE6"/>
    <w:rsid w:val="00223F02"/>
    <w:rsid w:val="00223F08"/>
    <w:rsid w:val="0022408E"/>
    <w:rsid w:val="0022416A"/>
    <w:rsid w:val="00224448"/>
    <w:rsid w:val="00224839"/>
    <w:rsid w:val="00224A01"/>
    <w:rsid w:val="00224B94"/>
    <w:rsid w:val="00224BB5"/>
    <w:rsid w:val="00224CB1"/>
    <w:rsid w:val="00224F07"/>
    <w:rsid w:val="002250D4"/>
    <w:rsid w:val="00225280"/>
    <w:rsid w:val="0022538C"/>
    <w:rsid w:val="0022563A"/>
    <w:rsid w:val="00225D51"/>
    <w:rsid w:val="00225EEC"/>
    <w:rsid w:val="002262DC"/>
    <w:rsid w:val="0022647F"/>
    <w:rsid w:val="002267A8"/>
    <w:rsid w:val="00226B70"/>
    <w:rsid w:val="00226BDA"/>
    <w:rsid w:val="00226D5F"/>
    <w:rsid w:val="00226F80"/>
    <w:rsid w:val="00226F98"/>
    <w:rsid w:val="00227201"/>
    <w:rsid w:val="002278B1"/>
    <w:rsid w:val="00227D3B"/>
    <w:rsid w:val="00227F69"/>
    <w:rsid w:val="002303A6"/>
    <w:rsid w:val="002305EC"/>
    <w:rsid w:val="00230A79"/>
    <w:rsid w:val="00230AA3"/>
    <w:rsid w:val="00230F67"/>
    <w:rsid w:val="002316D8"/>
    <w:rsid w:val="002317FB"/>
    <w:rsid w:val="00231919"/>
    <w:rsid w:val="00231A48"/>
    <w:rsid w:val="00231B41"/>
    <w:rsid w:val="00231BAF"/>
    <w:rsid w:val="00231CC7"/>
    <w:rsid w:val="00231DDB"/>
    <w:rsid w:val="00231F31"/>
    <w:rsid w:val="00231FC0"/>
    <w:rsid w:val="00232732"/>
    <w:rsid w:val="002327B3"/>
    <w:rsid w:val="002327B5"/>
    <w:rsid w:val="00232863"/>
    <w:rsid w:val="00232A5D"/>
    <w:rsid w:val="00232C54"/>
    <w:rsid w:val="00232EF9"/>
    <w:rsid w:val="00232F94"/>
    <w:rsid w:val="0023320D"/>
    <w:rsid w:val="002332BC"/>
    <w:rsid w:val="0023355F"/>
    <w:rsid w:val="002335B1"/>
    <w:rsid w:val="002335FE"/>
    <w:rsid w:val="002337C3"/>
    <w:rsid w:val="00233806"/>
    <w:rsid w:val="0023381D"/>
    <w:rsid w:val="002339F3"/>
    <w:rsid w:val="0023489F"/>
    <w:rsid w:val="00234A7A"/>
    <w:rsid w:val="00234AB6"/>
    <w:rsid w:val="00234B79"/>
    <w:rsid w:val="00234CB7"/>
    <w:rsid w:val="00234F47"/>
    <w:rsid w:val="002353EC"/>
    <w:rsid w:val="00235C3E"/>
    <w:rsid w:val="00235F36"/>
    <w:rsid w:val="0023610A"/>
    <w:rsid w:val="00236442"/>
    <w:rsid w:val="002366A9"/>
    <w:rsid w:val="00236832"/>
    <w:rsid w:val="00236834"/>
    <w:rsid w:val="00236F1A"/>
    <w:rsid w:val="0023721F"/>
    <w:rsid w:val="002375C1"/>
    <w:rsid w:val="00237B6C"/>
    <w:rsid w:val="00237CE9"/>
    <w:rsid w:val="00237E65"/>
    <w:rsid w:val="00240179"/>
    <w:rsid w:val="002405B4"/>
    <w:rsid w:val="00240739"/>
    <w:rsid w:val="00240783"/>
    <w:rsid w:val="002407BF"/>
    <w:rsid w:val="002407D3"/>
    <w:rsid w:val="00240C6A"/>
    <w:rsid w:val="00240D72"/>
    <w:rsid w:val="00240DB9"/>
    <w:rsid w:val="002410B0"/>
    <w:rsid w:val="00241625"/>
    <w:rsid w:val="00241681"/>
    <w:rsid w:val="00241862"/>
    <w:rsid w:val="00241D66"/>
    <w:rsid w:val="00242096"/>
    <w:rsid w:val="002420FF"/>
    <w:rsid w:val="0024223C"/>
    <w:rsid w:val="002427C6"/>
    <w:rsid w:val="002428BF"/>
    <w:rsid w:val="00242AC0"/>
    <w:rsid w:val="00242C5A"/>
    <w:rsid w:val="00242FEB"/>
    <w:rsid w:val="00243252"/>
    <w:rsid w:val="0024390E"/>
    <w:rsid w:val="00243E02"/>
    <w:rsid w:val="00243E96"/>
    <w:rsid w:val="00244291"/>
    <w:rsid w:val="0024491F"/>
    <w:rsid w:val="00244A4C"/>
    <w:rsid w:val="00244B94"/>
    <w:rsid w:val="00244D1B"/>
    <w:rsid w:val="00244EF0"/>
    <w:rsid w:val="00245743"/>
    <w:rsid w:val="00245878"/>
    <w:rsid w:val="00245DC2"/>
    <w:rsid w:val="00245ED0"/>
    <w:rsid w:val="0024639E"/>
    <w:rsid w:val="00246426"/>
    <w:rsid w:val="0024651D"/>
    <w:rsid w:val="002479AF"/>
    <w:rsid w:val="00247AB0"/>
    <w:rsid w:val="00247BCC"/>
    <w:rsid w:val="00247E7D"/>
    <w:rsid w:val="00247F2D"/>
    <w:rsid w:val="00247F9E"/>
    <w:rsid w:val="00247FD4"/>
    <w:rsid w:val="00247FE0"/>
    <w:rsid w:val="0025000F"/>
    <w:rsid w:val="00250135"/>
    <w:rsid w:val="0025024B"/>
    <w:rsid w:val="0025036C"/>
    <w:rsid w:val="002503DE"/>
    <w:rsid w:val="002503F7"/>
    <w:rsid w:val="00250D61"/>
    <w:rsid w:val="0025118D"/>
    <w:rsid w:val="002511FB"/>
    <w:rsid w:val="00251241"/>
    <w:rsid w:val="0025133F"/>
    <w:rsid w:val="00251444"/>
    <w:rsid w:val="00251615"/>
    <w:rsid w:val="00251657"/>
    <w:rsid w:val="00251CA4"/>
    <w:rsid w:val="00251F6C"/>
    <w:rsid w:val="0025238F"/>
    <w:rsid w:val="002525AF"/>
    <w:rsid w:val="00252625"/>
    <w:rsid w:val="002526AF"/>
    <w:rsid w:val="002526BD"/>
    <w:rsid w:val="002526D9"/>
    <w:rsid w:val="00252738"/>
    <w:rsid w:val="002528DD"/>
    <w:rsid w:val="00252AF1"/>
    <w:rsid w:val="00252CE0"/>
    <w:rsid w:val="00252DBE"/>
    <w:rsid w:val="0025313C"/>
    <w:rsid w:val="00253238"/>
    <w:rsid w:val="00253677"/>
    <w:rsid w:val="00253761"/>
    <w:rsid w:val="00253B32"/>
    <w:rsid w:val="00253BA5"/>
    <w:rsid w:val="00254661"/>
    <w:rsid w:val="00254669"/>
    <w:rsid w:val="00254785"/>
    <w:rsid w:val="00254DFC"/>
    <w:rsid w:val="0025569A"/>
    <w:rsid w:val="0025598F"/>
    <w:rsid w:val="00255B60"/>
    <w:rsid w:val="00255BA0"/>
    <w:rsid w:val="00255F13"/>
    <w:rsid w:val="00255F69"/>
    <w:rsid w:val="00255FCB"/>
    <w:rsid w:val="0025625D"/>
    <w:rsid w:val="002563F9"/>
    <w:rsid w:val="002565F8"/>
    <w:rsid w:val="00256646"/>
    <w:rsid w:val="002568BC"/>
    <w:rsid w:val="00256B02"/>
    <w:rsid w:val="00256DE1"/>
    <w:rsid w:val="002571A3"/>
    <w:rsid w:val="002571D8"/>
    <w:rsid w:val="0025730C"/>
    <w:rsid w:val="002574EB"/>
    <w:rsid w:val="002575D3"/>
    <w:rsid w:val="0025792D"/>
    <w:rsid w:val="0026001A"/>
    <w:rsid w:val="0026013E"/>
    <w:rsid w:val="0026020D"/>
    <w:rsid w:val="0026039E"/>
    <w:rsid w:val="002609A8"/>
    <w:rsid w:val="0026109F"/>
    <w:rsid w:val="002611F8"/>
    <w:rsid w:val="00261326"/>
    <w:rsid w:val="0026145C"/>
    <w:rsid w:val="002616FB"/>
    <w:rsid w:val="0026186A"/>
    <w:rsid w:val="00261A0A"/>
    <w:rsid w:val="00262A58"/>
    <w:rsid w:val="00262C74"/>
    <w:rsid w:val="002636E0"/>
    <w:rsid w:val="00263C1E"/>
    <w:rsid w:val="00264297"/>
    <w:rsid w:val="00264A04"/>
    <w:rsid w:val="00264A4B"/>
    <w:rsid w:val="00264CF9"/>
    <w:rsid w:val="00264DA4"/>
    <w:rsid w:val="00264FC7"/>
    <w:rsid w:val="00265012"/>
    <w:rsid w:val="002651F2"/>
    <w:rsid w:val="002654D9"/>
    <w:rsid w:val="002657EF"/>
    <w:rsid w:val="00266066"/>
    <w:rsid w:val="00266299"/>
    <w:rsid w:val="0026630F"/>
    <w:rsid w:val="002663A0"/>
    <w:rsid w:val="002666BB"/>
    <w:rsid w:val="002667DE"/>
    <w:rsid w:val="00266A78"/>
    <w:rsid w:val="00266C0A"/>
    <w:rsid w:val="00266D72"/>
    <w:rsid w:val="002670D7"/>
    <w:rsid w:val="002671AC"/>
    <w:rsid w:val="002671B8"/>
    <w:rsid w:val="00267393"/>
    <w:rsid w:val="0026741A"/>
    <w:rsid w:val="00267947"/>
    <w:rsid w:val="00267C55"/>
    <w:rsid w:val="0027029F"/>
    <w:rsid w:val="00270301"/>
    <w:rsid w:val="00270820"/>
    <w:rsid w:val="00270CA7"/>
    <w:rsid w:val="002710F7"/>
    <w:rsid w:val="00271948"/>
    <w:rsid w:val="002719AF"/>
    <w:rsid w:val="00271A16"/>
    <w:rsid w:val="0027221B"/>
    <w:rsid w:val="002723BB"/>
    <w:rsid w:val="002724DF"/>
    <w:rsid w:val="002727B9"/>
    <w:rsid w:val="00272A01"/>
    <w:rsid w:val="00272A86"/>
    <w:rsid w:val="00273691"/>
    <w:rsid w:val="002736DB"/>
    <w:rsid w:val="002738A9"/>
    <w:rsid w:val="00273AD1"/>
    <w:rsid w:val="00273D90"/>
    <w:rsid w:val="00273EE9"/>
    <w:rsid w:val="00273F92"/>
    <w:rsid w:val="0027424D"/>
    <w:rsid w:val="0027483A"/>
    <w:rsid w:val="00274928"/>
    <w:rsid w:val="00274A55"/>
    <w:rsid w:val="00274CAD"/>
    <w:rsid w:val="00275258"/>
    <w:rsid w:val="00275527"/>
    <w:rsid w:val="0027564F"/>
    <w:rsid w:val="0027571F"/>
    <w:rsid w:val="0027621D"/>
    <w:rsid w:val="00276613"/>
    <w:rsid w:val="00276A7C"/>
    <w:rsid w:val="00276AFC"/>
    <w:rsid w:val="00276DE6"/>
    <w:rsid w:val="002772DF"/>
    <w:rsid w:val="002779EC"/>
    <w:rsid w:val="00277C8A"/>
    <w:rsid w:val="00277E3C"/>
    <w:rsid w:val="00277F65"/>
    <w:rsid w:val="002800EE"/>
    <w:rsid w:val="002808E9"/>
    <w:rsid w:val="00280F69"/>
    <w:rsid w:val="00280FD1"/>
    <w:rsid w:val="0028185C"/>
    <w:rsid w:val="002818A7"/>
    <w:rsid w:val="00281AF4"/>
    <w:rsid w:val="0028225E"/>
    <w:rsid w:val="0028270D"/>
    <w:rsid w:val="002827AE"/>
    <w:rsid w:val="002827DB"/>
    <w:rsid w:val="00282D74"/>
    <w:rsid w:val="00282F27"/>
    <w:rsid w:val="002834CA"/>
    <w:rsid w:val="0028353A"/>
    <w:rsid w:val="00283BF2"/>
    <w:rsid w:val="00283D49"/>
    <w:rsid w:val="00284099"/>
    <w:rsid w:val="0028522D"/>
    <w:rsid w:val="002852B0"/>
    <w:rsid w:val="0028554F"/>
    <w:rsid w:val="002856C4"/>
    <w:rsid w:val="002858E4"/>
    <w:rsid w:val="002859CA"/>
    <w:rsid w:val="00285A30"/>
    <w:rsid w:val="00285E2C"/>
    <w:rsid w:val="002860DA"/>
    <w:rsid w:val="002860F4"/>
    <w:rsid w:val="0028722D"/>
    <w:rsid w:val="00287507"/>
    <w:rsid w:val="00287667"/>
    <w:rsid w:val="00287790"/>
    <w:rsid w:val="002877A5"/>
    <w:rsid w:val="00287862"/>
    <w:rsid w:val="002878D4"/>
    <w:rsid w:val="00287BB1"/>
    <w:rsid w:val="00287C3B"/>
    <w:rsid w:val="00287CFE"/>
    <w:rsid w:val="00287D64"/>
    <w:rsid w:val="002900B7"/>
    <w:rsid w:val="00290190"/>
    <w:rsid w:val="00290256"/>
    <w:rsid w:val="002902E5"/>
    <w:rsid w:val="00290497"/>
    <w:rsid w:val="002906E3"/>
    <w:rsid w:val="00290C76"/>
    <w:rsid w:val="00290DD9"/>
    <w:rsid w:val="00291238"/>
    <w:rsid w:val="002914DE"/>
    <w:rsid w:val="002915E0"/>
    <w:rsid w:val="00291CE8"/>
    <w:rsid w:val="00291FF4"/>
    <w:rsid w:val="00292064"/>
    <w:rsid w:val="00292460"/>
    <w:rsid w:val="002924DE"/>
    <w:rsid w:val="0029274E"/>
    <w:rsid w:val="00292BDD"/>
    <w:rsid w:val="00292C4E"/>
    <w:rsid w:val="0029323A"/>
    <w:rsid w:val="002934D1"/>
    <w:rsid w:val="002934E0"/>
    <w:rsid w:val="0029361D"/>
    <w:rsid w:val="0029391B"/>
    <w:rsid w:val="00293D68"/>
    <w:rsid w:val="00293F9F"/>
    <w:rsid w:val="00294041"/>
    <w:rsid w:val="00294496"/>
    <w:rsid w:val="0029459B"/>
    <w:rsid w:val="00294B54"/>
    <w:rsid w:val="00294EB0"/>
    <w:rsid w:val="0029549E"/>
    <w:rsid w:val="00295555"/>
    <w:rsid w:val="00295ACD"/>
    <w:rsid w:val="00295C2A"/>
    <w:rsid w:val="00296B2D"/>
    <w:rsid w:val="00296D2A"/>
    <w:rsid w:val="002972BF"/>
    <w:rsid w:val="00297356"/>
    <w:rsid w:val="002979A7"/>
    <w:rsid w:val="00297E63"/>
    <w:rsid w:val="002A030F"/>
    <w:rsid w:val="002A0336"/>
    <w:rsid w:val="002A041C"/>
    <w:rsid w:val="002A0530"/>
    <w:rsid w:val="002A06FC"/>
    <w:rsid w:val="002A0754"/>
    <w:rsid w:val="002A0928"/>
    <w:rsid w:val="002A1249"/>
    <w:rsid w:val="002A172B"/>
    <w:rsid w:val="002A1790"/>
    <w:rsid w:val="002A18EE"/>
    <w:rsid w:val="002A1A59"/>
    <w:rsid w:val="002A1C89"/>
    <w:rsid w:val="002A1C9E"/>
    <w:rsid w:val="002A24DC"/>
    <w:rsid w:val="002A25CC"/>
    <w:rsid w:val="002A2C5A"/>
    <w:rsid w:val="002A2DA1"/>
    <w:rsid w:val="002A2FAF"/>
    <w:rsid w:val="002A30E8"/>
    <w:rsid w:val="002A3105"/>
    <w:rsid w:val="002A346D"/>
    <w:rsid w:val="002A384B"/>
    <w:rsid w:val="002A391D"/>
    <w:rsid w:val="002A3B27"/>
    <w:rsid w:val="002A424B"/>
    <w:rsid w:val="002A4997"/>
    <w:rsid w:val="002A4B37"/>
    <w:rsid w:val="002A4ED6"/>
    <w:rsid w:val="002A5046"/>
    <w:rsid w:val="002A5145"/>
    <w:rsid w:val="002A5365"/>
    <w:rsid w:val="002A54BB"/>
    <w:rsid w:val="002A58CA"/>
    <w:rsid w:val="002A5F0B"/>
    <w:rsid w:val="002A6581"/>
    <w:rsid w:val="002A6C19"/>
    <w:rsid w:val="002A6CBB"/>
    <w:rsid w:val="002A71C1"/>
    <w:rsid w:val="002A72F3"/>
    <w:rsid w:val="002A74BB"/>
    <w:rsid w:val="002A75BD"/>
    <w:rsid w:val="002A763C"/>
    <w:rsid w:val="002A7A5F"/>
    <w:rsid w:val="002B0572"/>
    <w:rsid w:val="002B09AF"/>
    <w:rsid w:val="002B0C69"/>
    <w:rsid w:val="002B0E7A"/>
    <w:rsid w:val="002B0FA8"/>
    <w:rsid w:val="002B1284"/>
    <w:rsid w:val="002B1359"/>
    <w:rsid w:val="002B16E4"/>
    <w:rsid w:val="002B1812"/>
    <w:rsid w:val="002B19D2"/>
    <w:rsid w:val="002B1D98"/>
    <w:rsid w:val="002B1F5E"/>
    <w:rsid w:val="002B1FC7"/>
    <w:rsid w:val="002B235A"/>
    <w:rsid w:val="002B23D1"/>
    <w:rsid w:val="002B241B"/>
    <w:rsid w:val="002B24DB"/>
    <w:rsid w:val="002B24E1"/>
    <w:rsid w:val="002B26DE"/>
    <w:rsid w:val="002B2760"/>
    <w:rsid w:val="002B2848"/>
    <w:rsid w:val="002B29E8"/>
    <w:rsid w:val="002B2B30"/>
    <w:rsid w:val="002B2E0E"/>
    <w:rsid w:val="002B30B9"/>
    <w:rsid w:val="002B3138"/>
    <w:rsid w:val="002B321B"/>
    <w:rsid w:val="002B35F9"/>
    <w:rsid w:val="002B36AF"/>
    <w:rsid w:val="002B3818"/>
    <w:rsid w:val="002B38BE"/>
    <w:rsid w:val="002B3D71"/>
    <w:rsid w:val="002B3FF5"/>
    <w:rsid w:val="002B483B"/>
    <w:rsid w:val="002B4941"/>
    <w:rsid w:val="002B4C7B"/>
    <w:rsid w:val="002B4DF6"/>
    <w:rsid w:val="002B5003"/>
    <w:rsid w:val="002B5186"/>
    <w:rsid w:val="002B526B"/>
    <w:rsid w:val="002B55ED"/>
    <w:rsid w:val="002B5B4B"/>
    <w:rsid w:val="002B5E80"/>
    <w:rsid w:val="002B6450"/>
    <w:rsid w:val="002B6851"/>
    <w:rsid w:val="002B6D45"/>
    <w:rsid w:val="002B6FAD"/>
    <w:rsid w:val="002B780A"/>
    <w:rsid w:val="002B7E72"/>
    <w:rsid w:val="002C0243"/>
    <w:rsid w:val="002C035E"/>
    <w:rsid w:val="002C0520"/>
    <w:rsid w:val="002C0738"/>
    <w:rsid w:val="002C080B"/>
    <w:rsid w:val="002C0B87"/>
    <w:rsid w:val="002C0FC0"/>
    <w:rsid w:val="002C1A74"/>
    <w:rsid w:val="002C1F9F"/>
    <w:rsid w:val="002C233B"/>
    <w:rsid w:val="002C299C"/>
    <w:rsid w:val="002C299E"/>
    <w:rsid w:val="002C300D"/>
    <w:rsid w:val="002C320F"/>
    <w:rsid w:val="002C340D"/>
    <w:rsid w:val="002C3A00"/>
    <w:rsid w:val="002C3CAC"/>
    <w:rsid w:val="002C3CDC"/>
    <w:rsid w:val="002C3F43"/>
    <w:rsid w:val="002C4252"/>
    <w:rsid w:val="002C432D"/>
    <w:rsid w:val="002C4446"/>
    <w:rsid w:val="002C49AF"/>
    <w:rsid w:val="002C5004"/>
    <w:rsid w:val="002C51DF"/>
    <w:rsid w:val="002C54F6"/>
    <w:rsid w:val="002C59C4"/>
    <w:rsid w:val="002C5A97"/>
    <w:rsid w:val="002C5BC1"/>
    <w:rsid w:val="002C5F8E"/>
    <w:rsid w:val="002C648C"/>
    <w:rsid w:val="002C64C4"/>
    <w:rsid w:val="002C65BC"/>
    <w:rsid w:val="002C691D"/>
    <w:rsid w:val="002C6946"/>
    <w:rsid w:val="002C6A93"/>
    <w:rsid w:val="002C6BB1"/>
    <w:rsid w:val="002C6C3B"/>
    <w:rsid w:val="002C6F33"/>
    <w:rsid w:val="002C71A2"/>
    <w:rsid w:val="002C75C8"/>
    <w:rsid w:val="002C7DAC"/>
    <w:rsid w:val="002C7DF7"/>
    <w:rsid w:val="002C7E3D"/>
    <w:rsid w:val="002D022E"/>
    <w:rsid w:val="002D06B5"/>
    <w:rsid w:val="002D07DE"/>
    <w:rsid w:val="002D0819"/>
    <w:rsid w:val="002D08D5"/>
    <w:rsid w:val="002D0BC0"/>
    <w:rsid w:val="002D0C28"/>
    <w:rsid w:val="002D106A"/>
    <w:rsid w:val="002D13F9"/>
    <w:rsid w:val="002D1590"/>
    <w:rsid w:val="002D1619"/>
    <w:rsid w:val="002D1A87"/>
    <w:rsid w:val="002D1FEB"/>
    <w:rsid w:val="002D2218"/>
    <w:rsid w:val="002D2516"/>
    <w:rsid w:val="002D2975"/>
    <w:rsid w:val="002D2A92"/>
    <w:rsid w:val="002D2F2D"/>
    <w:rsid w:val="002D2F9D"/>
    <w:rsid w:val="002D32EE"/>
    <w:rsid w:val="002D332D"/>
    <w:rsid w:val="002D3633"/>
    <w:rsid w:val="002D3A4D"/>
    <w:rsid w:val="002D3F6F"/>
    <w:rsid w:val="002D4307"/>
    <w:rsid w:val="002D4450"/>
    <w:rsid w:val="002D450D"/>
    <w:rsid w:val="002D4FDB"/>
    <w:rsid w:val="002D507E"/>
    <w:rsid w:val="002D5325"/>
    <w:rsid w:val="002D55E9"/>
    <w:rsid w:val="002D5D0C"/>
    <w:rsid w:val="002D5D70"/>
    <w:rsid w:val="002D66F1"/>
    <w:rsid w:val="002D6847"/>
    <w:rsid w:val="002D775A"/>
    <w:rsid w:val="002D77ED"/>
    <w:rsid w:val="002D781D"/>
    <w:rsid w:val="002D7B97"/>
    <w:rsid w:val="002D7D64"/>
    <w:rsid w:val="002D7E53"/>
    <w:rsid w:val="002E0697"/>
    <w:rsid w:val="002E08F6"/>
    <w:rsid w:val="002E0F07"/>
    <w:rsid w:val="002E1016"/>
    <w:rsid w:val="002E166B"/>
    <w:rsid w:val="002E1767"/>
    <w:rsid w:val="002E191A"/>
    <w:rsid w:val="002E1CCB"/>
    <w:rsid w:val="002E1D54"/>
    <w:rsid w:val="002E24E3"/>
    <w:rsid w:val="002E2692"/>
    <w:rsid w:val="002E27C5"/>
    <w:rsid w:val="002E2840"/>
    <w:rsid w:val="002E2A77"/>
    <w:rsid w:val="002E2C80"/>
    <w:rsid w:val="002E2C81"/>
    <w:rsid w:val="002E2E13"/>
    <w:rsid w:val="002E3AFC"/>
    <w:rsid w:val="002E3CE0"/>
    <w:rsid w:val="002E3CF0"/>
    <w:rsid w:val="002E3F8C"/>
    <w:rsid w:val="002E4167"/>
    <w:rsid w:val="002E42E3"/>
    <w:rsid w:val="002E4355"/>
    <w:rsid w:val="002E49DC"/>
    <w:rsid w:val="002E4A84"/>
    <w:rsid w:val="002E4C05"/>
    <w:rsid w:val="002E4EF2"/>
    <w:rsid w:val="002E5524"/>
    <w:rsid w:val="002E55CD"/>
    <w:rsid w:val="002E595D"/>
    <w:rsid w:val="002E5B75"/>
    <w:rsid w:val="002E5C41"/>
    <w:rsid w:val="002E5C8F"/>
    <w:rsid w:val="002E5D02"/>
    <w:rsid w:val="002E5E6C"/>
    <w:rsid w:val="002E6057"/>
    <w:rsid w:val="002E6121"/>
    <w:rsid w:val="002E66CE"/>
    <w:rsid w:val="002E66F5"/>
    <w:rsid w:val="002E66FB"/>
    <w:rsid w:val="002E688F"/>
    <w:rsid w:val="002E69D8"/>
    <w:rsid w:val="002E6CF9"/>
    <w:rsid w:val="002E6FE2"/>
    <w:rsid w:val="002E7192"/>
    <w:rsid w:val="002E7759"/>
    <w:rsid w:val="002E788A"/>
    <w:rsid w:val="002E7B10"/>
    <w:rsid w:val="002E7D83"/>
    <w:rsid w:val="002E7F7E"/>
    <w:rsid w:val="002F008F"/>
    <w:rsid w:val="002F04D7"/>
    <w:rsid w:val="002F055E"/>
    <w:rsid w:val="002F0579"/>
    <w:rsid w:val="002F07A1"/>
    <w:rsid w:val="002F0902"/>
    <w:rsid w:val="002F0AA8"/>
    <w:rsid w:val="002F0BA9"/>
    <w:rsid w:val="002F11D8"/>
    <w:rsid w:val="002F1235"/>
    <w:rsid w:val="002F124B"/>
    <w:rsid w:val="002F18AA"/>
    <w:rsid w:val="002F1CC5"/>
    <w:rsid w:val="002F1E1D"/>
    <w:rsid w:val="002F248E"/>
    <w:rsid w:val="002F24AA"/>
    <w:rsid w:val="002F264F"/>
    <w:rsid w:val="002F2CFB"/>
    <w:rsid w:val="002F3005"/>
    <w:rsid w:val="002F3187"/>
    <w:rsid w:val="002F32A9"/>
    <w:rsid w:val="002F3317"/>
    <w:rsid w:val="002F3724"/>
    <w:rsid w:val="002F3CAD"/>
    <w:rsid w:val="002F3F2E"/>
    <w:rsid w:val="002F449C"/>
    <w:rsid w:val="002F4814"/>
    <w:rsid w:val="002F497A"/>
    <w:rsid w:val="002F4DAB"/>
    <w:rsid w:val="002F55D7"/>
    <w:rsid w:val="002F5C6A"/>
    <w:rsid w:val="002F5EBE"/>
    <w:rsid w:val="002F60A5"/>
    <w:rsid w:val="002F624F"/>
    <w:rsid w:val="002F62A2"/>
    <w:rsid w:val="002F62DA"/>
    <w:rsid w:val="002F6919"/>
    <w:rsid w:val="002F6C07"/>
    <w:rsid w:val="002F6CE9"/>
    <w:rsid w:val="002F6E41"/>
    <w:rsid w:val="002F6EBD"/>
    <w:rsid w:val="002F6FB0"/>
    <w:rsid w:val="002F7978"/>
    <w:rsid w:val="00300183"/>
    <w:rsid w:val="00300362"/>
    <w:rsid w:val="00300630"/>
    <w:rsid w:val="00300F20"/>
    <w:rsid w:val="003014CF"/>
    <w:rsid w:val="003017D0"/>
    <w:rsid w:val="00301B58"/>
    <w:rsid w:val="003020A2"/>
    <w:rsid w:val="00302124"/>
    <w:rsid w:val="003022F8"/>
    <w:rsid w:val="0030254C"/>
    <w:rsid w:val="00302649"/>
    <w:rsid w:val="003026E3"/>
    <w:rsid w:val="00302874"/>
    <w:rsid w:val="00302A28"/>
    <w:rsid w:val="00302A40"/>
    <w:rsid w:val="00302B69"/>
    <w:rsid w:val="00302C22"/>
    <w:rsid w:val="00302D67"/>
    <w:rsid w:val="003032A7"/>
    <w:rsid w:val="0030339E"/>
    <w:rsid w:val="0030386D"/>
    <w:rsid w:val="0030389E"/>
    <w:rsid w:val="003039F5"/>
    <w:rsid w:val="00304080"/>
    <w:rsid w:val="00304678"/>
    <w:rsid w:val="00304772"/>
    <w:rsid w:val="00304873"/>
    <w:rsid w:val="003049B8"/>
    <w:rsid w:val="003049E5"/>
    <w:rsid w:val="00304ADE"/>
    <w:rsid w:val="00304C60"/>
    <w:rsid w:val="00304E04"/>
    <w:rsid w:val="00304F26"/>
    <w:rsid w:val="003051EC"/>
    <w:rsid w:val="00305315"/>
    <w:rsid w:val="0030541B"/>
    <w:rsid w:val="0030555A"/>
    <w:rsid w:val="00305B8F"/>
    <w:rsid w:val="00305C4D"/>
    <w:rsid w:val="00305D5F"/>
    <w:rsid w:val="00306066"/>
    <w:rsid w:val="00306272"/>
    <w:rsid w:val="00306462"/>
    <w:rsid w:val="003064AB"/>
    <w:rsid w:val="00306635"/>
    <w:rsid w:val="003069C3"/>
    <w:rsid w:val="00306BC5"/>
    <w:rsid w:val="00306CE8"/>
    <w:rsid w:val="00307350"/>
    <w:rsid w:val="00307351"/>
    <w:rsid w:val="0030765C"/>
    <w:rsid w:val="00307DA4"/>
    <w:rsid w:val="00310313"/>
    <w:rsid w:val="00310391"/>
    <w:rsid w:val="003105E5"/>
    <w:rsid w:val="0031083E"/>
    <w:rsid w:val="00310BED"/>
    <w:rsid w:val="00310DBE"/>
    <w:rsid w:val="00310EE4"/>
    <w:rsid w:val="003111CA"/>
    <w:rsid w:val="0031161B"/>
    <w:rsid w:val="00311808"/>
    <w:rsid w:val="00311B0D"/>
    <w:rsid w:val="00312015"/>
    <w:rsid w:val="00312284"/>
    <w:rsid w:val="0031253C"/>
    <w:rsid w:val="00312995"/>
    <w:rsid w:val="00312BC4"/>
    <w:rsid w:val="003133AD"/>
    <w:rsid w:val="00313734"/>
    <w:rsid w:val="00313742"/>
    <w:rsid w:val="003144E0"/>
    <w:rsid w:val="00314542"/>
    <w:rsid w:val="0031483C"/>
    <w:rsid w:val="00314C00"/>
    <w:rsid w:val="00314E0A"/>
    <w:rsid w:val="00314F52"/>
    <w:rsid w:val="00315059"/>
    <w:rsid w:val="00315607"/>
    <w:rsid w:val="00315C55"/>
    <w:rsid w:val="00315C62"/>
    <w:rsid w:val="00316126"/>
    <w:rsid w:val="00316272"/>
    <w:rsid w:val="00316396"/>
    <w:rsid w:val="003168A9"/>
    <w:rsid w:val="00316903"/>
    <w:rsid w:val="00316A42"/>
    <w:rsid w:val="00316FE3"/>
    <w:rsid w:val="00317110"/>
    <w:rsid w:val="003172A5"/>
    <w:rsid w:val="003174E2"/>
    <w:rsid w:val="003176BE"/>
    <w:rsid w:val="00317946"/>
    <w:rsid w:val="00317BED"/>
    <w:rsid w:val="00317F5C"/>
    <w:rsid w:val="00320189"/>
    <w:rsid w:val="0032050F"/>
    <w:rsid w:val="00320C99"/>
    <w:rsid w:val="00320F19"/>
    <w:rsid w:val="003212AD"/>
    <w:rsid w:val="003215EF"/>
    <w:rsid w:val="00321A64"/>
    <w:rsid w:val="00321BEF"/>
    <w:rsid w:val="00321C3C"/>
    <w:rsid w:val="003224E8"/>
    <w:rsid w:val="003226D1"/>
    <w:rsid w:val="00322984"/>
    <w:rsid w:val="00322AA1"/>
    <w:rsid w:val="00323335"/>
    <w:rsid w:val="00323430"/>
    <w:rsid w:val="00323741"/>
    <w:rsid w:val="0032378E"/>
    <w:rsid w:val="0032385D"/>
    <w:rsid w:val="003239A0"/>
    <w:rsid w:val="00323ACD"/>
    <w:rsid w:val="00323F30"/>
    <w:rsid w:val="00324262"/>
    <w:rsid w:val="00324397"/>
    <w:rsid w:val="003245BA"/>
    <w:rsid w:val="003246B6"/>
    <w:rsid w:val="00324B10"/>
    <w:rsid w:val="00324BA4"/>
    <w:rsid w:val="00324BC0"/>
    <w:rsid w:val="00324FFE"/>
    <w:rsid w:val="0032541D"/>
    <w:rsid w:val="00325A78"/>
    <w:rsid w:val="00325BB9"/>
    <w:rsid w:val="00325C26"/>
    <w:rsid w:val="003260BA"/>
    <w:rsid w:val="0032623A"/>
    <w:rsid w:val="003263B6"/>
    <w:rsid w:val="00326500"/>
    <w:rsid w:val="00326656"/>
    <w:rsid w:val="00326823"/>
    <w:rsid w:val="00326B02"/>
    <w:rsid w:val="00326C6C"/>
    <w:rsid w:val="00327002"/>
    <w:rsid w:val="00327396"/>
    <w:rsid w:val="003277CA"/>
    <w:rsid w:val="00327985"/>
    <w:rsid w:val="00327A89"/>
    <w:rsid w:val="00327FDE"/>
    <w:rsid w:val="0033028C"/>
    <w:rsid w:val="00330407"/>
    <w:rsid w:val="003304E7"/>
    <w:rsid w:val="0033097F"/>
    <w:rsid w:val="00330CF2"/>
    <w:rsid w:val="00330D27"/>
    <w:rsid w:val="00330E82"/>
    <w:rsid w:val="00331292"/>
    <w:rsid w:val="00331E29"/>
    <w:rsid w:val="0033265B"/>
    <w:rsid w:val="00332EE3"/>
    <w:rsid w:val="003332F7"/>
    <w:rsid w:val="003333C1"/>
    <w:rsid w:val="0033353A"/>
    <w:rsid w:val="00333601"/>
    <w:rsid w:val="00333607"/>
    <w:rsid w:val="00333B1F"/>
    <w:rsid w:val="00333DF6"/>
    <w:rsid w:val="00334259"/>
    <w:rsid w:val="0033436E"/>
    <w:rsid w:val="003344F1"/>
    <w:rsid w:val="003348C0"/>
    <w:rsid w:val="00334D1C"/>
    <w:rsid w:val="00334D8D"/>
    <w:rsid w:val="00335314"/>
    <w:rsid w:val="003353DF"/>
    <w:rsid w:val="003358B4"/>
    <w:rsid w:val="00335CF7"/>
    <w:rsid w:val="0033644F"/>
    <w:rsid w:val="003364E1"/>
    <w:rsid w:val="00336A4A"/>
    <w:rsid w:val="0033703A"/>
    <w:rsid w:val="00337124"/>
    <w:rsid w:val="003372D8"/>
    <w:rsid w:val="003375E6"/>
    <w:rsid w:val="003376A1"/>
    <w:rsid w:val="00337F4C"/>
    <w:rsid w:val="0034041A"/>
    <w:rsid w:val="003405BC"/>
    <w:rsid w:val="003409A1"/>
    <w:rsid w:val="00340C07"/>
    <w:rsid w:val="00340C8D"/>
    <w:rsid w:val="003410FB"/>
    <w:rsid w:val="00341190"/>
    <w:rsid w:val="003411A9"/>
    <w:rsid w:val="003411C0"/>
    <w:rsid w:val="003415D6"/>
    <w:rsid w:val="00341991"/>
    <w:rsid w:val="00342107"/>
    <w:rsid w:val="003425E0"/>
    <w:rsid w:val="00342627"/>
    <w:rsid w:val="0034268B"/>
    <w:rsid w:val="003427EC"/>
    <w:rsid w:val="00342B12"/>
    <w:rsid w:val="00342BCD"/>
    <w:rsid w:val="003434F9"/>
    <w:rsid w:val="003438BA"/>
    <w:rsid w:val="00343972"/>
    <w:rsid w:val="00343D4F"/>
    <w:rsid w:val="003445E9"/>
    <w:rsid w:val="00344689"/>
    <w:rsid w:val="00344C43"/>
    <w:rsid w:val="00344C5B"/>
    <w:rsid w:val="00344E54"/>
    <w:rsid w:val="00345717"/>
    <w:rsid w:val="00345939"/>
    <w:rsid w:val="00345A12"/>
    <w:rsid w:val="00345C6B"/>
    <w:rsid w:val="003460AE"/>
    <w:rsid w:val="00346124"/>
    <w:rsid w:val="0034626B"/>
    <w:rsid w:val="00346505"/>
    <w:rsid w:val="0034652E"/>
    <w:rsid w:val="003467EE"/>
    <w:rsid w:val="00346863"/>
    <w:rsid w:val="00346D15"/>
    <w:rsid w:val="00346EA2"/>
    <w:rsid w:val="0034733B"/>
    <w:rsid w:val="003475DC"/>
    <w:rsid w:val="003477F6"/>
    <w:rsid w:val="00347CE9"/>
    <w:rsid w:val="00347E91"/>
    <w:rsid w:val="00350058"/>
    <w:rsid w:val="00350310"/>
    <w:rsid w:val="003503AF"/>
    <w:rsid w:val="0035049C"/>
    <w:rsid w:val="00350BEC"/>
    <w:rsid w:val="00350CC0"/>
    <w:rsid w:val="00350E27"/>
    <w:rsid w:val="00350F83"/>
    <w:rsid w:val="003510AC"/>
    <w:rsid w:val="003510E7"/>
    <w:rsid w:val="003511B6"/>
    <w:rsid w:val="003515C4"/>
    <w:rsid w:val="00351770"/>
    <w:rsid w:val="00351AFF"/>
    <w:rsid w:val="00351FF3"/>
    <w:rsid w:val="00352506"/>
    <w:rsid w:val="003526B4"/>
    <w:rsid w:val="003527BA"/>
    <w:rsid w:val="00352848"/>
    <w:rsid w:val="00352888"/>
    <w:rsid w:val="003528AE"/>
    <w:rsid w:val="00352CC4"/>
    <w:rsid w:val="00352D17"/>
    <w:rsid w:val="00352DB7"/>
    <w:rsid w:val="0035330B"/>
    <w:rsid w:val="003535A0"/>
    <w:rsid w:val="00353607"/>
    <w:rsid w:val="0035377F"/>
    <w:rsid w:val="00353780"/>
    <w:rsid w:val="00353782"/>
    <w:rsid w:val="003538FD"/>
    <w:rsid w:val="00353CC7"/>
    <w:rsid w:val="00354097"/>
    <w:rsid w:val="003541C0"/>
    <w:rsid w:val="0035433F"/>
    <w:rsid w:val="00354407"/>
    <w:rsid w:val="003544F1"/>
    <w:rsid w:val="00354579"/>
    <w:rsid w:val="00354B61"/>
    <w:rsid w:val="00354C97"/>
    <w:rsid w:val="00354C9E"/>
    <w:rsid w:val="00354FAD"/>
    <w:rsid w:val="003551D0"/>
    <w:rsid w:val="00355771"/>
    <w:rsid w:val="0035593B"/>
    <w:rsid w:val="0035596A"/>
    <w:rsid w:val="00355A85"/>
    <w:rsid w:val="00355DF8"/>
    <w:rsid w:val="00355F56"/>
    <w:rsid w:val="00356252"/>
    <w:rsid w:val="00356821"/>
    <w:rsid w:val="00356A25"/>
    <w:rsid w:val="003570FB"/>
    <w:rsid w:val="00357105"/>
    <w:rsid w:val="003577A2"/>
    <w:rsid w:val="0035794A"/>
    <w:rsid w:val="00357BFA"/>
    <w:rsid w:val="00357D6A"/>
    <w:rsid w:val="00357DB7"/>
    <w:rsid w:val="003608BA"/>
    <w:rsid w:val="00360AF0"/>
    <w:rsid w:val="00360BB2"/>
    <w:rsid w:val="0036158C"/>
    <w:rsid w:val="003618D9"/>
    <w:rsid w:val="00361A20"/>
    <w:rsid w:val="00361DCD"/>
    <w:rsid w:val="00361E60"/>
    <w:rsid w:val="00361FC8"/>
    <w:rsid w:val="003625B1"/>
    <w:rsid w:val="00362614"/>
    <w:rsid w:val="0036269F"/>
    <w:rsid w:val="00362A4D"/>
    <w:rsid w:val="00362DD8"/>
    <w:rsid w:val="0036313E"/>
    <w:rsid w:val="00363518"/>
    <w:rsid w:val="00363537"/>
    <w:rsid w:val="00363A4F"/>
    <w:rsid w:val="00363F4D"/>
    <w:rsid w:val="00364215"/>
    <w:rsid w:val="00364621"/>
    <w:rsid w:val="00365231"/>
    <w:rsid w:val="003655FB"/>
    <w:rsid w:val="00365957"/>
    <w:rsid w:val="00365B3C"/>
    <w:rsid w:val="00365FA7"/>
    <w:rsid w:val="00365FED"/>
    <w:rsid w:val="0036619B"/>
    <w:rsid w:val="003661A9"/>
    <w:rsid w:val="003661D8"/>
    <w:rsid w:val="00366310"/>
    <w:rsid w:val="00366501"/>
    <w:rsid w:val="003666C2"/>
    <w:rsid w:val="00366935"/>
    <w:rsid w:val="00366A2C"/>
    <w:rsid w:val="00366AEB"/>
    <w:rsid w:val="00366C19"/>
    <w:rsid w:val="00366D41"/>
    <w:rsid w:val="00366DA4"/>
    <w:rsid w:val="00366ECA"/>
    <w:rsid w:val="00367149"/>
    <w:rsid w:val="003671C5"/>
    <w:rsid w:val="00367979"/>
    <w:rsid w:val="00367AA5"/>
    <w:rsid w:val="00367EDF"/>
    <w:rsid w:val="00367FA7"/>
    <w:rsid w:val="00370561"/>
    <w:rsid w:val="00370857"/>
    <w:rsid w:val="00370949"/>
    <w:rsid w:val="00370A8E"/>
    <w:rsid w:val="00370B72"/>
    <w:rsid w:val="00370BF2"/>
    <w:rsid w:val="00370E9A"/>
    <w:rsid w:val="00370F3D"/>
    <w:rsid w:val="00371357"/>
    <w:rsid w:val="003715D6"/>
    <w:rsid w:val="0037191D"/>
    <w:rsid w:val="00371CE2"/>
    <w:rsid w:val="00372002"/>
    <w:rsid w:val="00372260"/>
    <w:rsid w:val="003723D0"/>
    <w:rsid w:val="0037258B"/>
    <w:rsid w:val="00372684"/>
    <w:rsid w:val="00372BF3"/>
    <w:rsid w:val="0037313F"/>
    <w:rsid w:val="003736ED"/>
    <w:rsid w:val="00373CCD"/>
    <w:rsid w:val="00373F7D"/>
    <w:rsid w:val="0037428C"/>
    <w:rsid w:val="00374327"/>
    <w:rsid w:val="003744CB"/>
    <w:rsid w:val="003746AC"/>
    <w:rsid w:val="00374743"/>
    <w:rsid w:val="0037476F"/>
    <w:rsid w:val="00374AB4"/>
    <w:rsid w:val="00374B3C"/>
    <w:rsid w:val="00374BAB"/>
    <w:rsid w:val="00374C23"/>
    <w:rsid w:val="00374CAD"/>
    <w:rsid w:val="00374D16"/>
    <w:rsid w:val="00374FA1"/>
    <w:rsid w:val="00375249"/>
    <w:rsid w:val="003752F5"/>
    <w:rsid w:val="00375414"/>
    <w:rsid w:val="0037564C"/>
    <w:rsid w:val="0037585C"/>
    <w:rsid w:val="00375A52"/>
    <w:rsid w:val="00376257"/>
    <w:rsid w:val="003762DC"/>
    <w:rsid w:val="00376502"/>
    <w:rsid w:val="003765E7"/>
    <w:rsid w:val="003767F1"/>
    <w:rsid w:val="003768F8"/>
    <w:rsid w:val="00376A9B"/>
    <w:rsid w:val="00376DA0"/>
    <w:rsid w:val="00377153"/>
    <w:rsid w:val="00377A11"/>
    <w:rsid w:val="00377B15"/>
    <w:rsid w:val="00377CC7"/>
    <w:rsid w:val="00377F43"/>
    <w:rsid w:val="00377F75"/>
    <w:rsid w:val="00377F83"/>
    <w:rsid w:val="00380242"/>
    <w:rsid w:val="00380339"/>
    <w:rsid w:val="003804E8"/>
    <w:rsid w:val="00380A66"/>
    <w:rsid w:val="00380CF1"/>
    <w:rsid w:val="00380F06"/>
    <w:rsid w:val="0038105E"/>
    <w:rsid w:val="003811D8"/>
    <w:rsid w:val="0038141B"/>
    <w:rsid w:val="003816A6"/>
    <w:rsid w:val="00381805"/>
    <w:rsid w:val="00381C7F"/>
    <w:rsid w:val="00381DA4"/>
    <w:rsid w:val="00381FB1"/>
    <w:rsid w:val="00381FE9"/>
    <w:rsid w:val="0038201E"/>
    <w:rsid w:val="003826B4"/>
    <w:rsid w:val="00382AD8"/>
    <w:rsid w:val="00382D5C"/>
    <w:rsid w:val="00382DD9"/>
    <w:rsid w:val="003830D8"/>
    <w:rsid w:val="00383756"/>
    <w:rsid w:val="00383D5A"/>
    <w:rsid w:val="00383F15"/>
    <w:rsid w:val="00383F50"/>
    <w:rsid w:val="00383FDF"/>
    <w:rsid w:val="00384002"/>
    <w:rsid w:val="0038405A"/>
    <w:rsid w:val="0038409D"/>
    <w:rsid w:val="003840A9"/>
    <w:rsid w:val="003840F6"/>
    <w:rsid w:val="0038430D"/>
    <w:rsid w:val="00384C10"/>
    <w:rsid w:val="00384E71"/>
    <w:rsid w:val="00384F64"/>
    <w:rsid w:val="0038501F"/>
    <w:rsid w:val="0038568F"/>
    <w:rsid w:val="003858B9"/>
    <w:rsid w:val="00385959"/>
    <w:rsid w:val="00385A28"/>
    <w:rsid w:val="00385DB3"/>
    <w:rsid w:val="003860B6"/>
    <w:rsid w:val="00386417"/>
    <w:rsid w:val="0038657E"/>
    <w:rsid w:val="00386972"/>
    <w:rsid w:val="00386993"/>
    <w:rsid w:val="00386B84"/>
    <w:rsid w:val="00386C09"/>
    <w:rsid w:val="00386DF6"/>
    <w:rsid w:val="003870CB"/>
    <w:rsid w:val="00387855"/>
    <w:rsid w:val="00390474"/>
    <w:rsid w:val="003904C2"/>
    <w:rsid w:val="00390FDA"/>
    <w:rsid w:val="00391301"/>
    <w:rsid w:val="003913B1"/>
    <w:rsid w:val="003913C1"/>
    <w:rsid w:val="00391515"/>
    <w:rsid w:val="00391707"/>
    <w:rsid w:val="00391EE1"/>
    <w:rsid w:val="00392631"/>
    <w:rsid w:val="003926D4"/>
    <w:rsid w:val="00392962"/>
    <w:rsid w:val="00392B37"/>
    <w:rsid w:val="00392D12"/>
    <w:rsid w:val="00392E9D"/>
    <w:rsid w:val="00392F5F"/>
    <w:rsid w:val="0039343F"/>
    <w:rsid w:val="00393480"/>
    <w:rsid w:val="00393609"/>
    <w:rsid w:val="00393859"/>
    <w:rsid w:val="003938AD"/>
    <w:rsid w:val="00393E4F"/>
    <w:rsid w:val="003942D3"/>
    <w:rsid w:val="00394E83"/>
    <w:rsid w:val="00394E8E"/>
    <w:rsid w:val="00394EE6"/>
    <w:rsid w:val="0039501B"/>
    <w:rsid w:val="0039510E"/>
    <w:rsid w:val="00395AEF"/>
    <w:rsid w:val="00396238"/>
    <w:rsid w:val="00396518"/>
    <w:rsid w:val="003968F9"/>
    <w:rsid w:val="00396C69"/>
    <w:rsid w:val="00396C97"/>
    <w:rsid w:val="00396EC5"/>
    <w:rsid w:val="00397286"/>
    <w:rsid w:val="00397496"/>
    <w:rsid w:val="00397515"/>
    <w:rsid w:val="003976D1"/>
    <w:rsid w:val="003977C5"/>
    <w:rsid w:val="0039795F"/>
    <w:rsid w:val="00397A31"/>
    <w:rsid w:val="00397F32"/>
    <w:rsid w:val="003A0430"/>
    <w:rsid w:val="003A0450"/>
    <w:rsid w:val="003A0662"/>
    <w:rsid w:val="003A06E9"/>
    <w:rsid w:val="003A0AFB"/>
    <w:rsid w:val="003A0E5C"/>
    <w:rsid w:val="003A1856"/>
    <w:rsid w:val="003A190C"/>
    <w:rsid w:val="003A1C59"/>
    <w:rsid w:val="003A1F69"/>
    <w:rsid w:val="003A219B"/>
    <w:rsid w:val="003A245A"/>
    <w:rsid w:val="003A252C"/>
    <w:rsid w:val="003A2BAA"/>
    <w:rsid w:val="003A2C9A"/>
    <w:rsid w:val="003A2E9C"/>
    <w:rsid w:val="003A3355"/>
    <w:rsid w:val="003A33D9"/>
    <w:rsid w:val="003A3682"/>
    <w:rsid w:val="003A3C37"/>
    <w:rsid w:val="003A3EE6"/>
    <w:rsid w:val="003A3F05"/>
    <w:rsid w:val="003A49FC"/>
    <w:rsid w:val="003A4CB8"/>
    <w:rsid w:val="003A4DA3"/>
    <w:rsid w:val="003A4ECC"/>
    <w:rsid w:val="003A517B"/>
    <w:rsid w:val="003A51B8"/>
    <w:rsid w:val="003A52DF"/>
    <w:rsid w:val="003A5542"/>
    <w:rsid w:val="003A5644"/>
    <w:rsid w:val="003A595F"/>
    <w:rsid w:val="003A5CC9"/>
    <w:rsid w:val="003A5CD5"/>
    <w:rsid w:val="003A5EE0"/>
    <w:rsid w:val="003A5FF7"/>
    <w:rsid w:val="003A60B2"/>
    <w:rsid w:val="003A610C"/>
    <w:rsid w:val="003A62D9"/>
    <w:rsid w:val="003A66C1"/>
    <w:rsid w:val="003A6AFF"/>
    <w:rsid w:val="003A6D0F"/>
    <w:rsid w:val="003A6D7E"/>
    <w:rsid w:val="003A71E7"/>
    <w:rsid w:val="003A74EF"/>
    <w:rsid w:val="003A7544"/>
    <w:rsid w:val="003A75C6"/>
    <w:rsid w:val="003A7770"/>
    <w:rsid w:val="003A7D1A"/>
    <w:rsid w:val="003A7D9F"/>
    <w:rsid w:val="003A7E0D"/>
    <w:rsid w:val="003B0118"/>
    <w:rsid w:val="003B017D"/>
    <w:rsid w:val="003B0527"/>
    <w:rsid w:val="003B052B"/>
    <w:rsid w:val="003B0568"/>
    <w:rsid w:val="003B06DC"/>
    <w:rsid w:val="003B093E"/>
    <w:rsid w:val="003B0B01"/>
    <w:rsid w:val="003B0B96"/>
    <w:rsid w:val="003B0BC6"/>
    <w:rsid w:val="003B0CFB"/>
    <w:rsid w:val="003B0D44"/>
    <w:rsid w:val="003B0DC3"/>
    <w:rsid w:val="003B0F52"/>
    <w:rsid w:val="003B1338"/>
    <w:rsid w:val="003B192A"/>
    <w:rsid w:val="003B1A8B"/>
    <w:rsid w:val="003B1CFF"/>
    <w:rsid w:val="003B1E53"/>
    <w:rsid w:val="003B1FBE"/>
    <w:rsid w:val="003B2093"/>
    <w:rsid w:val="003B21EA"/>
    <w:rsid w:val="003B22F2"/>
    <w:rsid w:val="003B23A9"/>
    <w:rsid w:val="003B2790"/>
    <w:rsid w:val="003B28DB"/>
    <w:rsid w:val="003B2E00"/>
    <w:rsid w:val="003B332E"/>
    <w:rsid w:val="003B336A"/>
    <w:rsid w:val="003B36A5"/>
    <w:rsid w:val="003B3808"/>
    <w:rsid w:val="003B3A45"/>
    <w:rsid w:val="003B3F91"/>
    <w:rsid w:val="003B427D"/>
    <w:rsid w:val="003B4663"/>
    <w:rsid w:val="003B47C3"/>
    <w:rsid w:val="003B494E"/>
    <w:rsid w:val="003B4AE7"/>
    <w:rsid w:val="003B4BAD"/>
    <w:rsid w:val="003B4D74"/>
    <w:rsid w:val="003B4D81"/>
    <w:rsid w:val="003B4DFA"/>
    <w:rsid w:val="003B4FB7"/>
    <w:rsid w:val="003B51E6"/>
    <w:rsid w:val="003B54C7"/>
    <w:rsid w:val="003B559C"/>
    <w:rsid w:val="003B55D7"/>
    <w:rsid w:val="003B55DA"/>
    <w:rsid w:val="003B564F"/>
    <w:rsid w:val="003B569B"/>
    <w:rsid w:val="003B5884"/>
    <w:rsid w:val="003B5A88"/>
    <w:rsid w:val="003B5B10"/>
    <w:rsid w:val="003B5E10"/>
    <w:rsid w:val="003B5F22"/>
    <w:rsid w:val="003B600C"/>
    <w:rsid w:val="003B6105"/>
    <w:rsid w:val="003B6134"/>
    <w:rsid w:val="003B6354"/>
    <w:rsid w:val="003B67F7"/>
    <w:rsid w:val="003B697C"/>
    <w:rsid w:val="003B6CAF"/>
    <w:rsid w:val="003B6F8B"/>
    <w:rsid w:val="003B7238"/>
    <w:rsid w:val="003B7327"/>
    <w:rsid w:val="003B7539"/>
    <w:rsid w:val="003B7775"/>
    <w:rsid w:val="003B778F"/>
    <w:rsid w:val="003B78DA"/>
    <w:rsid w:val="003B7DAD"/>
    <w:rsid w:val="003C0034"/>
    <w:rsid w:val="003C0128"/>
    <w:rsid w:val="003C02D7"/>
    <w:rsid w:val="003C03D9"/>
    <w:rsid w:val="003C0492"/>
    <w:rsid w:val="003C0794"/>
    <w:rsid w:val="003C0A3B"/>
    <w:rsid w:val="003C0ADF"/>
    <w:rsid w:val="003C1155"/>
    <w:rsid w:val="003C13FB"/>
    <w:rsid w:val="003C15D1"/>
    <w:rsid w:val="003C15D8"/>
    <w:rsid w:val="003C18C6"/>
    <w:rsid w:val="003C1909"/>
    <w:rsid w:val="003C19D1"/>
    <w:rsid w:val="003C1AFF"/>
    <w:rsid w:val="003C1BA0"/>
    <w:rsid w:val="003C1C6F"/>
    <w:rsid w:val="003C1F57"/>
    <w:rsid w:val="003C242A"/>
    <w:rsid w:val="003C245F"/>
    <w:rsid w:val="003C26BD"/>
    <w:rsid w:val="003C26F0"/>
    <w:rsid w:val="003C2BE8"/>
    <w:rsid w:val="003C2E2A"/>
    <w:rsid w:val="003C307C"/>
    <w:rsid w:val="003C3378"/>
    <w:rsid w:val="003C35F7"/>
    <w:rsid w:val="003C3981"/>
    <w:rsid w:val="003C3B50"/>
    <w:rsid w:val="003C3C0C"/>
    <w:rsid w:val="003C45CB"/>
    <w:rsid w:val="003C482D"/>
    <w:rsid w:val="003C498E"/>
    <w:rsid w:val="003C49D6"/>
    <w:rsid w:val="003C4B79"/>
    <w:rsid w:val="003C5132"/>
    <w:rsid w:val="003C56DA"/>
    <w:rsid w:val="003C6178"/>
    <w:rsid w:val="003C630D"/>
    <w:rsid w:val="003C69E5"/>
    <w:rsid w:val="003C6DB5"/>
    <w:rsid w:val="003C7270"/>
    <w:rsid w:val="003C74DA"/>
    <w:rsid w:val="003C7505"/>
    <w:rsid w:val="003C76F6"/>
    <w:rsid w:val="003C7F61"/>
    <w:rsid w:val="003D01F8"/>
    <w:rsid w:val="003D03EB"/>
    <w:rsid w:val="003D052D"/>
    <w:rsid w:val="003D05E3"/>
    <w:rsid w:val="003D0689"/>
    <w:rsid w:val="003D0737"/>
    <w:rsid w:val="003D0A1F"/>
    <w:rsid w:val="003D0A99"/>
    <w:rsid w:val="003D0FFE"/>
    <w:rsid w:val="003D1170"/>
    <w:rsid w:val="003D1333"/>
    <w:rsid w:val="003D1649"/>
    <w:rsid w:val="003D167C"/>
    <w:rsid w:val="003D17BA"/>
    <w:rsid w:val="003D19ED"/>
    <w:rsid w:val="003D1C50"/>
    <w:rsid w:val="003D21AD"/>
    <w:rsid w:val="003D229A"/>
    <w:rsid w:val="003D2F28"/>
    <w:rsid w:val="003D3150"/>
    <w:rsid w:val="003D31F4"/>
    <w:rsid w:val="003D3350"/>
    <w:rsid w:val="003D34E9"/>
    <w:rsid w:val="003D3782"/>
    <w:rsid w:val="003D41F9"/>
    <w:rsid w:val="003D48EC"/>
    <w:rsid w:val="003D4C82"/>
    <w:rsid w:val="003D4D1E"/>
    <w:rsid w:val="003D5271"/>
    <w:rsid w:val="003D54FD"/>
    <w:rsid w:val="003D5972"/>
    <w:rsid w:val="003D5A65"/>
    <w:rsid w:val="003D5AE0"/>
    <w:rsid w:val="003D5B7B"/>
    <w:rsid w:val="003D5D3F"/>
    <w:rsid w:val="003D5FAE"/>
    <w:rsid w:val="003D6377"/>
    <w:rsid w:val="003D685D"/>
    <w:rsid w:val="003D6EF5"/>
    <w:rsid w:val="003D74A8"/>
    <w:rsid w:val="003D79FA"/>
    <w:rsid w:val="003D7BC9"/>
    <w:rsid w:val="003D7D18"/>
    <w:rsid w:val="003D7F6D"/>
    <w:rsid w:val="003E0335"/>
    <w:rsid w:val="003E04F3"/>
    <w:rsid w:val="003E07AF"/>
    <w:rsid w:val="003E09A1"/>
    <w:rsid w:val="003E1060"/>
    <w:rsid w:val="003E128F"/>
    <w:rsid w:val="003E1348"/>
    <w:rsid w:val="003E14C2"/>
    <w:rsid w:val="003E1A0B"/>
    <w:rsid w:val="003E1C4F"/>
    <w:rsid w:val="003E1EF8"/>
    <w:rsid w:val="003E2151"/>
    <w:rsid w:val="003E2153"/>
    <w:rsid w:val="003E217F"/>
    <w:rsid w:val="003E26E9"/>
    <w:rsid w:val="003E28A3"/>
    <w:rsid w:val="003E2964"/>
    <w:rsid w:val="003E2A2D"/>
    <w:rsid w:val="003E2ABA"/>
    <w:rsid w:val="003E2C27"/>
    <w:rsid w:val="003E2DE9"/>
    <w:rsid w:val="003E2E30"/>
    <w:rsid w:val="003E34CA"/>
    <w:rsid w:val="003E3521"/>
    <w:rsid w:val="003E3676"/>
    <w:rsid w:val="003E3A2A"/>
    <w:rsid w:val="003E3CAE"/>
    <w:rsid w:val="003E3FA6"/>
    <w:rsid w:val="003E41D2"/>
    <w:rsid w:val="003E42FF"/>
    <w:rsid w:val="003E43EF"/>
    <w:rsid w:val="003E44EA"/>
    <w:rsid w:val="003E45B9"/>
    <w:rsid w:val="003E4659"/>
    <w:rsid w:val="003E469F"/>
    <w:rsid w:val="003E46C5"/>
    <w:rsid w:val="003E4891"/>
    <w:rsid w:val="003E4BF0"/>
    <w:rsid w:val="003E5268"/>
    <w:rsid w:val="003E52EC"/>
    <w:rsid w:val="003E535E"/>
    <w:rsid w:val="003E53E0"/>
    <w:rsid w:val="003E55AC"/>
    <w:rsid w:val="003E56EC"/>
    <w:rsid w:val="003E589F"/>
    <w:rsid w:val="003E5A64"/>
    <w:rsid w:val="003E5B9C"/>
    <w:rsid w:val="003E5C0D"/>
    <w:rsid w:val="003E5CA8"/>
    <w:rsid w:val="003E5D58"/>
    <w:rsid w:val="003E627D"/>
    <w:rsid w:val="003E6417"/>
    <w:rsid w:val="003E6764"/>
    <w:rsid w:val="003E67F4"/>
    <w:rsid w:val="003E6955"/>
    <w:rsid w:val="003E697F"/>
    <w:rsid w:val="003E69F5"/>
    <w:rsid w:val="003E6E25"/>
    <w:rsid w:val="003E71DA"/>
    <w:rsid w:val="003E7264"/>
    <w:rsid w:val="003E7386"/>
    <w:rsid w:val="003E75AE"/>
    <w:rsid w:val="003E77DE"/>
    <w:rsid w:val="003E782A"/>
    <w:rsid w:val="003E7AEA"/>
    <w:rsid w:val="003E7DC9"/>
    <w:rsid w:val="003E7DEF"/>
    <w:rsid w:val="003F0016"/>
    <w:rsid w:val="003F011D"/>
    <w:rsid w:val="003F01C7"/>
    <w:rsid w:val="003F0288"/>
    <w:rsid w:val="003F04A9"/>
    <w:rsid w:val="003F055C"/>
    <w:rsid w:val="003F09EA"/>
    <w:rsid w:val="003F0A0E"/>
    <w:rsid w:val="003F0DBE"/>
    <w:rsid w:val="003F0ED6"/>
    <w:rsid w:val="003F1157"/>
    <w:rsid w:val="003F1319"/>
    <w:rsid w:val="003F133B"/>
    <w:rsid w:val="003F1647"/>
    <w:rsid w:val="003F1713"/>
    <w:rsid w:val="003F1F94"/>
    <w:rsid w:val="003F251A"/>
    <w:rsid w:val="003F29EB"/>
    <w:rsid w:val="003F2A86"/>
    <w:rsid w:val="003F2D94"/>
    <w:rsid w:val="003F3011"/>
    <w:rsid w:val="003F319D"/>
    <w:rsid w:val="003F3205"/>
    <w:rsid w:val="003F3404"/>
    <w:rsid w:val="003F3648"/>
    <w:rsid w:val="003F36EA"/>
    <w:rsid w:val="003F387B"/>
    <w:rsid w:val="003F38F7"/>
    <w:rsid w:val="003F3914"/>
    <w:rsid w:val="003F3997"/>
    <w:rsid w:val="003F3A2E"/>
    <w:rsid w:val="003F3DD2"/>
    <w:rsid w:val="003F3F22"/>
    <w:rsid w:val="003F40CC"/>
    <w:rsid w:val="003F457C"/>
    <w:rsid w:val="003F48DA"/>
    <w:rsid w:val="003F4D90"/>
    <w:rsid w:val="003F4E96"/>
    <w:rsid w:val="003F4EE6"/>
    <w:rsid w:val="003F4F48"/>
    <w:rsid w:val="003F5125"/>
    <w:rsid w:val="003F550F"/>
    <w:rsid w:val="003F5659"/>
    <w:rsid w:val="003F5708"/>
    <w:rsid w:val="003F5883"/>
    <w:rsid w:val="003F5960"/>
    <w:rsid w:val="003F5BA2"/>
    <w:rsid w:val="003F6372"/>
    <w:rsid w:val="003F65E8"/>
    <w:rsid w:val="003F6955"/>
    <w:rsid w:val="003F69E7"/>
    <w:rsid w:val="003F6B4C"/>
    <w:rsid w:val="003F6F81"/>
    <w:rsid w:val="003F7A19"/>
    <w:rsid w:val="003F7D2D"/>
    <w:rsid w:val="003F7F4B"/>
    <w:rsid w:val="004008E7"/>
    <w:rsid w:val="00400AFE"/>
    <w:rsid w:val="00401753"/>
    <w:rsid w:val="00401FE1"/>
    <w:rsid w:val="00402980"/>
    <w:rsid w:val="00402D07"/>
    <w:rsid w:val="00403158"/>
    <w:rsid w:val="00403186"/>
    <w:rsid w:val="00403465"/>
    <w:rsid w:val="00403839"/>
    <w:rsid w:val="0040397B"/>
    <w:rsid w:val="00403CD7"/>
    <w:rsid w:val="00403F83"/>
    <w:rsid w:val="004040B9"/>
    <w:rsid w:val="004040C9"/>
    <w:rsid w:val="00404167"/>
    <w:rsid w:val="00404177"/>
    <w:rsid w:val="0040486E"/>
    <w:rsid w:val="00404C43"/>
    <w:rsid w:val="00404D72"/>
    <w:rsid w:val="00405513"/>
    <w:rsid w:val="0040551F"/>
    <w:rsid w:val="004059B8"/>
    <w:rsid w:val="004059D4"/>
    <w:rsid w:val="004061DA"/>
    <w:rsid w:val="0040625B"/>
    <w:rsid w:val="004063A5"/>
    <w:rsid w:val="0040669B"/>
    <w:rsid w:val="0040671A"/>
    <w:rsid w:val="00406806"/>
    <w:rsid w:val="00406CC6"/>
    <w:rsid w:val="0040739A"/>
    <w:rsid w:val="00407513"/>
    <w:rsid w:val="00407600"/>
    <w:rsid w:val="00407850"/>
    <w:rsid w:val="00407C74"/>
    <w:rsid w:val="00407CD5"/>
    <w:rsid w:val="00407E56"/>
    <w:rsid w:val="004100B4"/>
    <w:rsid w:val="00410404"/>
    <w:rsid w:val="0041102D"/>
    <w:rsid w:val="00411661"/>
    <w:rsid w:val="00411ABA"/>
    <w:rsid w:val="00411B1D"/>
    <w:rsid w:val="00411C41"/>
    <w:rsid w:val="00411E0D"/>
    <w:rsid w:val="00412274"/>
    <w:rsid w:val="004124D5"/>
    <w:rsid w:val="00412826"/>
    <w:rsid w:val="00412B18"/>
    <w:rsid w:val="00412E6D"/>
    <w:rsid w:val="00413098"/>
    <w:rsid w:val="004135BD"/>
    <w:rsid w:val="004140BE"/>
    <w:rsid w:val="0041425E"/>
    <w:rsid w:val="00414976"/>
    <w:rsid w:val="00414B00"/>
    <w:rsid w:val="00414F10"/>
    <w:rsid w:val="00415005"/>
    <w:rsid w:val="0041513D"/>
    <w:rsid w:val="0041526F"/>
    <w:rsid w:val="004152FA"/>
    <w:rsid w:val="00415356"/>
    <w:rsid w:val="00415817"/>
    <w:rsid w:val="0041593B"/>
    <w:rsid w:val="00415C81"/>
    <w:rsid w:val="00415CB6"/>
    <w:rsid w:val="00415D98"/>
    <w:rsid w:val="00415E85"/>
    <w:rsid w:val="0041626A"/>
    <w:rsid w:val="00416318"/>
    <w:rsid w:val="00416515"/>
    <w:rsid w:val="00416890"/>
    <w:rsid w:val="00416EF7"/>
    <w:rsid w:val="004170C0"/>
    <w:rsid w:val="004171F3"/>
    <w:rsid w:val="00417411"/>
    <w:rsid w:val="0041742F"/>
    <w:rsid w:val="00417B36"/>
    <w:rsid w:val="0042004D"/>
    <w:rsid w:val="004200A7"/>
    <w:rsid w:val="004203E4"/>
    <w:rsid w:val="00420939"/>
    <w:rsid w:val="0042124F"/>
    <w:rsid w:val="00421720"/>
    <w:rsid w:val="00421C12"/>
    <w:rsid w:val="00421C1F"/>
    <w:rsid w:val="00421DEC"/>
    <w:rsid w:val="00421E2B"/>
    <w:rsid w:val="00421E63"/>
    <w:rsid w:val="004224F6"/>
    <w:rsid w:val="004226D9"/>
    <w:rsid w:val="004227A6"/>
    <w:rsid w:val="004228B0"/>
    <w:rsid w:val="004229A8"/>
    <w:rsid w:val="00422C18"/>
    <w:rsid w:val="00422CB0"/>
    <w:rsid w:val="0042314B"/>
    <w:rsid w:val="00423278"/>
    <w:rsid w:val="0042379B"/>
    <w:rsid w:val="00423919"/>
    <w:rsid w:val="00423967"/>
    <w:rsid w:val="00423D93"/>
    <w:rsid w:val="00424207"/>
    <w:rsid w:val="004246E9"/>
    <w:rsid w:val="00424871"/>
    <w:rsid w:val="00424941"/>
    <w:rsid w:val="00424C79"/>
    <w:rsid w:val="00424EE6"/>
    <w:rsid w:val="00424F2F"/>
    <w:rsid w:val="00424F8D"/>
    <w:rsid w:val="00425549"/>
    <w:rsid w:val="00425A56"/>
    <w:rsid w:val="00425B5A"/>
    <w:rsid w:val="00425C53"/>
    <w:rsid w:val="00425D16"/>
    <w:rsid w:val="00426107"/>
    <w:rsid w:val="004261A6"/>
    <w:rsid w:val="00426414"/>
    <w:rsid w:val="00426468"/>
    <w:rsid w:val="004264EA"/>
    <w:rsid w:val="0042684A"/>
    <w:rsid w:val="00426929"/>
    <w:rsid w:val="0042699C"/>
    <w:rsid w:val="00426B90"/>
    <w:rsid w:val="00426CE9"/>
    <w:rsid w:val="00426D08"/>
    <w:rsid w:val="00426DD0"/>
    <w:rsid w:val="00426E0A"/>
    <w:rsid w:val="0042707C"/>
    <w:rsid w:val="004270F3"/>
    <w:rsid w:val="004273BB"/>
    <w:rsid w:val="00427806"/>
    <w:rsid w:val="004278B3"/>
    <w:rsid w:val="004278D2"/>
    <w:rsid w:val="004279FC"/>
    <w:rsid w:val="00427C10"/>
    <w:rsid w:val="00427F85"/>
    <w:rsid w:val="00427FA5"/>
    <w:rsid w:val="00430259"/>
    <w:rsid w:val="00430356"/>
    <w:rsid w:val="004303FB"/>
    <w:rsid w:val="0043055F"/>
    <w:rsid w:val="00430840"/>
    <w:rsid w:val="0043090E"/>
    <w:rsid w:val="004309A8"/>
    <w:rsid w:val="00430BD6"/>
    <w:rsid w:val="00430F5D"/>
    <w:rsid w:val="00431211"/>
    <w:rsid w:val="00431304"/>
    <w:rsid w:val="00431325"/>
    <w:rsid w:val="004318A2"/>
    <w:rsid w:val="0043197D"/>
    <w:rsid w:val="00431F4C"/>
    <w:rsid w:val="00431F50"/>
    <w:rsid w:val="0043256B"/>
    <w:rsid w:val="004327DB"/>
    <w:rsid w:val="00432AC9"/>
    <w:rsid w:val="00432BAF"/>
    <w:rsid w:val="00432C9B"/>
    <w:rsid w:val="00432FC4"/>
    <w:rsid w:val="004330BA"/>
    <w:rsid w:val="004330E7"/>
    <w:rsid w:val="00433668"/>
    <w:rsid w:val="0043380D"/>
    <w:rsid w:val="00433941"/>
    <w:rsid w:val="00433B01"/>
    <w:rsid w:val="00433E19"/>
    <w:rsid w:val="00433F85"/>
    <w:rsid w:val="00433FD5"/>
    <w:rsid w:val="00434A38"/>
    <w:rsid w:val="00434B6C"/>
    <w:rsid w:val="00434B8A"/>
    <w:rsid w:val="00434D0C"/>
    <w:rsid w:val="00435103"/>
    <w:rsid w:val="0043549E"/>
    <w:rsid w:val="00435A08"/>
    <w:rsid w:val="00435DC9"/>
    <w:rsid w:val="00436E06"/>
    <w:rsid w:val="00436E82"/>
    <w:rsid w:val="00436F5B"/>
    <w:rsid w:val="0043709E"/>
    <w:rsid w:val="004370E4"/>
    <w:rsid w:val="004373D1"/>
    <w:rsid w:val="00437568"/>
    <w:rsid w:val="004376C4"/>
    <w:rsid w:val="004379E9"/>
    <w:rsid w:val="00437A1E"/>
    <w:rsid w:val="00437CA2"/>
    <w:rsid w:val="00437D3E"/>
    <w:rsid w:val="00440312"/>
    <w:rsid w:val="0044065B"/>
    <w:rsid w:val="00440864"/>
    <w:rsid w:val="004409CD"/>
    <w:rsid w:val="00440E8F"/>
    <w:rsid w:val="00441119"/>
    <w:rsid w:val="004411C4"/>
    <w:rsid w:val="00441265"/>
    <w:rsid w:val="004412D9"/>
    <w:rsid w:val="00441571"/>
    <w:rsid w:val="004415ED"/>
    <w:rsid w:val="00441AA6"/>
    <w:rsid w:val="00441BDF"/>
    <w:rsid w:val="00441D83"/>
    <w:rsid w:val="00442079"/>
    <w:rsid w:val="0044207B"/>
    <w:rsid w:val="004420E1"/>
    <w:rsid w:val="00442156"/>
    <w:rsid w:val="0044220F"/>
    <w:rsid w:val="00442266"/>
    <w:rsid w:val="0044234D"/>
    <w:rsid w:val="00442AB6"/>
    <w:rsid w:val="00442D80"/>
    <w:rsid w:val="00443331"/>
    <w:rsid w:val="00443530"/>
    <w:rsid w:val="004436AB"/>
    <w:rsid w:val="00443884"/>
    <w:rsid w:val="00443BAE"/>
    <w:rsid w:val="00443BB5"/>
    <w:rsid w:val="00443C17"/>
    <w:rsid w:val="00444468"/>
    <w:rsid w:val="004446A6"/>
    <w:rsid w:val="004446A7"/>
    <w:rsid w:val="00444D6B"/>
    <w:rsid w:val="0044581A"/>
    <w:rsid w:val="00445A01"/>
    <w:rsid w:val="00445D0C"/>
    <w:rsid w:val="00445E7E"/>
    <w:rsid w:val="0044641B"/>
    <w:rsid w:val="0044665E"/>
    <w:rsid w:val="004467F1"/>
    <w:rsid w:val="00446E19"/>
    <w:rsid w:val="004470E2"/>
    <w:rsid w:val="0044730B"/>
    <w:rsid w:val="00447388"/>
    <w:rsid w:val="0044747B"/>
    <w:rsid w:val="00447568"/>
    <w:rsid w:val="00450261"/>
    <w:rsid w:val="0045042D"/>
    <w:rsid w:val="00450686"/>
    <w:rsid w:val="00450ED6"/>
    <w:rsid w:val="004512CC"/>
    <w:rsid w:val="004512CF"/>
    <w:rsid w:val="004514BE"/>
    <w:rsid w:val="00451582"/>
    <w:rsid w:val="004515CB"/>
    <w:rsid w:val="00451CEC"/>
    <w:rsid w:val="00451E8F"/>
    <w:rsid w:val="00452362"/>
    <w:rsid w:val="004526BF"/>
    <w:rsid w:val="004529F7"/>
    <w:rsid w:val="00452D15"/>
    <w:rsid w:val="00452E59"/>
    <w:rsid w:val="00452FB4"/>
    <w:rsid w:val="00453020"/>
    <w:rsid w:val="00453131"/>
    <w:rsid w:val="00453B04"/>
    <w:rsid w:val="00453F19"/>
    <w:rsid w:val="00453F89"/>
    <w:rsid w:val="00454107"/>
    <w:rsid w:val="00454300"/>
    <w:rsid w:val="00454847"/>
    <w:rsid w:val="00454A63"/>
    <w:rsid w:val="00454A74"/>
    <w:rsid w:val="004551DF"/>
    <w:rsid w:val="004557EA"/>
    <w:rsid w:val="004558CA"/>
    <w:rsid w:val="00455A40"/>
    <w:rsid w:val="004562A2"/>
    <w:rsid w:val="0045653F"/>
    <w:rsid w:val="00457586"/>
    <w:rsid w:val="004577CB"/>
    <w:rsid w:val="00457E1C"/>
    <w:rsid w:val="00457ECC"/>
    <w:rsid w:val="00460049"/>
    <w:rsid w:val="004604EC"/>
    <w:rsid w:val="0046054B"/>
    <w:rsid w:val="00460841"/>
    <w:rsid w:val="004608BD"/>
    <w:rsid w:val="004610A8"/>
    <w:rsid w:val="004614F1"/>
    <w:rsid w:val="00461743"/>
    <w:rsid w:val="00461CCB"/>
    <w:rsid w:val="00461D9B"/>
    <w:rsid w:val="00461F0B"/>
    <w:rsid w:val="00462650"/>
    <w:rsid w:val="00462F90"/>
    <w:rsid w:val="00463038"/>
    <w:rsid w:val="00463209"/>
    <w:rsid w:val="00463335"/>
    <w:rsid w:val="00463546"/>
    <w:rsid w:val="00463B22"/>
    <w:rsid w:val="00463DC0"/>
    <w:rsid w:val="0046409B"/>
    <w:rsid w:val="00464867"/>
    <w:rsid w:val="00464BF6"/>
    <w:rsid w:val="00464C36"/>
    <w:rsid w:val="00464EB4"/>
    <w:rsid w:val="00465440"/>
    <w:rsid w:val="0046553B"/>
    <w:rsid w:val="004658A0"/>
    <w:rsid w:val="004659A2"/>
    <w:rsid w:val="004659C9"/>
    <w:rsid w:val="00465A6E"/>
    <w:rsid w:val="00465F17"/>
    <w:rsid w:val="00466048"/>
    <w:rsid w:val="00466133"/>
    <w:rsid w:val="0046616A"/>
    <w:rsid w:val="004661E0"/>
    <w:rsid w:val="004662C0"/>
    <w:rsid w:val="004663C1"/>
    <w:rsid w:val="0046654A"/>
    <w:rsid w:val="00466A29"/>
    <w:rsid w:val="00466D9D"/>
    <w:rsid w:val="0046700D"/>
    <w:rsid w:val="00467029"/>
    <w:rsid w:val="004673E6"/>
    <w:rsid w:val="004676A6"/>
    <w:rsid w:val="0046796A"/>
    <w:rsid w:val="00467AB7"/>
    <w:rsid w:val="00467F05"/>
    <w:rsid w:val="00467F63"/>
    <w:rsid w:val="004701A5"/>
    <w:rsid w:val="00470391"/>
    <w:rsid w:val="0047045E"/>
    <w:rsid w:val="00470585"/>
    <w:rsid w:val="00471061"/>
    <w:rsid w:val="00471169"/>
    <w:rsid w:val="004712F1"/>
    <w:rsid w:val="0047142E"/>
    <w:rsid w:val="004716BE"/>
    <w:rsid w:val="00471714"/>
    <w:rsid w:val="00471864"/>
    <w:rsid w:val="00471A80"/>
    <w:rsid w:val="00471F6E"/>
    <w:rsid w:val="004727C6"/>
    <w:rsid w:val="00472808"/>
    <w:rsid w:val="0047309D"/>
    <w:rsid w:val="004730D4"/>
    <w:rsid w:val="004739BE"/>
    <w:rsid w:val="00474029"/>
    <w:rsid w:val="00474069"/>
    <w:rsid w:val="0047477B"/>
    <w:rsid w:val="00474881"/>
    <w:rsid w:val="00474A21"/>
    <w:rsid w:val="00474B89"/>
    <w:rsid w:val="00474D08"/>
    <w:rsid w:val="00474D9A"/>
    <w:rsid w:val="00474F67"/>
    <w:rsid w:val="004752A5"/>
    <w:rsid w:val="00475361"/>
    <w:rsid w:val="00475827"/>
    <w:rsid w:val="00475A4A"/>
    <w:rsid w:val="00475B27"/>
    <w:rsid w:val="00475DC4"/>
    <w:rsid w:val="00476029"/>
    <w:rsid w:val="004760D0"/>
    <w:rsid w:val="00476423"/>
    <w:rsid w:val="004769F7"/>
    <w:rsid w:val="00476A60"/>
    <w:rsid w:val="00476B33"/>
    <w:rsid w:val="00476D31"/>
    <w:rsid w:val="00476E1C"/>
    <w:rsid w:val="00476FE5"/>
    <w:rsid w:val="004779C1"/>
    <w:rsid w:val="00477C6E"/>
    <w:rsid w:val="0048047E"/>
    <w:rsid w:val="00480493"/>
    <w:rsid w:val="00480890"/>
    <w:rsid w:val="00480906"/>
    <w:rsid w:val="00480AE1"/>
    <w:rsid w:val="00480F3A"/>
    <w:rsid w:val="00480F7A"/>
    <w:rsid w:val="00481274"/>
    <w:rsid w:val="00481375"/>
    <w:rsid w:val="00481445"/>
    <w:rsid w:val="004819F3"/>
    <w:rsid w:val="00481A63"/>
    <w:rsid w:val="00481D22"/>
    <w:rsid w:val="00482580"/>
    <w:rsid w:val="004825C5"/>
    <w:rsid w:val="0048283A"/>
    <w:rsid w:val="00482C0F"/>
    <w:rsid w:val="00482C7E"/>
    <w:rsid w:val="00482D18"/>
    <w:rsid w:val="00482F86"/>
    <w:rsid w:val="00483240"/>
    <w:rsid w:val="0048353F"/>
    <w:rsid w:val="00483644"/>
    <w:rsid w:val="00483917"/>
    <w:rsid w:val="00483B76"/>
    <w:rsid w:val="00483B9F"/>
    <w:rsid w:val="00483CCD"/>
    <w:rsid w:val="00483CEA"/>
    <w:rsid w:val="00483E46"/>
    <w:rsid w:val="00483F57"/>
    <w:rsid w:val="0048423E"/>
    <w:rsid w:val="00484316"/>
    <w:rsid w:val="0048470D"/>
    <w:rsid w:val="00484840"/>
    <w:rsid w:val="00484A02"/>
    <w:rsid w:val="00484BA0"/>
    <w:rsid w:val="00484BBF"/>
    <w:rsid w:val="00484E30"/>
    <w:rsid w:val="004855C9"/>
    <w:rsid w:val="0048568C"/>
    <w:rsid w:val="00485A83"/>
    <w:rsid w:val="0048610C"/>
    <w:rsid w:val="00486747"/>
    <w:rsid w:val="004870D9"/>
    <w:rsid w:val="0048747E"/>
    <w:rsid w:val="0048752D"/>
    <w:rsid w:val="00487556"/>
    <w:rsid w:val="0048779E"/>
    <w:rsid w:val="00487ABC"/>
    <w:rsid w:val="00487DB1"/>
    <w:rsid w:val="00487F3C"/>
    <w:rsid w:val="004900D0"/>
    <w:rsid w:val="004908C7"/>
    <w:rsid w:val="00491045"/>
    <w:rsid w:val="004913A4"/>
    <w:rsid w:val="004918A2"/>
    <w:rsid w:val="0049198A"/>
    <w:rsid w:val="00491B82"/>
    <w:rsid w:val="00491BE1"/>
    <w:rsid w:val="00491CEF"/>
    <w:rsid w:val="00491D1E"/>
    <w:rsid w:val="00492110"/>
    <w:rsid w:val="0049217A"/>
    <w:rsid w:val="004921F9"/>
    <w:rsid w:val="00492280"/>
    <w:rsid w:val="004923FD"/>
    <w:rsid w:val="004929AD"/>
    <w:rsid w:val="00492A88"/>
    <w:rsid w:val="00492C06"/>
    <w:rsid w:val="004932AC"/>
    <w:rsid w:val="004933CA"/>
    <w:rsid w:val="00493521"/>
    <w:rsid w:val="00493626"/>
    <w:rsid w:val="00493707"/>
    <w:rsid w:val="00493AA4"/>
    <w:rsid w:val="00493B4F"/>
    <w:rsid w:val="00493D22"/>
    <w:rsid w:val="00494059"/>
    <w:rsid w:val="0049411A"/>
    <w:rsid w:val="004942E7"/>
    <w:rsid w:val="00494505"/>
    <w:rsid w:val="00494C88"/>
    <w:rsid w:val="004951B6"/>
    <w:rsid w:val="00495460"/>
    <w:rsid w:val="00495625"/>
    <w:rsid w:val="00495D7E"/>
    <w:rsid w:val="00496068"/>
    <w:rsid w:val="0049629B"/>
    <w:rsid w:val="004963B9"/>
    <w:rsid w:val="00496433"/>
    <w:rsid w:val="004968A2"/>
    <w:rsid w:val="00496C7A"/>
    <w:rsid w:val="00496F4A"/>
    <w:rsid w:val="004973B7"/>
    <w:rsid w:val="004975F5"/>
    <w:rsid w:val="00497721"/>
    <w:rsid w:val="00497748"/>
    <w:rsid w:val="0049796A"/>
    <w:rsid w:val="00497A97"/>
    <w:rsid w:val="00497BD5"/>
    <w:rsid w:val="00497DA1"/>
    <w:rsid w:val="00497DF4"/>
    <w:rsid w:val="00497EF1"/>
    <w:rsid w:val="00497F23"/>
    <w:rsid w:val="004A0021"/>
    <w:rsid w:val="004A014D"/>
    <w:rsid w:val="004A01AE"/>
    <w:rsid w:val="004A0413"/>
    <w:rsid w:val="004A0419"/>
    <w:rsid w:val="004A04CA"/>
    <w:rsid w:val="004A0B26"/>
    <w:rsid w:val="004A0B5A"/>
    <w:rsid w:val="004A0EB9"/>
    <w:rsid w:val="004A1066"/>
    <w:rsid w:val="004A1333"/>
    <w:rsid w:val="004A139A"/>
    <w:rsid w:val="004A13CC"/>
    <w:rsid w:val="004A14A8"/>
    <w:rsid w:val="004A161F"/>
    <w:rsid w:val="004A1775"/>
    <w:rsid w:val="004A1A4B"/>
    <w:rsid w:val="004A1B60"/>
    <w:rsid w:val="004A1D53"/>
    <w:rsid w:val="004A1E30"/>
    <w:rsid w:val="004A1E7C"/>
    <w:rsid w:val="004A2069"/>
    <w:rsid w:val="004A247D"/>
    <w:rsid w:val="004A2819"/>
    <w:rsid w:val="004A2846"/>
    <w:rsid w:val="004A28E3"/>
    <w:rsid w:val="004A29DC"/>
    <w:rsid w:val="004A2F47"/>
    <w:rsid w:val="004A32B5"/>
    <w:rsid w:val="004A338D"/>
    <w:rsid w:val="004A3432"/>
    <w:rsid w:val="004A36D0"/>
    <w:rsid w:val="004A3895"/>
    <w:rsid w:val="004A3AEB"/>
    <w:rsid w:val="004A3AF3"/>
    <w:rsid w:val="004A4448"/>
    <w:rsid w:val="004A4549"/>
    <w:rsid w:val="004A46C1"/>
    <w:rsid w:val="004A4AB4"/>
    <w:rsid w:val="004A4D55"/>
    <w:rsid w:val="004A50B3"/>
    <w:rsid w:val="004A51B8"/>
    <w:rsid w:val="004A51E9"/>
    <w:rsid w:val="004A5220"/>
    <w:rsid w:val="004A5AE5"/>
    <w:rsid w:val="004A5DDE"/>
    <w:rsid w:val="004A6385"/>
    <w:rsid w:val="004A6A14"/>
    <w:rsid w:val="004A6D71"/>
    <w:rsid w:val="004A790F"/>
    <w:rsid w:val="004A7989"/>
    <w:rsid w:val="004A7A0B"/>
    <w:rsid w:val="004B02B5"/>
    <w:rsid w:val="004B0308"/>
    <w:rsid w:val="004B0459"/>
    <w:rsid w:val="004B06FF"/>
    <w:rsid w:val="004B0CEA"/>
    <w:rsid w:val="004B118E"/>
    <w:rsid w:val="004B1318"/>
    <w:rsid w:val="004B1356"/>
    <w:rsid w:val="004B1A3F"/>
    <w:rsid w:val="004B1B98"/>
    <w:rsid w:val="004B1F2E"/>
    <w:rsid w:val="004B217D"/>
    <w:rsid w:val="004B22B7"/>
    <w:rsid w:val="004B2310"/>
    <w:rsid w:val="004B2389"/>
    <w:rsid w:val="004B249B"/>
    <w:rsid w:val="004B25C6"/>
    <w:rsid w:val="004B28A0"/>
    <w:rsid w:val="004B2AC0"/>
    <w:rsid w:val="004B2C8C"/>
    <w:rsid w:val="004B3197"/>
    <w:rsid w:val="004B3403"/>
    <w:rsid w:val="004B34BB"/>
    <w:rsid w:val="004B3AA4"/>
    <w:rsid w:val="004B3D70"/>
    <w:rsid w:val="004B3E82"/>
    <w:rsid w:val="004B3F6F"/>
    <w:rsid w:val="004B4068"/>
    <w:rsid w:val="004B4892"/>
    <w:rsid w:val="004B4A96"/>
    <w:rsid w:val="004B4D23"/>
    <w:rsid w:val="004B4F5E"/>
    <w:rsid w:val="004B508F"/>
    <w:rsid w:val="004B56CC"/>
    <w:rsid w:val="004B57D2"/>
    <w:rsid w:val="004B58AE"/>
    <w:rsid w:val="004B5DF2"/>
    <w:rsid w:val="004B5F43"/>
    <w:rsid w:val="004B5F66"/>
    <w:rsid w:val="004B5F8F"/>
    <w:rsid w:val="004B6253"/>
    <w:rsid w:val="004B6414"/>
    <w:rsid w:val="004B64F9"/>
    <w:rsid w:val="004B66CF"/>
    <w:rsid w:val="004B6B20"/>
    <w:rsid w:val="004B6E79"/>
    <w:rsid w:val="004B7199"/>
    <w:rsid w:val="004B71C1"/>
    <w:rsid w:val="004B753A"/>
    <w:rsid w:val="004B7752"/>
    <w:rsid w:val="004B7B18"/>
    <w:rsid w:val="004B7B65"/>
    <w:rsid w:val="004B7BDE"/>
    <w:rsid w:val="004B7CA3"/>
    <w:rsid w:val="004B7CD0"/>
    <w:rsid w:val="004B7D85"/>
    <w:rsid w:val="004B7E9F"/>
    <w:rsid w:val="004C00F5"/>
    <w:rsid w:val="004C0251"/>
    <w:rsid w:val="004C0990"/>
    <w:rsid w:val="004C0A6C"/>
    <w:rsid w:val="004C0CD8"/>
    <w:rsid w:val="004C1089"/>
    <w:rsid w:val="004C12D2"/>
    <w:rsid w:val="004C13C1"/>
    <w:rsid w:val="004C1973"/>
    <w:rsid w:val="004C1AB7"/>
    <w:rsid w:val="004C1AC6"/>
    <w:rsid w:val="004C1AFF"/>
    <w:rsid w:val="004C1B21"/>
    <w:rsid w:val="004C1D9C"/>
    <w:rsid w:val="004C21A8"/>
    <w:rsid w:val="004C21F9"/>
    <w:rsid w:val="004C241E"/>
    <w:rsid w:val="004C2556"/>
    <w:rsid w:val="004C2C5E"/>
    <w:rsid w:val="004C2DEC"/>
    <w:rsid w:val="004C2E0D"/>
    <w:rsid w:val="004C2EDF"/>
    <w:rsid w:val="004C338B"/>
    <w:rsid w:val="004C3A24"/>
    <w:rsid w:val="004C3B2D"/>
    <w:rsid w:val="004C468E"/>
    <w:rsid w:val="004C46D9"/>
    <w:rsid w:val="004C4B1E"/>
    <w:rsid w:val="004C4B45"/>
    <w:rsid w:val="004C4C83"/>
    <w:rsid w:val="004C4E09"/>
    <w:rsid w:val="004C5017"/>
    <w:rsid w:val="004C5B54"/>
    <w:rsid w:val="004C670F"/>
    <w:rsid w:val="004C6742"/>
    <w:rsid w:val="004C674F"/>
    <w:rsid w:val="004C6755"/>
    <w:rsid w:val="004C6795"/>
    <w:rsid w:val="004C67B0"/>
    <w:rsid w:val="004C68B2"/>
    <w:rsid w:val="004C68C1"/>
    <w:rsid w:val="004C6CD4"/>
    <w:rsid w:val="004C6E78"/>
    <w:rsid w:val="004C747A"/>
    <w:rsid w:val="004C78D9"/>
    <w:rsid w:val="004C7AF2"/>
    <w:rsid w:val="004C7BD4"/>
    <w:rsid w:val="004C7C2C"/>
    <w:rsid w:val="004C7F99"/>
    <w:rsid w:val="004D008D"/>
    <w:rsid w:val="004D00C3"/>
    <w:rsid w:val="004D04D1"/>
    <w:rsid w:val="004D04F7"/>
    <w:rsid w:val="004D0A84"/>
    <w:rsid w:val="004D0BA0"/>
    <w:rsid w:val="004D0DA4"/>
    <w:rsid w:val="004D0EAD"/>
    <w:rsid w:val="004D0F18"/>
    <w:rsid w:val="004D1090"/>
    <w:rsid w:val="004D11E5"/>
    <w:rsid w:val="004D123D"/>
    <w:rsid w:val="004D12C8"/>
    <w:rsid w:val="004D14BA"/>
    <w:rsid w:val="004D1824"/>
    <w:rsid w:val="004D1851"/>
    <w:rsid w:val="004D194C"/>
    <w:rsid w:val="004D1A01"/>
    <w:rsid w:val="004D1A6D"/>
    <w:rsid w:val="004D1C53"/>
    <w:rsid w:val="004D1CCD"/>
    <w:rsid w:val="004D20AB"/>
    <w:rsid w:val="004D213F"/>
    <w:rsid w:val="004D22C8"/>
    <w:rsid w:val="004D23DE"/>
    <w:rsid w:val="004D2582"/>
    <w:rsid w:val="004D28C9"/>
    <w:rsid w:val="004D2A6C"/>
    <w:rsid w:val="004D2AF5"/>
    <w:rsid w:val="004D2F91"/>
    <w:rsid w:val="004D32A7"/>
    <w:rsid w:val="004D336C"/>
    <w:rsid w:val="004D33BB"/>
    <w:rsid w:val="004D3B5B"/>
    <w:rsid w:val="004D3D15"/>
    <w:rsid w:val="004D4308"/>
    <w:rsid w:val="004D441F"/>
    <w:rsid w:val="004D44AC"/>
    <w:rsid w:val="004D4505"/>
    <w:rsid w:val="004D469A"/>
    <w:rsid w:val="004D4785"/>
    <w:rsid w:val="004D522E"/>
    <w:rsid w:val="004D57F4"/>
    <w:rsid w:val="004D5DC2"/>
    <w:rsid w:val="004D5FED"/>
    <w:rsid w:val="004D68C3"/>
    <w:rsid w:val="004D6A6C"/>
    <w:rsid w:val="004D721D"/>
    <w:rsid w:val="004D7A53"/>
    <w:rsid w:val="004D7AAE"/>
    <w:rsid w:val="004D7C29"/>
    <w:rsid w:val="004D7EBF"/>
    <w:rsid w:val="004E0339"/>
    <w:rsid w:val="004E0A43"/>
    <w:rsid w:val="004E0B00"/>
    <w:rsid w:val="004E0FF8"/>
    <w:rsid w:val="004E110E"/>
    <w:rsid w:val="004E14A3"/>
    <w:rsid w:val="004E163A"/>
    <w:rsid w:val="004E19E3"/>
    <w:rsid w:val="004E1A3B"/>
    <w:rsid w:val="004E1C01"/>
    <w:rsid w:val="004E1FBE"/>
    <w:rsid w:val="004E20D0"/>
    <w:rsid w:val="004E22A7"/>
    <w:rsid w:val="004E2428"/>
    <w:rsid w:val="004E2513"/>
    <w:rsid w:val="004E2523"/>
    <w:rsid w:val="004E2558"/>
    <w:rsid w:val="004E27DE"/>
    <w:rsid w:val="004E2890"/>
    <w:rsid w:val="004E2941"/>
    <w:rsid w:val="004E2F90"/>
    <w:rsid w:val="004E3158"/>
    <w:rsid w:val="004E33D5"/>
    <w:rsid w:val="004E3580"/>
    <w:rsid w:val="004E362B"/>
    <w:rsid w:val="004E3983"/>
    <w:rsid w:val="004E3A91"/>
    <w:rsid w:val="004E3B3E"/>
    <w:rsid w:val="004E3F07"/>
    <w:rsid w:val="004E4257"/>
    <w:rsid w:val="004E468D"/>
    <w:rsid w:val="004E4726"/>
    <w:rsid w:val="004E499A"/>
    <w:rsid w:val="004E5250"/>
    <w:rsid w:val="004E55C1"/>
    <w:rsid w:val="004E55EE"/>
    <w:rsid w:val="004E58EE"/>
    <w:rsid w:val="004E59AE"/>
    <w:rsid w:val="004E5A7D"/>
    <w:rsid w:val="004E5D6A"/>
    <w:rsid w:val="004E5ECE"/>
    <w:rsid w:val="004E608C"/>
    <w:rsid w:val="004E62C6"/>
    <w:rsid w:val="004E6386"/>
    <w:rsid w:val="004E6720"/>
    <w:rsid w:val="004E6877"/>
    <w:rsid w:val="004E6C43"/>
    <w:rsid w:val="004E722A"/>
    <w:rsid w:val="004E72D8"/>
    <w:rsid w:val="004E7505"/>
    <w:rsid w:val="004E7810"/>
    <w:rsid w:val="004E7BF4"/>
    <w:rsid w:val="004E7D9E"/>
    <w:rsid w:val="004E7E15"/>
    <w:rsid w:val="004F001A"/>
    <w:rsid w:val="004F039F"/>
    <w:rsid w:val="004F04BB"/>
    <w:rsid w:val="004F0AA2"/>
    <w:rsid w:val="004F0AD2"/>
    <w:rsid w:val="004F0E69"/>
    <w:rsid w:val="004F0F95"/>
    <w:rsid w:val="004F1090"/>
    <w:rsid w:val="004F12D6"/>
    <w:rsid w:val="004F162B"/>
    <w:rsid w:val="004F1846"/>
    <w:rsid w:val="004F1D64"/>
    <w:rsid w:val="004F1FC6"/>
    <w:rsid w:val="004F2186"/>
    <w:rsid w:val="004F21FC"/>
    <w:rsid w:val="004F2233"/>
    <w:rsid w:val="004F2264"/>
    <w:rsid w:val="004F23B0"/>
    <w:rsid w:val="004F2500"/>
    <w:rsid w:val="004F39A9"/>
    <w:rsid w:val="004F3A2A"/>
    <w:rsid w:val="004F3A54"/>
    <w:rsid w:val="004F44DC"/>
    <w:rsid w:val="004F4913"/>
    <w:rsid w:val="004F4B59"/>
    <w:rsid w:val="004F4BC6"/>
    <w:rsid w:val="004F4C65"/>
    <w:rsid w:val="004F4E82"/>
    <w:rsid w:val="004F4F83"/>
    <w:rsid w:val="004F5216"/>
    <w:rsid w:val="004F55E4"/>
    <w:rsid w:val="004F5709"/>
    <w:rsid w:val="004F5C4F"/>
    <w:rsid w:val="004F5CA4"/>
    <w:rsid w:val="004F5CEE"/>
    <w:rsid w:val="004F5DEE"/>
    <w:rsid w:val="004F65BE"/>
    <w:rsid w:val="004F6633"/>
    <w:rsid w:val="004F6646"/>
    <w:rsid w:val="004F6BFC"/>
    <w:rsid w:val="004F736C"/>
    <w:rsid w:val="004F756C"/>
    <w:rsid w:val="004F7928"/>
    <w:rsid w:val="004F79BA"/>
    <w:rsid w:val="004F7B5C"/>
    <w:rsid w:val="004F7C94"/>
    <w:rsid w:val="00500247"/>
    <w:rsid w:val="0050045D"/>
    <w:rsid w:val="00500755"/>
    <w:rsid w:val="005011E3"/>
    <w:rsid w:val="005018F6"/>
    <w:rsid w:val="00501D3A"/>
    <w:rsid w:val="00501E23"/>
    <w:rsid w:val="005024A5"/>
    <w:rsid w:val="00502BAC"/>
    <w:rsid w:val="00502CA0"/>
    <w:rsid w:val="00503645"/>
    <w:rsid w:val="0050367E"/>
    <w:rsid w:val="00503A2C"/>
    <w:rsid w:val="00503CA5"/>
    <w:rsid w:val="00503D30"/>
    <w:rsid w:val="00503DC9"/>
    <w:rsid w:val="00503F22"/>
    <w:rsid w:val="00504167"/>
    <w:rsid w:val="0050422F"/>
    <w:rsid w:val="005044E6"/>
    <w:rsid w:val="00504517"/>
    <w:rsid w:val="0050475B"/>
    <w:rsid w:val="0050490A"/>
    <w:rsid w:val="00505266"/>
    <w:rsid w:val="0050537B"/>
    <w:rsid w:val="00505835"/>
    <w:rsid w:val="005059D9"/>
    <w:rsid w:val="005059ED"/>
    <w:rsid w:val="00505A8F"/>
    <w:rsid w:val="00505B55"/>
    <w:rsid w:val="00506060"/>
    <w:rsid w:val="005060C2"/>
    <w:rsid w:val="005062F4"/>
    <w:rsid w:val="005063D5"/>
    <w:rsid w:val="005066A6"/>
    <w:rsid w:val="005067CB"/>
    <w:rsid w:val="00506856"/>
    <w:rsid w:val="00506BB4"/>
    <w:rsid w:val="005071E6"/>
    <w:rsid w:val="00507385"/>
    <w:rsid w:val="005073E7"/>
    <w:rsid w:val="00507B39"/>
    <w:rsid w:val="00507BD9"/>
    <w:rsid w:val="00507D3E"/>
    <w:rsid w:val="005100EB"/>
    <w:rsid w:val="0051014C"/>
    <w:rsid w:val="005104B3"/>
    <w:rsid w:val="0051072B"/>
    <w:rsid w:val="00511561"/>
    <w:rsid w:val="0051163E"/>
    <w:rsid w:val="005116FF"/>
    <w:rsid w:val="00511846"/>
    <w:rsid w:val="00511CDF"/>
    <w:rsid w:val="00511D25"/>
    <w:rsid w:val="00511D76"/>
    <w:rsid w:val="00511E5C"/>
    <w:rsid w:val="005120BB"/>
    <w:rsid w:val="005121F0"/>
    <w:rsid w:val="00512D8D"/>
    <w:rsid w:val="00513228"/>
    <w:rsid w:val="00513A58"/>
    <w:rsid w:val="00513ADA"/>
    <w:rsid w:val="00513D9E"/>
    <w:rsid w:val="00514253"/>
    <w:rsid w:val="00514372"/>
    <w:rsid w:val="005143F3"/>
    <w:rsid w:val="00514699"/>
    <w:rsid w:val="005147D4"/>
    <w:rsid w:val="00514B35"/>
    <w:rsid w:val="00514BC5"/>
    <w:rsid w:val="00514C31"/>
    <w:rsid w:val="00514E05"/>
    <w:rsid w:val="005150DD"/>
    <w:rsid w:val="00515104"/>
    <w:rsid w:val="0051526F"/>
    <w:rsid w:val="00515380"/>
    <w:rsid w:val="00515AFE"/>
    <w:rsid w:val="00515C5E"/>
    <w:rsid w:val="00515DA3"/>
    <w:rsid w:val="00515E21"/>
    <w:rsid w:val="00516112"/>
    <w:rsid w:val="005161D4"/>
    <w:rsid w:val="005168AA"/>
    <w:rsid w:val="00516AED"/>
    <w:rsid w:val="00516D4A"/>
    <w:rsid w:val="00516F1D"/>
    <w:rsid w:val="00516FD5"/>
    <w:rsid w:val="005171FC"/>
    <w:rsid w:val="005172F0"/>
    <w:rsid w:val="00517521"/>
    <w:rsid w:val="00517596"/>
    <w:rsid w:val="005175C9"/>
    <w:rsid w:val="005208F2"/>
    <w:rsid w:val="00520BB6"/>
    <w:rsid w:val="00520CF6"/>
    <w:rsid w:val="00520EA3"/>
    <w:rsid w:val="00520F92"/>
    <w:rsid w:val="005213E6"/>
    <w:rsid w:val="00521517"/>
    <w:rsid w:val="00521543"/>
    <w:rsid w:val="00521575"/>
    <w:rsid w:val="005222E9"/>
    <w:rsid w:val="005226F7"/>
    <w:rsid w:val="005226FB"/>
    <w:rsid w:val="00522A7C"/>
    <w:rsid w:val="00522F48"/>
    <w:rsid w:val="0052310C"/>
    <w:rsid w:val="0052324C"/>
    <w:rsid w:val="00523423"/>
    <w:rsid w:val="005235BC"/>
    <w:rsid w:val="00523B22"/>
    <w:rsid w:val="00523B2A"/>
    <w:rsid w:val="00523E22"/>
    <w:rsid w:val="00524043"/>
    <w:rsid w:val="00524200"/>
    <w:rsid w:val="0052440D"/>
    <w:rsid w:val="00524632"/>
    <w:rsid w:val="00524741"/>
    <w:rsid w:val="0052486E"/>
    <w:rsid w:val="00524BE0"/>
    <w:rsid w:val="00524CD7"/>
    <w:rsid w:val="00524D24"/>
    <w:rsid w:val="00524D8B"/>
    <w:rsid w:val="00525025"/>
    <w:rsid w:val="00525038"/>
    <w:rsid w:val="00525062"/>
    <w:rsid w:val="0052525F"/>
    <w:rsid w:val="00525405"/>
    <w:rsid w:val="00525780"/>
    <w:rsid w:val="0052590A"/>
    <w:rsid w:val="00525BAD"/>
    <w:rsid w:val="00525DE3"/>
    <w:rsid w:val="0052614B"/>
    <w:rsid w:val="005261B1"/>
    <w:rsid w:val="00526A71"/>
    <w:rsid w:val="00527422"/>
    <w:rsid w:val="00527D55"/>
    <w:rsid w:val="00530717"/>
    <w:rsid w:val="00530CF6"/>
    <w:rsid w:val="00530FB9"/>
    <w:rsid w:val="00531478"/>
    <w:rsid w:val="00531671"/>
    <w:rsid w:val="00531857"/>
    <w:rsid w:val="00531A00"/>
    <w:rsid w:val="00532276"/>
    <w:rsid w:val="005326F1"/>
    <w:rsid w:val="0053271F"/>
    <w:rsid w:val="00532872"/>
    <w:rsid w:val="00532B1F"/>
    <w:rsid w:val="005330E9"/>
    <w:rsid w:val="005332DD"/>
    <w:rsid w:val="005335B1"/>
    <w:rsid w:val="00533BC7"/>
    <w:rsid w:val="0053412E"/>
    <w:rsid w:val="00534299"/>
    <w:rsid w:val="0053469A"/>
    <w:rsid w:val="00534C52"/>
    <w:rsid w:val="00534C56"/>
    <w:rsid w:val="00534D4D"/>
    <w:rsid w:val="00534EC4"/>
    <w:rsid w:val="00535722"/>
    <w:rsid w:val="00535D94"/>
    <w:rsid w:val="00535FB1"/>
    <w:rsid w:val="0053612E"/>
    <w:rsid w:val="005367F4"/>
    <w:rsid w:val="005369FF"/>
    <w:rsid w:val="00536A00"/>
    <w:rsid w:val="00536BAA"/>
    <w:rsid w:val="00536DDA"/>
    <w:rsid w:val="005370EA"/>
    <w:rsid w:val="00537199"/>
    <w:rsid w:val="005373EF"/>
    <w:rsid w:val="00537A01"/>
    <w:rsid w:val="00537A54"/>
    <w:rsid w:val="00537A63"/>
    <w:rsid w:val="005403B8"/>
    <w:rsid w:val="00540491"/>
    <w:rsid w:val="00540620"/>
    <w:rsid w:val="00540777"/>
    <w:rsid w:val="005408A0"/>
    <w:rsid w:val="005408F0"/>
    <w:rsid w:val="00540A7D"/>
    <w:rsid w:val="0054134C"/>
    <w:rsid w:val="005415A4"/>
    <w:rsid w:val="00541865"/>
    <w:rsid w:val="00541BB3"/>
    <w:rsid w:val="00541BE8"/>
    <w:rsid w:val="00541F96"/>
    <w:rsid w:val="00542221"/>
    <w:rsid w:val="005426B3"/>
    <w:rsid w:val="00542FF0"/>
    <w:rsid w:val="005431D9"/>
    <w:rsid w:val="00543450"/>
    <w:rsid w:val="0054347B"/>
    <w:rsid w:val="00543B61"/>
    <w:rsid w:val="00543C6F"/>
    <w:rsid w:val="00543D82"/>
    <w:rsid w:val="00543E6A"/>
    <w:rsid w:val="00544178"/>
    <w:rsid w:val="00544228"/>
    <w:rsid w:val="005447F9"/>
    <w:rsid w:val="00544C06"/>
    <w:rsid w:val="00544C4E"/>
    <w:rsid w:val="00544E42"/>
    <w:rsid w:val="00544E72"/>
    <w:rsid w:val="00544FCA"/>
    <w:rsid w:val="0054517C"/>
    <w:rsid w:val="00545548"/>
    <w:rsid w:val="00545926"/>
    <w:rsid w:val="00545E8F"/>
    <w:rsid w:val="005460D9"/>
    <w:rsid w:val="00546A55"/>
    <w:rsid w:val="00546A7A"/>
    <w:rsid w:val="00546B01"/>
    <w:rsid w:val="00546E10"/>
    <w:rsid w:val="00546EF2"/>
    <w:rsid w:val="00546FA6"/>
    <w:rsid w:val="0054744A"/>
    <w:rsid w:val="005474BE"/>
    <w:rsid w:val="00547A35"/>
    <w:rsid w:val="00547AC7"/>
    <w:rsid w:val="00550189"/>
    <w:rsid w:val="0055049F"/>
    <w:rsid w:val="005504AB"/>
    <w:rsid w:val="00550637"/>
    <w:rsid w:val="0055097E"/>
    <w:rsid w:val="0055119D"/>
    <w:rsid w:val="00551380"/>
    <w:rsid w:val="00551725"/>
    <w:rsid w:val="00551928"/>
    <w:rsid w:val="00551DA8"/>
    <w:rsid w:val="00551F1E"/>
    <w:rsid w:val="00551F35"/>
    <w:rsid w:val="0055286B"/>
    <w:rsid w:val="00552944"/>
    <w:rsid w:val="00552C5E"/>
    <w:rsid w:val="0055300C"/>
    <w:rsid w:val="00553019"/>
    <w:rsid w:val="005530BD"/>
    <w:rsid w:val="005530DF"/>
    <w:rsid w:val="00553424"/>
    <w:rsid w:val="005536D5"/>
    <w:rsid w:val="00553D84"/>
    <w:rsid w:val="00554ABA"/>
    <w:rsid w:val="00554B23"/>
    <w:rsid w:val="00554E30"/>
    <w:rsid w:val="00554EA8"/>
    <w:rsid w:val="00555065"/>
    <w:rsid w:val="005556AB"/>
    <w:rsid w:val="00555783"/>
    <w:rsid w:val="00555ACA"/>
    <w:rsid w:val="00555B9A"/>
    <w:rsid w:val="00555D17"/>
    <w:rsid w:val="00556281"/>
    <w:rsid w:val="0055665D"/>
    <w:rsid w:val="0055690E"/>
    <w:rsid w:val="005569D2"/>
    <w:rsid w:val="00556C2C"/>
    <w:rsid w:val="00556CBD"/>
    <w:rsid w:val="00556FDB"/>
    <w:rsid w:val="00557399"/>
    <w:rsid w:val="00557530"/>
    <w:rsid w:val="005576D4"/>
    <w:rsid w:val="0055784C"/>
    <w:rsid w:val="00557872"/>
    <w:rsid w:val="00557B04"/>
    <w:rsid w:val="00557F57"/>
    <w:rsid w:val="00557F65"/>
    <w:rsid w:val="00560135"/>
    <w:rsid w:val="00560194"/>
    <w:rsid w:val="00560288"/>
    <w:rsid w:val="00560860"/>
    <w:rsid w:val="00560AF0"/>
    <w:rsid w:val="00560E43"/>
    <w:rsid w:val="0056111B"/>
    <w:rsid w:val="00561786"/>
    <w:rsid w:val="005618D9"/>
    <w:rsid w:val="00561928"/>
    <w:rsid w:val="00561B99"/>
    <w:rsid w:val="00561C3A"/>
    <w:rsid w:val="00561CC8"/>
    <w:rsid w:val="0056238E"/>
    <w:rsid w:val="005626E9"/>
    <w:rsid w:val="0056274E"/>
    <w:rsid w:val="005628EA"/>
    <w:rsid w:val="005628F0"/>
    <w:rsid w:val="00562CEB"/>
    <w:rsid w:val="005633C4"/>
    <w:rsid w:val="00563928"/>
    <w:rsid w:val="00563A39"/>
    <w:rsid w:val="0056427C"/>
    <w:rsid w:val="00564343"/>
    <w:rsid w:val="00564379"/>
    <w:rsid w:val="0056478B"/>
    <w:rsid w:val="00564D20"/>
    <w:rsid w:val="00564D34"/>
    <w:rsid w:val="00564EA8"/>
    <w:rsid w:val="00564F21"/>
    <w:rsid w:val="00565260"/>
    <w:rsid w:val="00565338"/>
    <w:rsid w:val="0056625C"/>
    <w:rsid w:val="00566525"/>
    <w:rsid w:val="0056659C"/>
    <w:rsid w:val="005669A3"/>
    <w:rsid w:val="00566BBE"/>
    <w:rsid w:val="00566DDE"/>
    <w:rsid w:val="00567703"/>
    <w:rsid w:val="00567F3C"/>
    <w:rsid w:val="005700CD"/>
    <w:rsid w:val="0057022E"/>
    <w:rsid w:val="005703A0"/>
    <w:rsid w:val="00570705"/>
    <w:rsid w:val="005708F5"/>
    <w:rsid w:val="0057116E"/>
    <w:rsid w:val="00571192"/>
    <w:rsid w:val="005714B6"/>
    <w:rsid w:val="005716D0"/>
    <w:rsid w:val="00571C7E"/>
    <w:rsid w:val="00571C95"/>
    <w:rsid w:val="00571CAD"/>
    <w:rsid w:val="005721DA"/>
    <w:rsid w:val="0057220A"/>
    <w:rsid w:val="00572998"/>
    <w:rsid w:val="00572C14"/>
    <w:rsid w:val="00572D6F"/>
    <w:rsid w:val="005730A6"/>
    <w:rsid w:val="005731FE"/>
    <w:rsid w:val="0057322B"/>
    <w:rsid w:val="005732E6"/>
    <w:rsid w:val="00573AAE"/>
    <w:rsid w:val="00573C97"/>
    <w:rsid w:val="00574087"/>
    <w:rsid w:val="0057421A"/>
    <w:rsid w:val="00574282"/>
    <w:rsid w:val="005742FA"/>
    <w:rsid w:val="00574309"/>
    <w:rsid w:val="0057463F"/>
    <w:rsid w:val="005746E7"/>
    <w:rsid w:val="0057514B"/>
    <w:rsid w:val="0057520F"/>
    <w:rsid w:val="005752D8"/>
    <w:rsid w:val="0057536D"/>
    <w:rsid w:val="00575949"/>
    <w:rsid w:val="00575972"/>
    <w:rsid w:val="005759D9"/>
    <w:rsid w:val="00575F62"/>
    <w:rsid w:val="005761D8"/>
    <w:rsid w:val="00576578"/>
    <w:rsid w:val="005767C8"/>
    <w:rsid w:val="00576AE9"/>
    <w:rsid w:val="00576FF9"/>
    <w:rsid w:val="005777F5"/>
    <w:rsid w:val="00577866"/>
    <w:rsid w:val="005778C8"/>
    <w:rsid w:val="00577998"/>
    <w:rsid w:val="00577A05"/>
    <w:rsid w:val="00577FCD"/>
    <w:rsid w:val="00580177"/>
    <w:rsid w:val="00580366"/>
    <w:rsid w:val="00580AE7"/>
    <w:rsid w:val="005810D1"/>
    <w:rsid w:val="0058110F"/>
    <w:rsid w:val="005812AB"/>
    <w:rsid w:val="0058138A"/>
    <w:rsid w:val="0058156E"/>
    <w:rsid w:val="00581705"/>
    <w:rsid w:val="005817C6"/>
    <w:rsid w:val="00581CC5"/>
    <w:rsid w:val="00581D63"/>
    <w:rsid w:val="00581F88"/>
    <w:rsid w:val="0058219F"/>
    <w:rsid w:val="005821C7"/>
    <w:rsid w:val="00582A80"/>
    <w:rsid w:val="00582AFC"/>
    <w:rsid w:val="0058301D"/>
    <w:rsid w:val="005830D8"/>
    <w:rsid w:val="00583181"/>
    <w:rsid w:val="00583601"/>
    <w:rsid w:val="00583663"/>
    <w:rsid w:val="005836A7"/>
    <w:rsid w:val="005837AF"/>
    <w:rsid w:val="0058382E"/>
    <w:rsid w:val="00583D11"/>
    <w:rsid w:val="00583F19"/>
    <w:rsid w:val="005841B9"/>
    <w:rsid w:val="00584734"/>
    <w:rsid w:val="00584793"/>
    <w:rsid w:val="00584BBC"/>
    <w:rsid w:val="00584BD1"/>
    <w:rsid w:val="00584D23"/>
    <w:rsid w:val="00584FF8"/>
    <w:rsid w:val="0058506F"/>
    <w:rsid w:val="0058518B"/>
    <w:rsid w:val="0058554A"/>
    <w:rsid w:val="005857E0"/>
    <w:rsid w:val="0058580D"/>
    <w:rsid w:val="00585FED"/>
    <w:rsid w:val="005862BD"/>
    <w:rsid w:val="00586417"/>
    <w:rsid w:val="00587177"/>
    <w:rsid w:val="0058753A"/>
    <w:rsid w:val="0058754A"/>
    <w:rsid w:val="005903FE"/>
    <w:rsid w:val="0059049C"/>
    <w:rsid w:val="00590A2B"/>
    <w:rsid w:val="00590CA1"/>
    <w:rsid w:val="005912B1"/>
    <w:rsid w:val="005915CB"/>
    <w:rsid w:val="005917B1"/>
    <w:rsid w:val="0059193F"/>
    <w:rsid w:val="00591F27"/>
    <w:rsid w:val="0059269B"/>
    <w:rsid w:val="00592E0A"/>
    <w:rsid w:val="00592ED8"/>
    <w:rsid w:val="00592EEB"/>
    <w:rsid w:val="00592F09"/>
    <w:rsid w:val="005930D3"/>
    <w:rsid w:val="00593600"/>
    <w:rsid w:val="00593A29"/>
    <w:rsid w:val="00593CCC"/>
    <w:rsid w:val="00593CF2"/>
    <w:rsid w:val="00593F42"/>
    <w:rsid w:val="00593FC5"/>
    <w:rsid w:val="00594125"/>
    <w:rsid w:val="005942D9"/>
    <w:rsid w:val="005945A4"/>
    <w:rsid w:val="00594917"/>
    <w:rsid w:val="0059496C"/>
    <w:rsid w:val="00594A72"/>
    <w:rsid w:val="00594B7F"/>
    <w:rsid w:val="00594C3E"/>
    <w:rsid w:val="00594CC6"/>
    <w:rsid w:val="0059514E"/>
    <w:rsid w:val="005952B7"/>
    <w:rsid w:val="0059530E"/>
    <w:rsid w:val="00595313"/>
    <w:rsid w:val="00595703"/>
    <w:rsid w:val="005957D7"/>
    <w:rsid w:val="00595851"/>
    <w:rsid w:val="00595CF7"/>
    <w:rsid w:val="00595D3E"/>
    <w:rsid w:val="00596024"/>
    <w:rsid w:val="005960B8"/>
    <w:rsid w:val="005960EE"/>
    <w:rsid w:val="005961FA"/>
    <w:rsid w:val="00596421"/>
    <w:rsid w:val="005966F4"/>
    <w:rsid w:val="00596A2B"/>
    <w:rsid w:val="00596CC5"/>
    <w:rsid w:val="00596DBF"/>
    <w:rsid w:val="00596F39"/>
    <w:rsid w:val="00597010"/>
    <w:rsid w:val="00597032"/>
    <w:rsid w:val="005974B6"/>
    <w:rsid w:val="0059754B"/>
    <w:rsid w:val="00597798"/>
    <w:rsid w:val="005977AE"/>
    <w:rsid w:val="0059785D"/>
    <w:rsid w:val="00597959"/>
    <w:rsid w:val="00597DB5"/>
    <w:rsid w:val="00597FC5"/>
    <w:rsid w:val="005A0345"/>
    <w:rsid w:val="005A0ECB"/>
    <w:rsid w:val="005A0EDE"/>
    <w:rsid w:val="005A10D5"/>
    <w:rsid w:val="005A10ED"/>
    <w:rsid w:val="005A14B0"/>
    <w:rsid w:val="005A1848"/>
    <w:rsid w:val="005A1AF1"/>
    <w:rsid w:val="005A1F1D"/>
    <w:rsid w:val="005A2C8F"/>
    <w:rsid w:val="005A2D55"/>
    <w:rsid w:val="005A2D6E"/>
    <w:rsid w:val="005A2E5A"/>
    <w:rsid w:val="005A3140"/>
    <w:rsid w:val="005A3363"/>
    <w:rsid w:val="005A368A"/>
    <w:rsid w:val="005A368C"/>
    <w:rsid w:val="005A3972"/>
    <w:rsid w:val="005A42E6"/>
    <w:rsid w:val="005A45CD"/>
    <w:rsid w:val="005A481E"/>
    <w:rsid w:val="005A4A68"/>
    <w:rsid w:val="005A4BE2"/>
    <w:rsid w:val="005A4D01"/>
    <w:rsid w:val="005A4D2C"/>
    <w:rsid w:val="005A50B9"/>
    <w:rsid w:val="005A50C8"/>
    <w:rsid w:val="005A50CB"/>
    <w:rsid w:val="005A50F8"/>
    <w:rsid w:val="005A54B2"/>
    <w:rsid w:val="005A54EA"/>
    <w:rsid w:val="005A5DBC"/>
    <w:rsid w:val="005A5FCE"/>
    <w:rsid w:val="005A6203"/>
    <w:rsid w:val="005A6F16"/>
    <w:rsid w:val="005A6FA5"/>
    <w:rsid w:val="005A702A"/>
    <w:rsid w:val="005A7386"/>
    <w:rsid w:val="005A7593"/>
    <w:rsid w:val="005A7659"/>
    <w:rsid w:val="005A7B0F"/>
    <w:rsid w:val="005A7C76"/>
    <w:rsid w:val="005A7E83"/>
    <w:rsid w:val="005B03BD"/>
    <w:rsid w:val="005B0599"/>
    <w:rsid w:val="005B0664"/>
    <w:rsid w:val="005B0837"/>
    <w:rsid w:val="005B095F"/>
    <w:rsid w:val="005B0A78"/>
    <w:rsid w:val="005B0BB4"/>
    <w:rsid w:val="005B0CB7"/>
    <w:rsid w:val="005B111D"/>
    <w:rsid w:val="005B11E9"/>
    <w:rsid w:val="005B16D3"/>
    <w:rsid w:val="005B1976"/>
    <w:rsid w:val="005B1CA4"/>
    <w:rsid w:val="005B1E21"/>
    <w:rsid w:val="005B25EA"/>
    <w:rsid w:val="005B27E6"/>
    <w:rsid w:val="005B2807"/>
    <w:rsid w:val="005B2BEE"/>
    <w:rsid w:val="005B2CE5"/>
    <w:rsid w:val="005B2D3D"/>
    <w:rsid w:val="005B2E3C"/>
    <w:rsid w:val="005B2EC1"/>
    <w:rsid w:val="005B2FE2"/>
    <w:rsid w:val="005B36A4"/>
    <w:rsid w:val="005B36E0"/>
    <w:rsid w:val="005B373D"/>
    <w:rsid w:val="005B3889"/>
    <w:rsid w:val="005B3BB0"/>
    <w:rsid w:val="005B3BBE"/>
    <w:rsid w:val="005B3C09"/>
    <w:rsid w:val="005B44B7"/>
    <w:rsid w:val="005B48AB"/>
    <w:rsid w:val="005B4A73"/>
    <w:rsid w:val="005B4ADC"/>
    <w:rsid w:val="005B4C9C"/>
    <w:rsid w:val="005B4FB5"/>
    <w:rsid w:val="005B5437"/>
    <w:rsid w:val="005B54C3"/>
    <w:rsid w:val="005B5EC8"/>
    <w:rsid w:val="005B6007"/>
    <w:rsid w:val="005B63A6"/>
    <w:rsid w:val="005B63DC"/>
    <w:rsid w:val="005B6464"/>
    <w:rsid w:val="005B64CD"/>
    <w:rsid w:val="005B6AAB"/>
    <w:rsid w:val="005B722E"/>
    <w:rsid w:val="005B73F5"/>
    <w:rsid w:val="005B7AA0"/>
    <w:rsid w:val="005C012E"/>
    <w:rsid w:val="005C047C"/>
    <w:rsid w:val="005C0699"/>
    <w:rsid w:val="005C0A50"/>
    <w:rsid w:val="005C0A99"/>
    <w:rsid w:val="005C0B5D"/>
    <w:rsid w:val="005C18B3"/>
    <w:rsid w:val="005C1FC8"/>
    <w:rsid w:val="005C1FF4"/>
    <w:rsid w:val="005C21F9"/>
    <w:rsid w:val="005C2309"/>
    <w:rsid w:val="005C24CE"/>
    <w:rsid w:val="005C25DA"/>
    <w:rsid w:val="005C2F05"/>
    <w:rsid w:val="005C2F25"/>
    <w:rsid w:val="005C3413"/>
    <w:rsid w:val="005C3430"/>
    <w:rsid w:val="005C3443"/>
    <w:rsid w:val="005C3870"/>
    <w:rsid w:val="005C44E2"/>
    <w:rsid w:val="005C4965"/>
    <w:rsid w:val="005C49EE"/>
    <w:rsid w:val="005C4A0C"/>
    <w:rsid w:val="005C4CCC"/>
    <w:rsid w:val="005C4D93"/>
    <w:rsid w:val="005C4DC5"/>
    <w:rsid w:val="005C529C"/>
    <w:rsid w:val="005C59AC"/>
    <w:rsid w:val="005C5DF6"/>
    <w:rsid w:val="005C5F22"/>
    <w:rsid w:val="005C5F52"/>
    <w:rsid w:val="005C649C"/>
    <w:rsid w:val="005C66A3"/>
    <w:rsid w:val="005C67EC"/>
    <w:rsid w:val="005C6EE1"/>
    <w:rsid w:val="005C73E0"/>
    <w:rsid w:val="005C7531"/>
    <w:rsid w:val="005D0196"/>
    <w:rsid w:val="005D0449"/>
    <w:rsid w:val="005D059E"/>
    <w:rsid w:val="005D0635"/>
    <w:rsid w:val="005D0A0B"/>
    <w:rsid w:val="005D0A7A"/>
    <w:rsid w:val="005D0F9A"/>
    <w:rsid w:val="005D1909"/>
    <w:rsid w:val="005D1AB0"/>
    <w:rsid w:val="005D1EA0"/>
    <w:rsid w:val="005D1ED8"/>
    <w:rsid w:val="005D218D"/>
    <w:rsid w:val="005D2806"/>
    <w:rsid w:val="005D2969"/>
    <w:rsid w:val="005D2D75"/>
    <w:rsid w:val="005D2F2A"/>
    <w:rsid w:val="005D3B48"/>
    <w:rsid w:val="005D4406"/>
    <w:rsid w:val="005D4661"/>
    <w:rsid w:val="005D5004"/>
    <w:rsid w:val="005D52B7"/>
    <w:rsid w:val="005D5779"/>
    <w:rsid w:val="005D5A05"/>
    <w:rsid w:val="005D5E83"/>
    <w:rsid w:val="005D5EC3"/>
    <w:rsid w:val="005D5F93"/>
    <w:rsid w:val="005D6138"/>
    <w:rsid w:val="005D61CA"/>
    <w:rsid w:val="005D6296"/>
    <w:rsid w:val="005D6317"/>
    <w:rsid w:val="005D63D6"/>
    <w:rsid w:val="005D6615"/>
    <w:rsid w:val="005D684E"/>
    <w:rsid w:val="005D6AA9"/>
    <w:rsid w:val="005D73FE"/>
    <w:rsid w:val="005D7912"/>
    <w:rsid w:val="005D7CD3"/>
    <w:rsid w:val="005E0080"/>
    <w:rsid w:val="005E0223"/>
    <w:rsid w:val="005E02AC"/>
    <w:rsid w:val="005E02C8"/>
    <w:rsid w:val="005E04C4"/>
    <w:rsid w:val="005E09C8"/>
    <w:rsid w:val="005E0A63"/>
    <w:rsid w:val="005E0E47"/>
    <w:rsid w:val="005E135F"/>
    <w:rsid w:val="005E1538"/>
    <w:rsid w:val="005E1770"/>
    <w:rsid w:val="005E18CA"/>
    <w:rsid w:val="005E1A44"/>
    <w:rsid w:val="005E1C36"/>
    <w:rsid w:val="005E1E2E"/>
    <w:rsid w:val="005E21C7"/>
    <w:rsid w:val="005E23B6"/>
    <w:rsid w:val="005E28D8"/>
    <w:rsid w:val="005E2B36"/>
    <w:rsid w:val="005E3309"/>
    <w:rsid w:val="005E39B2"/>
    <w:rsid w:val="005E3ECA"/>
    <w:rsid w:val="005E40DA"/>
    <w:rsid w:val="005E44E8"/>
    <w:rsid w:val="005E46AD"/>
    <w:rsid w:val="005E4943"/>
    <w:rsid w:val="005E4964"/>
    <w:rsid w:val="005E4A74"/>
    <w:rsid w:val="005E4B27"/>
    <w:rsid w:val="005E4EB4"/>
    <w:rsid w:val="005E4EC6"/>
    <w:rsid w:val="005E5282"/>
    <w:rsid w:val="005E58E1"/>
    <w:rsid w:val="005E5981"/>
    <w:rsid w:val="005E5A53"/>
    <w:rsid w:val="005E5BB7"/>
    <w:rsid w:val="005E5EC9"/>
    <w:rsid w:val="005E6043"/>
    <w:rsid w:val="005E6A76"/>
    <w:rsid w:val="005E6BC2"/>
    <w:rsid w:val="005E6EF6"/>
    <w:rsid w:val="005E7265"/>
    <w:rsid w:val="005E736A"/>
    <w:rsid w:val="005E744D"/>
    <w:rsid w:val="005E747D"/>
    <w:rsid w:val="005E778C"/>
    <w:rsid w:val="005E7856"/>
    <w:rsid w:val="005E78C2"/>
    <w:rsid w:val="005E79A3"/>
    <w:rsid w:val="005E7B14"/>
    <w:rsid w:val="005F02B0"/>
    <w:rsid w:val="005F0A60"/>
    <w:rsid w:val="005F0C22"/>
    <w:rsid w:val="005F0D48"/>
    <w:rsid w:val="005F0E05"/>
    <w:rsid w:val="005F0E51"/>
    <w:rsid w:val="005F0E92"/>
    <w:rsid w:val="005F128E"/>
    <w:rsid w:val="005F179D"/>
    <w:rsid w:val="005F1855"/>
    <w:rsid w:val="005F18A1"/>
    <w:rsid w:val="005F18A9"/>
    <w:rsid w:val="005F1FB6"/>
    <w:rsid w:val="005F2104"/>
    <w:rsid w:val="005F2426"/>
    <w:rsid w:val="005F29D1"/>
    <w:rsid w:val="005F2EEF"/>
    <w:rsid w:val="005F30F9"/>
    <w:rsid w:val="005F3BA7"/>
    <w:rsid w:val="005F4000"/>
    <w:rsid w:val="005F44FD"/>
    <w:rsid w:val="005F471D"/>
    <w:rsid w:val="005F4736"/>
    <w:rsid w:val="005F497A"/>
    <w:rsid w:val="005F4D03"/>
    <w:rsid w:val="005F52B8"/>
    <w:rsid w:val="005F5419"/>
    <w:rsid w:val="005F58FE"/>
    <w:rsid w:val="005F628D"/>
    <w:rsid w:val="005F642C"/>
    <w:rsid w:val="005F64F6"/>
    <w:rsid w:val="005F6911"/>
    <w:rsid w:val="005F6B47"/>
    <w:rsid w:val="005F6D3D"/>
    <w:rsid w:val="005F6F7E"/>
    <w:rsid w:val="005F721E"/>
    <w:rsid w:val="005F79DA"/>
    <w:rsid w:val="005F7EFF"/>
    <w:rsid w:val="00600267"/>
    <w:rsid w:val="00600279"/>
    <w:rsid w:val="0060040D"/>
    <w:rsid w:val="00600E2C"/>
    <w:rsid w:val="00601086"/>
    <w:rsid w:val="006010B9"/>
    <w:rsid w:val="006013A4"/>
    <w:rsid w:val="0060171F"/>
    <w:rsid w:val="00601982"/>
    <w:rsid w:val="006019D1"/>
    <w:rsid w:val="00601B42"/>
    <w:rsid w:val="00601B6F"/>
    <w:rsid w:val="00601E2A"/>
    <w:rsid w:val="00601ED1"/>
    <w:rsid w:val="00602464"/>
    <w:rsid w:val="0060256F"/>
    <w:rsid w:val="00602D97"/>
    <w:rsid w:val="00602FC6"/>
    <w:rsid w:val="006035F2"/>
    <w:rsid w:val="006037C2"/>
    <w:rsid w:val="00603BEE"/>
    <w:rsid w:val="00603D5B"/>
    <w:rsid w:val="00603E38"/>
    <w:rsid w:val="006040B6"/>
    <w:rsid w:val="006041A7"/>
    <w:rsid w:val="0060420B"/>
    <w:rsid w:val="006043AA"/>
    <w:rsid w:val="006043C2"/>
    <w:rsid w:val="00604837"/>
    <w:rsid w:val="00604C53"/>
    <w:rsid w:val="00604C5D"/>
    <w:rsid w:val="006050E5"/>
    <w:rsid w:val="0060520C"/>
    <w:rsid w:val="006052CF"/>
    <w:rsid w:val="006053A6"/>
    <w:rsid w:val="00605594"/>
    <w:rsid w:val="00605BC9"/>
    <w:rsid w:val="00605EF6"/>
    <w:rsid w:val="006060DF"/>
    <w:rsid w:val="00606182"/>
    <w:rsid w:val="0060662F"/>
    <w:rsid w:val="00606852"/>
    <w:rsid w:val="00606A39"/>
    <w:rsid w:val="00607107"/>
    <w:rsid w:val="0060712E"/>
    <w:rsid w:val="006073F1"/>
    <w:rsid w:val="00607699"/>
    <w:rsid w:val="006076BA"/>
    <w:rsid w:val="00607E1D"/>
    <w:rsid w:val="0061036D"/>
    <w:rsid w:val="00610609"/>
    <w:rsid w:val="0061077C"/>
    <w:rsid w:val="00610A03"/>
    <w:rsid w:val="00610E64"/>
    <w:rsid w:val="00610F7C"/>
    <w:rsid w:val="006111C6"/>
    <w:rsid w:val="006116A5"/>
    <w:rsid w:val="0061173F"/>
    <w:rsid w:val="00611E17"/>
    <w:rsid w:val="00611F79"/>
    <w:rsid w:val="00612045"/>
    <w:rsid w:val="006121A3"/>
    <w:rsid w:val="0061231D"/>
    <w:rsid w:val="0061264B"/>
    <w:rsid w:val="006126B3"/>
    <w:rsid w:val="00612B23"/>
    <w:rsid w:val="006133E1"/>
    <w:rsid w:val="0061341C"/>
    <w:rsid w:val="00613442"/>
    <w:rsid w:val="006135C2"/>
    <w:rsid w:val="00613670"/>
    <w:rsid w:val="00613826"/>
    <w:rsid w:val="006138F7"/>
    <w:rsid w:val="0061394D"/>
    <w:rsid w:val="00613AFD"/>
    <w:rsid w:val="00613C63"/>
    <w:rsid w:val="00613FFA"/>
    <w:rsid w:val="0061400A"/>
    <w:rsid w:val="00614080"/>
    <w:rsid w:val="006140FB"/>
    <w:rsid w:val="006142F1"/>
    <w:rsid w:val="00614C02"/>
    <w:rsid w:val="00614D10"/>
    <w:rsid w:val="0061500A"/>
    <w:rsid w:val="00615712"/>
    <w:rsid w:val="00615B0D"/>
    <w:rsid w:val="00615E48"/>
    <w:rsid w:val="00616303"/>
    <w:rsid w:val="006168C6"/>
    <w:rsid w:val="00616E53"/>
    <w:rsid w:val="006177E8"/>
    <w:rsid w:val="006179D4"/>
    <w:rsid w:val="006200DF"/>
    <w:rsid w:val="00620138"/>
    <w:rsid w:val="0062028A"/>
    <w:rsid w:val="00620463"/>
    <w:rsid w:val="00621038"/>
    <w:rsid w:val="00621446"/>
    <w:rsid w:val="00621AC3"/>
    <w:rsid w:val="00621BC9"/>
    <w:rsid w:val="00622339"/>
    <w:rsid w:val="0062236F"/>
    <w:rsid w:val="00622A1F"/>
    <w:rsid w:val="00622B8B"/>
    <w:rsid w:val="00622C21"/>
    <w:rsid w:val="0062301A"/>
    <w:rsid w:val="0062314E"/>
    <w:rsid w:val="006235F0"/>
    <w:rsid w:val="00623FFA"/>
    <w:rsid w:val="006245CB"/>
    <w:rsid w:val="006246B3"/>
    <w:rsid w:val="00624932"/>
    <w:rsid w:val="00624CB1"/>
    <w:rsid w:val="00624F8E"/>
    <w:rsid w:val="00625032"/>
    <w:rsid w:val="006252B0"/>
    <w:rsid w:val="00625B5F"/>
    <w:rsid w:val="00625C6F"/>
    <w:rsid w:val="00625EB1"/>
    <w:rsid w:val="00625F95"/>
    <w:rsid w:val="00626088"/>
    <w:rsid w:val="00626164"/>
    <w:rsid w:val="00626950"/>
    <w:rsid w:val="00626B35"/>
    <w:rsid w:val="00627019"/>
    <w:rsid w:val="00627184"/>
    <w:rsid w:val="006276B0"/>
    <w:rsid w:val="00627D64"/>
    <w:rsid w:val="00627D89"/>
    <w:rsid w:val="00627E16"/>
    <w:rsid w:val="00627FF7"/>
    <w:rsid w:val="00630010"/>
    <w:rsid w:val="006301EE"/>
    <w:rsid w:val="006306B4"/>
    <w:rsid w:val="006308A5"/>
    <w:rsid w:val="00630B33"/>
    <w:rsid w:val="00630DBC"/>
    <w:rsid w:val="00630ECC"/>
    <w:rsid w:val="006312FC"/>
    <w:rsid w:val="00631448"/>
    <w:rsid w:val="0063179C"/>
    <w:rsid w:val="00631861"/>
    <w:rsid w:val="00631ABE"/>
    <w:rsid w:val="006320AB"/>
    <w:rsid w:val="0063244F"/>
    <w:rsid w:val="00632645"/>
    <w:rsid w:val="00632818"/>
    <w:rsid w:val="00632D78"/>
    <w:rsid w:val="0063334F"/>
    <w:rsid w:val="006334E1"/>
    <w:rsid w:val="00633744"/>
    <w:rsid w:val="00633A5F"/>
    <w:rsid w:val="00633E3D"/>
    <w:rsid w:val="006343B8"/>
    <w:rsid w:val="00634A89"/>
    <w:rsid w:val="00634DB7"/>
    <w:rsid w:val="00634E48"/>
    <w:rsid w:val="00634FFE"/>
    <w:rsid w:val="0063509C"/>
    <w:rsid w:val="00635531"/>
    <w:rsid w:val="00635923"/>
    <w:rsid w:val="00635958"/>
    <w:rsid w:val="00635CFC"/>
    <w:rsid w:val="00636511"/>
    <w:rsid w:val="006366BC"/>
    <w:rsid w:val="0063698E"/>
    <w:rsid w:val="00636BC1"/>
    <w:rsid w:val="00636E9A"/>
    <w:rsid w:val="00636F16"/>
    <w:rsid w:val="00637007"/>
    <w:rsid w:val="006374E8"/>
    <w:rsid w:val="00637780"/>
    <w:rsid w:val="0063789F"/>
    <w:rsid w:val="00637D19"/>
    <w:rsid w:val="00637EE6"/>
    <w:rsid w:val="00637FB0"/>
    <w:rsid w:val="006402CC"/>
    <w:rsid w:val="00640569"/>
    <w:rsid w:val="006407AC"/>
    <w:rsid w:val="00640C2C"/>
    <w:rsid w:val="00640E90"/>
    <w:rsid w:val="00640EBD"/>
    <w:rsid w:val="00641125"/>
    <w:rsid w:val="00641135"/>
    <w:rsid w:val="00641224"/>
    <w:rsid w:val="00641637"/>
    <w:rsid w:val="00641B94"/>
    <w:rsid w:val="00641ED2"/>
    <w:rsid w:val="00641F13"/>
    <w:rsid w:val="00642436"/>
    <w:rsid w:val="0064293E"/>
    <w:rsid w:val="006429DC"/>
    <w:rsid w:val="00642AA0"/>
    <w:rsid w:val="00642C49"/>
    <w:rsid w:val="006430B4"/>
    <w:rsid w:val="0064328E"/>
    <w:rsid w:val="006433EB"/>
    <w:rsid w:val="00643F60"/>
    <w:rsid w:val="00644247"/>
    <w:rsid w:val="006443A2"/>
    <w:rsid w:val="006445FB"/>
    <w:rsid w:val="0064475F"/>
    <w:rsid w:val="006447BB"/>
    <w:rsid w:val="006447E1"/>
    <w:rsid w:val="00644A2D"/>
    <w:rsid w:val="00644BA2"/>
    <w:rsid w:val="00644C6E"/>
    <w:rsid w:val="00644C8B"/>
    <w:rsid w:val="00644ECD"/>
    <w:rsid w:val="00644F4E"/>
    <w:rsid w:val="006450A4"/>
    <w:rsid w:val="00645156"/>
    <w:rsid w:val="0064540A"/>
    <w:rsid w:val="006458E7"/>
    <w:rsid w:val="00645AA9"/>
    <w:rsid w:val="00645B28"/>
    <w:rsid w:val="006460AA"/>
    <w:rsid w:val="006464F7"/>
    <w:rsid w:val="00646CD0"/>
    <w:rsid w:val="00646EBA"/>
    <w:rsid w:val="00647ABA"/>
    <w:rsid w:val="00647B83"/>
    <w:rsid w:val="00647D84"/>
    <w:rsid w:val="00647FA7"/>
    <w:rsid w:val="0065077C"/>
    <w:rsid w:val="00650783"/>
    <w:rsid w:val="00650A9B"/>
    <w:rsid w:val="00650DA7"/>
    <w:rsid w:val="00650E47"/>
    <w:rsid w:val="00650E68"/>
    <w:rsid w:val="00650F2A"/>
    <w:rsid w:val="00650F80"/>
    <w:rsid w:val="0065122E"/>
    <w:rsid w:val="0065171D"/>
    <w:rsid w:val="0065175E"/>
    <w:rsid w:val="00651771"/>
    <w:rsid w:val="00651858"/>
    <w:rsid w:val="00651B25"/>
    <w:rsid w:val="00651D4A"/>
    <w:rsid w:val="006524DA"/>
    <w:rsid w:val="006528C9"/>
    <w:rsid w:val="00652A8F"/>
    <w:rsid w:val="00652C4F"/>
    <w:rsid w:val="00652D89"/>
    <w:rsid w:val="00652D9A"/>
    <w:rsid w:val="00652F93"/>
    <w:rsid w:val="0065394C"/>
    <w:rsid w:val="00653F5F"/>
    <w:rsid w:val="006543D0"/>
    <w:rsid w:val="006544A2"/>
    <w:rsid w:val="006544FD"/>
    <w:rsid w:val="006547F5"/>
    <w:rsid w:val="006552DD"/>
    <w:rsid w:val="00655A48"/>
    <w:rsid w:val="006560D9"/>
    <w:rsid w:val="00656154"/>
    <w:rsid w:val="0065645E"/>
    <w:rsid w:val="0065654F"/>
    <w:rsid w:val="006566D4"/>
    <w:rsid w:val="00656AE1"/>
    <w:rsid w:val="00656D93"/>
    <w:rsid w:val="00656EC3"/>
    <w:rsid w:val="006571B4"/>
    <w:rsid w:val="00657336"/>
    <w:rsid w:val="006574AD"/>
    <w:rsid w:val="006579F7"/>
    <w:rsid w:val="00657B02"/>
    <w:rsid w:val="00657FC4"/>
    <w:rsid w:val="006601E3"/>
    <w:rsid w:val="00660472"/>
    <w:rsid w:val="00660684"/>
    <w:rsid w:val="0066069C"/>
    <w:rsid w:val="00660F81"/>
    <w:rsid w:val="00661034"/>
    <w:rsid w:val="006613CB"/>
    <w:rsid w:val="00661C31"/>
    <w:rsid w:val="00661E85"/>
    <w:rsid w:val="00661EF6"/>
    <w:rsid w:val="00662043"/>
    <w:rsid w:val="006620E8"/>
    <w:rsid w:val="006622AE"/>
    <w:rsid w:val="006623CC"/>
    <w:rsid w:val="00662423"/>
    <w:rsid w:val="0066267F"/>
    <w:rsid w:val="006626D2"/>
    <w:rsid w:val="00662774"/>
    <w:rsid w:val="00662839"/>
    <w:rsid w:val="00662C7C"/>
    <w:rsid w:val="006630BA"/>
    <w:rsid w:val="00663620"/>
    <w:rsid w:val="00663D69"/>
    <w:rsid w:val="00663F2C"/>
    <w:rsid w:val="006640F9"/>
    <w:rsid w:val="00664C2D"/>
    <w:rsid w:val="00664DCF"/>
    <w:rsid w:val="00664E8B"/>
    <w:rsid w:val="006652D0"/>
    <w:rsid w:val="006655C0"/>
    <w:rsid w:val="00665817"/>
    <w:rsid w:val="006662FE"/>
    <w:rsid w:val="006664C5"/>
    <w:rsid w:val="00666578"/>
    <w:rsid w:val="006667F8"/>
    <w:rsid w:val="006669B4"/>
    <w:rsid w:val="00666A7A"/>
    <w:rsid w:val="00666A8E"/>
    <w:rsid w:val="00666CA7"/>
    <w:rsid w:val="00666E76"/>
    <w:rsid w:val="006675A3"/>
    <w:rsid w:val="006676BA"/>
    <w:rsid w:val="0066795D"/>
    <w:rsid w:val="00667B0D"/>
    <w:rsid w:val="00667BA7"/>
    <w:rsid w:val="006701A6"/>
    <w:rsid w:val="006704F8"/>
    <w:rsid w:val="00670665"/>
    <w:rsid w:val="0067084D"/>
    <w:rsid w:val="006709C7"/>
    <w:rsid w:val="006709CA"/>
    <w:rsid w:val="00670A9E"/>
    <w:rsid w:val="00670F4C"/>
    <w:rsid w:val="00670F8B"/>
    <w:rsid w:val="00671051"/>
    <w:rsid w:val="006711CA"/>
    <w:rsid w:val="006711EA"/>
    <w:rsid w:val="00671686"/>
    <w:rsid w:val="00671748"/>
    <w:rsid w:val="00671A79"/>
    <w:rsid w:val="00671B42"/>
    <w:rsid w:val="00671CD2"/>
    <w:rsid w:val="00672420"/>
    <w:rsid w:val="0067251A"/>
    <w:rsid w:val="006726A6"/>
    <w:rsid w:val="006726E2"/>
    <w:rsid w:val="00672D3E"/>
    <w:rsid w:val="00673141"/>
    <w:rsid w:val="00673ADE"/>
    <w:rsid w:val="00673C50"/>
    <w:rsid w:val="00673F36"/>
    <w:rsid w:val="0067436E"/>
    <w:rsid w:val="00674A8D"/>
    <w:rsid w:val="00674D5B"/>
    <w:rsid w:val="00674E1B"/>
    <w:rsid w:val="00674F66"/>
    <w:rsid w:val="0067532C"/>
    <w:rsid w:val="006758B0"/>
    <w:rsid w:val="00675915"/>
    <w:rsid w:val="006761F9"/>
    <w:rsid w:val="00676485"/>
    <w:rsid w:val="0067668F"/>
    <w:rsid w:val="006769A7"/>
    <w:rsid w:val="00676AED"/>
    <w:rsid w:val="00676BFE"/>
    <w:rsid w:val="00676E8F"/>
    <w:rsid w:val="00676EF6"/>
    <w:rsid w:val="00676FCF"/>
    <w:rsid w:val="00677046"/>
    <w:rsid w:val="00677112"/>
    <w:rsid w:val="006773CE"/>
    <w:rsid w:val="00677472"/>
    <w:rsid w:val="006777FA"/>
    <w:rsid w:val="00677856"/>
    <w:rsid w:val="00677B3C"/>
    <w:rsid w:val="00677B7C"/>
    <w:rsid w:val="00677C86"/>
    <w:rsid w:val="00677CB9"/>
    <w:rsid w:val="00677E00"/>
    <w:rsid w:val="006800C3"/>
    <w:rsid w:val="0068012D"/>
    <w:rsid w:val="00680292"/>
    <w:rsid w:val="006805AD"/>
    <w:rsid w:val="00680623"/>
    <w:rsid w:val="0068068C"/>
    <w:rsid w:val="006809F5"/>
    <w:rsid w:val="00680A8A"/>
    <w:rsid w:val="00680B84"/>
    <w:rsid w:val="00680E41"/>
    <w:rsid w:val="006812C0"/>
    <w:rsid w:val="006817C0"/>
    <w:rsid w:val="00681AC5"/>
    <w:rsid w:val="00681D98"/>
    <w:rsid w:val="006821C2"/>
    <w:rsid w:val="006828F0"/>
    <w:rsid w:val="00682A66"/>
    <w:rsid w:val="00682D87"/>
    <w:rsid w:val="00683070"/>
    <w:rsid w:val="006834ED"/>
    <w:rsid w:val="00683570"/>
    <w:rsid w:val="00683607"/>
    <w:rsid w:val="0068379D"/>
    <w:rsid w:val="0068392C"/>
    <w:rsid w:val="00684A96"/>
    <w:rsid w:val="00684AA5"/>
    <w:rsid w:val="00684D17"/>
    <w:rsid w:val="00685156"/>
    <w:rsid w:val="006851F8"/>
    <w:rsid w:val="0068526C"/>
    <w:rsid w:val="00685335"/>
    <w:rsid w:val="0068597E"/>
    <w:rsid w:val="00685AF0"/>
    <w:rsid w:val="00685B35"/>
    <w:rsid w:val="00686145"/>
    <w:rsid w:val="006864E6"/>
    <w:rsid w:val="006869BD"/>
    <w:rsid w:val="00686D1F"/>
    <w:rsid w:val="00686E91"/>
    <w:rsid w:val="00686EC5"/>
    <w:rsid w:val="00687126"/>
    <w:rsid w:val="00687420"/>
    <w:rsid w:val="0068770D"/>
    <w:rsid w:val="00687710"/>
    <w:rsid w:val="0068793B"/>
    <w:rsid w:val="0068799B"/>
    <w:rsid w:val="00687A20"/>
    <w:rsid w:val="00687AC0"/>
    <w:rsid w:val="00687F90"/>
    <w:rsid w:val="006903C0"/>
    <w:rsid w:val="0069073C"/>
    <w:rsid w:val="00690C25"/>
    <w:rsid w:val="00690F33"/>
    <w:rsid w:val="006915F7"/>
    <w:rsid w:val="006919DB"/>
    <w:rsid w:val="00691C40"/>
    <w:rsid w:val="00692749"/>
    <w:rsid w:val="006929AA"/>
    <w:rsid w:val="00692A62"/>
    <w:rsid w:val="00692A8C"/>
    <w:rsid w:val="00693775"/>
    <w:rsid w:val="006938CC"/>
    <w:rsid w:val="006939A6"/>
    <w:rsid w:val="00693F9B"/>
    <w:rsid w:val="00694D40"/>
    <w:rsid w:val="0069627A"/>
    <w:rsid w:val="0069629C"/>
    <w:rsid w:val="006962AA"/>
    <w:rsid w:val="00696662"/>
    <w:rsid w:val="00696CBD"/>
    <w:rsid w:val="00697573"/>
    <w:rsid w:val="006976D5"/>
    <w:rsid w:val="006976DB"/>
    <w:rsid w:val="00697728"/>
    <w:rsid w:val="00697737"/>
    <w:rsid w:val="006977F4"/>
    <w:rsid w:val="00697DDC"/>
    <w:rsid w:val="006A00CC"/>
    <w:rsid w:val="006A0368"/>
    <w:rsid w:val="006A147A"/>
    <w:rsid w:val="006A1489"/>
    <w:rsid w:val="006A1AA7"/>
    <w:rsid w:val="006A1AA8"/>
    <w:rsid w:val="006A1B09"/>
    <w:rsid w:val="006A1DDD"/>
    <w:rsid w:val="006A1F2F"/>
    <w:rsid w:val="006A2141"/>
    <w:rsid w:val="006A2559"/>
    <w:rsid w:val="006A27D7"/>
    <w:rsid w:val="006A2BC6"/>
    <w:rsid w:val="006A2CEE"/>
    <w:rsid w:val="006A30A4"/>
    <w:rsid w:val="006A3D71"/>
    <w:rsid w:val="006A3F55"/>
    <w:rsid w:val="006A43AD"/>
    <w:rsid w:val="006A444D"/>
    <w:rsid w:val="006A4462"/>
    <w:rsid w:val="006A45E2"/>
    <w:rsid w:val="006A4763"/>
    <w:rsid w:val="006A48B7"/>
    <w:rsid w:val="006A4A5C"/>
    <w:rsid w:val="006A4C69"/>
    <w:rsid w:val="006A4E3E"/>
    <w:rsid w:val="006A503F"/>
    <w:rsid w:val="006A514F"/>
    <w:rsid w:val="006A5204"/>
    <w:rsid w:val="006A53DB"/>
    <w:rsid w:val="006A55C9"/>
    <w:rsid w:val="006A5667"/>
    <w:rsid w:val="006A5690"/>
    <w:rsid w:val="006A581E"/>
    <w:rsid w:val="006A58D5"/>
    <w:rsid w:val="006A5BC4"/>
    <w:rsid w:val="006A5D1F"/>
    <w:rsid w:val="006A62CE"/>
    <w:rsid w:val="006A68B3"/>
    <w:rsid w:val="006A68C5"/>
    <w:rsid w:val="006A6C4D"/>
    <w:rsid w:val="006A6E2B"/>
    <w:rsid w:val="006A71B1"/>
    <w:rsid w:val="006B011F"/>
    <w:rsid w:val="006B0150"/>
    <w:rsid w:val="006B0197"/>
    <w:rsid w:val="006B08B6"/>
    <w:rsid w:val="006B0E00"/>
    <w:rsid w:val="006B11BF"/>
    <w:rsid w:val="006B1323"/>
    <w:rsid w:val="006B1605"/>
    <w:rsid w:val="006B16ED"/>
    <w:rsid w:val="006B188D"/>
    <w:rsid w:val="006B1ACA"/>
    <w:rsid w:val="006B1D80"/>
    <w:rsid w:val="006B1F75"/>
    <w:rsid w:val="006B2258"/>
    <w:rsid w:val="006B2C1A"/>
    <w:rsid w:val="006B3101"/>
    <w:rsid w:val="006B3756"/>
    <w:rsid w:val="006B3978"/>
    <w:rsid w:val="006B3D30"/>
    <w:rsid w:val="006B3D46"/>
    <w:rsid w:val="006B3ED5"/>
    <w:rsid w:val="006B3FA5"/>
    <w:rsid w:val="006B40F4"/>
    <w:rsid w:val="006B43FF"/>
    <w:rsid w:val="006B475A"/>
    <w:rsid w:val="006B4A1F"/>
    <w:rsid w:val="006B4A74"/>
    <w:rsid w:val="006B4C99"/>
    <w:rsid w:val="006B4F00"/>
    <w:rsid w:val="006B5260"/>
    <w:rsid w:val="006B53DC"/>
    <w:rsid w:val="006B55A9"/>
    <w:rsid w:val="006B5720"/>
    <w:rsid w:val="006B5D15"/>
    <w:rsid w:val="006B5EBC"/>
    <w:rsid w:val="006B631F"/>
    <w:rsid w:val="006B635C"/>
    <w:rsid w:val="006B6605"/>
    <w:rsid w:val="006B6932"/>
    <w:rsid w:val="006B6D3D"/>
    <w:rsid w:val="006B72A2"/>
    <w:rsid w:val="006B767B"/>
    <w:rsid w:val="006B7B1C"/>
    <w:rsid w:val="006B7F9D"/>
    <w:rsid w:val="006C0161"/>
    <w:rsid w:val="006C01C4"/>
    <w:rsid w:val="006C0294"/>
    <w:rsid w:val="006C04BD"/>
    <w:rsid w:val="006C0512"/>
    <w:rsid w:val="006C08E0"/>
    <w:rsid w:val="006C0A49"/>
    <w:rsid w:val="006C0C9B"/>
    <w:rsid w:val="006C0E6F"/>
    <w:rsid w:val="006C1A1E"/>
    <w:rsid w:val="006C1E4E"/>
    <w:rsid w:val="006C1EBF"/>
    <w:rsid w:val="006C2823"/>
    <w:rsid w:val="006C28D9"/>
    <w:rsid w:val="006C2923"/>
    <w:rsid w:val="006C33A9"/>
    <w:rsid w:val="006C358C"/>
    <w:rsid w:val="006C3859"/>
    <w:rsid w:val="006C3ACD"/>
    <w:rsid w:val="006C43F0"/>
    <w:rsid w:val="006C4CF0"/>
    <w:rsid w:val="006C4EFB"/>
    <w:rsid w:val="006C4F52"/>
    <w:rsid w:val="006C5138"/>
    <w:rsid w:val="006C5E7A"/>
    <w:rsid w:val="006C6129"/>
    <w:rsid w:val="006C6386"/>
    <w:rsid w:val="006C6C44"/>
    <w:rsid w:val="006C6D8A"/>
    <w:rsid w:val="006C6E25"/>
    <w:rsid w:val="006C6E81"/>
    <w:rsid w:val="006C7089"/>
    <w:rsid w:val="006C70F3"/>
    <w:rsid w:val="006C7543"/>
    <w:rsid w:val="006C7833"/>
    <w:rsid w:val="006D06CB"/>
    <w:rsid w:val="006D07BD"/>
    <w:rsid w:val="006D0A1B"/>
    <w:rsid w:val="006D0AD3"/>
    <w:rsid w:val="006D0BB3"/>
    <w:rsid w:val="006D0DFA"/>
    <w:rsid w:val="006D0F29"/>
    <w:rsid w:val="006D114D"/>
    <w:rsid w:val="006D13B7"/>
    <w:rsid w:val="006D1843"/>
    <w:rsid w:val="006D1A7D"/>
    <w:rsid w:val="006D1D3A"/>
    <w:rsid w:val="006D1D6A"/>
    <w:rsid w:val="006D2164"/>
    <w:rsid w:val="006D2419"/>
    <w:rsid w:val="006D243D"/>
    <w:rsid w:val="006D258B"/>
    <w:rsid w:val="006D2718"/>
    <w:rsid w:val="006D2875"/>
    <w:rsid w:val="006D2973"/>
    <w:rsid w:val="006D3004"/>
    <w:rsid w:val="006D3007"/>
    <w:rsid w:val="006D323A"/>
    <w:rsid w:val="006D3399"/>
    <w:rsid w:val="006D33E6"/>
    <w:rsid w:val="006D3A13"/>
    <w:rsid w:val="006D3F26"/>
    <w:rsid w:val="006D4305"/>
    <w:rsid w:val="006D448B"/>
    <w:rsid w:val="006D44F2"/>
    <w:rsid w:val="006D4B53"/>
    <w:rsid w:val="006D4D96"/>
    <w:rsid w:val="006D4E4F"/>
    <w:rsid w:val="006D520A"/>
    <w:rsid w:val="006D534E"/>
    <w:rsid w:val="006D5623"/>
    <w:rsid w:val="006D6254"/>
    <w:rsid w:val="006D63A6"/>
    <w:rsid w:val="006D64C6"/>
    <w:rsid w:val="006D666E"/>
    <w:rsid w:val="006D6895"/>
    <w:rsid w:val="006D6A83"/>
    <w:rsid w:val="006D6ADC"/>
    <w:rsid w:val="006D6B86"/>
    <w:rsid w:val="006D6BD1"/>
    <w:rsid w:val="006D6C4A"/>
    <w:rsid w:val="006D70EE"/>
    <w:rsid w:val="006D73B4"/>
    <w:rsid w:val="006D7733"/>
    <w:rsid w:val="006D775B"/>
    <w:rsid w:val="006D7CA0"/>
    <w:rsid w:val="006E0868"/>
    <w:rsid w:val="006E0933"/>
    <w:rsid w:val="006E098D"/>
    <w:rsid w:val="006E0D0D"/>
    <w:rsid w:val="006E0DAA"/>
    <w:rsid w:val="006E0E5E"/>
    <w:rsid w:val="006E0FB9"/>
    <w:rsid w:val="006E1055"/>
    <w:rsid w:val="006E1157"/>
    <w:rsid w:val="006E1791"/>
    <w:rsid w:val="006E1834"/>
    <w:rsid w:val="006E186B"/>
    <w:rsid w:val="006E1881"/>
    <w:rsid w:val="006E1CB5"/>
    <w:rsid w:val="006E1CCC"/>
    <w:rsid w:val="006E2094"/>
    <w:rsid w:val="006E20F9"/>
    <w:rsid w:val="006E22B6"/>
    <w:rsid w:val="006E272D"/>
    <w:rsid w:val="006E2EF3"/>
    <w:rsid w:val="006E302E"/>
    <w:rsid w:val="006E3178"/>
    <w:rsid w:val="006E3779"/>
    <w:rsid w:val="006E3899"/>
    <w:rsid w:val="006E3D50"/>
    <w:rsid w:val="006E3ECE"/>
    <w:rsid w:val="006E3F4A"/>
    <w:rsid w:val="006E4067"/>
    <w:rsid w:val="006E4157"/>
    <w:rsid w:val="006E466A"/>
    <w:rsid w:val="006E47D2"/>
    <w:rsid w:val="006E4AF6"/>
    <w:rsid w:val="006E50FE"/>
    <w:rsid w:val="006E567B"/>
    <w:rsid w:val="006E5F3A"/>
    <w:rsid w:val="006E6469"/>
    <w:rsid w:val="006E6522"/>
    <w:rsid w:val="006E6732"/>
    <w:rsid w:val="006E69EF"/>
    <w:rsid w:val="006E6AA7"/>
    <w:rsid w:val="006E6BAC"/>
    <w:rsid w:val="006E6BE4"/>
    <w:rsid w:val="006E6D56"/>
    <w:rsid w:val="006E740C"/>
    <w:rsid w:val="006E773E"/>
    <w:rsid w:val="006E77F6"/>
    <w:rsid w:val="006E7ADB"/>
    <w:rsid w:val="006E7ADF"/>
    <w:rsid w:val="006E7D42"/>
    <w:rsid w:val="006F0022"/>
    <w:rsid w:val="006F0149"/>
    <w:rsid w:val="006F015B"/>
    <w:rsid w:val="006F06F5"/>
    <w:rsid w:val="006F076D"/>
    <w:rsid w:val="006F08F7"/>
    <w:rsid w:val="006F0A88"/>
    <w:rsid w:val="006F0B89"/>
    <w:rsid w:val="006F117D"/>
    <w:rsid w:val="006F1294"/>
    <w:rsid w:val="006F1597"/>
    <w:rsid w:val="006F15ED"/>
    <w:rsid w:val="006F1872"/>
    <w:rsid w:val="006F1A29"/>
    <w:rsid w:val="006F1CE3"/>
    <w:rsid w:val="006F1EBC"/>
    <w:rsid w:val="006F221E"/>
    <w:rsid w:val="006F23C3"/>
    <w:rsid w:val="006F2958"/>
    <w:rsid w:val="006F2CCB"/>
    <w:rsid w:val="006F2CF8"/>
    <w:rsid w:val="006F2D7D"/>
    <w:rsid w:val="006F2E89"/>
    <w:rsid w:val="006F3119"/>
    <w:rsid w:val="006F321B"/>
    <w:rsid w:val="006F34BB"/>
    <w:rsid w:val="006F35CE"/>
    <w:rsid w:val="006F36E4"/>
    <w:rsid w:val="006F376B"/>
    <w:rsid w:val="006F4857"/>
    <w:rsid w:val="006F4885"/>
    <w:rsid w:val="006F4FEE"/>
    <w:rsid w:val="006F5040"/>
    <w:rsid w:val="006F5103"/>
    <w:rsid w:val="006F54D3"/>
    <w:rsid w:val="006F5688"/>
    <w:rsid w:val="006F5885"/>
    <w:rsid w:val="006F5A36"/>
    <w:rsid w:val="006F5E4A"/>
    <w:rsid w:val="006F6051"/>
    <w:rsid w:val="006F6100"/>
    <w:rsid w:val="006F613F"/>
    <w:rsid w:val="006F63D1"/>
    <w:rsid w:val="006F654E"/>
    <w:rsid w:val="006F66F5"/>
    <w:rsid w:val="006F682D"/>
    <w:rsid w:val="006F696B"/>
    <w:rsid w:val="006F69E9"/>
    <w:rsid w:val="006F6C8F"/>
    <w:rsid w:val="006F6F85"/>
    <w:rsid w:val="006F72F6"/>
    <w:rsid w:val="006F730C"/>
    <w:rsid w:val="006F74A0"/>
    <w:rsid w:val="006F7791"/>
    <w:rsid w:val="006F7996"/>
    <w:rsid w:val="006F7A0C"/>
    <w:rsid w:val="006F7A8C"/>
    <w:rsid w:val="006F7BC8"/>
    <w:rsid w:val="00700314"/>
    <w:rsid w:val="00700699"/>
    <w:rsid w:val="00700994"/>
    <w:rsid w:val="007009F4"/>
    <w:rsid w:val="00700D8C"/>
    <w:rsid w:val="00700F73"/>
    <w:rsid w:val="007013BF"/>
    <w:rsid w:val="0070195D"/>
    <w:rsid w:val="00702307"/>
    <w:rsid w:val="00702865"/>
    <w:rsid w:val="00702EE1"/>
    <w:rsid w:val="00702F5E"/>
    <w:rsid w:val="00703342"/>
    <w:rsid w:val="00703644"/>
    <w:rsid w:val="00703998"/>
    <w:rsid w:val="00703CD5"/>
    <w:rsid w:val="007041A9"/>
    <w:rsid w:val="00704211"/>
    <w:rsid w:val="00704840"/>
    <w:rsid w:val="007049DD"/>
    <w:rsid w:val="00704A71"/>
    <w:rsid w:val="00704AD5"/>
    <w:rsid w:val="00704B0D"/>
    <w:rsid w:val="00704D65"/>
    <w:rsid w:val="00705384"/>
    <w:rsid w:val="00705397"/>
    <w:rsid w:val="007054BD"/>
    <w:rsid w:val="00705CA8"/>
    <w:rsid w:val="00705D33"/>
    <w:rsid w:val="00705FA3"/>
    <w:rsid w:val="00705FC4"/>
    <w:rsid w:val="007060BF"/>
    <w:rsid w:val="00706374"/>
    <w:rsid w:val="00706462"/>
    <w:rsid w:val="0070668C"/>
    <w:rsid w:val="00706CF8"/>
    <w:rsid w:val="00706E2D"/>
    <w:rsid w:val="0070701A"/>
    <w:rsid w:val="00707205"/>
    <w:rsid w:val="0070754B"/>
    <w:rsid w:val="007079C1"/>
    <w:rsid w:val="00707AAE"/>
    <w:rsid w:val="00707C19"/>
    <w:rsid w:val="00707E00"/>
    <w:rsid w:val="007100EF"/>
    <w:rsid w:val="007104D5"/>
    <w:rsid w:val="00710575"/>
    <w:rsid w:val="00710D18"/>
    <w:rsid w:val="00710DA3"/>
    <w:rsid w:val="00710DD0"/>
    <w:rsid w:val="00711023"/>
    <w:rsid w:val="00711311"/>
    <w:rsid w:val="00711647"/>
    <w:rsid w:val="0071167F"/>
    <w:rsid w:val="00711755"/>
    <w:rsid w:val="007117C5"/>
    <w:rsid w:val="00711839"/>
    <w:rsid w:val="007118A0"/>
    <w:rsid w:val="00711901"/>
    <w:rsid w:val="00711BED"/>
    <w:rsid w:val="00711D5D"/>
    <w:rsid w:val="00711FEF"/>
    <w:rsid w:val="00712769"/>
    <w:rsid w:val="00712898"/>
    <w:rsid w:val="00712A0D"/>
    <w:rsid w:val="00712B70"/>
    <w:rsid w:val="00712E09"/>
    <w:rsid w:val="00712F76"/>
    <w:rsid w:val="0071316E"/>
    <w:rsid w:val="0071335A"/>
    <w:rsid w:val="007133AB"/>
    <w:rsid w:val="0071380B"/>
    <w:rsid w:val="00713931"/>
    <w:rsid w:val="00713D48"/>
    <w:rsid w:val="00713F2D"/>
    <w:rsid w:val="00713F67"/>
    <w:rsid w:val="00713F96"/>
    <w:rsid w:val="00713FB8"/>
    <w:rsid w:val="00714199"/>
    <w:rsid w:val="00714246"/>
    <w:rsid w:val="00714262"/>
    <w:rsid w:val="007146C1"/>
    <w:rsid w:val="0071495F"/>
    <w:rsid w:val="007149F7"/>
    <w:rsid w:val="00714A0E"/>
    <w:rsid w:val="00714AAF"/>
    <w:rsid w:val="0071528A"/>
    <w:rsid w:val="007153D8"/>
    <w:rsid w:val="00715677"/>
    <w:rsid w:val="00715843"/>
    <w:rsid w:val="007158E2"/>
    <w:rsid w:val="00715A82"/>
    <w:rsid w:val="00715D7F"/>
    <w:rsid w:val="00715F5F"/>
    <w:rsid w:val="007164CE"/>
    <w:rsid w:val="00717145"/>
    <w:rsid w:val="00717148"/>
    <w:rsid w:val="00717392"/>
    <w:rsid w:val="00717451"/>
    <w:rsid w:val="0071780B"/>
    <w:rsid w:val="00717E5D"/>
    <w:rsid w:val="007201EF"/>
    <w:rsid w:val="00720544"/>
    <w:rsid w:val="00720A77"/>
    <w:rsid w:val="00720C87"/>
    <w:rsid w:val="00720CA3"/>
    <w:rsid w:val="00720F55"/>
    <w:rsid w:val="0072104D"/>
    <w:rsid w:val="0072110D"/>
    <w:rsid w:val="007211CA"/>
    <w:rsid w:val="00721242"/>
    <w:rsid w:val="00721591"/>
    <w:rsid w:val="00721DAA"/>
    <w:rsid w:val="00721F19"/>
    <w:rsid w:val="00722011"/>
    <w:rsid w:val="00722091"/>
    <w:rsid w:val="007223AA"/>
    <w:rsid w:val="007224C8"/>
    <w:rsid w:val="007225C5"/>
    <w:rsid w:val="00722667"/>
    <w:rsid w:val="007227A0"/>
    <w:rsid w:val="00722814"/>
    <w:rsid w:val="00722A60"/>
    <w:rsid w:val="00722E04"/>
    <w:rsid w:val="00722F20"/>
    <w:rsid w:val="00723709"/>
    <w:rsid w:val="00723829"/>
    <w:rsid w:val="007239ED"/>
    <w:rsid w:val="00723D00"/>
    <w:rsid w:val="0072439A"/>
    <w:rsid w:val="0072448C"/>
    <w:rsid w:val="00724529"/>
    <w:rsid w:val="007245BD"/>
    <w:rsid w:val="00724672"/>
    <w:rsid w:val="007246C0"/>
    <w:rsid w:val="00724C33"/>
    <w:rsid w:val="00724DC8"/>
    <w:rsid w:val="00724EC6"/>
    <w:rsid w:val="00725770"/>
    <w:rsid w:val="00725D7A"/>
    <w:rsid w:val="0072617E"/>
    <w:rsid w:val="00726222"/>
    <w:rsid w:val="00726580"/>
    <w:rsid w:val="0072665C"/>
    <w:rsid w:val="00726EE5"/>
    <w:rsid w:val="007273B1"/>
    <w:rsid w:val="007273B9"/>
    <w:rsid w:val="007279CD"/>
    <w:rsid w:val="00727D97"/>
    <w:rsid w:val="00727FAE"/>
    <w:rsid w:val="00727FC7"/>
    <w:rsid w:val="00730630"/>
    <w:rsid w:val="00730649"/>
    <w:rsid w:val="007306A2"/>
    <w:rsid w:val="00730FE2"/>
    <w:rsid w:val="00730FEB"/>
    <w:rsid w:val="0073111E"/>
    <w:rsid w:val="00731241"/>
    <w:rsid w:val="0073127E"/>
    <w:rsid w:val="0073188A"/>
    <w:rsid w:val="00731984"/>
    <w:rsid w:val="00731BEB"/>
    <w:rsid w:val="00731D61"/>
    <w:rsid w:val="007321BC"/>
    <w:rsid w:val="007323B9"/>
    <w:rsid w:val="007324B9"/>
    <w:rsid w:val="007325F8"/>
    <w:rsid w:val="00732C75"/>
    <w:rsid w:val="00733170"/>
    <w:rsid w:val="007331FD"/>
    <w:rsid w:val="00733535"/>
    <w:rsid w:val="0073369C"/>
    <w:rsid w:val="007337E9"/>
    <w:rsid w:val="00733BBF"/>
    <w:rsid w:val="00733C0B"/>
    <w:rsid w:val="007341E3"/>
    <w:rsid w:val="0073438F"/>
    <w:rsid w:val="0073444B"/>
    <w:rsid w:val="0073482A"/>
    <w:rsid w:val="007348D1"/>
    <w:rsid w:val="00734921"/>
    <w:rsid w:val="00734DA8"/>
    <w:rsid w:val="00734EA9"/>
    <w:rsid w:val="00735007"/>
    <w:rsid w:val="00735083"/>
    <w:rsid w:val="00735B7C"/>
    <w:rsid w:val="00735EE9"/>
    <w:rsid w:val="00735F0C"/>
    <w:rsid w:val="00735FAF"/>
    <w:rsid w:val="007361AF"/>
    <w:rsid w:val="00736256"/>
    <w:rsid w:val="00736908"/>
    <w:rsid w:val="00736B7A"/>
    <w:rsid w:val="00736EF4"/>
    <w:rsid w:val="00737257"/>
    <w:rsid w:val="007373D1"/>
    <w:rsid w:val="00737708"/>
    <w:rsid w:val="00737978"/>
    <w:rsid w:val="00737EAF"/>
    <w:rsid w:val="00740169"/>
    <w:rsid w:val="00740538"/>
    <w:rsid w:val="00740541"/>
    <w:rsid w:val="007405B7"/>
    <w:rsid w:val="0074078E"/>
    <w:rsid w:val="007407F0"/>
    <w:rsid w:val="00740A27"/>
    <w:rsid w:val="0074103D"/>
    <w:rsid w:val="00741526"/>
    <w:rsid w:val="00741763"/>
    <w:rsid w:val="00741FFA"/>
    <w:rsid w:val="00742137"/>
    <w:rsid w:val="00742288"/>
    <w:rsid w:val="00742398"/>
    <w:rsid w:val="00742755"/>
    <w:rsid w:val="00742AAF"/>
    <w:rsid w:val="00742B75"/>
    <w:rsid w:val="00742E19"/>
    <w:rsid w:val="00742EC0"/>
    <w:rsid w:val="00742F0D"/>
    <w:rsid w:val="0074349D"/>
    <w:rsid w:val="00743573"/>
    <w:rsid w:val="007435C5"/>
    <w:rsid w:val="0074384A"/>
    <w:rsid w:val="0074389E"/>
    <w:rsid w:val="0074399A"/>
    <w:rsid w:val="007439F0"/>
    <w:rsid w:val="00744471"/>
    <w:rsid w:val="007449C7"/>
    <w:rsid w:val="00744A6C"/>
    <w:rsid w:val="0074543D"/>
    <w:rsid w:val="007456A9"/>
    <w:rsid w:val="007456ED"/>
    <w:rsid w:val="007457CF"/>
    <w:rsid w:val="0074584E"/>
    <w:rsid w:val="00745C01"/>
    <w:rsid w:val="007460B0"/>
    <w:rsid w:val="007460BE"/>
    <w:rsid w:val="007460D9"/>
    <w:rsid w:val="00746320"/>
    <w:rsid w:val="00746619"/>
    <w:rsid w:val="00746EAA"/>
    <w:rsid w:val="00746F44"/>
    <w:rsid w:val="00747180"/>
    <w:rsid w:val="007471BE"/>
    <w:rsid w:val="00747246"/>
    <w:rsid w:val="0074742A"/>
    <w:rsid w:val="0074789B"/>
    <w:rsid w:val="007478DB"/>
    <w:rsid w:val="00747950"/>
    <w:rsid w:val="00747AFE"/>
    <w:rsid w:val="00747C96"/>
    <w:rsid w:val="007501DD"/>
    <w:rsid w:val="00750818"/>
    <w:rsid w:val="00750F2C"/>
    <w:rsid w:val="00751066"/>
    <w:rsid w:val="00751169"/>
    <w:rsid w:val="00751330"/>
    <w:rsid w:val="007513D9"/>
    <w:rsid w:val="007513EF"/>
    <w:rsid w:val="007516D9"/>
    <w:rsid w:val="00751805"/>
    <w:rsid w:val="00752591"/>
    <w:rsid w:val="0075261E"/>
    <w:rsid w:val="0075297A"/>
    <w:rsid w:val="00752A0F"/>
    <w:rsid w:val="00752A5A"/>
    <w:rsid w:val="00752B03"/>
    <w:rsid w:val="00752C57"/>
    <w:rsid w:val="00752C77"/>
    <w:rsid w:val="00752F4D"/>
    <w:rsid w:val="00752F60"/>
    <w:rsid w:val="00753312"/>
    <w:rsid w:val="0075342C"/>
    <w:rsid w:val="007534A1"/>
    <w:rsid w:val="00753626"/>
    <w:rsid w:val="007538D7"/>
    <w:rsid w:val="00753972"/>
    <w:rsid w:val="00753AE1"/>
    <w:rsid w:val="00753AE6"/>
    <w:rsid w:val="00754AC6"/>
    <w:rsid w:val="00754E04"/>
    <w:rsid w:val="00754EBA"/>
    <w:rsid w:val="00755271"/>
    <w:rsid w:val="007552D3"/>
    <w:rsid w:val="007553AA"/>
    <w:rsid w:val="00755577"/>
    <w:rsid w:val="00755742"/>
    <w:rsid w:val="00755E61"/>
    <w:rsid w:val="007562C5"/>
    <w:rsid w:val="00756561"/>
    <w:rsid w:val="0075687F"/>
    <w:rsid w:val="00756A23"/>
    <w:rsid w:val="00756F57"/>
    <w:rsid w:val="007571C2"/>
    <w:rsid w:val="0075752B"/>
    <w:rsid w:val="007575BD"/>
    <w:rsid w:val="00757F5E"/>
    <w:rsid w:val="007602E8"/>
    <w:rsid w:val="0076036B"/>
    <w:rsid w:val="0076053F"/>
    <w:rsid w:val="007605FF"/>
    <w:rsid w:val="00760936"/>
    <w:rsid w:val="00760C52"/>
    <w:rsid w:val="00760CF8"/>
    <w:rsid w:val="00760E57"/>
    <w:rsid w:val="0076136F"/>
    <w:rsid w:val="007615C2"/>
    <w:rsid w:val="00761886"/>
    <w:rsid w:val="00761C0F"/>
    <w:rsid w:val="00761FEE"/>
    <w:rsid w:val="007620C3"/>
    <w:rsid w:val="00762238"/>
    <w:rsid w:val="00762792"/>
    <w:rsid w:val="007627E9"/>
    <w:rsid w:val="00762935"/>
    <w:rsid w:val="00762BBA"/>
    <w:rsid w:val="0076313B"/>
    <w:rsid w:val="007631D1"/>
    <w:rsid w:val="007637DF"/>
    <w:rsid w:val="007639D5"/>
    <w:rsid w:val="00763D54"/>
    <w:rsid w:val="00763D61"/>
    <w:rsid w:val="007641DE"/>
    <w:rsid w:val="007642FD"/>
    <w:rsid w:val="007643D0"/>
    <w:rsid w:val="00764552"/>
    <w:rsid w:val="00764559"/>
    <w:rsid w:val="007647A9"/>
    <w:rsid w:val="00764A26"/>
    <w:rsid w:val="00764C5E"/>
    <w:rsid w:val="00764D07"/>
    <w:rsid w:val="00764E20"/>
    <w:rsid w:val="00765433"/>
    <w:rsid w:val="007656BC"/>
    <w:rsid w:val="00765E5D"/>
    <w:rsid w:val="00765E84"/>
    <w:rsid w:val="00766A37"/>
    <w:rsid w:val="00766EF4"/>
    <w:rsid w:val="0076704B"/>
    <w:rsid w:val="0076718C"/>
    <w:rsid w:val="0076727A"/>
    <w:rsid w:val="0076753A"/>
    <w:rsid w:val="00767896"/>
    <w:rsid w:val="00767976"/>
    <w:rsid w:val="00767A8F"/>
    <w:rsid w:val="00767B11"/>
    <w:rsid w:val="00767C3A"/>
    <w:rsid w:val="00767F51"/>
    <w:rsid w:val="0077016B"/>
    <w:rsid w:val="00770242"/>
    <w:rsid w:val="00770371"/>
    <w:rsid w:val="0077060D"/>
    <w:rsid w:val="007707D2"/>
    <w:rsid w:val="007709C8"/>
    <w:rsid w:val="00770E05"/>
    <w:rsid w:val="007711E5"/>
    <w:rsid w:val="00771833"/>
    <w:rsid w:val="007718E5"/>
    <w:rsid w:val="007719B5"/>
    <w:rsid w:val="00771F65"/>
    <w:rsid w:val="00771F74"/>
    <w:rsid w:val="00772057"/>
    <w:rsid w:val="00772186"/>
    <w:rsid w:val="007721C8"/>
    <w:rsid w:val="007722E7"/>
    <w:rsid w:val="00772A6F"/>
    <w:rsid w:val="00772CBF"/>
    <w:rsid w:val="00772DFD"/>
    <w:rsid w:val="00772E7F"/>
    <w:rsid w:val="00773211"/>
    <w:rsid w:val="007733C3"/>
    <w:rsid w:val="007737C0"/>
    <w:rsid w:val="007738EF"/>
    <w:rsid w:val="00773D58"/>
    <w:rsid w:val="00773F74"/>
    <w:rsid w:val="00773F77"/>
    <w:rsid w:val="007741A5"/>
    <w:rsid w:val="007741EF"/>
    <w:rsid w:val="00774CD5"/>
    <w:rsid w:val="00774D80"/>
    <w:rsid w:val="00774E07"/>
    <w:rsid w:val="00775066"/>
    <w:rsid w:val="0077560E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8EE"/>
    <w:rsid w:val="0077692E"/>
    <w:rsid w:val="00776B23"/>
    <w:rsid w:val="00776B5B"/>
    <w:rsid w:val="00776CE6"/>
    <w:rsid w:val="00776D42"/>
    <w:rsid w:val="007770FC"/>
    <w:rsid w:val="007779F6"/>
    <w:rsid w:val="00777AA5"/>
    <w:rsid w:val="00777B9C"/>
    <w:rsid w:val="00777C57"/>
    <w:rsid w:val="00777CE2"/>
    <w:rsid w:val="00780720"/>
    <w:rsid w:val="00780764"/>
    <w:rsid w:val="00780870"/>
    <w:rsid w:val="00780A7E"/>
    <w:rsid w:val="00780C76"/>
    <w:rsid w:val="00781025"/>
    <w:rsid w:val="007811C0"/>
    <w:rsid w:val="00781A45"/>
    <w:rsid w:val="00781AD1"/>
    <w:rsid w:val="00781DE0"/>
    <w:rsid w:val="00781EE1"/>
    <w:rsid w:val="007820CC"/>
    <w:rsid w:val="007820D4"/>
    <w:rsid w:val="007823DF"/>
    <w:rsid w:val="00782696"/>
    <w:rsid w:val="007827C1"/>
    <w:rsid w:val="00782EF6"/>
    <w:rsid w:val="007831A9"/>
    <w:rsid w:val="007832D7"/>
    <w:rsid w:val="007832DF"/>
    <w:rsid w:val="007834D0"/>
    <w:rsid w:val="007837A9"/>
    <w:rsid w:val="0078395A"/>
    <w:rsid w:val="00783CD8"/>
    <w:rsid w:val="00783D25"/>
    <w:rsid w:val="00783D73"/>
    <w:rsid w:val="00783E76"/>
    <w:rsid w:val="00783E7A"/>
    <w:rsid w:val="00783F72"/>
    <w:rsid w:val="00784019"/>
    <w:rsid w:val="00784479"/>
    <w:rsid w:val="0078448F"/>
    <w:rsid w:val="0078487E"/>
    <w:rsid w:val="00784981"/>
    <w:rsid w:val="007853D6"/>
    <w:rsid w:val="007854A3"/>
    <w:rsid w:val="00785533"/>
    <w:rsid w:val="007856C0"/>
    <w:rsid w:val="00785751"/>
    <w:rsid w:val="007857CE"/>
    <w:rsid w:val="00785A36"/>
    <w:rsid w:val="00785A3F"/>
    <w:rsid w:val="00785B01"/>
    <w:rsid w:val="00785C29"/>
    <w:rsid w:val="00785CF2"/>
    <w:rsid w:val="00785E81"/>
    <w:rsid w:val="0078626A"/>
    <w:rsid w:val="0078695D"/>
    <w:rsid w:val="0078696A"/>
    <w:rsid w:val="00786BFE"/>
    <w:rsid w:val="00787085"/>
    <w:rsid w:val="00787173"/>
    <w:rsid w:val="0078729F"/>
    <w:rsid w:val="007873D9"/>
    <w:rsid w:val="00787580"/>
    <w:rsid w:val="007875A1"/>
    <w:rsid w:val="007876CC"/>
    <w:rsid w:val="007878BA"/>
    <w:rsid w:val="0078790A"/>
    <w:rsid w:val="00787F67"/>
    <w:rsid w:val="00790060"/>
    <w:rsid w:val="007905E7"/>
    <w:rsid w:val="00791634"/>
    <w:rsid w:val="007918AA"/>
    <w:rsid w:val="00791B9F"/>
    <w:rsid w:val="00792185"/>
    <w:rsid w:val="007921C1"/>
    <w:rsid w:val="007926CB"/>
    <w:rsid w:val="00792DCB"/>
    <w:rsid w:val="00792ECF"/>
    <w:rsid w:val="00792F41"/>
    <w:rsid w:val="007932C2"/>
    <w:rsid w:val="0079365A"/>
    <w:rsid w:val="007937AF"/>
    <w:rsid w:val="0079390D"/>
    <w:rsid w:val="00793B39"/>
    <w:rsid w:val="00793FA5"/>
    <w:rsid w:val="0079417F"/>
    <w:rsid w:val="00794636"/>
    <w:rsid w:val="007947C6"/>
    <w:rsid w:val="00794CCC"/>
    <w:rsid w:val="00795987"/>
    <w:rsid w:val="00795CBD"/>
    <w:rsid w:val="00795F80"/>
    <w:rsid w:val="0079601B"/>
    <w:rsid w:val="00796997"/>
    <w:rsid w:val="007969AD"/>
    <w:rsid w:val="00796AC2"/>
    <w:rsid w:val="00796CB0"/>
    <w:rsid w:val="00796CEF"/>
    <w:rsid w:val="00796F31"/>
    <w:rsid w:val="00797001"/>
    <w:rsid w:val="00797179"/>
    <w:rsid w:val="0079722F"/>
    <w:rsid w:val="0079728D"/>
    <w:rsid w:val="007974D1"/>
    <w:rsid w:val="00797EA2"/>
    <w:rsid w:val="00797EA5"/>
    <w:rsid w:val="00797F4B"/>
    <w:rsid w:val="007A0144"/>
    <w:rsid w:val="007A0884"/>
    <w:rsid w:val="007A10D7"/>
    <w:rsid w:val="007A1313"/>
    <w:rsid w:val="007A169D"/>
    <w:rsid w:val="007A1BF8"/>
    <w:rsid w:val="007A1C8F"/>
    <w:rsid w:val="007A1E46"/>
    <w:rsid w:val="007A1F8B"/>
    <w:rsid w:val="007A2189"/>
    <w:rsid w:val="007A2286"/>
    <w:rsid w:val="007A2358"/>
    <w:rsid w:val="007A2485"/>
    <w:rsid w:val="007A24AC"/>
    <w:rsid w:val="007A24EC"/>
    <w:rsid w:val="007A26E5"/>
    <w:rsid w:val="007A2BDE"/>
    <w:rsid w:val="007A2D46"/>
    <w:rsid w:val="007A2E7E"/>
    <w:rsid w:val="007A2F07"/>
    <w:rsid w:val="007A31C7"/>
    <w:rsid w:val="007A3380"/>
    <w:rsid w:val="007A3410"/>
    <w:rsid w:val="007A385D"/>
    <w:rsid w:val="007A3950"/>
    <w:rsid w:val="007A3A03"/>
    <w:rsid w:val="007A3C76"/>
    <w:rsid w:val="007A3D24"/>
    <w:rsid w:val="007A41E5"/>
    <w:rsid w:val="007A4278"/>
    <w:rsid w:val="007A451E"/>
    <w:rsid w:val="007A4537"/>
    <w:rsid w:val="007A46AD"/>
    <w:rsid w:val="007A471D"/>
    <w:rsid w:val="007A497A"/>
    <w:rsid w:val="007A4EFF"/>
    <w:rsid w:val="007A51A7"/>
    <w:rsid w:val="007A541B"/>
    <w:rsid w:val="007A5442"/>
    <w:rsid w:val="007A5FAB"/>
    <w:rsid w:val="007A6229"/>
    <w:rsid w:val="007A628C"/>
    <w:rsid w:val="007A6419"/>
    <w:rsid w:val="007A64BE"/>
    <w:rsid w:val="007A687B"/>
    <w:rsid w:val="007A69F8"/>
    <w:rsid w:val="007A72A4"/>
    <w:rsid w:val="007A771F"/>
    <w:rsid w:val="007A789C"/>
    <w:rsid w:val="007A7955"/>
    <w:rsid w:val="007A7DB2"/>
    <w:rsid w:val="007A7EAC"/>
    <w:rsid w:val="007A7F0E"/>
    <w:rsid w:val="007A7F1E"/>
    <w:rsid w:val="007B0027"/>
    <w:rsid w:val="007B00D1"/>
    <w:rsid w:val="007B0118"/>
    <w:rsid w:val="007B0501"/>
    <w:rsid w:val="007B0626"/>
    <w:rsid w:val="007B0870"/>
    <w:rsid w:val="007B08E5"/>
    <w:rsid w:val="007B101A"/>
    <w:rsid w:val="007B1072"/>
    <w:rsid w:val="007B11DA"/>
    <w:rsid w:val="007B12E4"/>
    <w:rsid w:val="007B13D8"/>
    <w:rsid w:val="007B14AA"/>
    <w:rsid w:val="007B174B"/>
    <w:rsid w:val="007B1922"/>
    <w:rsid w:val="007B1F17"/>
    <w:rsid w:val="007B205C"/>
    <w:rsid w:val="007B223B"/>
    <w:rsid w:val="007B22E5"/>
    <w:rsid w:val="007B2868"/>
    <w:rsid w:val="007B2B6F"/>
    <w:rsid w:val="007B30BA"/>
    <w:rsid w:val="007B3500"/>
    <w:rsid w:val="007B361A"/>
    <w:rsid w:val="007B36C1"/>
    <w:rsid w:val="007B3A62"/>
    <w:rsid w:val="007B3A81"/>
    <w:rsid w:val="007B3B0A"/>
    <w:rsid w:val="007B41EC"/>
    <w:rsid w:val="007B4358"/>
    <w:rsid w:val="007B45F2"/>
    <w:rsid w:val="007B460C"/>
    <w:rsid w:val="007B4691"/>
    <w:rsid w:val="007B4832"/>
    <w:rsid w:val="007B4953"/>
    <w:rsid w:val="007B4A08"/>
    <w:rsid w:val="007B4AB3"/>
    <w:rsid w:val="007B4B90"/>
    <w:rsid w:val="007B4B9E"/>
    <w:rsid w:val="007B4CB5"/>
    <w:rsid w:val="007B4EC6"/>
    <w:rsid w:val="007B5114"/>
    <w:rsid w:val="007B521B"/>
    <w:rsid w:val="007B5426"/>
    <w:rsid w:val="007B599A"/>
    <w:rsid w:val="007B5BDF"/>
    <w:rsid w:val="007B5D90"/>
    <w:rsid w:val="007B5DE8"/>
    <w:rsid w:val="007B5F44"/>
    <w:rsid w:val="007B6334"/>
    <w:rsid w:val="007B6478"/>
    <w:rsid w:val="007B67F6"/>
    <w:rsid w:val="007B6E5C"/>
    <w:rsid w:val="007B70D5"/>
    <w:rsid w:val="007B7192"/>
    <w:rsid w:val="007B772A"/>
    <w:rsid w:val="007B7BCA"/>
    <w:rsid w:val="007C0347"/>
    <w:rsid w:val="007C0952"/>
    <w:rsid w:val="007C0BB6"/>
    <w:rsid w:val="007C0BE9"/>
    <w:rsid w:val="007C0E68"/>
    <w:rsid w:val="007C0ED2"/>
    <w:rsid w:val="007C0F48"/>
    <w:rsid w:val="007C1107"/>
    <w:rsid w:val="007C171B"/>
    <w:rsid w:val="007C17A9"/>
    <w:rsid w:val="007C1814"/>
    <w:rsid w:val="007C1A62"/>
    <w:rsid w:val="007C1A7E"/>
    <w:rsid w:val="007C1CA0"/>
    <w:rsid w:val="007C1D06"/>
    <w:rsid w:val="007C20A5"/>
    <w:rsid w:val="007C2147"/>
    <w:rsid w:val="007C222C"/>
    <w:rsid w:val="007C227F"/>
    <w:rsid w:val="007C29EA"/>
    <w:rsid w:val="007C2D59"/>
    <w:rsid w:val="007C3316"/>
    <w:rsid w:val="007C3677"/>
    <w:rsid w:val="007C39DB"/>
    <w:rsid w:val="007C3BF2"/>
    <w:rsid w:val="007C3C71"/>
    <w:rsid w:val="007C3EA8"/>
    <w:rsid w:val="007C3EFB"/>
    <w:rsid w:val="007C3F60"/>
    <w:rsid w:val="007C3FA7"/>
    <w:rsid w:val="007C41B7"/>
    <w:rsid w:val="007C43D9"/>
    <w:rsid w:val="007C445C"/>
    <w:rsid w:val="007C45A0"/>
    <w:rsid w:val="007C4679"/>
    <w:rsid w:val="007C4E28"/>
    <w:rsid w:val="007C53F8"/>
    <w:rsid w:val="007C586C"/>
    <w:rsid w:val="007C5B27"/>
    <w:rsid w:val="007C5B65"/>
    <w:rsid w:val="007C5E6D"/>
    <w:rsid w:val="007C6164"/>
    <w:rsid w:val="007C6748"/>
    <w:rsid w:val="007C67CE"/>
    <w:rsid w:val="007C6FA8"/>
    <w:rsid w:val="007C70DA"/>
    <w:rsid w:val="007C712F"/>
    <w:rsid w:val="007C7233"/>
    <w:rsid w:val="007C7304"/>
    <w:rsid w:val="007C7AD6"/>
    <w:rsid w:val="007C7D9C"/>
    <w:rsid w:val="007C7E24"/>
    <w:rsid w:val="007D00AC"/>
    <w:rsid w:val="007D00BA"/>
    <w:rsid w:val="007D057D"/>
    <w:rsid w:val="007D07D5"/>
    <w:rsid w:val="007D082D"/>
    <w:rsid w:val="007D0897"/>
    <w:rsid w:val="007D091C"/>
    <w:rsid w:val="007D0B38"/>
    <w:rsid w:val="007D0C67"/>
    <w:rsid w:val="007D0C9F"/>
    <w:rsid w:val="007D0CF8"/>
    <w:rsid w:val="007D1236"/>
    <w:rsid w:val="007D144C"/>
    <w:rsid w:val="007D16D4"/>
    <w:rsid w:val="007D1D4B"/>
    <w:rsid w:val="007D1DA3"/>
    <w:rsid w:val="007D1EE4"/>
    <w:rsid w:val="007D1FEB"/>
    <w:rsid w:val="007D2003"/>
    <w:rsid w:val="007D205C"/>
    <w:rsid w:val="007D22E1"/>
    <w:rsid w:val="007D2A6F"/>
    <w:rsid w:val="007D2AB8"/>
    <w:rsid w:val="007D3141"/>
    <w:rsid w:val="007D31D2"/>
    <w:rsid w:val="007D3313"/>
    <w:rsid w:val="007D356D"/>
    <w:rsid w:val="007D35A6"/>
    <w:rsid w:val="007D35F4"/>
    <w:rsid w:val="007D3ADB"/>
    <w:rsid w:val="007D3BA1"/>
    <w:rsid w:val="007D3FED"/>
    <w:rsid w:val="007D474A"/>
    <w:rsid w:val="007D4E6C"/>
    <w:rsid w:val="007D5165"/>
    <w:rsid w:val="007D51D1"/>
    <w:rsid w:val="007D5DBF"/>
    <w:rsid w:val="007D5F4A"/>
    <w:rsid w:val="007D60F2"/>
    <w:rsid w:val="007D676B"/>
    <w:rsid w:val="007D6C0B"/>
    <w:rsid w:val="007D71F1"/>
    <w:rsid w:val="007D77C6"/>
    <w:rsid w:val="007D7D9A"/>
    <w:rsid w:val="007E06DD"/>
    <w:rsid w:val="007E080D"/>
    <w:rsid w:val="007E0A3E"/>
    <w:rsid w:val="007E0AF0"/>
    <w:rsid w:val="007E0F82"/>
    <w:rsid w:val="007E1660"/>
    <w:rsid w:val="007E1787"/>
    <w:rsid w:val="007E1AC5"/>
    <w:rsid w:val="007E1DD9"/>
    <w:rsid w:val="007E2578"/>
    <w:rsid w:val="007E25CD"/>
    <w:rsid w:val="007E29E1"/>
    <w:rsid w:val="007E2B1F"/>
    <w:rsid w:val="007E2CB6"/>
    <w:rsid w:val="007E2CFD"/>
    <w:rsid w:val="007E354E"/>
    <w:rsid w:val="007E38F4"/>
    <w:rsid w:val="007E397D"/>
    <w:rsid w:val="007E466E"/>
    <w:rsid w:val="007E4771"/>
    <w:rsid w:val="007E4B8A"/>
    <w:rsid w:val="007E4C78"/>
    <w:rsid w:val="007E4CA8"/>
    <w:rsid w:val="007E4CC3"/>
    <w:rsid w:val="007E5591"/>
    <w:rsid w:val="007E5A5D"/>
    <w:rsid w:val="007E5C3C"/>
    <w:rsid w:val="007E5D7D"/>
    <w:rsid w:val="007E5EDA"/>
    <w:rsid w:val="007E5F6A"/>
    <w:rsid w:val="007E609A"/>
    <w:rsid w:val="007E6180"/>
    <w:rsid w:val="007E64B7"/>
    <w:rsid w:val="007E6B8B"/>
    <w:rsid w:val="007E6F4E"/>
    <w:rsid w:val="007E7294"/>
    <w:rsid w:val="007E734E"/>
    <w:rsid w:val="007E77C5"/>
    <w:rsid w:val="007E78BF"/>
    <w:rsid w:val="007E7B0B"/>
    <w:rsid w:val="007E7C43"/>
    <w:rsid w:val="007E7D21"/>
    <w:rsid w:val="007F010C"/>
    <w:rsid w:val="007F0530"/>
    <w:rsid w:val="007F084F"/>
    <w:rsid w:val="007F0874"/>
    <w:rsid w:val="007F1196"/>
    <w:rsid w:val="007F126F"/>
    <w:rsid w:val="007F12E9"/>
    <w:rsid w:val="007F1307"/>
    <w:rsid w:val="007F1587"/>
    <w:rsid w:val="007F17F3"/>
    <w:rsid w:val="007F189A"/>
    <w:rsid w:val="007F198A"/>
    <w:rsid w:val="007F1A04"/>
    <w:rsid w:val="007F1A41"/>
    <w:rsid w:val="007F211A"/>
    <w:rsid w:val="007F2293"/>
    <w:rsid w:val="007F2B90"/>
    <w:rsid w:val="007F2F43"/>
    <w:rsid w:val="007F37C2"/>
    <w:rsid w:val="007F3CBB"/>
    <w:rsid w:val="007F3EA0"/>
    <w:rsid w:val="007F4485"/>
    <w:rsid w:val="007F452B"/>
    <w:rsid w:val="007F4611"/>
    <w:rsid w:val="007F46BB"/>
    <w:rsid w:val="007F46FF"/>
    <w:rsid w:val="007F4A65"/>
    <w:rsid w:val="007F4C3A"/>
    <w:rsid w:val="007F4EA8"/>
    <w:rsid w:val="007F5271"/>
    <w:rsid w:val="007F55F0"/>
    <w:rsid w:val="007F5921"/>
    <w:rsid w:val="007F5A97"/>
    <w:rsid w:val="007F5CC4"/>
    <w:rsid w:val="007F5D2B"/>
    <w:rsid w:val="007F650D"/>
    <w:rsid w:val="007F7451"/>
    <w:rsid w:val="007F79EE"/>
    <w:rsid w:val="007F7FDA"/>
    <w:rsid w:val="0080014C"/>
    <w:rsid w:val="0080031A"/>
    <w:rsid w:val="00800482"/>
    <w:rsid w:val="00800A7C"/>
    <w:rsid w:val="00800FBD"/>
    <w:rsid w:val="0080117B"/>
    <w:rsid w:val="0080143C"/>
    <w:rsid w:val="00801808"/>
    <w:rsid w:val="00801BD0"/>
    <w:rsid w:val="008026A5"/>
    <w:rsid w:val="00802910"/>
    <w:rsid w:val="00802D1A"/>
    <w:rsid w:val="00803CBB"/>
    <w:rsid w:val="00803D3E"/>
    <w:rsid w:val="00803D82"/>
    <w:rsid w:val="00803DEE"/>
    <w:rsid w:val="00803E63"/>
    <w:rsid w:val="00804148"/>
    <w:rsid w:val="00804C58"/>
    <w:rsid w:val="00804D0A"/>
    <w:rsid w:val="00804E2B"/>
    <w:rsid w:val="00804F98"/>
    <w:rsid w:val="008059B7"/>
    <w:rsid w:val="00805B16"/>
    <w:rsid w:val="00805BD5"/>
    <w:rsid w:val="00805CF1"/>
    <w:rsid w:val="00805DC5"/>
    <w:rsid w:val="00805DF2"/>
    <w:rsid w:val="00805E2D"/>
    <w:rsid w:val="0080601A"/>
    <w:rsid w:val="008065B0"/>
    <w:rsid w:val="008065BD"/>
    <w:rsid w:val="0080684C"/>
    <w:rsid w:val="008068D2"/>
    <w:rsid w:val="008068E7"/>
    <w:rsid w:val="008068F7"/>
    <w:rsid w:val="008069DF"/>
    <w:rsid w:val="0080703C"/>
    <w:rsid w:val="008074AA"/>
    <w:rsid w:val="00807654"/>
    <w:rsid w:val="00807AE9"/>
    <w:rsid w:val="00807B21"/>
    <w:rsid w:val="00807DAB"/>
    <w:rsid w:val="00810223"/>
    <w:rsid w:val="0081037F"/>
    <w:rsid w:val="008106E7"/>
    <w:rsid w:val="00810768"/>
    <w:rsid w:val="00810B10"/>
    <w:rsid w:val="00810BC5"/>
    <w:rsid w:val="00810C14"/>
    <w:rsid w:val="00810D5B"/>
    <w:rsid w:val="00811802"/>
    <w:rsid w:val="00811E56"/>
    <w:rsid w:val="008120C2"/>
    <w:rsid w:val="008121DE"/>
    <w:rsid w:val="008122F0"/>
    <w:rsid w:val="00812387"/>
    <w:rsid w:val="008127A3"/>
    <w:rsid w:val="00812A10"/>
    <w:rsid w:val="00812A32"/>
    <w:rsid w:val="008133AF"/>
    <w:rsid w:val="008133B1"/>
    <w:rsid w:val="008139DF"/>
    <w:rsid w:val="00813CDA"/>
    <w:rsid w:val="00813CF0"/>
    <w:rsid w:val="00813F8B"/>
    <w:rsid w:val="008140A5"/>
    <w:rsid w:val="00814470"/>
    <w:rsid w:val="00814879"/>
    <w:rsid w:val="00814E3F"/>
    <w:rsid w:val="00814E4A"/>
    <w:rsid w:val="00814EA5"/>
    <w:rsid w:val="00815150"/>
    <w:rsid w:val="00815938"/>
    <w:rsid w:val="0081599B"/>
    <w:rsid w:val="008159F2"/>
    <w:rsid w:val="00815A03"/>
    <w:rsid w:val="00815A5B"/>
    <w:rsid w:val="00815DF3"/>
    <w:rsid w:val="00816232"/>
    <w:rsid w:val="0081627A"/>
    <w:rsid w:val="00816401"/>
    <w:rsid w:val="008164EF"/>
    <w:rsid w:val="00816645"/>
    <w:rsid w:val="0081680F"/>
    <w:rsid w:val="008169B1"/>
    <w:rsid w:val="00816C62"/>
    <w:rsid w:val="00816CB7"/>
    <w:rsid w:val="0081701D"/>
    <w:rsid w:val="00817045"/>
    <w:rsid w:val="008170E2"/>
    <w:rsid w:val="00817156"/>
    <w:rsid w:val="0081721E"/>
    <w:rsid w:val="0081785A"/>
    <w:rsid w:val="00817C30"/>
    <w:rsid w:val="00817CBB"/>
    <w:rsid w:val="00817D85"/>
    <w:rsid w:val="0082005F"/>
    <w:rsid w:val="008201E8"/>
    <w:rsid w:val="00820904"/>
    <w:rsid w:val="00820A13"/>
    <w:rsid w:val="00820AEE"/>
    <w:rsid w:val="00820B8A"/>
    <w:rsid w:val="00821061"/>
    <w:rsid w:val="008218B7"/>
    <w:rsid w:val="0082193F"/>
    <w:rsid w:val="00821A7B"/>
    <w:rsid w:val="00821AE5"/>
    <w:rsid w:val="00821C17"/>
    <w:rsid w:val="00821D02"/>
    <w:rsid w:val="00821E6D"/>
    <w:rsid w:val="00821FCC"/>
    <w:rsid w:val="008220D5"/>
    <w:rsid w:val="008221C6"/>
    <w:rsid w:val="00822264"/>
    <w:rsid w:val="00822631"/>
    <w:rsid w:val="0082281D"/>
    <w:rsid w:val="008229D6"/>
    <w:rsid w:val="00822B6A"/>
    <w:rsid w:val="00822DA1"/>
    <w:rsid w:val="00823080"/>
    <w:rsid w:val="00823128"/>
    <w:rsid w:val="00823485"/>
    <w:rsid w:val="00823937"/>
    <w:rsid w:val="008239B2"/>
    <w:rsid w:val="00823C3A"/>
    <w:rsid w:val="00823C84"/>
    <w:rsid w:val="00823CF6"/>
    <w:rsid w:val="00824184"/>
    <w:rsid w:val="00824390"/>
    <w:rsid w:val="008244FF"/>
    <w:rsid w:val="00824970"/>
    <w:rsid w:val="008249F0"/>
    <w:rsid w:val="00824A4F"/>
    <w:rsid w:val="00824E35"/>
    <w:rsid w:val="0082545B"/>
    <w:rsid w:val="0082565C"/>
    <w:rsid w:val="00825A31"/>
    <w:rsid w:val="00825D50"/>
    <w:rsid w:val="00825D63"/>
    <w:rsid w:val="00826038"/>
    <w:rsid w:val="008260E7"/>
    <w:rsid w:val="0082620B"/>
    <w:rsid w:val="0082665E"/>
    <w:rsid w:val="00826A99"/>
    <w:rsid w:val="00826ACB"/>
    <w:rsid w:val="00826BA8"/>
    <w:rsid w:val="00826C1C"/>
    <w:rsid w:val="0082714A"/>
    <w:rsid w:val="00827266"/>
    <w:rsid w:val="00827B7F"/>
    <w:rsid w:val="00827E1B"/>
    <w:rsid w:val="0083039F"/>
    <w:rsid w:val="00830AD7"/>
    <w:rsid w:val="00830BC6"/>
    <w:rsid w:val="008314ED"/>
    <w:rsid w:val="0083202D"/>
    <w:rsid w:val="008324B2"/>
    <w:rsid w:val="0083253F"/>
    <w:rsid w:val="008326B7"/>
    <w:rsid w:val="008329D1"/>
    <w:rsid w:val="00832C79"/>
    <w:rsid w:val="00832D3D"/>
    <w:rsid w:val="008331BF"/>
    <w:rsid w:val="008332DE"/>
    <w:rsid w:val="00833431"/>
    <w:rsid w:val="00833596"/>
    <w:rsid w:val="008338AE"/>
    <w:rsid w:val="00833C2E"/>
    <w:rsid w:val="00833DDA"/>
    <w:rsid w:val="008347D5"/>
    <w:rsid w:val="00834953"/>
    <w:rsid w:val="00834B9E"/>
    <w:rsid w:val="00834D52"/>
    <w:rsid w:val="00834E45"/>
    <w:rsid w:val="00835298"/>
    <w:rsid w:val="008352BD"/>
    <w:rsid w:val="008355AB"/>
    <w:rsid w:val="008355F0"/>
    <w:rsid w:val="008357A5"/>
    <w:rsid w:val="00835970"/>
    <w:rsid w:val="00835978"/>
    <w:rsid w:val="00835EC1"/>
    <w:rsid w:val="00836A66"/>
    <w:rsid w:val="00836ADE"/>
    <w:rsid w:val="00836DB0"/>
    <w:rsid w:val="00836F3E"/>
    <w:rsid w:val="00837741"/>
    <w:rsid w:val="0083788B"/>
    <w:rsid w:val="00837EA0"/>
    <w:rsid w:val="008402F7"/>
    <w:rsid w:val="008404DE"/>
    <w:rsid w:val="008407C8"/>
    <w:rsid w:val="008409CA"/>
    <w:rsid w:val="00840DBE"/>
    <w:rsid w:val="00840ED5"/>
    <w:rsid w:val="0084125B"/>
    <w:rsid w:val="00841A23"/>
    <w:rsid w:val="00841B39"/>
    <w:rsid w:val="00841B6E"/>
    <w:rsid w:val="00841BA7"/>
    <w:rsid w:val="00841BD4"/>
    <w:rsid w:val="00841D5D"/>
    <w:rsid w:val="00841D98"/>
    <w:rsid w:val="00842049"/>
    <w:rsid w:val="008420F3"/>
    <w:rsid w:val="008421D1"/>
    <w:rsid w:val="0084291A"/>
    <w:rsid w:val="00842DBA"/>
    <w:rsid w:val="00843775"/>
    <w:rsid w:val="00843814"/>
    <w:rsid w:val="0084381E"/>
    <w:rsid w:val="00843904"/>
    <w:rsid w:val="008439B8"/>
    <w:rsid w:val="00843F3F"/>
    <w:rsid w:val="00844194"/>
    <w:rsid w:val="008444E9"/>
    <w:rsid w:val="008446B3"/>
    <w:rsid w:val="00844ABE"/>
    <w:rsid w:val="00844B5B"/>
    <w:rsid w:val="00844BC1"/>
    <w:rsid w:val="00844E0E"/>
    <w:rsid w:val="00844F3D"/>
    <w:rsid w:val="008450ED"/>
    <w:rsid w:val="0084511B"/>
    <w:rsid w:val="0084515E"/>
    <w:rsid w:val="00845298"/>
    <w:rsid w:val="008455AD"/>
    <w:rsid w:val="00845B4D"/>
    <w:rsid w:val="00845B85"/>
    <w:rsid w:val="00845DED"/>
    <w:rsid w:val="00845E51"/>
    <w:rsid w:val="00846162"/>
    <w:rsid w:val="00846371"/>
    <w:rsid w:val="00846CAC"/>
    <w:rsid w:val="00847022"/>
    <w:rsid w:val="00847F16"/>
    <w:rsid w:val="008500FE"/>
    <w:rsid w:val="008502B1"/>
    <w:rsid w:val="0085038C"/>
    <w:rsid w:val="008504AC"/>
    <w:rsid w:val="008509FB"/>
    <w:rsid w:val="00850C0C"/>
    <w:rsid w:val="00850FB7"/>
    <w:rsid w:val="00850FE0"/>
    <w:rsid w:val="00851197"/>
    <w:rsid w:val="0085122F"/>
    <w:rsid w:val="008513ED"/>
    <w:rsid w:val="008513FE"/>
    <w:rsid w:val="008515B6"/>
    <w:rsid w:val="00851716"/>
    <w:rsid w:val="00851B8A"/>
    <w:rsid w:val="00851CA9"/>
    <w:rsid w:val="00851E76"/>
    <w:rsid w:val="00851E9D"/>
    <w:rsid w:val="00851EC0"/>
    <w:rsid w:val="0085210E"/>
    <w:rsid w:val="0085221C"/>
    <w:rsid w:val="008522D4"/>
    <w:rsid w:val="00852393"/>
    <w:rsid w:val="00852415"/>
    <w:rsid w:val="008524E2"/>
    <w:rsid w:val="008527E8"/>
    <w:rsid w:val="008528A6"/>
    <w:rsid w:val="00852A21"/>
    <w:rsid w:val="00852B37"/>
    <w:rsid w:val="00852C05"/>
    <w:rsid w:val="00852E2A"/>
    <w:rsid w:val="00852EBE"/>
    <w:rsid w:val="008533C4"/>
    <w:rsid w:val="00853404"/>
    <w:rsid w:val="00853499"/>
    <w:rsid w:val="0085380D"/>
    <w:rsid w:val="00853D24"/>
    <w:rsid w:val="00853E60"/>
    <w:rsid w:val="00853FD9"/>
    <w:rsid w:val="008542F1"/>
    <w:rsid w:val="00854454"/>
    <w:rsid w:val="008547D2"/>
    <w:rsid w:val="00854895"/>
    <w:rsid w:val="00854AD5"/>
    <w:rsid w:val="00854BD2"/>
    <w:rsid w:val="00855764"/>
    <w:rsid w:val="00855B1C"/>
    <w:rsid w:val="00855B5D"/>
    <w:rsid w:val="00855C8E"/>
    <w:rsid w:val="00855D8D"/>
    <w:rsid w:val="00856851"/>
    <w:rsid w:val="00856BAD"/>
    <w:rsid w:val="00856D6F"/>
    <w:rsid w:val="00856F02"/>
    <w:rsid w:val="00856FB8"/>
    <w:rsid w:val="0085756A"/>
    <w:rsid w:val="00857AB1"/>
    <w:rsid w:val="00857D95"/>
    <w:rsid w:val="00857D99"/>
    <w:rsid w:val="0086006C"/>
    <w:rsid w:val="0086021F"/>
    <w:rsid w:val="00860366"/>
    <w:rsid w:val="008605C0"/>
    <w:rsid w:val="00860813"/>
    <w:rsid w:val="00860D51"/>
    <w:rsid w:val="00860E24"/>
    <w:rsid w:val="008610D0"/>
    <w:rsid w:val="0086118B"/>
    <w:rsid w:val="00861277"/>
    <w:rsid w:val="00861345"/>
    <w:rsid w:val="00861482"/>
    <w:rsid w:val="0086158A"/>
    <w:rsid w:val="00861674"/>
    <w:rsid w:val="00861958"/>
    <w:rsid w:val="00861A4B"/>
    <w:rsid w:val="00861BE8"/>
    <w:rsid w:val="008621E2"/>
    <w:rsid w:val="008626A1"/>
    <w:rsid w:val="00862D6F"/>
    <w:rsid w:val="00863162"/>
    <w:rsid w:val="008631C0"/>
    <w:rsid w:val="008634AD"/>
    <w:rsid w:val="00863510"/>
    <w:rsid w:val="008635E8"/>
    <w:rsid w:val="00863C5B"/>
    <w:rsid w:val="00863C90"/>
    <w:rsid w:val="00863CAF"/>
    <w:rsid w:val="008643AB"/>
    <w:rsid w:val="008646A7"/>
    <w:rsid w:val="0086477A"/>
    <w:rsid w:val="0086490C"/>
    <w:rsid w:val="00864997"/>
    <w:rsid w:val="00864E6F"/>
    <w:rsid w:val="0086508E"/>
    <w:rsid w:val="0086537B"/>
    <w:rsid w:val="008653C3"/>
    <w:rsid w:val="0086553E"/>
    <w:rsid w:val="0086557D"/>
    <w:rsid w:val="00865DA3"/>
    <w:rsid w:val="008660A9"/>
    <w:rsid w:val="00866819"/>
    <w:rsid w:val="00866CC7"/>
    <w:rsid w:val="00866D1E"/>
    <w:rsid w:val="00866D4F"/>
    <w:rsid w:val="00866FC5"/>
    <w:rsid w:val="00867070"/>
    <w:rsid w:val="008672E3"/>
    <w:rsid w:val="008676DB"/>
    <w:rsid w:val="008676E7"/>
    <w:rsid w:val="0086775D"/>
    <w:rsid w:val="00867A9D"/>
    <w:rsid w:val="00867ABF"/>
    <w:rsid w:val="00867EF6"/>
    <w:rsid w:val="00870130"/>
    <w:rsid w:val="00870192"/>
    <w:rsid w:val="00870605"/>
    <w:rsid w:val="00870EC4"/>
    <w:rsid w:val="00870FDF"/>
    <w:rsid w:val="00871829"/>
    <w:rsid w:val="00871B37"/>
    <w:rsid w:val="00871C21"/>
    <w:rsid w:val="00871C32"/>
    <w:rsid w:val="00871EE3"/>
    <w:rsid w:val="0087207C"/>
    <w:rsid w:val="0087213D"/>
    <w:rsid w:val="008727E0"/>
    <w:rsid w:val="008728DA"/>
    <w:rsid w:val="00872ABC"/>
    <w:rsid w:val="00872B0A"/>
    <w:rsid w:val="008730A9"/>
    <w:rsid w:val="008732D1"/>
    <w:rsid w:val="00873735"/>
    <w:rsid w:val="00873743"/>
    <w:rsid w:val="008737D0"/>
    <w:rsid w:val="00873B28"/>
    <w:rsid w:val="00873F87"/>
    <w:rsid w:val="00873FFA"/>
    <w:rsid w:val="00874359"/>
    <w:rsid w:val="00874721"/>
    <w:rsid w:val="008747A6"/>
    <w:rsid w:val="00874C8A"/>
    <w:rsid w:val="0087565E"/>
    <w:rsid w:val="00875959"/>
    <w:rsid w:val="00875A0C"/>
    <w:rsid w:val="00875C8D"/>
    <w:rsid w:val="00875DDB"/>
    <w:rsid w:val="00876147"/>
    <w:rsid w:val="00876634"/>
    <w:rsid w:val="008766C5"/>
    <w:rsid w:val="00876714"/>
    <w:rsid w:val="00876AB4"/>
    <w:rsid w:val="00876C78"/>
    <w:rsid w:val="008771AD"/>
    <w:rsid w:val="00877470"/>
    <w:rsid w:val="008774A0"/>
    <w:rsid w:val="00877551"/>
    <w:rsid w:val="00877575"/>
    <w:rsid w:val="00877864"/>
    <w:rsid w:val="00877BBA"/>
    <w:rsid w:val="00877C68"/>
    <w:rsid w:val="00877D59"/>
    <w:rsid w:val="00880024"/>
    <w:rsid w:val="0088070B"/>
    <w:rsid w:val="00880E5D"/>
    <w:rsid w:val="00880ED5"/>
    <w:rsid w:val="0088114B"/>
    <w:rsid w:val="008815F0"/>
    <w:rsid w:val="008817E9"/>
    <w:rsid w:val="00881E2E"/>
    <w:rsid w:val="008821A2"/>
    <w:rsid w:val="00882B4A"/>
    <w:rsid w:val="00882B85"/>
    <w:rsid w:val="00882E2B"/>
    <w:rsid w:val="00882FAF"/>
    <w:rsid w:val="00883190"/>
    <w:rsid w:val="008836BB"/>
    <w:rsid w:val="0088379D"/>
    <w:rsid w:val="00883BEC"/>
    <w:rsid w:val="00883C0C"/>
    <w:rsid w:val="00884102"/>
    <w:rsid w:val="00884601"/>
    <w:rsid w:val="00884763"/>
    <w:rsid w:val="008847E4"/>
    <w:rsid w:val="0088482C"/>
    <w:rsid w:val="00884A0C"/>
    <w:rsid w:val="0088544A"/>
    <w:rsid w:val="00885544"/>
    <w:rsid w:val="008855AB"/>
    <w:rsid w:val="00885908"/>
    <w:rsid w:val="00885AF5"/>
    <w:rsid w:val="00885F36"/>
    <w:rsid w:val="00886021"/>
    <w:rsid w:val="00886CE1"/>
    <w:rsid w:val="00886CFF"/>
    <w:rsid w:val="00886E19"/>
    <w:rsid w:val="00886F35"/>
    <w:rsid w:val="00887661"/>
    <w:rsid w:val="008876EC"/>
    <w:rsid w:val="00887867"/>
    <w:rsid w:val="00887DC6"/>
    <w:rsid w:val="0089004B"/>
    <w:rsid w:val="00890200"/>
    <w:rsid w:val="008902C8"/>
    <w:rsid w:val="00890591"/>
    <w:rsid w:val="008905CB"/>
    <w:rsid w:val="00890723"/>
    <w:rsid w:val="008908E2"/>
    <w:rsid w:val="00891782"/>
    <w:rsid w:val="00891835"/>
    <w:rsid w:val="00891AF0"/>
    <w:rsid w:val="00891CEC"/>
    <w:rsid w:val="00891DFA"/>
    <w:rsid w:val="00891E80"/>
    <w:rsid w:val="0089217E"/>
    <w:rsid w:val="0089249F"/>
    <w:rsid w:val="00892712"/>
    <w:rsid w:val="0089272F"/>
    <w:rsid w:val="0089274A"/>
    <w:rsid w:val="008929A4"/>
    <w:rsid w:val="00892A9D"/>
    <w:rsid w:val="00892B3B"/>
    <w:rsid w:val="00892FBC"/>
    <w:rsid w:val="0089324E"/>
    <w:rsid w:val="00893271"/>
    <w:rsid w:val="008934FA"/>
    <w:rsid w:val="00893847"/>
    <w:rsid w:val="00893BED"/>
    <w:rsid w:val="00893D09"/>
    <w:rsid w:val="00893E16"/>
    <w:rsid w:val="008940A0"/>
    <w:rsid w:val="008941AB"/>
    <w:rsid w:val="00894696"/>
    <w:rsid w:val="008946C9"/>
    <w:rsid w:val="00894740"/>
    <w:rsid w:val="00894B4A"/>
    <w:rsid w:val="00895001"/>
    <w:rsid w:val="0089535E"/>
    <w:rsid w:val="008955FC"/>
    <w:rsid w:val="00895F71"/>
    <w:rsid w:val="0089625C"/>
    <w:rsid w:val="00896309"/>
    <w:rsid w:val="00896385"/>
    <w:rsid w:val="008963A9"/>
    <w:rsid w:val="00896708"/>
    <w:rsid w:val="0089678A"/>
    <w:rsid w:val="00897972"/>
    <w:rsid w:val="00897980"/>
    <w:rsid w:val="00897ECF"/>
    <w:rsid w:val="008A09A8"/>
    <w:rsid w:val="008A0D81"/>
    <w:rsid w:val="008A104D"/>
    <w:rsid w:val="008A11B4"/>
    <w:rsid w:val="008A11C2"/>
    <w:rsid w:val="008A14AC"/>
    <w:rsid w:val="008A17F6"/>
    <w:rsid w:val="008A1E3E"/>
    <w:rsid w:val="008A1F62"/>
    <w:rsid w:val="008A1F66"/>
    <w:rsid w:val="008A23D2"/>
    <w:rsid w:val="008A2515"/>
    <w:rsid w:val="008A2674"/>
    <w:rsid w:val="008A2735"/>
    <w:rsid w:val="008A2878"/>
    <w:rsid w:val="008A28A6"/>
    <w:rsid w:val="008A2971"/>
    <w:rsid w:val="008A2C9F"/>
    <w:rsid w:val="008A2DE6"/>
    <w:rsid w:val="008A327B"/>
    <w:rsid w:val="008A3926"/>
    <w:rsid w:val="008A3BA7"/>
    <w:rsid w:val="008A3DC1"/>
    <w:rsid w:val="008A3FC1"/>
    <w:rsid w:val="008A40BF"/>
    <w:rsid w:val="008A4119"/>
    <w:rsid w:val="008A422D"/>
    <w:rsid w:val="008A44C1"/>
    <w:rsid w:val="008A45FB"/>
    <w:rsid w:val="008A466B"/>
    <w:rsid w:val="008A4927"/>
    <w:rsid w:val="008A4B28"/>
    <w:rsid w:val="008A4D15"/>
    <w:rsid w:val="008A4D84"/>
    <w:rsid w:val="008A4E46"/>
    <w:rsid w:val="008A4FCA"/>
    <w:rsid w:val="008A5A37"/>
    <w:rsid w:val="008A5E0E"/>
    <w:rsid w:val="008A5E6B"/>
    <w:rsid w:val="008A5F4A"/>
    <w:rsid w:val="008A6264"/>
    <w:rsid w:val="008A652B"/>
    <w:rsid w:val="008A695F"/>
    <w:rsid w:val="008A6A93"/>
    <w:rsid w:val="008A6F39"/>
    <w:rsid w:val="008A6FA9"/>
    <w:rsid w:val="008A7009"/>
    <w:rsid w:val="008A749B"/>
    <w:rsid w:val="008A7782"/>
    <w:rsid w:val="008A784F"/>
    <w:rsid w:val="008A7E94"/>
    <w:rsid w:val="008B0342"/>
    <w:rsid w:val="008B048D"/>
    <w:rsid w:val="008B06F1"/>
    <w:rsid w:val="008B0C19"/>
    <w:rsid w:val="008B0C50"/>
    <w:rsid w:val="008B0D5B"/>
    <w:rsid w:val="008B0D6E"/>
    <w:rsid w:val="008B14B5"/>
    <w:rsid w:val="008B1631"/>
    <w:rsid w:val="008B1823"/>
    <w:rsid w:val="008B1E4C"/>
    <w:rsid w:val="008B1ED5"/>
    <w:rsid w:val="008B21CE"/>
    <w:rsid w:val="008B22AB"/>
    <w:rsid w:val="008B27F2"/>
    <w:rsid w:val="008B2968"/>
    <w:rsid w:val="008B31C0"/>
    <w:rsid w:val="008B3470"/>
    <w:rsid w:val="008B352F"/>
    <w:rsid w:val="008B35BC"/>
    <w:rsid w:val="008B371F"/>
    <w:rsid w:val="008B3960"/>
    <w:rsid w:val="008B3B5B"/>
    <w:rsid w:val="008B3F28"/>
    <w:rsid w:val="008B3F5F"/>
    <w:rsid w:val="008B421C"/>
    <w:rsid w:val="008B44E6"/>
    <w:rsid w:val="008B458B"/>
    <w:rsid w:val="008B4AB4"/>
    <w:rsid w:val="008B4B6C"/>
    <w:rsid w:val="008B502A"/>
    <w:rsid w:val="008B50A4"/>
    <w:rsid w:val="008B51A5"/>
    <w:rsid w:val="008B51D6"/>
    <w:rsid w:val="008B563A"/>
    <w:rsid w:val="008B59A7"/>
    <w:rsid w:val="008B5EA1"/>
    <w:rsid w:val="008B5FC7"/>
    <w:rsid w:val="008B628A"/>
    <w:rsid w:val="008B62AE"/>
    <w:rsid w:val="008B639A"/>
    <w:rsid w:val="008B6A93"/>
    <w:rsid w:val="008B6D0D"/>
    <w:rsid w:val="008B7106"/>
    <w:rsid w:val="008B71EF"/>
    <w:rsid w:val="008B7586"/>
    <w:rsid w:val="008B79A7"/>
    <w:rsid w:val="008B7B2E"/>
    <w:rsid w:val="008B7B85"/>
    <w:rsid w:val="008B7F4B"/>
    <w:rsid w:val="008C0357"/>
    <w:rsid w:val="008C05D7"/>
    <w:rsid w:val="008C0CB9"/>
    <w:rsid w:val="008C0EDD"/>
    <w:rsid w:val="008C1484"/>
    <w:rsid w:val="008C15CF"/>
    <w:rsid w:val="008C191D"/>
    <w:rsid w:val="008C1E1B"/>
    <w:rsid w:val="008C23AD"/>
    <w:rsid w:val="008C2454"/>
    <w:rsid w:val="008C2B6A"/>
    <w:rsid w:val="008C2C4E"/>
    <w:rsid w:val="008C30AB"/>
    <w:rsid w:val="008C3257"/>
    <w:rsid w:val="008C3629"/>
    <w:rsid w:val="008C3AC7"/>
    <w:rsid w:val="008C3C1A"/>
    <w:rsid w:val="008C3D75"/>
    <w:rsid w:val="008C4714"/>
    <w:rsid w:val="008C4B1C"/>
    <w:rsid w:val="008C4B53"/>
    <w:rsid w:val="008C4B5E"/>
    <w:rsid w:val="008C4E31"/>
    <w:rsid w:val="008C4E8E"/>
    <w:rsid w:val="008C5871"/>
    <w:rsid w:val="008C5A2B"/>
    <w:rsid w:val="008C5A67"/>
    <w:rsid w:val="008C5C45"/>
    <w:rsid w:val="008C5F10"/>
    <w:rsid w:val="008C6104"/>
    <w:rsid w:val="008C6698"/>
    <w:rsid w:val="008C6B44"/>
    <w:rsid w:val="008C7013"/>
    <w:rsid w:val="008C7022"/>
    <w:rsid w:val="008C7418"/>
    <w:rsid w:val="008C75C4"/>
    <w:rsid w:val="008C7688"/>
    <w:rsid w:val="008C7B09"/>
    <w:rsid w:val="008C7CF1"/>
    <w:rsid w:val="008C7F9A"/>
    <w:rsid w:val="008D05E3"/>
    <w:rsid w:val="008D071D"/>
    <w:rsid w:val="008D0CE3"/>
    <w:rsid w:val="008D0D28"/>
    <w:rsid w:val="008D1001"/>
    <w:rsid w:val="008D10AE"/>
    <w:rsid w:val="008D148B"/>
    <w:rsid w:val="008D1577"/>
    <w:rsid w:val="008D1608"/>
    <w:rsid w:val="008D1AF2"/>
    <w:rsid w:val="008D1D5E"/>
    <w:rsid w:val="008D1E84"/>
    <w:rsid w:val="008D21D5"/>
    <w:rsid w:val="008D244F"/>
    <w:rsid w:val="008D2721"/>
    <w:rsid w:val="008D2BC6"/>
    <w:rsid w:val="008D2C62"/>
    <w:rsid w:val="008D3063"/>
    <w:rsid w:val="008D3561"/>
    <w:rsid w:val="008D393D"/>
    <w:rsid w:val="008D3CB4"/>
    <w:rsid w:val="008D41BA"/>
    <w:rsid w:val="008D43A7"/>
    <w:rsid w:val="008D4BA1"/>
    <w:rsid w:val="008D503B"/>
    <w:rsid w:val="008D52A3"/>
    <w:rsid w:val="008D532A"/>
    <w:rsid w:val="008D545E"/>
    <w:rsid w:val="008D5684"/>
    <w:rsid w:val="008D5A88"/>
    <w:rsid w:val="008D5C3A"/>
    <w:rsid w:val="008D6176"/>
    <w:rsid w:val="008D624B"/>
    <w:rsid w:val="008D677B"/>
    <w:rsid w:val="008D67AC"/>
    <w:rsid w:val="008D6923"/>
    <w:rsid w:val="008D69DB"/>
    <w:rsid w:val="008D6C22"/>
    <w:rsid w:val="008D6C38"/>
    <w:rsid w:val="008D6D28"/>
    <w:rsid w:val="008D6D83"/>
    <w:rsid w:val="008D78FE"/>
    <w:rsid w:val="008D7C5E"/>
    <w:rsid w:val="008E03A4"/>
    <w:rsid w:val="008E0521"/>
    <w:rsid w:val="008E0808"/>
    <w:rsid w:val="008E084C"/>
    <w:rsid w:val="008E0963"/>
    <w:rsid w:val="008E0D1D"/>
    <w:rsid w:val="008E0E6F"/>
    <w:rsid w:val="008E12CC"/>
    <w:rsid w:val="008E152C"/>
    <w:rsid w:val="008E15D4"/>
    <w:rsid w:val="008E16B8"/>
    <w:rsid w:val="008E1CF3"/>
    <w:rsid w:val="008E1E34"/>
    <w:rsid w:val="008E20E1"/>
    <w:rsid w:val="008E2212"/>
    <w:rsid w:val="008E233A"/>
    <w:rsid w:val="008E243C"/>
    <w:rsid w:val="008E251A"/>
    <w:rsid w:val="008E276A"/>
    <w:rsid w:val="008E2977"/>
    <w:rsid w:val="008E2AD6"/>
    <w:rsid w:val="008E2C86"/>
    <w:rsid w:val="008E2EE4"/>
    <w:rsid w:val="008E3061"/>
    <w:rsid w:val="008E30F6"/>
    <w:rsid w:val="008E343A"/>
    <w:rsid w:val="008E3609"/>
    <w:rsid w:val="008E4286"/>
    <w:rsid w:val="008E4487"/>
    <w:rsid w:val="008E47C3"/>
    <w:rsid w:val="008E4D9B"/>
    <w:rsid w:val="008E4DF6"/>
    <w:rsid w:val="008E4EA8"/>
    <w:rsid w:val="008E4EE4"/>
    <w:rsid w:val="008E531E"/>
    <w:rsid w:val="008E53DC"/>
    <w:rsid w:val="008E5884"/>
    <w:rsid w:val="008E5D92"/>
    <w:rsid w:val="008E62F9"/>
    <w:rsid w:val="008E64D7"/>
    <w:rsid w:val="008E6A99"/>
    <w:rsid w:val="008E6AAA"/>
    <w:rsid w:val="008E7644"/>
    <w:rsid w:val="008E766D"/>
    <w:rsid w:val="008E7F56"/>
    <w:rsid w:val="008E7FED"/>
    <w:rsid w:val="008F00E5"/>
    <w:rsid w:val="008F05BA"/>
    <w:rsid w:val="008F0653"/>
    <w:rsid w:val="008F087C"/>
    <w:rsid w:val="008F08F7"/>
    <w:rsid w:val="008F0988"/>
    <w:rsid w:val="008F0A42"/>
    <w:rsid w:val="008F0CD3"/>
    <w:rsid w:val="008F0CE9"/>
    <w:rsid w:val="008F0D89"/>
    <w:rsid w:val="008F0E8E"/>
    <w:rsid w:val="008F0FF8"/>
    <w:rsid w:val="008F1099"/>
    <w:rsid w:val="008F10D0"/>
    <w:rsid w:val="008F11AB"/>
    <w:rsid w:val="008F13EE"/>
    <w:rsid w:val="008F17E8"/>
    <w:rsid w:val="008F1AB0"/>
    <w:rsid w:val="008F1B9F"/>
    <w:rsid w:val="008F1CA3"/>
    <w:rsid w:val="008F1E14"/>
    <w:rsid w:val="008F23C7"/>
    <w:rsid w:val="008F282B"/>
    <w:rsid w:val="008F2AC4"/>
    <w:rsid w:val="008F376B"/>
    <w:rsid w:val="008F3900"/>
    <w:rsid w:val="008F3EA7"/>
    <w:rsid w:val="008F41AB"/>
    <w:rsid w:val="008F445A"/>
    <w:rsid w:val="008F4516"/>
    <w:rsid w:val="008F4D7D"/>
    <w:rsid w:val="008F52E0"/>
    <w:rsid w:val="008F59AD"/>
    <w:rsid w:val="008F5AB5"/>
    <w:rsid w:val="008F5D4F"/>
    <w:rsid w:val="008F641D"/>
    <w:rsid w:val="008F661E"/>
    <w:rsid w:val="008F6758"/>
    <w:rsid w:val="008F675D"/>
    <w:rsid w:val="008F6778"/>
    <w:rsid w:val="008F737D"/>
    <w:rsid w:val="008F745C"/>
    <w:rsid w:val="008F7981"/>
    <w:rsid w:val="008F79CE"/>
    <w:rsid w:val="008F7A7A"/>
    <w:rsid w:val="008F7C90"/>
    <w:rsid w:val="008F7EAE"/>
    <w:rsid w:val="008F7FB8"/>
    <w:rsid w:val="00900405"/>
    <w:rsid w:val="00900551"/>
    <w:rsid w:val="00900740"/>
    <w:rsid w:val="00900B49"/>
    <w:rsid w:val="00900D70"/>
    <w:rsid w:val="00900EE2"/>
    <w:rsid w:val="00900F3A"/>
    <w:rsid w:val="00900FF7"/>
    <w:rsid w:val="00901347"/>
    <w:rsid w:val="00901F4C"/>
    <w:rsid w:val="00902594"/>
    <w:rsid w:val="0090287B"/>
    <w:rsid w:val="009029DC"/>
    <w:rsid w:val="00902A6D"/>
    <w:rsid w:val="00902D9C"/>
    <w:rsid w:val="0090341F"/>
    <w:rsid w:val="0090360E"/>
    <w:rsid w:val="00903883"/>
    <w:rsid w:val="00903A30"/>
    <w:rsid w:val="009042C4"/>
    <w:rsid w:val="00904374"/>
    <w:rsid w:val="0090472E"/>
    <w:rsid w:val="0090490C"/>
    <w:rsid w:val="00904D40"/>
    <w:rsid w:val="00905727"/>
    <w:rsid w:val="0090583E"/>
    <w:rsid w:val="009058EC"/>
    <w:rsid w:val="00905B1E"/>
    <w:rsid w:val="00905BA5"/>
    <w:rsid w:val="00905DE8"/>
    <w:rsid w:val="00906242"/>
    <w:rsid w:val="009064BE"/>
    <w:rsid w:val="00906690"/>
    <w:rsid w:val="0090712A"/>
    <w:rsid w:val="00907488"/>
    <w:rsid w:val="009074CA"/>
    <w:rsid w:val="009078C1"/>
    <w:rsid w:val="00907917"/>
    <w:rsid w:val="009100E4"/>
    <w:rsid w:val="00910433"/>
    <w:rsid w:val="0091056C"/>
    <w:rsid w:val="00910616"/>
    <w:rsid w:val="009109A7"/>
    <w:rsid w:val="009109EA"/>
    <w:rsid w:val="00910CD7"/>
    <w:rsid w:val="00911102"/>
    <w:rsid w:val="009111D8"/>
    <w:rsid w:val="0091147D"/>
    <w:rsid w:val="009114E2"/>
    <w:rsid w:val="00911885"/>
    <w:rsid w:val="00911B21"/>
    <w:rsid w:val="00911C9B"/>
    <w:rsid w:val="00912160"/>
    <w:rsid w:val="0091236C"/>
    <w:rsid w:val="009126EF"/>
    <w:rsid w:val="00912A27"/>
    <w:rsid w:val="00912A2B"/>
    <w:rsid w:val="00912A69"/>
    <w:rsid w:val="00912B98"/>
    <w:rsid w:val="00912B99"/>
    <w:rsid w:val="00912BB1"/>
    <w:rsid w:val="00912FD6"/>
    <w:rsid w:val="009132A8"/>
    <w:rsid w:val="0091337B"/>
    <w:rsid w:val="00913400"/>
    <w:rsid w:val="0091343B"/>
    <w:rsid w:val="00913697"/>
    <w:rsid w:val="009137A5"/>
    <w:rsid w:val="009138B8"/>
    <w:rsid w:val="00913BBC"/>
    <w:rsid w:val="00913DA1"/>
    <w:rsid w:val="00913DB2"/>
    <w:rsid w:val="009143E4"/>
    <w:rsid w:val="0091448E"/>
    <w:rsid w:val="0091478A"/>
    <w:rsid w:val="00914CAC"/>
    <w:rsid w:val="009153BF"/>
    <w:rsid w:val="0091575F"/>
    <w:rsid w:val="009157DF"/>
    <w:rsid w:val="0091585E"/>
    <w:rsid w:val="00915880"/>
    <w:rsid w:val="00915B06"/>
    <w:rsid w:val="00915DF4"/>
    <w:rsid w:val="00915E28"/>
    <w:rsid w:val="00915E57"/>
    <w:rsid w:val="0091601C"/>
    <w:rsid w:val="00916215"/>
    <w:rsid w:val="00916E74"/>
    <w:rsid w:val="00917431"/>
    <w:rsid w:val="0091769A"/>
    <w:rsid w:val="00917D61"/>
    <w:rsid w:val="00917D65"/>
    <w:rsid w:val="00917DA9"/>
    <w:rsid w:val="00920281"/>
    <w:rsid w:val="00920466"/>
    <w:rsid w:val="009205A0"/>
    <w:rsid w:val="00920624"/>
    <w:rsid w:val="0092086E"/>
    <w:rsid w:val="00920C30"/>
    <w:rsid w:val="00920C72"/>
    <w:rsid w:val="00920C73"/>
    <w:rsid w:val="0092117B"/>
    <w:rsid w:val="009212EE"/>
    <w:rsid w:val="00921434"/>
    <w:rsid w:val="00921623"/>
    <w:rsid w:val="00921816"/>
    <w:rsid w:val="00921D04"/>
    <w:rsid w:val="00921DCD"/>
    <w:rsid w:val="009221A1"/>
    <w:rsid w:val="00922254"/>
    <w:rsid w:val="009223CB"/>
    <w:rsid w:val="009224F0"/>
    <w:rsid w:val="0092287D"/>
    <w:rsid w:val="00922A79"/>
    <w:rsid w:val="00922F3E"/>
    <w:rsid w:val="0092369A"/>
    <w:rsid w:val="00923A5E"/>
    <w:rsid w:val="00923AF5"/>
    <w:rsid w:val="009240ED"/>
    <w:rsid w:val="00924383"/>
    <w:rsid w:val="009247F6"/>
    <w:rsid w:val="00924C3C"/>
    <w:rsid w:val="00925378"/>
    <w:rsid w:val="0092575F"/>
    <w:rsid w:val="00925A68"/>
    <w:rsid w:val="00925EB0"/>
    <w:rsid w:val="00926141"/>
    <w:rsid w:val="00926401"/>
    <w:rsid w:val="00926643"/>
    <w:rsid w:val="0092667A"/>
    <w:rsid w:val="00926ADF"/>
    <w:rsid w:val="00926FD6"/>
    <w:rsid w:val="009278E1"/>
    <w:rsid w:val="00927D01"/>
    <w:rsid w:val="00927F84"/>
    <w:rsid w:val="00927FF1"/>
    <w:rsid w:val="00930505"/>
    <w:rsid w:val="0093094C"/>
    <w:rsid w:val="00930CEB"/>
    <w:rsid w:val="00930E09"/>
    <w:rsid w:val="00930FD4"/>
    <w:rsid w:val="00931266"/>
    <w:rsid w:val="009317F2"/>
    <w:rsid w:val="009326A2"/>
    <w:rsid w:val="009329DF"/>
    <w:rsid w:val="00932AC4"/>
    <w:rsid w:val="00932D34"/>
    <w:rsid w:val="00933407"/>
    <w:rsid w:val="009337F1"/>
    <w:rsid w:val="0093386E"/>
    <w:rsid w:val="00933871"/>
    <w:rsid w:val="00933E55"/>
    <w:rsid w:val="009343DB"/>
    <w:rsid w:val="009343F6"/>
    <w:rsid w:val="00934765"/>
    <w:rsid w:val="009347F2"/>
    <w:rsid w:val="00934AD6"/>
    <w:rsid w:val="00934C98"/>
    <w:rsid w:val="00934F78"/>
    <w:rsid w:val="009355AB"/>
    <w:rsid w:val="009367D2"/>
    <w:rsid w:val="00936A25"/>
    <w:rsid w:val="00936F43"/>
    <w:rsid w:val="00937059"/>
    <w:rsid w:val="00937095"/>
    <w:rsid w:val="0093712D"/>
    <w:rsid w:val="0093730F"/>
    <w:rsid w:val="009373DB"/>
    <w:rsid w:val="00937475"/>
    <w:rsid w:val="0093752D"/>
    <w:rsid w:val="009375A0"/>
    <w:rsid w:val="0093770E"/>
    <w:rsid w:val="00937C5E"/>
    <w:rsid w:val="00937E9D"/>
    <w:rsid w:val="00937EE9"/>
    <w:rsid w:val="00937F20"/>
    <w:rsid w:val="009409A2"/>
    <w:rsid w:val="00940ABC"/>
    <w:rsid w:val="00940B62"/>
    <w:rsid w:val="00940DDE"/>
    <w:rsid w:val="0094100A"/>
    <w:rsid w:val="0094106D"/>
    <w:rsid w:val="00941092"/>
    <w:rsid w:val="009410B5"/>
    <w:rsid w:val="0094110A"/>
    <w:rsid w:val="00941293"/>
    <w:rsid w:val="009415A7"/>
    <w:rsid w:val="009415C8"/>
    <w:rsid w:val="00941819"/>
    <w:rsid w:val="00941A18"/>
    <w:rsid w:val="00941AA4"/>
    <w:rsid w:val="00941BF6"/>
    <w:rsid w:val="00941FAE"/>
    <w:rsid w:val="0094220B"/>
    <w:rsid w:val="0094221E"/>
    <w:rsid w:val="00942AF8"/>
    <w:rsid w:val="00942F36"/>
    <w:rsid w:val="00942FF5"/>
    <w:rsid w:val="00943065"/>
    <w:rsid w:val="00943DBE"/>
    <w:rsid w:val="00943FF6"/>
    <w:rsid w:val="0094412D"/>
    <w:rsid w:val="00944384"/>
    <w:rsid w:val="00944427"/>
    <w:rsid w:val="009446C7"/>
    <w:rsid w:val="009446F2"/>
    <w:rsid w:val="009447DC"/>
    <w:rsid w:val="00944B9B"/>
    <w:rsid w:val="00944C5D"/>
    <w:rsid w:val="00944D00"/>
    <w:rsid w:val="00944FF8"/>
    <w:rsid w:val="0094522E"/>
    <w:rsid w:val="00945423"/>
    <w:rsid w:val="0094585F"/>
    <w:rsid w:val="00945AC5"/>
    <w:rsid w:val="00945C77"/>
    <w:rsid w:val="00945C84"/>
    <w:rsid w:val="00946DED"/>
    <w:rsid w:val="00947038"/>
    <w:rsid w:val="009472A8"/>
    <w:rsid w:val="009472F3"/>
    <w:rsid w:val="0094732C"/>
    <w:rsid w:val="00947AC1"/>
    <w:rsid w:val="00947C67"/>
    <w:rsid w:val="00947D1F"/>
    <w:rsid w:val="009504CE"/>
    <w:rsid w:val="0095058D"/>
    <w:rsid w:val="00950697"/>
    <w:rsid w:val="00950881"/>
    <w:rsid w:val="00950897"/>
    <w:rsid w:val="00950992"/>
    <w:rsid w:val="00950AA4"/>
    <w:rsid w:val="00950C92"/>
    <w:rsid w:val="00950E17"/>
    <w:rsid w:val="00950E62"/>
    <w:rsid w:val="009513BA"/>
    <w:rsid w:val="00951512"/>
    <w:rsid w:val="00951613"/>
    <w:rsid w:val="009516CC"/>
    <w:rsid w:val="00951BEA"/>
    <w:rsid w:val="00951E13"/>
    <w:rsid w:val="009521C1"/>
    <w:rsid w:val="00952292"/>
    <w:rsid w:val="00952674"/>
    <w:rsid w:val="009527E2"/>
    <w:rsid w:val="009527FB"/>
    <w:rsid w:val="00952BF5"/>
    <w:rsid w:val="009533D5"/>
    <w:rsid w:val="009536CC"/>
    <w:rsid w:val="0095375A"/>
    <w:rsid w:val="00953887"/>
    <w:rsid w:val="00953CC5"/>
    <w:rsid w:val="00953FC5"/>
    <w:rsid w:val="0095417A"/>
    <w:rsid w:val="009548B6"/>
    <w:rsid w:val="0095495F"/>
    <w:rsid w:val="009549A5"/>
    <w:rsid w:val="00954E23"/>
    <w:rsid w:val="00954F09"/>
    <w:rsid w:val="00954F91"/>
    <w:rsid w:val="0095541C"/>
    <w:rsid w:val="0095591D"/>
    <w:rsid w:val="00955DD3"/>
    <w:rsid w:val="00955E61"/>
    <w:rsid w:val="00955F49"/>
    <w:rsid w:val="009565B3"/>
    <w:rsid w:val="00956E15"/>
    <w:rsid w:val="00957698"/>
    <w:rsid w:val="00957775"/>
    <w:rsid w:val="00957A6E"/>
    <w:rsid w:val="00957AF2"/>
    <w:rsid w:val="00957CAB"/>
    <w:rsid w:val="00957E6F"/>
    <w:rsid w:val="00960029"/>
    <w:rsid w:val="009600FD"/>
    <w:rsid w:val="00960319"/>
    <w:rsid w:val="0096031C"/>
    <w:rsid w:val="00960424"/>
    <w:rsid w:val="0096062A"/>
    <w:rsid w:val="00960810"/>
    <w:rsid w:val="00960826"/>
    <w:rsid w:val="00960D3B"/>
    <w:rsid w:val="00960F91"/>
    <w:rsid w:val="0096129D"/>
    <w:rsid w:val="009619A5"/>
    <w:rsid w:val="00961ABF"/>
    <w:rsid w:val="0096227A"/>
    <w:rsid w:val="00962314"/>
    <w:rsid w:val="00962351"/>
    <w:rsid w:val="009623D8"/>
    <w:rsid w:val="009624D5"/>
    <w:rsid w:val="009629BB"/>
    <w:rsid w:val="00963111"/>
    <w:rsid w:val="00963258"/>
    <w:rsid w:val="0096331A"/>
    <w:rsid w:val="009633A0"/>
    <w:rsid w:val="009637D6"/>
    <w:rsid w:val="00963975"/>
    <w:rsid w:val="00963C1E"/>
    <w:rsid w:val="00963C9F"/>
    <w:rsid w:val="00963F31"/>
    <w:rsid w:val="00964201"/>
    <w:rsid w:val="00964487"/>
    <w:rsid w:val="0096478A"/>
    <w:rsid w:val="00964A70"/>
    <w:rsid w:val="00964D72"/>
    <w:rsid w:val="009650C2"/>
    <w:rsid w:val="009650F1"/>
    <w:rsid w:val="00965166"/>
    <w:rsid w:val="0096550E"/>
    <w:rsid w:val="00965D88"/>
    <w:rsid w:val="009668A9"/>
    <w:rsid w:val="009668EE"/>
    <w:rsid w:val="00966E07"/>
    <w:rsid w:val="00966E45"/>
    <w:rsid w:val="00966F5B"/>
    <w:rsid w:val="00966FAD"/>
    <w:rsid w:val="0096701C"/>
    <w:rsid w:val="009671DA"/>
    <w:rsid w:val="009675C2"/>
    <w:rsid w:val="0096799B"/>
    <w:rsid w:val="00967C1D"/>
    <w:rsid w:val="00967E50"/>
    <w:rsid w:val="009703C7"/>
    <w:rsid w:val="009704C4"/>
    <w:rsid w:val="00970599"/>
    <w:rsid w:val="009705B8"/>
    <w:rsid w:val="00970620"/>
    <w:rsid w:val="00970720"/>
    <w:rsid w:val="009707A2"/>
    <w:rsid w:val="009709ED"/>
    <w:rsid w:val="00970A33"/>
    <w:rsid w:val="00970AD4"/>
    <w:rsid w:val="00970BF6"/>
    <w:rsid w:val="00970EB3"/>
    <w:rsid w:val="00970F69"/>
    <w:rsid w:val="009710E2"/>
    <w:rsid w:val="009712DE"/>
    <w:rsid w:val="00971306"/>
    <w:rsid w:val="0097140C"/>
    <w:rsid w:val="0097178D"/>
    <w:rsid w:val="009718CA"/>
    <w:rsid w:val="00971A98"/>
    <w:rsid w:val="00971C87"/>
    <w:rsid w:val="009720C1"/>
    <w:rsid w:val="00972135"/>
    <w:rsid w:val="0097221F"/>
    <w:rsid w:val="00972411"/>
    <w:rsid w:val="00972B06"/>
    <w:rsid w:val="00972B44"/>
    <w:rsid w:val="00972E12"/>
    <w:rsid w:val="00973023"/>
    <w:rsid w:val="0097303A"/>
    <w:rsid w:val="00973445"/>
    <w:rsid w:val="00973486"/>
    <w:rsid w:val="00973531"/>
    <w:rsid w:val="00973678"/>
    <w:rsid w:val="00973712"/>
    <w:rsid w:val="00973A40"/>
    <w:rsid w:val="00973BC7"/>
    <w:rsid w:val="00973C25"/>
    <w:rsid w:val="00973D84"/>
    <w:rsid w:val="00973E43"/>
    <w:rsid w:val="00973F24"/>
    <w:rsid w:val="0097424F"/>
    <w:rsid w:val="00974270"/>
    <w:rsid w:val="00974721"/>
    <w:rsid w:val="00974C39"/>
    <w:rsid w:val="0097555D"/>
    <w:rsid w:val="00975660"/>
    <w:rsid w:val="009757D0"/>
    <w:rsid w:val="00975F0E"/>
    <w:rsid w:val="00975F21"/>
    <w:rsid w:val="00975F5A"/>
    <w:rsid w:val="009764B1"/>
    <w:rsid w:val="00976B96"/>
    <w:rsid w:val="00976D91"/>
    <w:rsid w:val="00976F3D"/>
    <w:rsid w:val="00977020"/>
    <w:rsid w:val="0097737A"/>
    <w:rsid w:val="00977BF7"/>
    <w:rsid w:val="00977EFA"/>
    <w:rsid w:val="00977FE7"/>
    <w:rsid w:val="009801A9"/>
    <w:rsid w:val="009805CF"/>
    <w:rsid w:val="00980708"/>
    <w:rsid w:val="00980A5A"/>
    <w:rsid w:val="00980C4A"/>
    <w:rsid w:val="00980D35"/>
    <w:rsid w:val="00980D9B"/>
    <w:rsid w:val="0098130D"/>
    <w:rsid w:val="009814AF"/>
    <w:rsid w:val="0098153B"/>
    <w:rsid w:val="00981827"/>
    <w:rsid w:val="009819CC"/>
    <w:rsid w:val="00981B08"/>
    <w:rsid w:val="00981CEF"/>
    <w:rsid w:val="00981D30"/>
    <w:rsid w:val="00981E58"/>
    <w:rsid w:val="00982452"/>
    <w:rsid w:val="0098274F"/>
    <w:rsid w:val="00982A8E"/>
    <w:rsid w:val="00982D44"/>
    <w:rsid w:val="00982FF8"/>
    <w:rsid w:val="0098362C"/>
    <w:rsid w:val="00983643"/>
    <w:rsid w:val="0098367F"/>
    <w:rsid w:val="009837B6"/>
    <w:rsid w:val="00983AC0"/>
    <w:rsid w:val="00983AE9"/>
    <w:rsid w:val="00984025"/>
    <w:rsid w:val="00984057"/>
    <w:rsid w:val="009846F4"/>
    <w:rsid w:val="00984841"/>
    <w:rsid w:val="00984B6E"/>
    <w:rsid w:val="00984E81"/>
    <w:rsid w:val="00985389"/>
    <w:rsid w:val="00985637"/>
    <w:rsid w:val="00985999"/>
    <w:rsid w:val="00985AF3"/>
    <w:rsid w:val="009860FA"/>
    <w:rsid w:val="009869AA"/>
    <w:rsid w:val="00986CC0"/>
    <w:rsid w:val="00986D83"/>
    <w:rsid w:val="00986E9A"/>
    <w:rsid w:val="00987002"/>
    <w:rsid w:val="009878C5"/>
    <w:rsid w:val="00990517"/>
    <w:rsid w:val="009909D8"/>
    <w:rsid w:val="00990A58"/>
    <w:rsid w:val="00990FA8"/>
    <w:rsid w:val="009916B9"/>
    <w:rsid w:val="009918D7"/>
    <w:rsid w:val="00991932"/>
    <w:rsid w:val="00991CE0"/>
    <w:rsid w:val="009927E6"/>
    <w:rsid w:val="0099293E"/>
    <w:rsid w:val="00992A47"/>
    <w:rsid w:val="00992A7D"/>
    <w:rsid w:val="00992FCE"/>
    <w:rsid w:val="009931FA"/>
    <w:rsid w:val="009932CA"/>
    <w:rsid w:val="00993A39"/>
    <w:rsid w:val="00993CFC"/>
    <w:rsid w:val="00993DA2"/>
    <w:rsid w:val="00993DD6"/>
    <w:rsid w:val="00994796"/>
    <w:rsid w:val="00994869"/>
    <w:rsid w:val="00994A51"/>
    <w:rsid w:val="00995217"/>
    <w:rsid w:val="00995335"/>
    <w:rsid w:val="00995519"/>
    <w:rsid w:val="009956A0"/>
    <w:rsid w:val="00995754"/>
    <w:rsid w:val="009957CE"/>
    <w:rsid w:val="009959E1"/>
    <w:rsid w:val="00995A46"/>
    <w:rsid w:val="00995E8F"/>
    <w:rsid w:val="00996244"/>
    <w:rsid w:val="00996302"/>
    <w:rsid w:val="00996337"/>
    <w:rsid w:val="00996BE2"/>
    <w:rsid w:val="009971CB"/>
    <w:rsid w:val="00997631"/>
    <w:rsid w:val="009979E2"/>
    <w:rsid w:val="00997B2C"/>
    <w:rsid w:val="00997C69"/>
    <w:rsid w:val="00997E15"/>
    <w:rsid w:val="009A0361"/>
    <w:rsid w:val="009A07D3"/>
    <w:rsid w:val="009A08B9"/>
    <w:rsid w:val="009A0DD8"/>
    <w:rsid w:val="009A0F95"/>
    <w:rsid w:val="009A1293"/>
    <w:rsid w:val="009A12D1"/>
    <w:rsid w:val="009A1490"/>
    <w:rsid w:val="009A1572"/>
    <w:rsid w:val="009A162E"/>
    <w:rsid w:val="009A1942"/>
    <w:rsid w:val="009A1DF2"/>
    <w:rsid w:val="009A1E31"/>
    <w:rsid w:val="009A1EC9"/>
    <w:rsid w:val="009A2247"/>
    <w:rsid w:val="009A2A81"/>
    <w:rsid w:val="009A2B78"/>
    <w:rsid w:val="009A2C34"/>
    <w:rsid w:val="009A2C76"/>
    <w:rsid w:val="009A2D8F"/>
    <w:rsid w:val="009A350A"/>
    <w:rsid w:val="009A35F3"/>
    <w:rsid w:val="009A3883"/>
    <w:rsid w:val="009A394C"/>
    <w:rsid w:val="009A3A50"/>
    <w:rsid w:val="009A3E9A"/>
    <w:rsid w:val="009A401C"/>
    <w:rsid w:val="009A5423"/>
    <w:rsid w:val="009A56CB"/>
    <w:rsid w:val="009A5D00"/>
    <w:rsid w:val="009A5EA1"/>
    <w:rsid w:val="009A5F91"/>
    <w:rsid w:val="009A63DA"/>
    <w:rsid w:val="009A68F0"/>
    <w:rsid w:val="009A691B"/>
    <w:rsid w:val="009A6C95"/>
    <w:rsid w:val="009A7355"/>
    <w:rsid w:val="009A7471"/>
    <w:rsid w:val="009A75F0"/>
    <w:rsid w:val="009A76EC"/>
    <w:rsid w:val="009A7A5A"/>
    <w:rsid w:val="009A7EE9"/>
    <w:rsid w:val="009A7F1A"/>
    <w:rsid w:val="009A7F9F"/>
    <w:rsid w:val="009B0330"/>
    <w:rsid w:val="009B0540"/>
    <w:rsid w:val="009B0995"/>
    <w:rsid w:val="009B0C75"/>
    <w:rsid w:val="009B111A"/>
    <w:rsid w:val="009B116F"/>
    <w:rsid w:val="009B15D4"/>
    <w:rsid w:val="009B1899"/>
    <w:rsid w:val="009B1C5B"/>
    <w:rsid w:val="009B276C"/>
    <w:rsid w:val="009B27DD"/>
    <w:rsid w:val="009B2839"/>
    <w:rsid w:val="009B2876"/>
    <w:rsid w:val="009B2962"/>
    <w:rsid w:val="009B29D2"/>
    <w:rsid w:val="009B2CAA"/>
    <w:rsid w:val="009B30C1"/>
    <w:rsid w:val="009B33C3"/>
    <w:rsid w:val="009B33CF"/>
    <w:rsid w:val="009B3611"/>
    <w:rsid w:val="009B36BF"/>
    <w:rsid w:val="009B3791"/>
    <w:rsid w:val="009B3C52"/>
    <w:rsid w:val="009B3EBA"/>
    <w:rsid w:val="009B401A"/>
    <w:rsid w:val="009B4593"/>
    <w:rsid w:val="009B46DE"/>
    <w:rsid w:val="009B46DF"/>
    <w:rsid w:val="009B46F0"/>
    <w:rsid w:val="009B4D9C"/>
    <w:rsid w:val="009B4DC7"/>
    <w:rsid w:val="009B4EA6"/>
    <w:rsid w:val="009B4ED9"/>
    <w:rsid w:val="009B5166"/>
    <w:rsid w:val="009B5ACE"/>
    <w:rsid w:val="009B5AE6"/>
    <w:rsid w:val="009B5CFD"/>
    <w:rsid w:val="009B62AB"/>
    <w:rsid w:val="009B6494"/>
    <w:rsid w:val="009B6676"/>
    <w:rsid w:val="009B6890"/>
    <w:rsid w:val="009B6B9B"/>
    <w:rsid w:val="009B6CE9"/>
    <w:rsid w:val="009B6F36"/>
    <w:rsid w:val="009B71EE"/>
    <w:rsid w:val="009B72DA"/>
    <w:rsid w:val="009B7353"/>
    <w:rsid w:val="009B736C"/>
    <w:rsid w:val="009B7625"/>
    <w:rsid w:val="009B7A7C"/>
    <w:rsid w:val="009B7C10"/>
    <w:rsid w:val="009B7CDA"/>
    <w:rsid w:val="009B7E9C"/>
    <w:rsid w:val="009C03A2"/>
    <w:rsid w:val="009C0508"/>
    <w:rsid w:val="009C05F6"/>
    <w:rsid w:val="009C064B"/>
    <w:rsid w:val="009C0798"/>
    <w:rsid w:val="009C08F9"/>
    <w:rsid w:val="009C0A63"/>
    <w:rsid w:val="009C0C93"/>
    <w:rsid w:val="009C0F19"/>
    <w:rsid w:val="009C10A9"/>
    <w:rsid w:val="009C121D"/>
    <w:rsid w:val="009C1350"/>
    <w:rsid w:val="009C1862"/>
    <w:rsid w:val="009C1A88"/>
    <w:rsid w:val="009C1DB1"/>
    <w:rsid w:val="009C2249"/>
    <w:rsid w:val="009C237B"/>
    <w:rsid w:val="009C2396"/>
    <w:rsid w:val="009C2906"/>
    <w:rsid w:val="009C2D37"/>
    <w:rsid w:val="009C2D3D"/>
    <w:rsid w:val="009C2F53"/>
    <w:rsid w:val="009C31EF"/>
    <w:rsid w:val="009C337B"/>
    <w:rsid w:val="009C3592"/>
    <w:rsid w:val="009C39AB"/>
    <w:rsid w:val="009C3A82"/>
    <w:rsid w:val="009C3B11"/>
    <w:rsid w:val="009C3BE9"/>
    <w:rsid w:val="009C4059"/>
    <w:rsid w:val="009C42C0"/>
    <w:rsid w:val="009C43B6"/>
    <w:rsid w:val="009C4435"/>
    <w:rsid w:val="009C4AE8"/>
    <w:rsid w:val="009C4BF9"/>
    <w:rsid w:val="009C4D44"/>
    <w:rsid w:val="009C4E51"/>
    <w:rsid w:val="009C50DE"/>
    <w:rsid w:val="009C5A96"/>
    <w:rsid w:val="009C5AFF"/>
    <w:rsid w:val="009C62EE"/>
    <w:rsid w:val="009C6539"/>
    <w:rsid w:val="009C66A7"/>
    <w:rsid w:val="009C671E"/>
    <w:rsid w:val="009C6845"/>
    <w:rsid w:val="009C6A1C"/>
    <w:rsid w:val="009C6CD4"/>
    <w:rsid w:val="009C71E1"/>
    <w:rsid w:val="009C72B6"/>
    <w:rsid w:val="009C7399"/>
    <w:rsid w:val="009C756C"/>
    <w:rsid w:val="009C76FB"/>
    <w:rsid w:val="009C78B7"/>
    <w:rsid w:val="009C7C75"/>
    <w:rsid w:val="009C7D03"/>
    <w:rsid w:val="009C7F3B"/>
    <w:rsid w:val="009D016C"/>
    <w:rsid w:val="009D0461"/>
    <w:rsid w:val="009D05AD"/>
    <w:rsid w:val="009D0692"/>
    <w:rsid w:val="009D0BE3"/>
    <w:rsid w:val="009D1048"/>
    <w:rsid w:val="009D12CA"/>
    <w:rsid w:val="009D16C6"/>
    <w:rsid w:val="009D20D7"/>
    <w:rsid w:val="009D2311"/>
    <w:rsid w:val="009D2371"/>
    <w:rsid w:val="009D253C"/>
    <w:rsid w:val="009D25DE"/>
    <w:rsid w:val="009D26EF"/>
    <w:rsid w:val="009D290F"/>
    <w:rsid w:val="009D2CEF"/>
    <w:rsid w:val="009D2E30"/>
    <w:rsid w:val="009D33A0"/>
    <w:rsid w:val="009D34EF"/>
    <w:rsid w:val="009D35F0"/>
    <w:rsid w:val="009D3A9D"/>
    <w:rsid w:val="009D3B60"/>
    <w:rsid w:val="009D3F1B"/>
    <w:rsid w:val="009D40EB"/>
    <w:rsid w:val="009D413C"/>
    <w:rsid w:val="009D41B6"/>
    <w:rsid w:val="009D41D5"/>
    <w:rsid w:val="009D43A3"/>
    <w:rsid w:val="009D4991"/>
    <w:rsid w:val="009D4A63"/>
    <w:rsid w:val="009D4D09"/>
    <w:rsid w:val="009D55A3"/>
    <w:rsid w:val="009D58BD"/>
    <w:rsid w:val="009D5AC6"/>
    <w:rsid w:val="009D64A7"/>
    <w:rsid w:val="009D662B"/>
    <w:rsid w:val="009D6810"/>
    <w:rsid w:val="009D6897"/>
    <w:rsid w:val="009D6923"/>
    <w:rsid w:val="009D69ED"/>
    <w:rsid w:val="009D759E"/>
    <w:rsid w:val="009D7665"/>
    <w:rsid w:val="009D7775"/>
    <w:rsid w:val="009D7889"/>
    <w:rsid w:val="009D7949"/>
    <w:rsid w:val="009E01B7"/>
    <w:rsid w:val="009E03B6"/>
    <w:rsid w:val="009E08E7"/>
    <w:rsid w:val="009E0FB1"/>
    <w:rsid w:val="009E1315"/>
    <w:rsid w:val="009E178F"/>
    <w:rsid w:val="009E1AF0"/>
    <w:rsid w:val="009E1BCB"/>
    <w:rsid w:val="009E2576"/>
    <w:rsid w:val="009E25D4"/>
    <w:rsid w:val="009E269A"/>
    <w:rsid w:val="009E2E2E"/>
    <w:rsid w:val="009E2EFD"/>
    <w:rsid w:val="009E33AF"/>
    <w:rsid w:val="009E381B"/>
    <w:rsid w:val="009E394B"/>
    <w:rsid w:val="009E399C"/>
    <w:rsid w:val="009E3B83"/>
    <w:rsid w:val="009E3DA7"/>
    <w:rsid w:val="009E4098"/>
    <w:rsid w:val="009E4361"/>
    <w:rsid w:val="009E4483"/>
    <w:rsid w:val="009E44A2"/>
    <w:rsid w:val="009E4528"/>
    <w:rsid w:val="009E457D"/>
    <w:rsid w:val="009E49A5"/>
    <w:rsid w:val="009E4B27"/>
    <w:rsid w:val="009E4F6E"/>
    <w:rsid w:val="009E4FDC"/>
    <w:rsid w:val="009E52F3"/>
    <w:rsid w:val="009E5490"/>
    <w:rsid w:val="009E5A01"/>
    <w:rsid w:val="009E5AD1"/>
    <w:rsid w:val="009E6293"/>
    <w:rsid w:val="009E6B41"/>
    <w:rsid w:val="009E6B61"/>
    <w:rsid w:val="009E6F3E"/>
    <w:rsid w:val="009E6FDF"/>
    <w:rsid w:val="009E713D"/>
    <w:rsid w:val="009E72B7"/>
    <w:rsid w:val="009E737A"/>
    <w:rsid w:val="009E74BA"/>
    <w:rsid w:val="009E7552"/>
    <w:rsid w:val="009E7AA1"/>
    <w:rsid w:val="009E7B81"/>
    <w:rsid w:val="009E7CBE"/>
    <w:rsid w:val="009E7CCB"/>
    <w:rsid w:val="009F00A7"/>
    <w:rsid w:val="009F00FD"/>
    <w:rsid w:val="009F03D8"/>
    <w:rsid w:val="009F0A48"/>
    <w:rsid w:val="009F15C6"/>
    <w:rsid w:val="009F1845"/>
    <w:rsid w:val="009F1B75"/>
    <w:rsid w:val="009F1C4B"/>
    <w:rsid w:val="009F1FB0"/>
    <w:rsid w:val="009F2026"/>
    <w:rsid w:val="009F207C"/>
    <w:rsid w:val="009F2129"/>
    <w:rsid w:val="009F2406"/>
    <w:rsid w:val="009F24C1"/>
    <w:rsid w:val="009F29B7"/>
    <w:rsid w:val="009F2DD0"/>
    <w:rsid w:val="009F3008"/>
    <w:rsid w:val="009F3609"/>
    <w:rsid w:val="009F3752"/>
    <w:rsid w:val="009F37EF"/>
    <w:rsid w:val="009F390C"/>
    <w:rsid w:val="009F3B1E"/>
    <w:rsid w:val="009F4250"/>
    <w:rsid w:val="009F43C4"/>
    <w:rsid w:val="009F43E4"/>
    <w:rsid w:val="009F46CD"/>
    <w:rsid w:val="009F4746"/>
    <w:rsid w:val="009F5620"/>
    <w:rsid w:val="009F5B7D"/>
    <w:rsid w:val="009F5D7F"/>
    <w:rsid w:val="009F5ECB"/>
    <w:rsid w:val="009F5EEA"/>
    <w:rsid w:val="009F6176"/>
    <w:rsid w:val="009F63F1"/>
    <w:rsid w:val="009F67FC"/>
    <w:rsid w:val="009F6E42"/>
    <w:rsid w:val="009F6FB6"/>
    <w:rsid w:val="009F70E1"/>
    <w:rsid w:val="009F76FD"/>
    <w:rsid w:val="009F7799"/>
    <w:rsid w:val="009F793F"/>
    <w:rsid w:val="009F7DC4"/>
    <w:rsid w:val="00A00274"/>
    <w:rsid w:val="00A002FF"/>
    <w:rsid w:val="00A00590"/>
    <w:rsid w:val="00A005E5"/>
    <w:rsid w:val="00A00B17"/>
    <w:rsid w:val="00A00BA8"/>
    <w:rsid w:val="00A0109C"/>
    <w:rsid w:val="00A01103"/>
    <w:rsid w:val="00A0201E"/>
    <w:rsid w:val="00A02059"/>
    <w:rsid w:val="00A0219D"/>
    <w:rsid w:val="00A0224F"/>
    <w:rsid w:val="00A022D1"/>
    <w:rsid w:val="00A025B7"/>
    <w:rsid w:val="00A03015"/>
    <w:rsid w:val="00A03377"/>
    <w:rsid w:val="00A03534"/>
    <w:rsid w:val="00A038AB"/>
    <w:rsid w:val="00A03C53"/>
    <w:rsid w:val="00A03D75"/>
    <w:rsid w:val="00A03EF7"/>
    <w:rsid w:val="00A0441E"/>
    <w:rsid w:val="00A049BB"/>
    <w:rsid w:val="00A054AD"/>
    <w:rsid w:val="00A0564C"/>
    <w:rsid w:val="00A05721"/>
    <w:rsid w:val="00A05871"/>
    <w:rsid w:val="00A05A96"/>
    <w:rsid w:val="00A05F45"/>
    <w:rsid w:val="00A060E2"/>
    <w:rsid w:val="00A067C3"/>
    <w:rsid w:val="00A06B98"/>
    <w:rsid w:val="00A06BF8"/>
    <w:rsid w:val="00A06C5A"/>
    <w:rsid w:val="00A070B5"/>
    <w:rsid w:val="00A07350"/>
    <w:rsid w:val="00A073CD"/>
    <w:rsid w:val="00A0786F"/>
    <w:rsid w:val="00A07A36"/>
    <w:rsid w:val="00A07BDB"/>
    <w:rsid w:val="00A07C30"/>
    <w:rsid w:val="00A1006A"/>
    <w:rsid w:val="00A10208"/>
    <w:rsid w:val="00A10229"/>
    <w:rsid w:val="00A1048C"/>
    <w:rsid w:val="00A1058E"/>
    <w:rsid w:val="00A1076F"/>
    <w:rsid w:val="00A1089D"/>
    <w:rsid w:val="00A108B1"/>
    <w:rsid w:val="00A10E7F"/>
    <w:rsid w:val="00A10EEF"/>
    <w:rsid w:val="00A111B0"/>
    <w:rsid w:val="00A112A6"/>
    <w:rsid w:val="00A1167F"/>
    <w:rsid w:val="00A119EB"/>
    <w:rsid w:val="00A11A56"/>
    <w:rsid w:val="00A11C0D"/>
    <w:rsid w:val="00A122BA"/>
    <w:rsid w:val="00A12374"/>
    <w:rsid w:val="00A1272A"/>
    <w:rsid w:val="00A12D56"/>
    <w:rsid w:val="00A13155"/>
    <w:rsid w:val="00A1341E"/>
    <w:rsid w:val="00A13785"/>
    <w:rsid w:val="00A13990"/>
    <w:rsid w:val="00A13AE5"/>
    <w:rsid w:val="00A15321"/>
    <w:rsid w:val="00A154DD"/>
    <w:rsid w:val="00A155DE"/>
    <w:rsid w:val="00A156DA"/>
    <w:rsid w:val="00A15A7F"/>
    <w:rsid w:val="00A15B59"/>
    <w:rsid w:val="00A15D3B"/>
    <w:rsid w:val="00A15E57"/>
    <w:rsid w:val="00A15F00"/>
    <w:rsid w:val="00A16356"/>
    <w:rsid w:val="00A1641C"/>
    <w:rsid w:val="00A16B50"/>
    <w:rsid w:val="00A16FC5"/>
    <w:rsid w:val="00A1721B"/>
    <w:rsid w:val="00A1727D"/>
    <w:rsid w:val="00A173C0"/>
    <w:rsid w:val="00A17A1C"/>
    <w:rsid w:val="00A17D24"/>
    <w:rsid w:val="00A20020"/>
    <w:rsid w:val="00A2029D"/>
    <w:rsid w:val="00A20564"/>
    <w:rsid w:val="00A205A6"/>
    <w:rsid w:val="00A207EE"/>
    <w:rsid w:val="00A20A14"/>
    <w:rsid w:val="00A20AE7"/>
    <w:rsid w:val="00A20C34"/>
    <w:rsid w:val="00A20DCC"/>
    <w:rsid w:val="00A21339"/>
    <w:rsid w:val="00A21515"/>
    <w:rsid w:val="00A21AB8"/>
    <w:rsid w:val="00A220AB"/>
    <w:rsid w:val="00A220EC"/>
    <w:rsid w:val="00A22546"/>
    <w:rsid w:val="00A22678"/>
    <w:rsid w:val="00A2275A"/>
    <w:rsid w:val="00A22C05"/>
    <w:rsid w:val="00A22C67"/>
    <w:rsid w:val="00A22DB2"/>
    <w:rsid w:val="00A2333F"/>
    <w:rsid w:val="00A23C66"/>
    <w:rsid w:val="00A23CA5"/>
    <w:rsid w:val="00A24BEC"/>
    <w:rsid w:val="00A25804"/>
    <w:rsid w:val="00A2596B"/>
    <w:rsid w:val="00A25A6B"/>
    <w:rsid w:val="00A25B8B"/>
    <w:rsid w:val="00A26248"/>
    <w:rsid w:val="00A26E37"/>
    <w:rsid w:val="00A27117"/>
    <w:rsid w:val="00A271FD"/>
    <w:rsid w:val="00A27659"/>
    <w:rsid w:val="00A27ADF"/>
    <w:rsid w:val="00A27B00"/>
    <w:rsid w:val="00A3040C"/>
    <w:rsid w:val="00A30411"/>
    <w:rsid w:val="00A3041D"/>
    <w:rsid w:val="00A30703"/>
    <w:rsid w:val="00A3095D"/>
    <w:rsid w:val="00A30A57"/>
    <w:rsid w:val="00A30A89"/>
    <w:rsid w:val="00A30CE2"/>
    <w:rsid w:val="00A31341"/>
    <w:rsid w:val="00A3148C"/>
    <w:rsid w:val="00A3149C"/>
    <w:rsid w:val="00A314D2"/>
    <w:rsid w:val="00A315B2"/>
    <w:rsid w:val="00A31848"/>
    <w:rsid w:val="00A31A06"/>
    <w:rsid w:val="00A31EDE"/>
    <w:rsid w:val="00A31F57"/>
    <w:rsid w:val="00A32661"/>
    <w:rsid w:val="00A32916"/>
    <w:rsid w:val="00A32A0C"/>
    <w:rsid w:val="00A32F32"/>
    <w:rsid w:val="00A32F4C"/>
    <w:rsid w:val="00A32FF5"/>
    <w:rsid w:val="00A33171"/>
    <w:rsid w:val="00A336DF"/>
    <w:rsid w:val="00A3371B"/>
    <w:rsid w:val="00A3375F"/>
    <w:rsid w:val="00A33A0B"/>
    <w:rsid w:val="00A33B0F"/>
    <w:rsid w:val="00A33E81"/>
    <w:rsid w:val="00A33FEC"/>
    <w:rsid w:val="00A341F3"/>
    <w:rsid w:val="00A3482A"/>
    <w:rsid w:val="00A34864"/>
    <w:rsid w:val="00A34C8E"/>
    <w:rsid w:val="00A351A6"/>
    <w:rsid w:val="00A352DB"/>
    <w:rsid w:val="00A3537D"/>
    <w:rsid w:val="00A35EA4"/>
    <w:rsid w:val="00A35F12"/>
    <w:rsid w:val="00A368DF"/>
    <w:rsid w:val="00A36B58"/>
    <w:rsid w:val="00A37859"/>
    <w:rsid w:val="00A378C9"/>
    <w:rsid w:val="00A379AA"/>
    <w:rsid w:val="00A379D2"/>
    <w:rsid w:val="00A37C22"/>
    <w:rsid w:val="00A37D84"/>
    <w:rsid w:val="00A40A11"/>
    <w:rsid w:val="00A40B83"/>
    <w:rsid w:val="00A41115"/>
    <w:rsid w:val="00A4124D"/>
    <w:rsid w:val="00A414FC"/>
    <w:rsid w:val="00A41753"/>
    <w:rsid w:val="00A41DB6"/>
    <w:rsid w:val="00A420B0"/>
    <w:rsid w:val="00A421A1"/>
    <w:rsid w:val="00A421B3"/>
    <w:rsid w:val="00A42222"/>
    <w:rsid w:val="00A42429"/>
    <w:rsid w:val="00A424CA"/>
    <w:rsid w:val="00A424E0"/>
    <w:rsid w:val="00A42676"/>
    <w:rsid w:val="00A4282A"/>
    <w:rsid w:val="00A42B38"/>
    <w:rsid w:val="00A42F7F"/>
    <w:rsid w:val="00A42FFC"/>
    <w:rsid w:val="00A430A1"/>
    <w:rsid w:val="00A4335E"/>
    <w:rsid w:val="00A433C6"/>
    <w:rsid w:val="00A43B5F"/>
    <w:rsid w:val="00A44062"/>
    <w:rsid w:val="00A44105"/>
    <w:rsid w:val="00A444AD"/>
    <w:rsid w:val="00A446C0"/>
    <w:rsid w:val="00A44A3A"/>
    <w:rsid w:val="00A450DC"/>
    <w:rsid w:val="00A45471"/>
    <w:rsid w:val="00A45640"/>
    <w:rsid w:val="00A45AED"/>
    <w:rsid w:val="00A45B27"/>
    <w:rsid w:val="00A45B63"/>
    <w:rsid w:val="00A45DD6"/>
    <w:rsid w:val="00A45ECC"/>
    <w:rsid w:val="00A4610A"/>
    <w:rsid w:val="00A46119"/>
    <w:rsid w:val="00A46252"/>
    <w:rsid w:val="00A4628A"/>
    <w:rsid w:val="00A464D0"/>
    <w:rsid w:val="00A46572"/>
    <w:rsid w:val="00A469C8"/>
    <w:rsid w:val="00A47641"/>
    <w:rsid w:val="00A47654"/>
    <w:rsid w:val="00A4766E"/>
    <w:rsid w:val="00A47704"/>
    <w:rsid w:val="00A47AE9"/>
    <w:rsid w:val="00A47EED"/>
    <w:rsid w:val="00A47EFD"/>
    <w:rsid w:val="00A5005C"/>
    <w:rsid w:val="00A5008D"/>
    <w:rsid w:val="00A50219"/>
    <w:rsid w:val="00A50438"/>
    <w:rsid w:val="00A508AF"/>
    <w:rsid w:val="00A50BC5"/>
    <w:rsid w:val="00A50C3E"/>
    <w:rsid w:val="00A50E27"/>
    <w:rsid w:val="00A50EC5"/>
    <w:rsid w:val="00A51002"/>
    <w:rsid w:val="00A5131B"/>
    <w:rsid w:val="00A516AB"/>
    <w:rsid w:val="00A519A0"/>
    <w:rsid w:val="00A51D0A"/>
    <w:rsid w:val="00A5206C"/>
    <w:rsid w:val="00A524FB"/>
    <w:rsid w:val="00A527E9"/>
    <w:rsid w:val="00A52C19"/>
    <w:rsid w:val="00A52D6C"/>
    <w:rsid w:val="00A53158"/>
    <w:rsid w:val="00A53451"/>
    <w:rsid w:val="00A5441C"/>
    <w:rsid w:val="00A54768"/>
    <w:rsid w:val="00A549A9"/>
    <w:rsid w:val="00A54D60"/>
    <w:rsid w:val="00A54F07"/>
    <w:rsid w:val="00A54F2A"/>
    <w:rsid w:val="00A55182"/>
    <w:rsid w:val="00A55436"/>
    <w:rsid w:val="00A55632"/>
    <w:rsid w:val="00A55A3B"/>
    <w:rsid w:val="00A55B5E"/>
    <w:rsid w:val="00A55BD3"/>
    <w:rsid w:val="00A55C25"/>
    <w:rsid w:val="00A55C3A"/>
    <w:rsid w:val="00A56184"/>
    <w:rsid w:val="00A5647D"/>
    <w:rsid w:val="00A572C3"/>
    <w:rsid w:val="00A57635"/>
    <w:rsid w:val="00A57AF1"/>
    <w:rsid w:val="00A57CF9"/>
    <w:rsid w:val="00A605EE"/>
    <w:rsid w:val="00A608DC"/>
    <w:rsid w:val="00A60D62"/>
    <w:rsid w:val="00A60E3E"/>
    <w:rsid w:val="00A60E92"/>
    <w:rsid w:val="00A60F7B"/>
    <w:rsid w:val="00A60FD5"/>
    <w:rsid w:val="00A61222"/>
    <w:rsid w:val="00A6136D"/>
    <w:rsid w:val="00A6145E"/>
    <w:rsid w:val="00A614E2"/>
    <w:rsid w:val="00A6156C"/>
    <w:rsid w:val="00A615C9"/>
    <w:rsid w:val="00A61725"/>
    <w:rsid w:val="00A61775"/>
    <w:rsid w:val="00A61A8C"/>
    <w:rsid w:val="00A61BF1"/>
    <w:rsid w:val="00A61F8B"/>
    <w:rsid w:val="00A62307"/>
    <w:rsid w:val="00A623BC"/>
    <w:rsid w:val="00A628DC"/>
    <w:rsid w:val="00A6294B"/>
    <w:rsid w:val="00A62A0F"/>
    <w:rsid w:val="00A62BC2"/>
    <w:rsid w:val="00A62DFA"/>
    <w:rsid w:val="00A6312E"/>
    <w:rsid w:val="00A634A9"/>
    <w:rsid w:val="00A6386A"/>
    <w:rsid w:val="00A63C01"/>
    <w:rsid w:val="00A63CF0"/>
    <w:rsid w:val="00A63DF6"/>
    <w:rsid w:val="00A63E3F"/>
    <w:rsid w:val="00A63F03"/>
    <w:rsid w:val="00A64A7F"/>
    <w:rsid w:val="00A65116"/>
    <w:rsid w:val="00A65167"/>
    <w:rsid w:val="00A651E3"/>
    <w:rsid w:val="00A65381"/>
    <w:rsid w:val="00A653FF"/>
    <w:rsid w:val="00A65502"/>
    <w:rsid w:val="00A657E3"/>
    <w:rsid w:val="00A6583A"/>
    <w:rsid w:val="00A65857"/>
    <w:rsid w:val="00A65B6D"/>
    <w:rsid w:val="00A65CCB"/>
    <w:rsid w:val="00A65F21"/>
    <w:rsid w:val="00A66081"/>
    <w:rsid w:val="00A6623E"/>
    <w:rsid w:val="00A6628A"/>
    <w:rsid w:val="00A666EB"/>
    <w:rsid w:val="00A66797"/>
    <w:rsid w:val="00A66AF9"/>
    <w:rsid w:val="00A66C0A"/>
    <w:rsid w:val="00A6739C"/>
    <w:rsid w:val="00A674AA"/>
    <w:rsid w:val="00A674C3"/>
    <w:rsid w:val="00A674C9"/>
    <w:rsid w:val="00A6788E"/>
    <w:rsid w:val="00A67B1C"/>
    <w:rsid w:val="00A67D0D"/>
    <w:rsid w:val="00A67D52"/>
    <w:rsid w:val="00A704D2"/>
    <w:rsid w:val="00A704ED"/>
    <w:rsid w:val="00A7076B"/>
    <w:rsid w:val="00A70801"/>
    <w:rsid w:val="00A7082A"/>
    <w:rsid w:val="00A7086C"/>
    <w:rsid w:val="00A70BF5"/>
    <w:rsid w:val="00A70D5F"/>
    <w:rsid w:val="00A70D87"/>
    <w:rsid w:val="00A70DD1"/>
    <w:rsid w:val="00A70EB9"/>
    <w:rsid w:val="00A70EE9"/>
    <w:rsid w:val="00A70EF3"/>
    <w:rsid w:val="00A70FDE"/>
    <w:rsid w:val="00A70FEA"/>
    <w:rsid w:val="00A7109B"/>
    <w:rsid w:val="00A716D9"/>
    <w:rsid w:val="00A718D5"/>
    <w:rsid w:val="00A71AF4"/>
    <w:rsid w:val="00A71D82"/>
    <w:rsid w:val="00A72719"/>
    <w:rsid w:val="00A72800"/>
    <w:rsid w:val="00A728E0"/>
    <w:rsid w:val="00A72B10"/>
    <w:rsid w:val="00A73361"/>
    <w:rsid w:val="00A733B7"/>
    <w:rsid w:val="00A7376A"/>
    <w:rsid w:val="00A73917"/>
    <w:rsid w:val="00A73BBF"/>
    <w:rsid w:val="00A7417B"/>
    <w:rsid w:val="00A74551"/>
    <w:rsid w:val="00A7457C"/>
    <w:rsid w:val="00A7476B"/>
    <w:rsid w:val="00A74815"/>
    <w:rsid w:val="00A74A99"/>
    <w:rsid w:val="00A74AB2"/>
    <w:rsid w:val="00A74D11"/>
    <w:rsid w:val="00A74E62"/>
    <w:rsid w:val="00A75669"/>
    <w:rsid w:val="00A75825"/>
    <w:rsid w:val="00A758B0"/>
    <w:rsid w:val="00A75C6D"/>
    <w:rsid w:val="00A76048"/>
    <w:rsid w:val="00A761A9"/>
    <w:rsid w:val="00A76407"/>
    <w:rsid w:val="00A76456"/>
    <w:rsid w:val="00A764C0"/>
    <w:rsid w:val="00A765FC"/>
    <w:rsid w:val="00A76841"/>
    <w:rsid w:val="00A76D50"/>
    <w:rsid w:val="00A76E0F"/>
    <w:rsid w:val="00A775B3"/>
    <w:rsid w:val="00A77A28"/>
    <w:rsid w:val="00A77FA3"/>
    <w:rsid w:val="00A807BC"/>
    <w:rsid w:val="00A808EB"/>
    <w:rsid w:val="00A81510"/>
    <w:rsid w:val="00A81608"/>
    <w:rsid w:val="00A8164F"/>
    <w:rsid w:val="00A8176F"/>
    <w:rsid w:val="00A818A4"/>
    <w:rsid w:val="00A8196A"/>
    <w:rsid w:val="00A81CB8"/>
    <w:rsid w:val="00A82122"/>
    <w:rsid w:val="00A82594"/>
    <w:rsid w:val="00A82B93"/>
    <w:rsid w:val="00A82F6D"/>
    <w:rsid w:val="00A83291"/>
    <w:rsid w:val="00A83829"/>
    <w:rsid w:val="00A83B53"/>
    <w:rsid w:val="00A83D39"/>
    <w:rsid w:val="00A83D5A"/>
    <w:rsid w:val="00A83DC7"/>
    <w:rsid w:val="00A83E80"/>
    <w:rsid w:val="00A84340"/>
    <w:rsid w:val="00A8449E"/>
    <w:rsid w:val="00A84626"/>
    <w:rsid w:val="00A8475A"/>
    <w:rsid w:val="00A84872"/>
    <w:rsid w:val="00A84888"/>
    <w:rsid w:val="00A84A03"/>
    <w:rsid w:val="00A84BB3"/>
    <w:rsid w:val="00A84C20"/>
    <w:rsid w:val="00A85263"/>
    <w:rsid w:val="00A853D9"/>
    <w:rsid w:val="00A8590E"/>
    <w:rsid w:val="00A85BA5"/>
    <w:rsid w:val="00A85DF0"/>
    <w:rsid w:val="00A85E64"/>
    <w:rsid w:val="00A86214"/>
    <w:rsid w:val="00A86221"/>
    <w:rsid w:val="00A8630E"/>
    <w:rsid w:val="00A8648A"/>
    <w:rsid w:val="00A86C6F"/>
    <w:rsid w:val="00A86C90"/>
    <w:rsid w:val="00A86CE1"/>
    <w:rsid w:val="00A86DCB"/>
    <w:rsid w:val="00A87690"/>
    <w:rsid w:val="00A87B03"/>
    <w:rsid w:val="00A87BC7"/>
    <w:rsid w:val="00A87C4F"/>
    <w:rsid w:val="00A87ED2"/>
    <w:rsid w:val="00A90449"/>
    <w:rsid w:val="00A907FE"/>
    <w:rsid w:val="00A90AE7"/>
    <w:rsid w:val="00A90AFC"/>
    <w:rsid w:val="00A90CD8"/>
    <w:rsid w:val="00A90F68"/>
    <w:rsid w:val="00A91794"/>
    <w:rsid w:val="00A91CEE"/>
    <w:rsid w:val="00A91F6D"/>
    <w:rsid w:val="00A92436"/>
    <w:rsid w:val="00A92456"/>
    <w:rsid w:val="00A9283C"/>
    <w:rsid w:val="00A92C8F"/>
    <w:rsid w:val="00A92D97"/>
    <w:rsid w:val="00A9381A"/>
    <w:rsid w:val="00A938C7"/>
    <w:rsid w:val="00A93BCB"/>
    <w:rsid w:val="00A93C0C"/>
    <w:rsid w:val="00A9401B"/>
    <w:rsid w:val="00A940F9"/>
    <w:rsid w:val="00A9427D"/>
    <w:rsid w:val="00A942D7"/>
    <w:rsid w:val="00A9434C"/>
    <w:rsid w:val="00A943D0"/>
    <w:rsid w:val="00A94627"/>
    <w:rsid w:val="00A9485C"/>
    <w:rsid w:val="00A94BD2"/>
    <w:rsid w:val="00A9515F"/>
    <w:rsid w:val="00A95283"/>
    <w:rsid w:val="00A953E4"/>
    <w:rsid w:val="00A956A6"/>
    <w:rsid w:val="00A95992"/>
    <w:rsid w:val="00A95A3D"/>
    <w:rsid w:val="00A95BB1"/>
    <w:rsid w:val="00A95D34"/>
    <w:rsid w:val="00A95FF1"/>
    <w:rsid w:val="00A9670A"/>
    <w:rsid w:val="00A967C0"/>
    <w:rsid w:val="00A96AD1"/>
    <w:rsid w:val="00A96B95"/>
    <w:rsid w:val="00A96C11"/>
    <w:rsid w:val="00A96D8D"/>
    <w:rsid w:val="00A96FE7"/>
    <w:rsid w:val="00A97217"/>
    <w:rsid w:val="00A97803"/>
    <w:rsid w:val="00A97902"/>
    <w:rsid w:val="00A97B44"/>
    <w:rsid w:val="00AA01A6"/>
    <w:rsid w:val="00AA0718"/>
    <w:rsid w:val="00AA0799"/>
    <w:rsid w:val="00AA08B7"/>
    <w:rsid w:val="00AA0A9A"/>
    <w:rsid w:val="00AA0BF4"/>
    <w:rsid w:val="00AA0C63"/>
    <w:rsid w:val="00AA11E1"/>
    <w:rsid w:val="00AA1254"/>
    <w:rsid w:val="00AA1576"/>
    <w:rsid w:val="00AA159C"/>
    <w:rsid w:val="00AA1615"/>
    <w:rsid w:val="00AA1807"/>
    <w:rsid w:val="00AA19EC"/>
    <w:rsid w:val="00AA1DD0"/>
    <w:rsid w:val="00AA21E4"/>
    <w:rsid w:val="00AA22DB"/>
    <w:rsid w:val="00AA281C"/>
    <w:rsid w:val="00AA285F"/>
    <w:rsid w:val="00AA31A5"/>
    <w:rsid w:val="00AA32EC"/>
    <w:rsid w:val="00AA360F"/>
    <w:rsid w:val="00AA3884"/>
    <w:rsid w:val="00AA3918"/>
    <w:rsid w:val="00AA3953"/>
    <w:rsid w:val="00AA3A7F"/>
    <w:rsid w:val="00AA3ADB"/>
    <w:rsid w:val="00AA3C3E"/>
    <w:rsid w:val="00AA3E54"/>
    <w:rsid w:val="00AA42A3"/>
    <w:rsid w:val="00AA486C"/>
    <w:rsid w:val="00AA4E31"/>
    <w:rsid w:val="00AA4F29"/>
    <w:rsid w:val="00AA4F93"/>
    <w:rsid w:val="00AA51E0"/>
    <w:rsid w:val="00AA5278"/>
    <w:rsid w:val="00AA58DE"/>
    <w:rsid w:val="00AA5D86"/>
    <w:rsid w:val="00AA5EB8"/>
    <w:rsid w:val="00AA5FC7"/>
    <w:rsid w:val="00AA608B"/>
    <w:rsid w:val="00AA6324"/>
    <w:rsid w:val="00AA65A3"/>
    <w:rsid w:val="00AA6855"/>
    <w:rsid w:val="00AA6AA4"/>
    <w:rsid w:val="00AA6AF1"/>
    <w:rsid w:val="00AA7047"/>
    <w:rsid w:val="00AA735A"/>
    <w:rsid w:val="00AA76F8"/>
    <w:rsid w:val="00AB016B"/>
    <w:rsid w:val="00AB01BF"/>
    <w:rsid w:val="00AB0668"/>
    <w:rsid w:val="00AB06AE"/>
    <w:rsid w:val="00AB0B8F"/>
    <w:rsid w:val="00AB0D6A"/>
    <w:rsid w:val="00AB0ECF"/>
    <w:rsid w:val="00AB107A"/>
    <w:rsid w:val="00AB1088"/>
    <w:rsid w:val="00AB10E5"/>
    <w:rsid w:val="00AB111E"/>
    <w:rsid w:val="00AB1127"/>
    <w:rsid w:val="00AB1175"/>
    <w:rsid w:val="00AB13D6"/>
    <w:rsid w:val="00AB159C"/>
    <w:rsid w:val="00AB1813"/>
    <w:rsid w:val="00AB1A71"/>
    <w:rsid w:val="00AB1D3A"/>
    <w:rsid w:val="00AB2D74"/>
    <w:rsid w:val="00AB325F"/>
    <w:rsid w:val="00AB356B"/>
    <w:rsid w:val="00AB358D"/>
    <w:rsid w:val="00AB369D"/>
    <w:rsid w:val="00AB3798"/>
    <w:rsid w:val="00AB3ADA"/>
    <w:rsid w:val="00AB4304"/>
    <w:rsid w:val="00AB49A9"/>
    <w:rsid w:val="00AB4A28"/>
    <w:rsid w:val="00AB4F1A"/>
    <w:rsid w:val="00AB5104"/>
    <w:rsid w:val="00AB51BA"/>
    <w:rsid w:val="00AB52A5"/>
    <w:rsid w:val="00AB5409"/>
    <w:rsid w:val="00AB567E"/>
    <w:rsid w:val="00AB58B7"/>
    <w:rsid w:val="00AB5B66"/>
    <w:rsid w:val="00AB60FF"/>
    <w:rsid w:val="00AB62F6"/>
    <w:rsid w:val="00AB6562"/>
    <w:rsid w:val="00AB6782"/>
    <w:rsid w:val="00AB6E25"/>
    <w:rsid w:val="00AB6F58"/>
    <w:rsid w:val="00AB7064"/>
    <w:rsid w:val="00AB7401"/>
    <w:rsid w:val="00AB75A2"/>
    <w:rsid w:val="00AB774A"/>
    <w:rsid w:val="00AB7818"/>
    <w:rsid w:val="00AB782F"/>
    <w:rsid w:val="00AB7907"/>
    <w:rsid w:val="00AB7AC0"/>
    <w:rsid w:val="00AC03CD"/>
    <w:rsid w:val="00AC04FE"/>
    <w:rsid w:val="00AC05F0"/>
    <w:rsid w:val="00AC066F"/>
    <w:rsid w:val="00AC06A0"/>
    <w:rsid w:val="00AC08A8"/>
    <w:rsid w:val="00AC0AC7"/>
    <w:rsid w:val="00AC0F54"/>
    <w:rsid w:val="00AC16A8"/>
    <w:rsid w:val="00AC202E"/>
    <w:rsid w:val="00AC215E"/>
    <w:rsid w:val="00AC2532"/>
    <w:rsid w:val="00AC26F2"/>
    <w:rsid w:val="00AC2933"/>
    <w:rsid w:val="00AC2CF4"/>
    <w:rsid w:val="00AC2D28"/>
    <w:rsid w:val="00AC2ECB"/>
    <w:rsid w:val="00AC300D"/>
    <w:rsid w:val="00AC312D"/>
    <w:rsid w:val="00AC31C1"/>
    <w:rsid w:val="00AC3369"/>
    <w:rsid w:val="00AC35F2"/>
    <w:rsid w:val="00AC3616"/>
    <w:rsid w:val="00AC391E"/>
    <w:rsid w:val="00AC3B03"/>
    <w:rsid w:val="00AC3B93"/>
    <w:rsid w:val="00AC3C68"/>
    <w:rsid w:val="00AC4057"/>
    <w:rsid w:val="00AC407D"/>
    <w:rsid w:val="00AC414A"/>
    <w:rsid w:val="00AC42E6"/>
    <w:rsid w:val="00AC4621"/>
    <w:rsid w:val="00AC46CE"/>
    <w:rsid w:val="00AC4A7B"/>
    <w:rsid w:val="00AC5028"/>
    <w:rsid w:val="00AC54BF"/>
    <w:rsid w:val="00AC561A"/>
    <w:rsid w:val="00AC5639"/>
    <w:rsid w:val="00AC5684"/>
    <w:rsid w:val="00AC575E"/>
    <w:rsid w:val="00AC5AE0"/>
    <w:rsid w:val="00AC5BD7"/>
    <w:rsid w:val="00AC5C07"/>
    <w:rsid w:val="00AC5CB7"/>
    <w:rsid w:val="00AC5D2E"/>
    <w:rsid w:val="00AC5FCA"/>
    <w:rsid w:val="00AC5FEE"/>
    <w:rsid w:val="00AC6384"/>
    <w:rsid w:val="00AC64A6"/>
    <w:rsid w:val="00AC660C"/>
    <w:rsid w:val="00AC6B63"/>
    <w:rsid w:val="00AC6C90"/>
    <w:rsid w:val="00AC6CE5"/>
    <w:rsid w:val="00AC6D6E"/>
    <w:rsid w:val="00AC6F43"/>
    <w:rsid w:val="00AC6F68"/>
    <w:rsid w:val="00AC6F99"/>
    <w:rsid w:val="00AC750E"/>
    <w:rsid w:val="00AC78E4"/>
    <w:rsid w:val="00AC7A21"/>
    <w:rsid w:val="00AC7A2A"/>
    <w:rsid w:val="00AC7A3E"/>
    <w:rsid w:val="00AC7C2F"/>
    <w:rsid w:val="00AC7E47"/>
    <w:rsid w:val="00AD009F"/>
    <w:rsid w:val="00AD0109"/>
    <w:rsid w:val="00AD01F0"/>
    <w:rsid w:val="00AD05D9"/>
    <w:rsid w:val="00AD07C2"/>
    <w:rsid w:val="00AD0C96"/>
    <w:rsid w:val="00AD10E0"/>
    <w:rsid w:val="00AD120A"/>
    <w:rsid w:val="00AD1479"/>
    <w:rsid w:val="00AD1A49"/>
    <w:rsid w:val="00AD1F9A"/>
    <w:rsid w:val="00AD1FAC"/>
    <w:rsid w:val="00AD235D"/>
    <w:rsid w:val="00AD283E"/>
    <w:rsid w:val="00AD2DCF"/>
    <w:rsid w:val="00AD37A9"/>
    <w:rsid w:val="00AD39F3"/>
    <w:rsid w:val="00AD3A8C"/>
    <w:rsid w:val="00AD3AA6"/>
    <w:rsid w:val="00AD3BF6"/>
    <w:rsid w:val="00AD41FD"/>
    <w:rsid w:val="00AD47EA"/>
    <w:rsid w:val="00AD4AB4"/>
    <w:rsid w:val="00AD4DD3"/>
    <w:rsid w:val="00AD4E96"/>
    <w:rsid w:val="00AD5447"/>
    <w:rsid w:val="00AD54C9"/>
    <w:rsid w:val="00AD5693"/>
    <w:rsid w:val="00AD5963"/>
    <w:rsid w:val="00AD5965"/>
    <w:rsid w:val="00AD5E92"/>
    <w:rsid w:val="00AD5F49"/>
    <w:rsid w:val="00AD6201"/>
    <w:rsid w:val="00AD62A5"/>
    <w:rsid w:val="00AD64D4"/>
    <w:rsid w:val="00AD687D"/>
    <w:rsid w:val="00AD6884"/>
    <w:rsid w:val="00AD6903"/>
    <w:rsid w:val="00AD6A0A"/>
    <w:rsid w:val="00AD6D2E"/>
    <w:rsid w:val="00AD6D8F"/>
    <w:rsid w:val="00AD71B8"/>
    <w:rsid w:val="00AD72A3"/>
    <w:rsid w:val="00AD7531"/>
    <w:rsid w:val="00AD77E0"/>
    <w:rsid w:val="00AD79A1"/>
    <w:rsid w:val="00AD7AB6"/>
    <w:rsid w:val="00AD7D57"/>
    <w:rsid w:val="00AD7E8F"/>
    <w:rsid w:val="00AE0294"/>
    <w:rsid w:val="00AE0331"/>
    <w:rsid w:val="00AE065E"/>
    <w:rsid w:val="00AE077C"/>
    <w:rsid w:val="00AE095D"/>
    <w:rsid w:val="00AE0B0E"/>
    <w:rsid w:val="00AE0D60"/>
    <w:rsid w:val="00AE11FE"/>
    <w:rsid w:val="00AE1310"/>
    <w:rsid w:val="00AE139C"/>
    <w:rsid w:val="00AE1497"/>
    <w:rsid w:val="00AE1641"/>
    <w:rsid w:val="00AE1729"/>
    <w:rsid w:val="00AE1C68"/>
    <w:rsid w:val="00AE23E7"/>
    <w:rsid w:val="00AE245E"/>
    <w:rsid w:val="00AE246A"/>
    <w:rsid w:val="00AE2533"/>
    <w:rsid w:val="00AE269E"/>
    <w:rsid w:val="00AE27CD"/>
    <w:rsid w:val="00AE2C8D"/>
    <w:rsid w:val="00AE2D4E"/>
    <w:rsid w:val="00AE2DF3"/>
    <w:rsid w:val="00AE2FCD"/>
    <w:rsid w:val="00AE32FC"/>
    <w:rsid w:val="00AE3709"/>
    <w:rsid w:val="00AE371B"/>
    <w:rsid w:val="00AE3B2F"/>
    <w:rsid w:val="00AE3E6F"/>
    <w:rsid w:val="00AE3EF9"/>
    <w:rsid w:val="00AE40E3"/>
    <w:rsid w:val="00AE4103"/>
    <w:rsid w:val="00AE42DF"/>
    <w:rsid w:val="00AE4559"/>
    <w:rsid w:val="00AE496B"/>
    <w:rsid w:val="00AE4B88"/>
    <w:rsid w:val="00AE4C2D"/>
    <w:rsid w:val="00AE4EA6"/>
    <w:rsid w:val="00AE5071"/>
    <w:rsid w:val="00AE59C4"/>
    <w:rsid w:val="00AE5A6E"/>
    <w:rsid w:val="00AE5B39"/>
    <w:rsid w:val="00AE5E28"/>
    <w:rsid w:val="00AE5FA4"/>
    <w:rsid w:val="00AE60F4"/>
    <w:rsid w:val="00AE6157"/>
    <w:rsid w:val="00AE615B"/>
    <w:rsid w:val="00AE6537"/>
    <w:rsid w:val="00AE737F"/>
    <w:rsid w:val="00AE781B"/>
    <w:rsid w:val="00AF06B7"/>
    <w:rsid w:val="00AF06EB"/>
    <w:rsid w:val="00AF0C89"/>
    <w:rsid w:val="00AF1073"/>
    <w:rsid w:val="00AF11F7"/>
    <w:rsid w:val="00AF1709"/>
    <w:rsid w:val="00AF2553"/>
    <w:rsid w:val="00AF2B47"/>
    <w:rsid w:val="00AF306A"/>
    <w:rsid w:val="00AF30A1"/>
    <w:rsid w:val="00AF318C"/>
    <w:rsid w:val="00AF3481"/>
    <w:rsid w:val="00AF349E"/>
    <w:rsid w:val="00AF34CF"/>
    <w:rsid w:val="00AF34D2"/>
    <w:rsid w:val="00AF3581"/>
    <w:rsid w:val="00AF3867"/>
    <w:rsid w:val="00AF3AB0"/>
    <w:rsid w:val="00AF3AD4"/>
    <w:rsid w:val="00AF3B64"/>
    <w:rsid w:val="00AF3FC6"/>
    <w:rsid w:val="00AF45DE"/>
    <w:rsid w:val="00AF4A0F"/>
    <w:rsid w:val="00AF4E4D"/>
    <w:rsid w:val="00AF5395"/>
    <w:rsid w:val="00AF55E7"/>
    <w:rsid w:val="00AF5877"/>
    <w:rsid w:val="00AF5B7E"/>
    <w:rsid w:val="00AF5BDC"/>
    <w:rsid w:val="00AF6463"/>
    <w:rsid w:val="00AF690B"/>
    <w:rsid w:val="00AF6F0E"/>
    <w:rsid w:val="00AF703D"/>
    <w:rsid w:val="00AF7331"/>
    <w:rsid w:val="00AF7455"/>
    <w:rsid w:val="00AF7C55"/>
    <w:rsid w:val="00AF7ED0"/>
    <w:rsid w:val="00B001A6"/>
    <w:rsid w:val="00B00D49"/>
    <w:rsid w:val="00B00DBD"/>
    <w:rsid w:val="00B00F22"/>
    <w:rsid w:val="00B0107C"/>
    <w:rsid w:val="00B01191"/>
    <w:rsid w:val="00B01389"/>
    <w:rsid w:val="00B01590"/>
    <w:rsid w:val="00B01620"/>
    <w:rsid w:val="00B0227B"/>
    <w:rsid w:val="00B0233E"/>
    <w:rsid w:val="00B0259C"/>
    <w:rsid w:val="00B027CF"/>
    <w:rsid w:val="00B0291F"/>
    <w:rsid w:val="00B02BAA"/>
    <w:rsid w:val="00B02F72"/>
    <w:rsid w:val="00B02F81"/>
    <w:rsid w:val="00B02F90"/>
    <w:rsid w:val="00B03053"/>
    <w:rsid w:val="00B03071"/>
    <w:rsid w:val="00B03090"/>
    <w:rsid w:val="00B031C0"/>
    <w:rsid w:val="00B03265"/>
    <w:rsid w:val="00B032B1"/>
    <w:rsid w:val="00B032F4"/>
    <w:rsid w:val="00B03614"/>
    <w:rsid w:val="00B0386A"/>
    <w:rsid w:val="00B03997"/>
    <w:rsid w:val="00B039D2"/>
    <w:rsid w:val="00B03C81"/>
    <w:rsid w:val="00B03C8D"/>
    <w:rsid w:val="00B040A7"/>
    <w:rsid w:val="00B0410A"/>
    <w:rsid w:val="00B04F53"/>
    <w:rsid w:val="00B052CD"/>
    <w:rsid w:val="00B0534D"/>
    <w:rsid w:val="00B05553"/>
    <w:rsid w:val="00B05594"/>
    <w:rsid w:val="00B05831"/>
    <w:rsid w:val="00B063C7"/>
    <w:rsid w:val="00B06551"/>
    <w:rsid w:val="00B065B3"/>
    <w:rsid w:val="00B066C6"/>
    <w:rsid w:val="00B067C5"/>
    <w:rsid w:val="00B07056"/>
    <w:rsid w:val="00B072D6"/>
    <w:rsid w:val="00B0782B"/>
    <w:rsid w:val="00B07925"/>
    <w:rsid w:val="00B07B82"/>
    <w:rsid w:val="00B07C2D"/>
    <w:rsid w:val="00B07E4F"/>
    <w:rsid w:val="00B07EE9"/>
    <w:rsid w:val="00B10096"/>
    <w:rsid w:val="00B10129"/>
    <w:rsid w:val="00B10174"/>
    <w:rsid w:val="00B104F0"/>
    <w:rsid w:val="00B106E6"/>
    <w:rsid w:val="00B1071F"/>
    <w:rsid w:val="00B1074C"/>
    <w:rsid w:val="00B10A7D"/>
    <w:rsid w:val="00B10ADF"/>
    <w:rsid w:val="00B10C7C"/>
    <w:rsid w:val="00B10C8C"/>
    <w:rsid w:val="00B10CB6"/>
    <w:rsid w:val="00B10DCE"/>
    <w:rsid w:val="00B10EA8"/>
    <w:rsid w:val="00B11368"/>
    <w:rsid w:val="00B11385"/>
    <w:rsid w:val="00B11457"/>
    <w:rsid w:val="00B115F8"/>
    <w:rsid w:val="00B11881"/>
    <w:rsid w:val="00B11E17"/>
    <w:rsid w:val="00B120EB"/>
    <w:rsid w:val="00B121EB"/>
    <w:rsid w:val="00B12278"/>
    <w:rsid w:val="00B12511"/>
    <w:rsid w:val="00B125C2"/>
    <w:rsid w:val="00B125FE"/>
    <w:rsid w:val="00B12C6E"/>
    <w:rsid w:val="00B12F60"/>
    <w:rsid w:val="00B131C0"/>
    <w:rsid w:val="00B132CC"/>
    <w:rsid w:val="00B133AD"/>
    <w:rsid w:val="00B13C28"/>
    <w:rsid w:val="00B14161"/>
    <w:rsid w:val="00B144D0"/>
    <w:rsid w:val="00B14575"/>
    <w:rsid w:val="00B14631"/>
    <w:rsid w:val="00B146D8"/>
    <w:rsid w:val="00B14952"/>
    <w:rsid w:val="00B149DE"/>
    <w:rsid w:val="00B14A47"/>
    <w:rsid w:val="00B14A99"/>
    <w:rsid w:val="00B15348"/>
    <w:rsid w:val="00B158E3"/>
    <w:rsid w:val="00B15B72"/>
    <w:rsid w:val="00B1605A"/>
    <w:rsid w:val="00B16165"/>
    <w:rsid w:val="00B16453"/>
    <w:rsid w:val="00B16E51"/>
    <w:rsid w:val="00B16EB0"/>
    <w:rsid w:val="00B16FA7"/>
    <w:rsid w:val="00B170E3"/>
    <w:rsid w:val="00B17463"/>
    <w:rsid w:val="00B17767"/>
    <w:rsid w:val="00B178C9"/>
    <w:rsid w:val="00B17971"/>
    <w:rsid w:val="00B17C12"/>
    <w:rsid w:val="00B2010D"/>
    <w:rsid w:val="00B20255"/>
    <w:rsid w:val="00B20514"/>
    <w:rsid w:val="00B20829"/>
    <w:rsid w:val="00B2098B"/>
    <w:rsid w:val="00B2099B"/>
    <w:rsid w:val="00B20D3F"/>
    <w:rsid w:val="00B211D9"/>
    <w:rsid w:val="00B214D6"/>
    <w:rsid w:val="00B217AD"/>
    <w:rsid w:val="00B21A46"/>
    <w:rsid w:val="00B21C7B"/>
    <w:rsid w:val="00B22162"/>
    <w:rsid w:val="00B223AB"/>
    <w:rsid w:val="00B22A4E"/>
    <w:rsid w:val="00B22BD7"/>
    <w:rsid w:val="00B22F1A"/>
    <w:rsid w:val="00B22F66"/>
    <w:rsid w:val="00B23543"/>
    <w:rsid w:val="00B237B9"/>
    <w:rsid w:val="00B239FF"/>
    <w:rsid w:val="00B23B38"/>
    <w:rsid w:val="00B23D45"/>
    <w:rsid w:val="00B23E4C"/>
    <w:rsid w:val="00B240A6"/>
    <w:rsid w:val="00B2434F"/>
    <w:rsid w:val="00B24997"/>
    <w:rsid w:val="00B24BCE"/>
    <w:rsid w:val="00B25342"/>
    <w:rsid w:val="00B2539A"/>
    <w:rsid w:val="00B254CF"/>
    <w:rsid w:val="00B25B06"/>
    <w:rsid w:val="00B25C35"/>
    <w:rsid w:val="00B25FD3"/>
    <w:rsid w:val="00B261D2"/>
    <w:rsid w:val="00B261FF"/>
    <w:rsid w:val="00B2629F"/>
    <w:rsid w:val="00B26835"/>
    <w:rsid w:val="00B26909"/>
    <w:rsid w:val="00B26A10"/>
    <w:rsid w:val="00B26A48"/>
    <w:rsid w:val="00B26AD1"/>
    <w:rsid w:val="00B26E3D"/>
    <w:rsid w:val="00B26F08"/>
    <w:rsid w:val="00B27252"/>
    <w:rsid w:val="00B278A1"/>
    <w:rsid w:val="00B27A5A"/>
    <w:rsid w:val="00B27BB3"/>
    <w:rsid w:val="00B27C62"/>
    <w:rsid w:val="00B27DF1"/>
    <w:rsid w:val="00B27F63"/>
    <w:rsid w:val="00B27FE5"/>
    <w:rsid w:val="00B301FC"/>
    <w:rsid w:val="00B30C31"/>
    <w:rsid w:val="00B30F10"/>
    <w:rsid w:val="00B31296"/>
    <w:rsid w:val="00B31398"/>
    <w:rsid w:val="00B313B6"/>
    <w:rsid w:val="00B3149C"/>
    <w:rsid w:val="00B314BE"/>
    <w:rsid w:val="00B319A0"/>
    <w:rsid w:val="00B31A1E"/>
    <w:rsid w:val="00B31C73"/>
    <w:rsid w:val="00B31D9B"/>
    <w:rsid w:val="00B31EDB"/>
    <w:rsid w:val="00B320FA"/>
    <w:rsid w:val="00B328FE"/>
    <w:rsid w:val="00B32EDE"/>
    <w:rsid w:val="00B3304B"/>
    <w:rsid w:val="00B33193"/>
    <w:rsid w:val="00B3322D"/>
    <w:rsid w:val="00B33373"/>
    <w:rsid w:val="00B33BFF"/>
    <w:rsid w:val="00B33C2B"/>
    <w:rsid w:val="00B33F0B"/>
    <w:rsid w:val="00B340CF"/>
    <w:rsid w:val="00B3417E"/>
    <w:rsid w:val="00B3423B"/>
    <w:rsid w:val="00B344E4"/>
    <w:rsid w:val="00B3489B"/>
    <w:rsid w:val="00B34A29"/>
    <w:rsid w:val="00B34EBA"/>
    <w:rsid w:val="00B35557"/>
    <w:rsid w:val="00B35756"/>
    <w:rsid w:val="00B35C09"/>
    <w:rsid w:val="00B35D2A"/>
    <w:rsid w:val="00B35E71"/>
    <w:rsid w:val="00B36BC4"/>
    <w:rsid w:val="00B36EF5"/>
    <w:rsid w:val="00B37183"/>
    <w:rsid w:val="00B37554"/>
    <w:rsid w:val="00B37862"/>
    <w:rsid w:val="00B378C2"/>
    <w:rsid w:val="00B3791E"/>
    <w:rsid w:val="00B37B7C"/>
    <w:rsid w:val="00B37C2E"/>
    <w:rsid w:val="00B4062D"/>
    <w:rsid w:val="00B406BB"/>
    <w:rsid w:val="00B409D9"/>
    <w:rsid w:val="00B40F2E"/>
    <w:rsid w:val="00B411AC"/>
    <w:rsid w:val="00B4149F"/>
    <w:rsid w:val="00B4164E"/>
    <w:rsid w:val="00B41A7C"/>
    <w:rsid w:val="00B41B83"/>
    <w:rsid w:val="00B41B9E"/>
    <w:rsid w:val="00B41F0F"/>
    <w:rsid w:val="00B41F92"/>
    <w:rsid w:val="00B42265"/>
    <w:rsid w:val="00B426C4"/>
    <w:rsid w:val="00B429F8"/>
    <w:rsid w:val="00B42A85"/>
    <w:rsid w:val="00B42B32"/>
    <w:rsid w:val="00B42C74"/>
    <w:rsid w:val="00B42D76"/>
    <w:rsid w:val="00B42E36"/>
    <w:rsid w:val="00B430F6"/>
    <w:rsid w:val="00B4354E"/>
    <w:rsid w:val="00B43A0B"/>
    <w:rsid w:val="00B43BFF"/>
    <w:rsid w:val="00B43CB5"/>
    <w:rsid w:val="00B43CDF"/>
    <w:rsid w:val="00B43F27"/>
    <w:rsid w:val="00B44151"/>
    <w:rsid w:val="00B441C7"/>
    <w:rsid w:val="00B4421F"/>
    <w:rsid w:val="00B448A4"/>
    <w:rsid w:val="00B4493C"/>
    <w:rsid w:val="00B44A7E"/>
    <w:rsid w:val="00B44CD2"/>
    <w:rsid w:val="00B44E86"/>
    <w:rsid w:val="00B4537C"/>
    <w:rsid w:val="00B454C6"/>
    <w:rsid w:val="00B454EC"/>
    <w:rsid w:val="00B456C6"/>
    <w:rsid w:val="00B45C8F"/>
    <w:rsid w:val="00B4614B"/>
    <w:rsid w:val="00B46494"/>
    <w:rsid w:val="00B46834"/>
    <w:rsid w:val="00B4689A"/>
    <w:rsid w:val="00B46991"/>
    <w:rsid w:val="00B46ECA"/>
    <w:rsid w:val="00B471A3"/>
    <w:rsid w:val="00B47424"/>
    <w:rsid w:val="00B474D1"/>
    <w:rsid w:val="00B502E1"/>
    <w:rsid w:val="00B50413"/>
    <w:rsid w:val="00B5054D"/>
    <w:rsid w:val="00B50982"/>
    <w:rsid w:val="00B50BBF"/>
    <w:rsid w:val="00B50DAB"/>
    <w:rsid w:val="00B50F73"/>
    <w:rsid w:val="00B51084"/>
    <w:rsid w:val="00B5137A"/>
    <w:rsid w:val="00B513EB"/>
    <w:rsid w:val="00B519DC"/>
    <w:rsid w:val="00B51A37"/>
    <w:rsid w:val="00B51ABB"/>
    <w:rsid w:val="00B51CE6"/>
    <w:rsid w:val="00B52382"/>
    <w:rsid w:val="00B5249C"/>
    <w:rsid w:val="00B52517"/>
    <w:rsid w:val="00B525AA"/>
    <w:rsid w:val="00B52602"/>
    <w:rsid w:val="00B52663"/>
    <w:rsid w:val="00B526D7"/>
    <w:rsid w:val="00B527A3"/>
    <w:rsid w:val="00B52838"/>
    <w:rsid w:val="00B528C5"/>
    <w:rsid w:val="00B5290B"/>
    <w:rsid w:val="00B529A1"/>
    <w:rsid w:val="00B52F64"/>
    <w:rsid w:val="00B52FB1"/>
    <w:rsid w:val="00B53000"/>
    <w:rsid w:val="00B5328B"/>
    <w:rsid w:val="00B533A6"/>
    <w:rsid w:val="00B53405"/>
    <w:rsid w:val="00B53644"/>
    <w:rsid w:val="00B536B4"/>
    <w:rsid w:val="00B53D60"/>
    <w:rsid w:val="00B540ED"/>
    <w:rsid w:val="00B54127"/>
    <w:rsid w:val="00B5422C"/>
    <w:rsid w:val="00B545C0"/>
    <w:rsid w:val="00B54630"/>
    <w:rsid w:val="00B54BB7"/>
    <w:rsid w:val="00B54CFE"/>
    <w:rsid w:val="00B54F95"/>
    <w:rsid w:val="00B5523C"/>
    <w:rsid w:val="00B552E9"/>
    <w:rsid w:val="00B5547E"/>
    <w:rsid w:val="00B55523"/>
    <w:rsid w:val="00B55763"/>
    <w:rsid w:val="00B559BA"/>
    <w:rsid w:val="00B55B67"/>
    <w:rsid w:val="00B55B76"/>
    <w:rsid w:val="00B55F01"/>
    <w:rsid w:val="00B55F80"/>
    <w:rsid w:val="00B55F82"/>
    <w:rsid w:val="00B561ED"/>
    <w:rsid w:val="00B5664A"/>
    <w:rsid w:val="00B566FC"/>
    <w:rsid w:val="00B56B40"/>
    <w:rsid w:val="00B5719F"/>
    <w:rsid w:val="00B5791F"/>
    <w:rsid w:val="00B57968"/>
    <w:rsid w:val="00B57B4C"/>
    <w:rsid w:val="00B57D41"/>
    <w:rsid w:val="00B600E1"/>
    <w:rsid w:val="00B6028E"/>
    <w:rsid w:val="00B6058E"/>
    <w:rsid w:val="00B605EA"/>
    <w:rsid w:val="00B60D97"/>
    <w:rsid w:val="00B60DD2"/>
    <w:rsid w:val="00B61079"/>
    <w:rsid w:val="00B612BC"/>
    <w:rsid w:val="00B612BF"/>
    <w:rsid w:val="00B615BD"/>
    <w:rsid w:val="00B616ED"/>
    <w:rsid w:val="00B61EAE"/>
    <w:rsid w:val="00B61ED9"/>
    <w:rsid w:val="00B61FFC"/>
    <w:rsid w:val="00B62023"/>
    <w:rsid w:val="00B624DC"/>
    <w:rsid w:val="00B6262A"/>
    <w:rsid w:val="00B628BB"/>
    <w:rsid w:val="00B62B7C"/>
    <w:rsid w:val="00B62DB5"/>
    <w:rsid w:val="00B63094"/>
    <w:rsid w:val="00B63420"/>
    <w:rsid w:val="00B63837"/>
    <w:rsid w:val="00B639F7"/>
    <w:rsid w:val="00B63BC3"/>
    <w:rsid w:val="00B63C5C"/>
    <w:rsid w:val="00B63EA7"/>
    <w:rsid w:val="00B63EC0"/>
    <w:rsid w:val="00B64238"/>
    <w:rsid w:val="00B64769"/>
    <w:rsid w:val="00B64A76"/>
    <w:rsid w:val="00B64AD3"/>
    <w:rsid w:val="00B64AF1"/>
    <w:rsid w:val="00B64B13"/>
    <w:rsid w:val="00B64C26"/>
    <w:rsid w:val="00B64DCC"/>
    <w:rsid w:val="00B65130"/>
    <w:rsid w:val="00B65997"/>
    <w:rsid w:val="00B65A1D"/>
    <w:rsid w:val="00B65ECC"/>
    <w:rsid w:val="00B65F5A"/>
    <w:rsid w:val="00B660A6"/>
    <w:rsid w:val="00B661B0"/>
    <w:rsid w:val="00B66659"/>
    <w:rsid w:val="00B66D30"/>
    <w:rsid w:val="00B66F85"/>
    <w:rsid w:val="00B66FEA"/>
    <w:rsid w:val="00B67386"/>
    <w:rsid w:val="00B6746C"/>
    <w:rsid w:val="00B6786A"/>
    <w:rsid w:val="00B67988"/>
    <w:rsid w:val="00B67BF4"/>
    <w:rsid w:val="00B67C82"/>
    <w:rsid w:val="00B67D86"/>
    <w:rsid w:val="00B7034D"/>
    <w:rsid w:val="00B70368"/>
    <w:rsid w:val="00B70C9C"/>
    <w:rsid w:val="00B7112C"/>
    <w:rsid w:val="00B711D2"/>
    <w:rsid w:val="00B71549"/>
    <w:rsid w:val="00B7154D"/>
    <w:rsid w:val="00B715A6"/>
    <w:rsid w:val="00B7178C"/>
    <w:rsid w:val="00B71883"/>
    <w:rsid w:val="00B71B5A"/>
    <w:rsid w:val="00B71D14"/>
    <w:rsid w:val="00B71EFE"/>
    <w:rsid w:val="00B723AB"/>
    <w:rsid w:val="00B723AD"/>
    <w:rsid w:val="00B72615"/>
    <w:rsid w:val="00B726C3"/>
    <w:rsid w:val="00B728B5"/>
    <w:rsid w:val="00B72906"/>
    <w:rsid w:val="00B72C68"/>
    <w:rsid w:val="00B730FC"/>
    <w:rsid w:val="00B73215"/>
    <w:rsid w:val="00B73611"/>
    <w:rsid w:val="00B736C3"/>
    <w:rsid w:val="00B738EE"/>
    <w:rsid w:val="00B73A6C"/>
    <w:rsid w:val="00B73D85"/>
    <w:rsid w:val="00B73F30"/>
    <w:rsid w:val="00B73F79"/>
    <w:rsid w:val="00B7409A"/>
    <w:rsid w:val="00B7474C"/>
    <w:rsid w:val="00B74809"/>
    <w:rsid w:val="00B74A3A"/>
    <w:rsid w:val="00B74B7A"/>
    <w:rsid w:val="00B7515C"/>
    <w:rsid w:val="00B75306"/>
    <w:rsid w:val="00B753D2"/>
    <w:rsid w:val="00B760BA"/>
    <w:rsid w:val="00B761CA"/>
    <w:rsid w:val="00B7646A"/>
    <w:rsid w:val="00B764F7"/>
    <w:rsid w:val="00B767ED"/>
    <w:rsid w:val="00B7682A"/>
    <w:rsid w:val="00B76941"/>
    <w:rsid w:val="00B7716F"/>
    <w:rsid w:val="00B774CF"/>
    <w:rsid w:val="00B777A4"/>
    <w:rsid w:val="00B77825"/>
    <w:rsid w:val="00B806EA"/>
    <w:rsid w:val="00B80C4E"/>
    <w:rsid w:val="00B81147"/>
    <w:rsid w:val="00B81618"/>
    <w:rsid w:val="00B81708"/>
    <w:rsid w:val="00B81915"/>
    <w:rsid w:val="00B81BC9"/>
    <w:rsid w:val="00B81F8A"/>
    <w:rsid w:val="00B825FE"/>
    <w:rsid w:val="00B8279D"/>
    <w:rsid w:val="00B8294F"/>
    <w:rsid w:val="00B82DAD"/>
    <w:rsid w:val="00B82F2B"/>
    <w:rsid w:val="00B82F9C"/>
    <w:rsid w:val="00B831A3"/>
    <w:rsid w:val="00B834CC"/>
    <w:rsid w:val="00B837B0"/>
    <w:rsid w:val="00B837D5"/>
    <w:rsid w:val="00B838BF"/>
    <w:rsid w:val="00B83AD6"/>
    <w:rsid w:val="00B83C54"/>
    <w:rsid w:val="00B83D69"/>
    <w:rsid w:val="00B84059"/>
    <w:rsid w:val="00B84094"/>
    <w:rsid w:val="00B84381"/>
    <w:rsid w:val="00B84895"/>
    <w:rsid w:val="00B84A69"/>
    <w:rsid w:val="00B84CBC"/>
    <w:rsid w:val="00B84E62"/>
    <w:rsid w:val="00B851C4"/>
    <w:rsid w:val="00B852C6"/>
    <w:rsid w:val="00B854E3"/>
    <w:rsid w:val="00B85565"/>
    <w:rsid w:val="00B856C7"/>
    <w:rsid w:val="00B8570C"/>
    <w:rsid w:val="00B8580B"/>
    <w:rsid w:val="00B86304"/>
    <w:rsid w:val="00B86422"/>
    <w:rsid w:val="00B86499"/>
    <w:rsid w:val="00B864CE"/>
    <w:rsid w:val="00B86980"/>
    <w:rsid w:val="00B86B8E"/>
    <w:rsid w:val="00B86E78"/>
    <w:rsid w:val="00B86F01"/>
    <w:rsid w:val="00B8709A"/>
    <w:rsid w:val="00B87119"/>
    <w:rsid w:val="00B87148"/>
    <w:rsid w:val="00B87279"/>
    <w:rsid w:val="00B872F3"/>
    <w:rsid w:val="00B87747"/>
    <w:rsid w:val="00B878FB"/>
    <w:rsid w:val="00B87A51"/>
    <w:rsid w:val="00B87A63"/>
    <w:rsid w:val="00B87C3E"/>
    <w:rsid w:val="00B87E4C"/>
    <w:rsid w:val="00B906A4"/>
    <w:rsid w:val="00B90756"/>
    <w:rsid w:val="00B9080A"/>
    <w:rsid w:val="00B90D4D"/>
    <w:rsid w:val="00B9146A"/>
    <w:rsid w:val="00B9156D"/>
    <w:rsid w:val="00B916C5"/>
    <w:rsid w:val="00B9171D"/>
    <w:rsid w:val="00B91871"/>
    <w:rsid w:val="00B9196A"/>
    <w:rsid w:val="00B91CA5"/>
    <w:rsid w:val="00B91CAD"/>
    <w:rsid w:val="00B923FA"/>
    <w:rsid w:val="00B9244D"/>
    <w:rsid w:val="00B92625"/>
    <w:rsid w:val="00B927E7"/>
    <w:rsid w:val="00B928CE"/>
    <w:rsid w:val="00B92A7A"/>
    <w:rsid w:val="00B92B2F"/>
    <w:rsid w:val="00B92D6B"/>
    <w:rsid w:val="00B92EB8"/>
    <w:rsid w:val="00B93200"/>
    <w:rsid w:val="00B93530"/>
    <w:rsid w:val="00B935CF"/>
    <w:rsid w:val="00B93624"/>
    <w:rsid w:val="00B93BD7"/>
    <w:rsid w:val="00B93D07"/>
    <w:rsid w:val="00B93EBD"/>
    <w:rsid w:val="00B94229"/>
    <w:rsid w:val="00B94289"/>
    <w:rsid w:val="00B945C3"/>
    <w:rsid w:val="00B948E7"/>
    <w:rsid w:val="00B949F1"/>
    <w:rsid w:val="00B94B2A"/>
    <w:rsid w:val="00B94B48"/>
    <w:rsid w:val="00B94CCF"/>
    <w:rsid w:val="00B94CF9"/>
    <w:rsid w:val="00B953CE"/>
    <w:rsid w:val="00B95775"/>
    <w:rsid w:val="00B95912"/>
    <w:rsid w:val="00B9593D"/>
    <w:rsid w:val="00B95AD4"/>
    <w:rsid w:val="00B95E03"/>
    <w:rsid w:val="00B9626B"/>
    <w:rsid w:val="00B9631D"/>
    <w:rsid w:val="00B96B58"/>
    <w:rsid w:val="00B96C03"/>
    <w:rsid w:val="00B96F09"/>
    <w:rsid w:val="00B975F0"/>
    <w:rsid w:val="00B97B26"/>
    <w:rsid w:val="00B97D90"/>
    <w:rsid w:val="00B97E54"/>
    <w:rsid w:val="00BA0405"/>
    <w:rsid w:val="00BA080E"/>
    <w:rsid w:val="00BA0A17"/>
    <w:rsid w:val="00BA0BFB"/>
    <w:rsid w:val="00BA0EFA"/>
    <w:rsid w:val="00BA0F21"/>
    <w:rsid w:val="00BA13E8"/>
    <w:rsid w:val="00BA14A0"/>
    <w:rsid w:val="00BA1516"/>
    <w:rsid w:val="00BA1571"/>
    <w:rsid w:val="00BA1809"/>
    <w:rsid w:val="00BA1854"/>
    <w:rsid w:val="00BA189C"/>
    <w:rsid w:val="00BA1D0B"/>
    <w:rsid w:val="00BA1E67"/>
    <w:rsid w:val="00BA2257"/>
    <w:rsid w:val="00BA22AC"/>
    <w:rsid w:val="00BA28F1"/>
    <w:rsid w:val="00BA2B42"/>
    <w:rsid w:val="00BA3304"/>
    <w:rsid w:val="00BA339D"/>
    <w:rsid w:val="00BA37EA"/>
    <w:rsid w:val="00BA4226"/>
    <w:rsid w:val="00BA457D"/>
    <w:rsid w:val="00BA48DF"/>
    <w:rsid w:val="00BA4E44"/>
    <w:rsid w:val="00BA5242"/>
    <w:rsid w:val="00BA52AD"/>
    <w:rsid w:val="00BA5450"/>
    <w:rsid w:val="00BA5498"/>
    <w:rsid w:val="00BA54CF"/>
    <w:rsid w:val="00BA5504"/>
    <w:rsid w:val="00BA586C"/>
    <w:rsid w:val="00BA5998"/>
    <w:rsid w:val="00BA59F1"/>
    <w:rsid w:val="00BA5B05"/>
    <w:rsid w:val="00BA5D0A"/>
    <w:rsid w:val="00BA5E33"/>
    <w:rsid w:val="00BA6318"/>
    <w:rsid w:val="00BA63B4"/>
    <w:rsid w:val="00BA6604"/>
    <w:rsid w:val="00BA67B2"/>
    <w:rsid w:val="00BA6C47"/>
    <w:rsid w:val="00BA6D38"/>
    <w:rsid w:val="00BA6DC2"/>
    <w:rsid w:val="00BA6EA1"/>
    <w:rsid w:val="00BA6F69"/>
    <w:rsid w:val="00BA71CD"/>
    <w:rsid w:val="00BA7702"/>
    <w:rsid w:val="00BA788B"/>
    <w:rsid w:val="00BA7A3C"/>
    <w:rsid w:val="00BB04A1"/>
    <w:rsid w:val="00BB053C"/>
    <w:rsid w:val="00BB0699"/>
    <w:rsid w:val="00BB0E69"/>
    <w:rsid w:val="00BB0EDE"/>
    <w:rsid w:val="00BB11BB"/>
    <w:rsid w:val="00BB13EA"/>
    <w:rsid w:val="00BB148C"/>
    <w:rsid w:val="00BB165E"/>
    <w:rsid w:val="00BB179B"/>
    <w:rsid w:val="00BB1978"/>
    <w:rsid w:val="00BB1ADA"/>
    <w:rsid w:val="00BB1B41"/>
    <w:rsid w:val="00BB1B78"/>
    <w:rsid w:val="00BB1D20"/>
    <w:rsid w:val="00BB1EAF"/>
    <w:rsid w:val="00BB2344"/>
    <w:rsid w:val="00BB275A"/>
    <w:rsid w:val="00BB2BE6"/>
    <w:rsid w:val="00BB2EA9"/>
    <w:rsid w:val="00BB315C"/>
    <w:rsid w:val="00BB3272"/>
    <w:rsid w:val="00BB3516"/>
    <w:rsid w:val="00BB354D"/>
    <w:rsid w:val="00BB3934"/>
    <w:rsid w:val="00BB3A7F"/>
    <w:rsid w:val="00BB3DB7"/>
    <w:rsid w:val="00BB4080"/>
    <w:rsid w:val="00BB49BF"/>
    <w:rsid w:val="00BB4B07"/>
    <w:rsid w:val="00BB4E06"/>
    <w:rsid w:val="00BB51E1"/>
    <w:rsid w:val="00BB52F0"/>
    <w:rsid w:val="00BB5300"/>
    <w:rsid w:val="00BB58CC"/>
    <w:rsid w:val="00BB5A42"/>
    <w:rsid w:val="00BB5C4F"/>
    <w:rsid w:val="00BB5C5D"/>
    <w:rsid w:val="00BB5C69"/>
    <w:rsid w:val="00BB5D41"/>
    <w:rsid w:val="00BB5D45"/>
    <w:rsid w:val="00BB5D58"/>
    <w:rsid w:val="00BB5E42"/>
    <w:rsid w:val="00BB5F1C"/>
    <w:rsid w:val="00BB60FF"/>
    <w:rsid w:val="00BB6147"/>
    <w:rsid w:val="00BB63AE"/>
    <w:rsid w:val="00BB7050"/>
    <w:rsid w:val="00BB7210"/>
    <w:rsid w:val="00BB75C8"/>
    <w:rsid w:val="00BB763C"/>
    <w:rsid w:val="00BB79C3"/>
    <w:rsid w:val="00BB7C62"/>
    <w:rsid w:val="00BC0045"/>
    <w:rsid w:val="00BC00DE"/>
    <w:rsid w:val="00BC0167"/>
    <w:rsid w:val="00BC0596"/>
    <w:rsid w:val="00BC05AE"/>
    <w:rsid w:val="00BC06E7"/>
    <w:rsid w:val="00BC0CD3"/>
    <w:rsid w:val="00BC0D00"/>
    <w:rsid w:val="00BC11F9"/>
    <w:rsid w:val="00BC1623"/>
    <w:rsid w:val="00BC16FD"/>
    <w:rsid w:val="00BC181D"/>
    <w:rsid w:val="00BC18FA"/>
    <w:rsid w:val="00BC1CF5"/>
    <w:rsid w:val="00BC2081"/>
    <w:rsid w:val="00BC239C"/>
    <w:rsid w:val="00BC262B"/>
    <w:rsid w:val="00BC27BA"/>
    <w:rsid w:val="00BC29F2"/>
    <w:rsid w:val="00BC2C3A"/>
    <w:rsid w:val="00BC2EED"/>
    <w:rsid w:val="00BC2F8C"/>
    <w:rsid w:val="00BC338A"/>
    <w:rsid w:val="00BC355B"/>
    <w:rsid w:val="00BC3710"/>
    <w:rsid w:val="00BC3AD5"/>
    <w:rsid w:val="00BC3FA5"/>
    <w:rsid w:val="00BC408E"/>
    <w:rsid w:val="00BC40DF"/>
    <w:rsid w:val="00BC41FD"/>
    <w:rsid w:val="00BC4462"/>
    <w:rsid w:val="00BC4A07"/>
    <w:rsid w:val="00BC4A86"/>
    <w:rsid w:val="00BC4CB2"/>
    <w:rsid w:val="00BC54C1"/>
    <w:rsid w:val="00BC5CA7"/>
    <w:rsid w:val="00BC5DCB"/>
    <w:rsid w:val="00BC5DDB"/>
    <w:rsid w:val="00BC5E71"/>
    <w:rsid w:val="00BC61B7"/>
    <w:rsid w:val="00BC69A2"/>
    <w:rsid w:val="00BC6D56"/>
    <w:rsid w:val="00BC709B"/>
    <w:rsid w:val="00BC7220"/>
    <w:rsid w:val="00BC7490"/>
    <w:rsid w:val="00BC75DA"/>
    <w:rsid w:val="00BC765B"/>
    <w:rsid w:val="00BC79CB"/>
    <w:rsid w:val="00BC7BCC"/>
    <w:rsid w:val="00BC7C48"/>
    <w:rsid w:val="00BC7CF8"/>
    <w:rsid w:val="00BD043F"/>
    <w:rsid w:val="00BD0CFF"/>
    <w:rsid w:val="00BD0F5D"/>
    <w:rsid w:val="00BD10E7"/>
    <w:rsid w:val="00BD11D4"/>
    <w:rsid w:val="00BD1298"/>
    <w:rsid w:val="00BD12D5"/>
    <w:rsid w:val="00BD137F"/>
    <w:rsid w:val="00BD1AD6"/>
    <w:rsid w:val="00BD1C26"/>
    <w:rsid w:val="00BD1E2E"/>
    <w:rsid w:val="00BD1EC5"/>
    <w:rsid w:val="00BD1F3E"/>
    <w:rsid w:val="00BD1F8D"/>
    <w:rsid w:val="00BD200E"/>
    <w:rsid w:val="00BD24E0"/>
    <w:rsid w:val="00BD2B43"/>
    <w:rsid w:val="00BD2C42"/>
    <w:rsid w:val="00BD31D4"/>
    <w:rsid w:val="00BD354D"/>
    <w:rsid w:val="00BD3771"/>
    <w:rsid w:val="00BD3C60"/>
    <w:rsid w:val="00BD3E84"/>
    <w:rsid w:val="00BD424C"/>
    <w:rsid w:val="00BD4654"/>
    <w:rsid w:val="00BD4B2D"/>
    <w:rsid w:val="00BD4CDE"/>
    <w:rsid w:val="00BD4E82"/>
    <w:rsid w:val="00BD5048"/>
    <w:rsid w:val="00BD5130"/>
    <w:rsid w:val="00BD5501"/>
    <w:rsid w:val="00BD599D"/>
    <w:rsid w:val="00BD5B4A"/>
    <w:rsid w:val="00BD61C1"/>
    <w:rsid w:val="00BD65BA"/>
    <w:rsid w:val="00BD6BA0"/>
    <w:rsid w:val="00BD6F6B"/>
    <w:rsid w:val="00BD7346"/>
    <w:rsid w:val="00BD7D87"/>
    <w:rsid w:val="00BE000D"/>
    <w:rsid w:val="00BE0070"/>
    <w:rsid w:val="00BE0496"/>
    <w:rsid w:val="00BE05AC"/>
    <w:rsid w:val="00BE05F4"/>
    <w:rsid w:val="00BE07A9"/>
    <w:rsid w:val="00BE08D0"/>
    <w:rsid w:val="00BE093D"/>
    <w:rsid w:val="00BE0CA7"/>
    <w:rsid w:val="00BE0F89"/>
    <w:rsid w:val="00BE10D4"/>
    <w:rsid w:val="00BE1131"/>
    <w:rsid w:val="00BE12E3"/>
    <w:rsid w:val="00BE1581"/>
    <w:rsid w:val="00BE1738"/>
    <w:rsid w:val="00BE1864"/>
    <w:rsid w:val="00BE1888"/>
    <w:rsid w:val="00BE194C"/>
    <w:rsid w:val="00BE1AD9"/>
    <w:rsid w:val="00BE2075"/>
    <w:rsid w:val="00BE23A3"/>
    <w:rsid w:val="00BE2579"/>
    <w:rsid w:val="00BE27FA"/>
    <w:rsid w:val="00BE27FC"/>
    <w:rsid w:val="00BE2C94"/>
    <w:rsid w:val="00BE2FAF"/>
    <w:rsid w:val="00BE313F"/>
    <w:rsid w:val="00BE32AA"/>
    <w:rsid w:val="00BE33E8"/>
    <w:rsid w:val="00BE34AB"/>
    <w:rsid w:val="00BE3621"/>
    <w:rsid w:val="00BE3646"/>
    <w:rsid w:val="00BE36DC"/>
    <w:rsid w:val="00BE3CA3"/>
    <w:rsid w:val="00BE3DC8"/>
    <w:rsid w:val="00BE416D"/>
    <w:rsid w:val="00BE4446"/>
    <w:rsid w:val="00BE4588"/>
    <w:rsid w:val="00BE46A3"/>
    <w:rsid w:val="00BE4A7B"/>
    <w:rsid w:val="00BE4B4E"/>
    <w:rsid w:val="00BE4B62"/>
    <w:rsid w:val="00BE4CA2"/>
    <w:rsid w:val="00BE4D30"/>
    <w:rsid w:val="00BE4DB1"/>
    <w:rsid w:val="00BE4E6D"/>
    <w:rsid w:val="00BE4F83"/>
    <w:rsid w:val="00BE4FC3"/>
    <w:rsid w:val="00BE504B"/>
    <w:rsid w:val="00BE58C4"/>
    <w:rsid w:val="00BE5B26"/>
    <w:rsid w:val="00BE5B5B"/>
    <w:rsid w:val="00BE6165"/>
    <w:rsid w:val="00BE62F2"/>
    <w:rsid w:val="00BE6579"/>
    <w:rsid w:val="00BE6590"/>
    <w:rsid w:val="00BE65E4"/>
    <w:rsid w:val="00BE66FA"/>
    <w:rsid w:val="00BE6A2B"/>
    <w:rsid w:val="00BE6AB3"/>
    <w:rsid w:val="00BE74B7"/>
    <w:rsid w:val="00BE76B2"/>
    <w:rsid w:val="00BE78DB"/>
    <w:rsid w:val="00BE7A27"/>
    <w:rsid w:val="00BE7A42"/>
    <w:rsid w:val="00BE7D54"/>
    <w:rsid w:val="00BE7F78"/>
    <w:rsid w:val="00BF0044"/>
    <w:rsid w:val="00BF057B"/>
    <w:rsid w:val="00BF0919"/>
    <w:rsid w:val="00BF09C2"/>
    <w:rsid w:val="00BF0ACA"/>
    <w:rsid w:val="00BF1247"/>
    <w:rsid w:val="00BF14CE"/>
    <w:rsid w:val="00BF14FE"/>
    <w:rsid w:val="00BF1562"/>
    <w:rsid w:val="00BF15C6"/>
    <w:rsid w:val="00BF1880"/>
    <w:rsid w:val="00BF1B2D"/>
    <w:rsid w:val="00BF1BFF"/>
    <w:rsid w:val="00BF1CF3"/>
    <w:rsid w:val="00BF1D34"/>
    <w:rsid w:val="00BF1DFF"/>
    <w:rsid w:val="00BF1F8D"/>
    <w:rsid w:val="00BF2418"/>
    <w:rsid w:val="00BF350C"/>
    <w:rsid w:val="00BF3613"/>
    <w:rsid w:val="00BF3AD1"/>
    <w:rsid w:val="00BF3E1D"/>
    <w:rsid w:val="00BF408E"/>
    <w:rsid w:val="00BF41B4"/>
    <w:rsid w:val="00BF429E"/>
    <w:rsid w:val="00BF45D3"/>
    <w:rsid w:val="00BF4675"/>
    <w:rsid w:val="00BF4C26"/>
    <w:rsid w:val="00BF4E50"/>
    <w:rsid w:val="00BF507D"/>
    <w:rsid w:val="00BF534F"/>
    <w:rsid w:val="00BF543E"/>
    <w:rsid w:val="00BF5850"/>
    <w:rsid w:val="00BF599C"/>
    <w:rsid w:val="00BF59C5"/>
    <w:rsid w:val="00BF59ED"/>
    <w:rsid w:val="00BF5ECB"/>
    <w:rsid w:val="00BF5F3E"/>
    <w:rsid w:val="00BF6287"/>
    <w:rsid w:val="00BF6702"/>
    <w:rsid w:val="00BF6843"/>
    <w:rsid w:val="00BF7022"/>
    <w:rsid w:val="00BF7843"/>
    <w:rsid w:val="00BF7945"/>
    <w:rsid w:val="00BF79CB"/>
    <w:rsid w:val="00BF7C5C"/>
    <w:rsid w:val="00BF7F6D"/>
    <w:rsid w:val="00C0003D"/>
    <w:rsid w:val="00C00390"/>
    <w:rsid w:val="00C00425"/>
    <w:rsid w:val="00C005F8"/>
    <w:rsid w:val="00C00B59"/>
    <w:rsid w:val="00C00DD3"/>
    <w:rsid w:val="00C00F5A"/>
    <w:rsid w:val="00C0146C"/>
    <w:rsid w:val="00C0154A"/>
    <w:rsid w:val="00C017D8"/>
    <w:rsid w:val="00C017EF"/>
    <w:rsid w:val="00C01945"/>
    <w:rsid w:val="00C01C9D"/>
    <w:rsid w:val="00C01D7A"/>
    <w:rsid w:val="00C0201D"/>
    <w:rsid w:val="00C020F2"/>
    <w:rsid w:val="00C02136"/>
    <w:rsid w:val="00C02401"/>
    <w:rsid w:val="00C02481"/>
    <w:rsid w:val="00C025D0"/>
    <w:rsid w:val="00C0273A"/>
    <w:rsid w:val="00C03143"/>
    <w:rsid w:val="00C031C6"/>
    <w:rsid w:val="00C03487"/>
    <w:rsid w:val="00C03A86"/>
    <w:rsid w:val="00C03A8B"/>
    <w:rsid w:val="00C03ABB"/>
    <w:rsid w:val="00C03B3A"/>
    <w:rsid w:val="00C03E3B"/>
    <w:rsid w:val="00C04444"/>
    <w:rsid w:val="00C04B1C"/>
    <w:rsid w:val="00C04BEF"/>
    <w:rsid w:val="00C04C50"/>
    <w:rsid w:val="00C04F22"/>
    <w:rsid w:val="00C04F5D"/>
    <w:rsid w:val="00C0550D"/>
    <w:rsid w:val="00C0591A"/>
    <w:rsid w:val="00C05F3C"/>
    <w:rsid w:val="00C0632D"/>
    <w:rsid w:val="00C06580"/>
    <w:rsid w:val="00C06708"/>
    <w:rsid w:val="00C06734"/>
    <w:rsid w:val="00C06781"/>
    <w:rsid w:val="00C06879"/>
    <w:rsid w:val="00C06C48"/>
    <w:rsid w:val="00C0706E"/>
    <w:rsid w:val="00C07542"/>
    <w:rsid w:val="00C07587"/>
    <w:rsid w:val="00C07805"/>
    <w:rsid w:val="00C07FBD"/>
    <w:rsid w:val="00C07FFE"/>
    <w:rsid w:val="00C10C7A"/>
    <w:rsid w:val="00C10DE0"/>
    <w:rsid w:val="00C10E25"/>
    <w:rsid w:val="00C10EE4"/>
    <w:rsid w:val="00C10FB5"/>
    <w:rsid w:val="00C110C3"/>
    <w:rsid w:val="00C111C9"/>
    <w:rsid w:val="00C112E0"/>
    <w:rsid w:val="00C1173C"/>
    <w:rsid w:val="00C1185F"/>
    <w:rsid w:val="00C11BFB"/>
    <w:rsid w:val="00C11E0B"/>
    <w:rsid w:val="00C11FED"/>
    <w:rsid w:val="00C1208C"/>
    <w:rsid w:val="00C121D7"/>
    <w:rsid w:val="00C12409"/>
    <w:rsid w:val="00C12871"/>
    <w:rsid w:val="00C12A67"/>
    <w:rsid w:val="00C1308D"/>
    <w:rsid w:val="00C133D9"/>
    <w:rsid w:val="00C13B5C"/>
    <w:rsid w:val="00C13BA2"/>
    <w:rsid w:val="00C13D41"/>
    <w:rsid w:val="00C1434E"/>
    <w:rsid w:val="00C14783"/>
    <w:rsid w:val="00C1488F"/>
    <w:rsid w:val="00C149B7"/>
    <w:rsid w:val="00C14C62"/>
    <w:rsid w:val="00C14FB7"/>
    <w:rsid w:val="00C150DE"/>
    <w:rsid w:val="00C15115"/>
    <w:rsid w:val="00C152C8"/>
    <w:rsid w:val="00C154BD"/>
    <w:rsid w:val="00C15CFD"/>
    <w:rsid w:val="00C16066"/>
    <w:rsid w:val="00C16748"/>
    <w:rsid w:val="00C167A7"/>
    <w:rsid w:val="00C16827"/>
    <w:rsid w:val="00C1686A"/>
    <w:rsid w:val="00C16C47"/>
    <w:rsid w:val="00C171F7"/>
    <w:rsid w:val="00C17286"/>
    <w:rsid w:val="00C179B9"/>
    <w:rsid w:val="00C17DBC"/>
    <w:rsid w:val="00C17F8E"/>
    <w:rsid w:val="00C200FE"/>
    <w:rsid w:val="00C201C1"/>
    <w:rsid w:val="00C203D4"/>
    <w:rsid w:val="00C2066C"/>
    <w:rsid w:val="00C20685"/>
    <w:rsid w:val="00C209E0"/>
    <w:rsid w:val="00C20A8D"/>
    <w:rsid w:val="00C20AE4"/>
    <w:rsid w:val="00C20D1A"/>
    <w:rsid w:val="00C20DC8"/>
    <w:rsid w:val="00C20E6D"/>
    <w:rsid w:val="00C2111B"/>
    <w:rsid w:val="00C21271"/>
    <w:rsid w:val="00C21299"/>
    <w:rsid w:val="00C21344"/>
    <w:rsid w:val="00C21590"/>
    <w:rsid w:val="00C21EDF"/>
    <w:rsid w:val="00C22004"/>
    <w:rsid w:val="00C225E0"/>
    <w:rsid w:val="00C22CC1"/>
    <w:rsid w:val="00C22ED2"/>
    <w:rsid w:val="00C236D7"/>
    <w:rsid w:val="00C239DE"/>
    <w:rsid w:val="00C23B4A"/>
    <w:rsid w:val="00C23D79"/>
    <w:rsid w:val="00C23DF6"/>
    <w:rsid w:val="00C24847"/>
    <w:rsid w:val="00C249FC"/>
    <w:rsid w:val="00C24A5F"/>
    <w:rsid w:val="00C24B02"/>
    <w:rsid w:val="00C24BDE"/>
    <w:rsid w:val="00C24C50"/>
    <w:rsid w:val="00C24D19"/>
    <w:rsid w:val="00C24F40"/>
    <w:rsid w:val="00C25117"/>
    <w:rsid w:val="00C25299"/>
    <w:rsid w:val="00C25526"/>
    <w:rsid w:val="00C25632"/>
    <w:rsid w:val="00C2573D"/>
    <w:rsid w:val="00C257EB"/>
    <w:rsid w:val="00C25A33"/>
    <w:rsid w:val="00C25A47"/>
    <w:rsid w:val="00C25FC9"/>
    <w:rsid w:val="00C26308"/>
    <w:rsid w:val="00C2660B"/>
    <w:rsid w:val="00C2689D"/>
    <w:rsid w:val="00C26BF6"/>
    <w:rsid w:val="00C26C78"/>
    <w:rsid w:val="00C2730E"/>
    <w:rsid w:val="00C3059D"/>
    <w:rsid w:val="00C3080D"/>
    <w:rsid w:val="00C31EC8"/>
    <w:rsid w:val="00C32F54"/>
    <w:rsid w:val="00C33168"/>
    <w:rsid w:val="00C3338B"/>
    <w:rsid w:val="00C3352D"/>
    <w:rsid w:val="00C340A2"/>
    <w:rsid w:val="00C342D8"/>
    <w:rsid w:val="00C34654"/>
    <w:rsid w:val="00C34742"/>
    <w:rsid w:val="00C34C85"/>
    <w:rsid w:val="00C34E6E"/>
    <w:rsid w:val="00C34F84"/>
    <w:rsid w:val="00C351B0"/>
    <w:rsid w:val="00C35202"/>
    <w:rsid w:val="00C3531C"/>
    <w:rsid w:val="00C35379"/>
    <w:rsid w:val="00C355D4"/>
    <w:rsid w:val="00C357A9"/>
    <w:rsid w:val="00C35C5E"/>
    <w:rsid w:val="00C35D9E"/>
    <w:rsid w:val="00C35F43"/>
    <w:rsid w:val="00C36022"/>
    <w:rsid w:val="00C3613A"/>
    <w:rsid w:val="00C363DD"/>
    <w:rsid w:val="00C3669E"/>
    <w:rsid w:val="00C367CD"/>
    <w:rsid w:val="00C36EA7"/>
    <w:rsid w:val="00C370A4"/>
    <w:rsid w:val="00C37582"/>
    <w:rsid w:val="00C3780C"/>
    <w:rsid w:val="00C3791C"/>
    <w:rsid w:val="00C37DCA"/>
    <w:rsid w:val="00C37FE6"/>
    <w:rsid w:val="00C40047"/>
    <w:rsid w:val="00C408EE"/>
    <w:rsid w:val="00C40921"/>
    <w:rsid w:val="00C409DA"/>
    <w:rsid w:val="00C40CF3"/>
    <w:rsid w:val="00C411B4"/>
    <w:rsid w:val="00C411DC"/>
    <w:rsid w:val="00C417B0"/>
    <w:rsid w:val="00C41DDA"/>
    <w:rsid w:val="00C41E9B"/>
    <w:rsid w:val="00C41F76"/>
    <w:rsid w:val="00C420C0"/>
    <w:rsid w:val="00C420D2"/>
    <w:rsid w:val="00C426B7"/>
    <w:rsid w:val="00C426C3"/>
    <w:rsid w:val="00C42728"/>
    <w:rsid w:val="00C427E5"/>
    <w:rsid w:val="00C42B78"/>
    <w:rsid w:val="00C43339"/>
    <w:rsid w:val="00C43357"/>
    <w:rsid w:val="00C44692"/>
    <w:rsid w:val="00C4470D"/>
    <w:rsid w:val="00C44753"/>
    <w:rsid w:val="00C44772"/>
    <w:rsid w:val="00C44D37"/>
    <w:rsid w:val="00C4559B"/>
    <w:rsid w:val="00C456B4"/>
    <w:rsid w:val="00C45BC8"/>
    <w:rsid w:val="00C4601B"/>
    <w:rsid w:val="00C4606C"/>
    <w:rsid w:val="00C461CA"/>
    <w:rsid w:val="00C46653"/>
    <w:rsid w:val="00C46894"/>
    <w:rsid w:val="00C46952"/>
    <w:rsid w:val="00C46DED"/>
    <w:rsid w:val="00C47108"/>
    <w:rsid w:val="00C4747C"/>
    <w:rsid w:val="00C4790A"/>
    <w:rsid w:val="00C47EC3"/>
    <w:rsid w:val="00C47EF2"/>
    <w:rsid w:val="00C501A9"/>
    <w:rsid w:val="00C503F6"/>
    <w:rsid w:val="00C5048F"/>
    <w:rsid w:val="00C50AEA"/>
    <w:rsid w:val="00C51287"/>
    <w:rsid w:val="00C51580"/>
    <w:rsid w:val="00C5175C"/>
    <w:rsid w:val="00C519E7"/>
    <w:rsid w:val="00C51A17"/>
    <w:rsid w:val="00C526BD"/>
    <w:rsid w:val="00C52BE8"/>
    <w:rsid w:val="00C52DD8"/>
    <w:rsid w:val="00C53276"/>
    <w:rsid w:val="00C536DE"/>
    <w:rsid w:val="00C5378A"/>
    <w:rsid w:val="00C537A2"/>
    <w:rsid w:val="00C54040"/>
    <w:rsid w:val="00C5450A"/>
    <w:rsid w:val="00C54CCB"/>
    <w:rsid w:val="00C55233"/>
    <w:rsid w:val="00C5537D"/>
    <w:rsid w:val="00C55C0E"/>
    <w:rsid w:val="00C55E65"/>
    <w:rsid w:val="00C56259"/>
    <w:rsid w:val="00C562FA"/>
    <w:rsid w:val="00C563C1"/>
    <w:rsid w:val="00C56628"/>
    <w:rsid w:val="00C56F59"/>
    <w:rsid w:val="00C572AE"/>
    <w:rsid w:val="00C5734E"/>
    <w:rsid w:val="00C57AC9"/>
    <w:rsid w:val="00C57B0B"/>
    <w:rsid w:val="00C57C9B"/>
    <w:rsid w:val="00C60183"/>
    <w:rsid w:val="00C602C3"/>
    <w:rsid w:val="00C6036F"/>
    <w:rsid w:val="00C607A3"/>
    <w:rsid w:val="00C609F5"/>
    <w:rsid w:val="00C60DFC"/>
    <w:rsid w:val="00C60FBF"/>
    <w:rsid w:val="00C618AD"/>
    <w:rsid w:val="00C618DD"/>
    <w:rsid w:val="00C61F77"/>
    <w:rsid w:val="00C62229"/>
    <w:rsid w:val="00C62477"/>
    <w:rsid w:val="00C625AD"/>
    <w:rsid w:val="00C625B2"/>
    <w:rsid w:val="00C626CA"/>
    <w:rsid w:val="00C6283F"/>
    <w:rsid w:val="00C62B88"/>
    <w:rsid w:val="00C62CE8"/>
    <w:rsid w:val="00C62D62"/>
    <w:rsid w:val="00C63513"/>
    <w:rsid w:val="00C637E7"/>
    <w:rsid w:val="00C63A24"/>
    <w:rsid w:val="00C63B06"/>
    <w:rsid w:val="00C63C9B"/>
    <w:rsid w:val="00C640B8"/>
    <w:rsid w:val="00C64102"/>
    <w:rsid w:val="00C64160"/>
    <w:rsid w:val="00C641D3"/>
    <w:rsid w:val="00C641EA"/>
    <w:rsid w:val="00C6477E"/>
    <w:rsid w:val="00C64A9F"/>
    <w:rsid w:val="00C65017"/>
    <w:rsid w:val="00C6530B"/>
    <w:rsid w:val="00C659DD"/>
    <w:rsid w:val="00C65A48"/>
    <w:rsid w:val="00C65A74"/>
    <w:rsid w:val="00C65A9D"/>
    <w:rsid w:val="00C65DD7"/>
    <w:rsid w:val="00C65F3B"/>
    <w:rsid w:val="00C6603A"/>
    <w:rsid w:val="00C66050"/>
    <w:rsid w:val="00C663E8"/>
    <w:rsid w:val="00C66989"/>
    <w:rsid w:val="00C669B9"/>
    <w:rsid w:val="00C66AC3"/>
    <w:rsid w:val="00C66BE1"/>
    <w:rsid w:val="00C67142"/>
    <w:rsid w:val="00C6742A"/>
    <w:rsid w:val="00C6756F"/>
    <w:rsid w:val="00C67885"/>
    <w:rsid w:val="00C67963"/>
    <w:rsid w:val="00C6798F"/>
    <w:rsid w:val="00C67A19"/>
    <w:rsid w:val="00C67B8C"/>
    <w:rsid w:val="00C67D0A"/>
    <w:rsid w:val="00C67E06"/>
    <w:rsid w:val="00C67E0B"/>
    <w:rsid w:val="00C704CD"/>
    <w:rsid w:val="00C707F3"/>
    <w:rsid w:val="00C70AC5"/>
    <w:rsid w:val="00C71599"/>
    <w:rsid w:val="00C71650"/>
    <w:rsid w:val="00C71699"/>
    <w:rsid w:val="00C718BB"/>
    <w:rsid w:val="00C71C5A"/>
    <w:rsid w:val="00C720F0"/>
    <w:rsid w:val="00C72100"/>
    <w:rsid w:val="00C7249F"/>
    <w:rsid w:val="00C7267D"/>
    <w:rsid w:val="00C72976"/>
    <w:rsid w:val="00C72D42"/>
    <w:rsid w:val="00C72E99"/>
    <w:rsid w:val="00C72F75"/>
    <w:rsid w:val="00C73037"/>
    <w:rsid w:val="00C730B8"/>
    <w:rsid w:val="00C731A6"/>
    <w:rsid w:val="00C7350F"/>
    <w:rsid w:val="00C7362A"/>
    <w:rsid w:val="00C73640"/>
    <w:rsid w:val="00C73648"/>
    <w:rsid w:val="00C7383F"/>
    <w:rsid w:val="00C73E7F"/>
    <w:rsid w:val="00C741BC"/>
    <w:rsid w:val="00C74338"/>
    <w:rsid w:val="00C746A1"/>
    <w:rsid w:val="00C747E7"/>
    <w:rsid w:val="00C74A0D"/>
    <w:rsid w:val="00C75070"/>
    <w:rsid w:val="00C755CE"/>
    <w:rsid w:val="00C7572F"/>
    <w:rsid w:val="00C75A4D"/>
    <w:rsid w:val="00C75A6B"/>
    <w:rsid w:val="00C75AB8"/>
    <w:rsid w:val="00C761C9"/>
    <w:rsid w:val="00C7633A"/>
    <w:rsid w:val="00C7638B"/>
    <w:rsid w:val="00C767DB"/>
    <w:rsid w:val="00C767F3"/>
    <w:rsid w:val="00C7695D"/>
    <w:rsid w:val="00C76FE3"/>
    <w:rsid w:val="00C77072"/>
    <w:rsid w:val="00C7731B"/>
    <w:rsid w:val="00C77370"/>
    <w:rsid w:val="00C7737C"/>
    <w:rsid w:val="00C77BDA"/>
    <w:rsid w:val="00C77DEF"/>
    <w:rsid w:val="00C801C2"/>
    <w:rsid w:val="00C80574"/>
    <w:rsid w:val="00C806A1"/>
    <w:rsid w:val="00C812CE"/>
    <w:rsid w:val="00C81315"/>
    <w:rsid w:val="00C815D0"/>
    <w:rsid w:val="00C81A7D"/>
    <w:rsid w:val="00C81B08"/>
    <w:rsid w:val="00C81B53"/>
    <w:rsid w:val="00C81D78"/>
    <w:rsid w:val="00C81F84"/>
    <w:rsid w:val="00C82427"/>
    <w:rsid w:val="00C8242A"/>
    <w:rsid w:val="00C825B8"/>
    <w:rsid w:val="00C826A0"/>
    <w:rsid w:val="00C829A3"/>
    <w:rsid w:val="00C82B70"/>
    <w:rsid w:val="00C834BD"/>
    <w:rsid w:val="00C835FE"/>
    <w:rsid w:val="00C836D3"/>
    <w:rsid w:val="00C84135"/>
    <w:rsid w:val="00C84150"/>
    <w:rsid w:val="00C84DE0"/>
    <w:rsid w:val="00C850FD"/>
    <w:rsid w:val="00C85260"/>
    <w:rsid w:val="00C8547E"/>
    <w:rsid w:val="00C868E5"/>
    <w:rsid w:val="00C86A72"/>
    <w:rsid w:val="00C86B24"/>
    <w:rsid w:val="00C86D1D"/>
    <w:rsid w:val="00C87449"/>
    <w:rsid w:val="00C87481"/>
    <w:rsid w:val="00C874D8"/>
    <w:rsid w:val="00C87569"/>
    <w:rsid w:val="00C8790C"/>
    <w:rsid w:val="00C87AA7"/>
    <w:rsid w:val="00C9024A"/>
    <w:rsid w:val="00C90590"/>
    <w:rsid w:val="00C907E9"/>
    <w:rsid w:val="00C908CE"/>
    <w:rsid w:val="00C90C1E"/>
    <w:rsid w:val="00C91189"/>
    <w:rsid w:val="00C914D1"/>
    <w:rsid w:val="00C916A5"/>
    <w:rsid w:val="00C9176F"/>
    <w:rsid w:val="00C9177D"/>
    <w:rsid w:val="00C91B02"/>
    <w:rsid w:val="00C91CDC"/>
    <w:rsid w:val="00C920E8"/>
    <w:rsid w:val="00C9221E"/>
    <w:rsid w:val="00C92432"/>
    <w:rsid w:val="00C92746"/>
    <w:rsid w:val="00C928E6"/>
    <w:rsid w:val="00C929C7"/>
    <w:rsid w:val="00C93594"/>
    <w:rsid w:val="00C936EB"/>
    <w:rsid w:val="00C93A18"/>
    <w:rsid w:val="00C93D92"/>
    <w:rsid w:val="00C9424F"/>
    <w:rsid w:val="00C946B3"/>
    <w:rsid w:val="00C94793"/>
    <w:rsid w:val="00C948A2"/>
    <w:rsid w:val="00C94A8A"/>
    <w:rsid w:val="00C951BA"/>
    <w:rsid w:val="00C951FB"/>
    <w:rsid w:val="00C953BB"/>
    <w:rsid w:val="00C9541F"/>
    <w:rsid w:val="00C9575D"/>
    <w:rsid w:val="00C95925"/>
    <w:rsid w:val="00C95B13"/>
    <w:rsid w:val="00C95EF1"/>
    <w:rsid w:val="00C96716"/>
    <w:rsid w:val="00C96FCA"/>
    <w:rsid w:val="00C971A5"/>
    <w:rsid w:val="00C97494"/>
    <w:rsid w:val="00C9770A"/>
    <w:rsid w:val="00C97BF8"/>
    <w:rsid w:val="00C97CA8"/>
    <w:rsid w:val="00C97DE0"/>
    <w:rsid w:val="00CA00D6"/>
    <w:rsid w:val="00CA0332"/>
    <w:rsid w:val="00CA0388"/>
    <w:rsid w:val="00CA03A6"/>
    <w:rsid w:val="00CA0758"/>
    <w:rsid w:val="00CA07B1"/>
    <w:rsid w:val="00CA087A"/>
    <w:rsid w:val="00CA107E"/>
    <w:rsid w:val="00CA1993"/>
    <w:rsid w:val="00CA1AB5"/>
    <w:rsid w:val="00CA1D0B"/>
    <w:rsid w:val="00CA207C"/>
    <w:rsid w:val="00CA2214"/>
    <w:rsid w:val="00CA2352"/>
    <w:rsid w:val="00CA2997"/>
    <w:rsid w:val="00CA2C72"/>
    <w:rsid w:val="00CA2CCE"/>
    <w:rsid w:val="00CA2D85"/>
    <w:rsid w:val="00CA2D97"/>
    <w:rsid w:val="00CA3123"/>
    <w:rsid w:val="00CA322D"/>
    <w:rsid w:val="00CA3546"/>
    <w:rsid w:val="00CA372B"/>
    <w:rsid w:val="00CA3768"/>
    <w:rsid w:val="00CA3D86"/>
    <w:rsid w:val="00CA3F9E"/>
    <w:rsid w:val="00CA42CF"/>
    <w:rsid w:val="00CA4321"/>
    <w:rsid w:val="00CA4853"/>
    <w:rsid w:val="00CA49C9"/>
    <w:rsid w:val="00CA4B12"/>
    <w:rsid w:val="00CA522D"/>
    <w:rsid w:val="00CA54E5"/>
    <w:rsid w:val="00CA55C4"/>
    <w:rsid w:val="00CA5874"/>
    <w:rsid w:val="00CA59F7"/>
    <w:rsid w:val="00CA5F77"/>
    <w:rsid w:val="00CA617B"/>
    <w:rsid w:val="00CA62A1"/>
    <w:rsid w:val="00CA6439"/>
    <w:rsid w:val="00CA6BC8"/>
    <w:rsid w:val="00CA6C2A"/>
    <w:rsid w:val="00CA6F27"/>
    <w:rsid w:val="00CA70C5"/>
    <w:rsid w:val="00CA741C"/>
    <w:rsid w:val="00CA76C3"/>
    <w:rsid w:val="00CA7A1D"/>
    <w:rsid w:val="00CA7B57"/>
    <w:rsid w:val="00CA7D2F"/>
    <w:rsid w:val="00CA7FDE"/>
    <w:rsid w:val="00CB07C9"/>
    <w:rsid w:val="00CB09BD"/>
    <w:rsid w:val="00CB0B02"/>
    <w:rsid w:val="00CB0CDD"/>
    <w:rsid w:val="00CB14FB"/>
    <w:rsid w:val="00CB15B0"/>
    <w:rsid w:val="00CB17E1"/>
    <w:rsid w:val="00CB1FD6"/>
    <w:rsid w:val="00CB23F0"/>
    <w:rsid w:val="00CB2AF6"/>
    <w:rsid w:val="00CB2B11"/>
    <w:rsid w:val="00CB2B88"/>
    <w:rsid w:val="00CB31C1"/>
    <w:rsid w:val="00CB3288"/>
    <w:rsid w:val="00CB32BB"/>
    <w:rsid w:val="00CB3B0B"/>
    <w:rsid w:val="00CB4427"/>
    <w:rsid w:val="00CB4568"/>
    <w:rsid w:val="00CB457E"/>
    <w:rsid w:val="00CB460E"/>
    <w:rsid w:val="00CB4EE4"/>
    <w:rsid w:val="00CB4F15"/>
    <w:rsid w:val="00CB5977"/>
    <w:rsid w:val="00CB5DAD"/>
    <w:rsid w:val="00CB608C"/>
    <w:rsid w:val="00CB6334"/>
    <w:rsid w:val="00CB6362"/>
    <w:rsid w:val="00CB6374"/>
    <w:rsid w:val="00CB64A1"/>
    <w:rsid w:val="00CB66A5"/>
    <w:rsid w:val="00CB6729"/>
    <w:rsid w:val="00CB6ABA"/>
    <w:rsid w:val="00CB6BF5"/>
    <w:rsid w:val="00CB6EED"/>
    <w:rsid w:val="00CB75E4"/>
    <w:rsid w:val="00CB7910"/>
    <w:rsid w:val="00CB7A65"/>
    <w:rsid w:val="00CB7ABA"/>
    <w:rsid w:val="00CB7B02"/>
    <w:rsid w:val="00CC0103"/>
    <w:rsid w:val="00CC0283"/>
    <w:rsid w:val="00CC05FE"/>
    <w:rsid w:val="00CC0848"/>
    <w:rsid w:val="00CC09F5"/>
    <w:rsid w:val="00CC0C6A"/>
    <w:rsid w:val="00CC0DEA"/>
    <w:rsid w:val="00CC0EA7"/>
    <w:rsid w:val="00CC0EF2"/>
    <w:rsid w:val="00CC10D9"/>
    <w:rsid w:val="00CC152F"/>
    <w:rsid w:val="00CC1660"/>
    <w:rsid w:val="00CC1794"/>
    <w:rsid w:val="00CC2177"/>
    <w:rsid w:val="00CC2A28"/>
    <w:rsid w:val="00CC2C34"/>
    <w:rsid w:val="00CC2FE1"/>
    <w:rsid w:val="00CC3100"/>
    <w:rsid w:val="00CC3636"/>
    <w:rsid w:val="00CC37EC"/>
    <w:rsid w:val="00CC3A54"/>
    <w:rsid w:val="00CC3ACD"/>
    <w:rsid w:val="00CC4583"/>
    <w:rsid w:val="00CC4770"/>
    <w:rsid w:val="00CC480B"/>
    <w:rsid w:val="00CC4D1C"/>
    <w:rsid w:val="00CC501F"/>
    <w:rsid w:val="00CC5040"/>
    <w:rsid w:val="00CC5258"/>
    <w:rsid w:val="00CC52F1"/>
    <w:rsid w:val="00CC5587"/>
    <w:rsid w:val="00CC56DD"/>
    <w:rsid w:val="00CC59DE"/>
    <w:rsid w:val="00CC5A9C"/>
    <w:rsid w:val="00CC5D17"/>
    <w:rsid w:val="00CC61DC"/>
    <w:rsid w:val="00CC643D"/>
    <w:rsid w:val="00CC657B"/>
    <w:rsid w:val="00CC6984"/>
    <w:rsid w:val="00CC6A18"/>
    <w:rsid w:val="00CC6A47"/>
    <w:rsid w:val="00CC6AAC"/>
    <w:rsid w:val="00CC6C9A"/>
    <w:rsid w:val="00CC6CFF"/>
    <w:rsid w:val="00CC6E72"/>
    <w:rsid w:val="00CC7636"/>
    <w:rsid w:val="00CC772A"/>
    <w:rsid w:val="00CD003B"/>
    <w:rsid w:val="00CD0228"/>
    <w:rsid w:val="00CD02AA"/>
    <w:rsid w:val="00CD02D7"/>
    <w:rsid w:val="00CD0580"/>
    <w:rsid w:val="00CD0ACD"/>
    <w:rsid w:val="00CD0BC6"/>
    <w:rsid w:val="00CD0CE9"/>
    <w:rsid w:val="00CD14C1"/>
    <w:rsid w:val="00CD1B5E"/>
    <w:rsid w:val="00CD1E99"/>
    <w:rsid w:val="00CD1F94"/>
    <w:rsid w:val="00CD200C"/>
    <w:rsid w:val="00CD20E1"/>
    <w:rsid w:val="00CD2382"/>
    <w:rsid w:val="00CD244B"/>
    <w:rsid w:val="00CD27B4"/>
    <w:rsid w:val="00CD27F2"/>
    <w:rsid w:val="00CD29F8"/>
    <w:rsid w:val="00CD2B51"/>
    <w:rsid w:val="00CD39A7"/>
    <w:rsid w:val="00CD4214"/>
    <w:rsid w:val="00CD42E7"/>
    <w:rsid w:val="00CD4305"/>
    <w:rsid w:val="00CD454F"/>
    <w:rsid w:val="00CD4755"/>
    <w:rsid w:val="00CD4ADF"/>
    <w:rsid w:val="00CD5212"/>
    <w:rsid w:val="00CD5421"/>
    <w:rsid w:val="00CD54C1"/>
    <w:rsid w:val="00CD551C"/>
    <w:rsid w:val="00CD5A63"/>
    <w:rsid w:val="00CD60D8"/>
    <w:rsid w:val="00CD6254"/>
    <w:rsid w:val="00CD6460"/>
    <w:rsid w:val="00CD6586"/>
    <w:rsid w:val="00CD6B1B"/>
    <w:rsid w:val="00CD6D3E"/>
    <w:rsid w:val="00CD710A"/>
    <w:rsid w:val="00CD74AA"/>
    <w:rsid w:val="00CD7918"/>
    <w:rsid w:val="00CD7A29"/>
    <w:rsid w:val="00CD7C7A"/>
    <w:rsid w:val="00CE00C0"/>
    <w:rsid w:val="00CE0213"/>
    <w:rsid w:val="00CE0498"/>
    <w:rsid w:val="00CE0718"/>
    <w:rsid w:val="00CE0842"/>
    <w:rsid w:val="00CE0A13"/>
    <w:rsid w:val="00CE1286"/>
    <w:rsid w:val="00CE159F"/>
    <w:rsid w:val="00CE16E3"/>
    <w:rsid w:val="00CE183C"/>
    <w:rsid w:val="00CE1BFA"/>
    <w:rsid w:val="00CE25F7"/>
    <w:rsid w:val="00CE2706"/>
    <w:rsid w:val="00CE2835"/>
    <w:rsid w:val="00CE29C8"/>
    <w:rsid w:val="00CE2D00"/>
    <w:rsid w:val="00CE3007"/>
    <w:rsid w:val="00CE365D"/>
    <w:rsid w:val="00CE36C8"/>
    <w:rsid w:val="00CE3AAA"/>
    <w:rsid w:val="00CE3BAE"/>
    <w:rsid w:val="00CE3C66"/>
    <w:rsid w:val="00CE420F"/>
    <w:rsid w:val="00CE45B0"/>
    <w:rsid w:val="00CE4645"/>
    <w:rsid w:val="00CE4F45"/>
    <w:rsid w:val="00CE4FD3"/>
    <w:rsid w:val="00CE58AD"/>
    <w:rsid w:val="00CE58F6"/>
    <w:rsid w:val="00CE5A80"/>
    <w:rsid w:val="00CE5B51"/>
    <w:rsid w:val="00CE6059"/>
    <w:rsid w:val="00CE621A"/>
    <w:rsid w:val="00CE6590"/>
    <w:rsid w:val="00CE6B9E"/>
    <w:rsid w:val="00CE6C77"/>
    <w:rsid w:val="00CE7967"/>
    <w:rsid w:val="00CE7BC6"/>
    <w:rsid w:val="00CE7E01"/>
    <w:rsid w:val="00CE7FDE"/>
    <w:rsid w:val="00CF0381"/>
    <w:rsid w:val="00CF08DC"/>
    <w:rsid w:val="00CF0C6E"/>
    <w:rsid w:val="00CF0D69"/>
    <w:rsid w:val="00CF0D6C"/>
    <w:rsid w:val="00CF151D"/>
    <w:rsid w:val="00CF19DC"/>
    <w:rsid w:val="00CF1AD5"/>
    <w:rsid w:val="00CF1BCB"/>
    <w:rsid w:val="00CF1DE5"/>
    <w:rsid w:val="00CF1FAA"/>
    <w:rsid w:val="00CF20F7"/>
    <w:rsid w:val="00CF21E5"/>
    <w:rsid w:val="00CF21F9"/>
    <w:rsid w:val="00CF3359"/>
    <w:rsid w:val="00CF3377"/>
    <w:rsid w:val="00CF385B"/>
    <w:rsid w:val="00CF3FE8"/>
    <w:rsid w:val="00CF40BE"/>
    <w:rsid w:val="00CF4506"/>
    <w:rsid w:val="00CF4B04"/>
    <w:rsid w:val="00CF4B32"/>
    <w:rsid w:val="00CF4D86"/>
    <w:rsid w:val="00CF4FDC"/>
    <w:rsid w:val="00CF508C"/>
    <w:rsid w:val="00CF5193"/>
    <w:rsid w:val="00CF535B"/>
    <w:rsid w:val="00CF68F6"/>
    <w:rsid w:val="00CF6E44"/>
    <w:rsid w:val="00CF6FD5"/>
    <w:rsid w:val="00CF789A"/>
    <w:rsid w:val="00CF78B3"/>
    <w:rsid w:val="00CF7B87"/>
    <w:rsid w:val="00D006A4"/>
    <w:rsid w:val="00D009BB"/>
    <w:rsid w:val="00D00A8A"/>
    <w:rsid w:val="00D00AFB"/>
    <w:rsid w:val="00D00C94"/>
    <w:rsid w:val="00D00F1B"/>
    <w:rsid w:val="00D00F5C"/>
    <w:rsid w:val="00D01021"/>
    <w:rsid w:val="00D01187"/>
    <w:rsid w:val="00D017A0"/>
    <w:rsid w:val="00D0198A"/>
    <w:rsid w:val="00D019A3"/>
    <w:rsid w:val="00D02242"/>
    <w:rsid w:val="00D024B7"/>
    <w:rsid w:val="00D025CB"/>
    <w:rsid w:val="00D02755"/>
    <w:rsid w:val="00D029D1"/>
    <w:rsid w:val="00D02AA3"/>
    <w:rsid w:val="00D02AE8"/>
    <w:rsid w:val="00D02B59"/>
    <w:rsid w:val="00D02C4A"/>
    <w:rsid w:val="00D02CAE"/>
    <w:rsid w:val="00D02EC1"/>
    <w:rsid w:val="00D02F54"/>
    <w:rsid w:val="00D03044"/>
    <w:rsid w:val="00D03625"/>
    <w:rsid w:val="00D03998"/>
    <w:rsid w:val="00D03A27"/>
    <w:rsid w:val="00D03C6B"/>
    <w:rsid w:val="00D040E1"/>
    <w:rsid w:val="00D0476A"/>
    <w:rsid w:val="00D048EF"/>
    <w:rsid w:val="00D049DE"/>
    <w:rsid w:val="00D04D3B"/>
    <w:rsid w:val="00D05908"/>
    <w:rsid w:val="00D059E6"/>
    <w:rsid w:val="00D05E7C"/>
    <w:rsid w:val="00D05F3F"/>
    <w:rsid w:val="00D06489"/>
    <w:rsid w:val="00D0668E"/>
    <w:rsid w:val="00D06827"/>
    <w:rsid w:val="00D06A07"/>
    <w:rsid w:val="00D06A35"/>
    <w:rsid w:val="00D06AF7"/>
    <w:rsid w:val="00D06FA2"/>
    <w:rsid w:val="00D07369"/>
    <w:rsid w:val="00D075D3"/>
    <w:rsid w:val="00D07629"/>
    <w:rsid w:val="00D078CC"/>
    <w:rsid w:val="00D07BC2"/>
    <w:rsid w:val="00D07EB0"/>
    <w:rsid w:val="00D102F9"/>
    <w:rsid w:val="00D10508"/>
    <w:rsid w:val="00D10731"/>
    <w:rsid w:val="00D10927"/>
    <w:rsid w:val="00D10A55"/>
    <w:rsid w:val="00D10B9B"/>
    <w:rsid w:val="00D1110C"/>
    <w:rsid w:val="00D11266"/>
    <w:rsid w:val="00D11B3F"/>
    <w:rsid w:val="00D11ED6"/>
    <w:rsid w:val="00D11F7E"/>
    <w:rsid w:val="00D121A1"/>
    <w:rsid w:val="00D1226F"/>
    <w:rsid w:val="00D12AC1"/>
    <w:rsid w:val="00D12B44"/>
    <w:rsid w:val="00D12DF5"/>
    <w:rsid w:val="00D13118"/>
    <w:rsid w:val="00D1372E"/>
    <w:rsid w:val="00D13A64"/>
    <w:rsid w:val="00D13B96"/>
    <w:rsid w:val="00D13C6E"/>
    <w:rsid w:val="00D142BF"/>
    <w:rsid w:val="00D14530"/>
    <w:rsid w:val="00D147C7"/>
    <w:rsid w:val="00D14CCD"/>
    <w:rsid w:val="00D14DC5"/>
    <w:rsid w:val="00D15177"/>
    <w:rsid w:val="00D1524D"/>
    <w:rsid w:val="00D1531D"/>
    <w:rsid w:val="00D15370"/>
    <w:rsid w:val="00D155C7"/>
    <w:rsid w:val="00D1581C"/>
    <w:rsid w:val="00D15B45"/>
    <w:rsid w:val="00D16779"/>
    <w:rsid w:val="00D16C4A"/>
    <w:rsid w:val="00D1726C"/>
    <w:rsid w:val="00D17BCB"/>
    <w:rsid w:val="00D17C49"/>
    <w:rsid w:val="00D17F45"/>
    <w:rsid w:val="00D20214"/>
    <w:rsid w:val="00D206C6"/>
    <w:rsid w:val="00D20AA1"/>
    <w:rsid w:val="00D20BFB"/>
    <w:rsid w:val="00D20F91"/>
    <w:rsid w:val="00D21216"/>
    <w:rsid w:val="00D2138B"/>
    <w:rsid w:val="00D213EE"/>
    <w:rsid w:val="00D21CAF"/>
    <w:rsid w:val="00D21D65"/>
    <w:rsid w:val="00D21F1F"/>
    <w:rsid w:val="00D2209D"/>
    <w:rsid w:val="00D2212F"/>
    <w:rsid w:val="00D22B3D"/>
    <w:rsid w:val="00D22F30"/>
    <w:rsid w:val="00D23240"/>
    <w:rsid w:val="00D2359B"/>
    <w:rsid w:val="00D23610"/>
    <w:rsid w:val="00D23842"/>
    <w:rsid w:val="00D23AC8"/>
    <w:rsid w:val="00D23D10"/>
    <w:rsid w:val="00D24034"/>
    <w:rsid w:val="00D242BB"/>
    <w:rsid w:val="00D242D0"/>
    <w:rsid w:val="00D2431F"/>
    <w:rsid w:val="00D245F1"/>
    <w:rsid w:val="00D246E6"/>
    <w:rsid w:val="00D24810"/>
    <w:rsid w:val="00D24CD4"/>
    <w:rsid w:val="00D24D18"/>
    <w:rsid w:val="00D2500E"/>
    <w:rsid w:val="00D25231"/>
    <w:rsid w:val="00D25358"/>
    <w:rsid w:val="00D255C0"/>
    <w:rsid w:val="00D25A51"/>
    <w:rsid w:val="00D25BD0"/>
    <w:rsid w:val="00D26A20"/>
    <w:rsid w:val="00D26AA5"/>
    <w:rsid w:val="00D26D39"/>
    <w:rsid w:val="00D27294"/>
    <w:rsid w:val="00D272FA"/>
    <w:rsid w:val="00D276FF"/>
    <w:rsid w:val="00D278C6"/>
    <w:rsid w:val="00D301C2"/>
    <w:rsid w:val="00D305BA"/>
    <w:rsid w:val="00D306FF"/>
    <w:rsid w:val="00D30F78"/>
    <w:rsid w:val="00D31426"/>
    <w:rsid w:val="00D31659"/>
    <w:rsid w:val="00D316B5"/>
    <w:rsid w:val="00D31767"/>
    <w:rsid w:val="00D3187E"/>
    <w:rsid w:val="00D31C75"/>
    <w:rsid w:val="00D31CE2"/>
    <w:rsid w:val="00D31F15"/>
    <w:rsid w:val="00D31F1F"/>
    <w:rsid w:val="00D321E6"/>
    <w:rsid w:val="00D32DF6"/>
    <w:rsid w:val="00D3353A"/>
    <w:rsid w:val="00D3360C"/>
    <w:rsid w:val="00D3386D"/>
    <w:rsid w:val="00D3396F"/>
    <w:rsid w:val="00D33C7D"/>
    <w:rsid w:val="00D33F94"/>
    <w:rsid w:val="00D33FB1"/>
    <w:rsid w:val="00D3434F"/>
    <w:rsid w:val="00D344D3"/>
    <w:rsid w:val="00D3491F"/>
    <w:rsid w:val="00D34C22"/>
    <w:rsid w:val="00D34ECB"/>
    <w:rsid w:val="00D35021"/>
    <w:rsid w:val="00D35178"/>
    <w:rsid w:val="00D354B8"/>
    <w:rsid w:val="00D358B2"/>
    <w:rsid w:val="00D35AE5"/>
    <w:rsid w:val="00D35B52"/>
    <w:rsid w:val="00D35D8B"/>
    <w:rsid w:val="00D35DDF"/>
    <w:rsid w:val="00D35F62"/>
    <w:rsid w:val="00D36059"/>
    <w:rsid w:val="00D360A6"/>
    <w:rsid w:val="00D360F3"/>
    <w:rsid w:val="00D3632D"/>
    <w:rsid w:val="00D36744"/>
    <w:rsid w:val="00D36867"/>
    <w:rsid w:val="00D36CD9"/>
    <w:rsid w:val="00D37616"/>
    <w:rsid w:val="00D376DE"/>
    <w:rsid w:val="00D37B78"/>
    <w:rsid w:val="00D37CE3"/>
    <w:rsid w:val="00D4001E"/>
    <w:rsid w:val="00D40539"/>
    <w:rsid w:val="00D406E2"/>
    <w:rsid w:val="00D40D9E"/>
    <w:rsid w:val="00D414AB"/>
    <w:rsid w:val="00D4170D"/>
    <w:rsid w:val="00D41767"/>
    <w:rsid w:val="00D417A5"/>
    <w:rsid w:val="00D41CF1"/>
    <w:rsid w:val="00D41F86"/>
    <w:rsid w:val="00D42088"/>
    <w:rsid w:val="00D4258B"/>
    <w:rsid w:val="00D42CC1"/>
    <w:rsid w:val="00D432A6"/>
    <w:rsid w:val="00D432B4"/>
    <w:rsid w:val="00D43667"/>
    <w:rsid w:val="00D43986"/>
    <w:rsid w:val="00D43C5A"/>
    <w:rsid w:val="00D43CA2"/>
    <w:rsid w:val="00D43F3D"/>
    <w:rsid w:val="00D44050"/>
    <w:rsid w:val="00D44386"/>
    <w:rsid w:val="00D446B7"/>
    <w:rsid w:val="00D44805"/>
    <w:rsid w:val="00D448C1"/>
    <w:rsid w:val="00D4491B"/>
    <w:rsid w:val="00D44DE0"/>
    <w:rsid w:val="00D45B54"/>
    <w:rsid w:val="00D45D7A"/>
    <w:rsid w:val="00D45E62"/>
    <w:rsid w:val="00D45FDC"/>
    <w:rsid w:val="00D46057"/>
    <w:rsid w:val="00D46156"/>
    <w:rsid w:val="00D4644B"/>
    <w:rsid w:val="00D46709"/>
    <w:rsid w:val="00D4764F"/>
    <w:rsid w:val="00D47678"/>
    <w:rsid w:val="00D47DDB"/>
    <w:rsid w:val="00D501A6"/>
    <w:rsid w:val="00D501C0"/>
    <w:rsid w:val="00D506DA"/>
    <w:rsid w:val="00D50B1B"/>
    <w:rsid w:val="00D50B97"/>
    <w:rsid w:val="00D50DC8"/>
    <w:rsid w:val="00D50E30"/>
    <w:rsid w:val="00D513D2"/>
    <w:rsid w:val="00D515F1"/>
    <w:rsid w:val="00D51ECF"/>
    <w:rsid w:val="00D51FA4"/>
    <w:rsid w:val="00D52580"/>
    <w:rsid w:val="00D52C01"/>
    <w:rsid w:val="00D52D81"/>
    <w:rsid w:val="00D52E85"/>
    <w:rsid w:val="00D53096"/>
    <w:rsid w:val="00D5324A"/>
    <w:rsid w:val="00D532D5"/>
    <w:rsid w:val="00D53487"/>
    <w:rsid w:val="00D53D31"/>
    <w:rsid w:val="00D53EBA"/>
    <w:rsid w:val="00D54094"/>
    <w:rsid w:val="00D54231"/>
    <w:rsid w:val="00D54347"/>
    <w:rsid w:val="00D544B3"/>
    <w:rsid w:val="00D544DD"/>
    <w:rsid w:val="00D54614"/>
    <w:rsid w:val="00D54A03"/>
    <w:rsid w:val="00D54BC6"/>
    <w:rsid w:val="00D54F5A"/>
    <w:rsid w:val="00D551B6"/>
    <w:rsid w:val="00D55271"/>
    <w:rsid w:val="00D55C56"/>
    <w:rsid w:val="00D55E1E"/>
    <w:rsid w:val="00D56160"/>
    <w:rsid w:val="00D5618B"/>
    <w:rsid w:val="00D56258"/>
    <w:rsid w:val="00D56288"/>
    <w:rsid w:val="00D56389"/>
    <w:rsid w:val="00D56584"/>
    <w:rsid w:val="00D5689C"/>
    <w:rsid w:val="00D568E9"/>
    <w:rsid w:val="00D56BFB"/>
    <w:rsid w:val="00D56D7E"/>
    <w:rsid w:val="00D57088"/>
    <w:rsid w:val="00D574B3"/>
    <w:rsid w:val="00D575E4"/>
    <w:rsid w:val="00D57892"/>
    <w:rsid w:val="00D57AB7"/>
    <w:rsid w:val="00D57CCF"/>
    <w:rsid w:val="00D57DC8"/>
    <w:rsid w:val="00D57E49"/>
    <w:rsid w:val="00D57F29"/>
    <w:rsid w:val="00D60132"/>
    <w:rsid w:val="00D60258"/>
    <w:rsid w:val="00D605C6"/>
    <w:rsid w:val="00D606C2"/>
    <w:rsid w:val="00D60A14"/>
    <w:rsid w:val="00D60CC6"/>
    <w:rsid w:val="00D60CD3"/>
    <w:rsid w:val="00D60FAD"/>
    <w:rsid w:val="00D6139E"/>
    <w:rsid w:val="00D615DD"/>
    <w:rsid w:val="00D61653"/>
    <w:rsid w:val="00D616CC"/>
    <w:rsid w:val="00D61913"/>
    <w:rsid w:val="00D61CB0"/>
    <w:rsid w:val="00D6211C"/>
    <w:rsid w:val="00D624B3"/>
    <w:rsid w:val="00D6272B"/>
    <w:rsid w:val="00D627A1"/>
    <w:rsid w:val="00D6299D"/>
    <w:rsid w:val="00D62B16"/>
    <w:rsid w:val="00D62BD1"/>
    <w:rsid w:val="00D62C45"/>
    <w:rsid w:val="00D62C81"/>
    <w:rsid w:val="00D62CBE"/>
    <w:rsid w:val="00D632BE"/>
    <w:rsid w:val="00D632E3"/>
    <w:rsid w:val="00D63A0A"/>
    <w:rsid w:val="00D63A1A"/>
    <w:rsid w:val="00D63D30"/>
    <w:rsid w:val="00D642A5"/>
    <w:rsid w:val="00D6462E"/>
    <w:rsid w:val="00D64B2D"/>
    <w:rsid w:val="00D6517C"/>
    <w:rsid w:val="00D6530E"/>
    <w:rsid w:val="00D65656"/>
    <w:rsid w:val="00D65DBE"/>
    <w:rsid w:val="00D65E22"/>
    <w:rsid w:val="00D662C1"/>
    <w:rsid w:val="00D66818"/>
    <w:rsid w:val="00D66C46"/>
    <w:rsid w:val="00D672E4"/>
    <w:rsid w:val="00D67573"/>
    <w:rsid w:val="00D67C6A"/>
    <w:rsid w:val="00D67CEA"/>
    <w:rsid w:val="00D67DC0"/>
    <w:rsid w:val="00D67F06"/>
    <w:rsid w:val="00D70071"/>
    <w:rsid w:val="00D70122"/>
    <w:rsid w:val="00D70A09"/>
    <w:rsid w:val="00D70FDA"/>
    <w:rsid w:val="00D7153C"/>
    <w:rsid w:val="00D718A3"/>
    <w:rsid w:val="00D71B89"/>
    <w:rsid w:val="00D71C8F"/>
    <w:rsid w:val="00D71F13"/>
    <w:rsid w:val="00D723FB"/>
    <w:rsid w:val="00D7243D"/>
    <w:rsid w:val="00D7261F"/>
    <w:rsid w:val="00D72DAF"/>
    <w:rsid w:val="00D72E68"/>
    <w:rsid w:val="00D731CB"/>
    <w:rsid w:val="00D73497"/>
    <w:rsid w:val="00D738C1"/>
    <w:rsid w:val="00D738CE"/>
    <w:rsid w:val="00D739E9"/>
    <w:rsid w:val="00D739F4"/>
    <w:rsid w:val="00D73AD4"/>
    <w:rsid w:val="00D74101"/>
    <w:rsid w:val="00D748D6"/>
    <w:rsid w:val="00D748F2"/>
    <w:rsid w:val="00D749AA"/>
    <w:rsid w:val="00D74A98"/>
    <w:rsid w:val="00D74E51"/>
    <w:rsid w:val="00D74F7D"/>
    <w:rsid w:val="00D75057"/>
    <w:rsid w:val="00D754B9"/>
    <w:rsid w:val="00D768FE"/>
    <w:rsid w:val="00D76B59"/>
    <w:rsid w:val="00D76D5C"/>
    <w:rsid w:val="00D7750F"/>
    <w:rsid w:val="00D7754D"/>
    <w:rsid w:val="00D776B6"/>
    <w:rsid w:val="00D7787E"/>
    <w:rsid w:val="00D778CB"/>
    <w:rsid w:val="00D77A57"/>
    <w:rsid w:val="00D77E7B"/>
    <w:rsid w:val="00D77ECC"/>
    <w:rsid w:val="00D802D3"/>
    <w:rsid w:val="00D805CB"/>
    <w:rsid w:val="00D80E89"/>
    <w:rsid w:val="00D81562"/>
    <w:rsid w:val="00D81567"/>
    <w:rsid w:val="00D817D5"/>
    <w:rsid w:val="00D81838"/>
    <w:rsid w:val="00D81959"/>
    <w:rsid w:val="00D81AF9"/>
    <w:rsid w:val="00D81EBA"/>
    <w:rsid w:val="00D82026"/>
    <w:rsid w:val="00D8206E"/>
    <w:rsid w:val="00D821B3"/>
    <w:rsid w:val="00D823E4"/>
    <w:rsid w:val="00D8247D"/>
    <w:rsid w:val="00D829AE"/>
    <w:rsid w:val="00D82C66"/>
    <w:rsid w:val="00D830D3"/>
    <w:rsid w:val="00D835F5"/>
    <w:rsid w:val="00D83927"/>
    <w:rsid w:val="00D839A8"/>
    <w:rsid w:val="00D83B34"/>
    <w:rsid w:val="00D83B7C"/>
    <w:rsid w:val="00D83C03"/>
    <w:rsid w:val="00D842BB"/>
    <w:rsid w:val="00D842DE"/>
    <w:rsid w:val="00D843E2"/>
    <w:rsid w:val="00D847F4"/>
    <w:rsid w:val="00D84E02"/>
    <w:rsid w:val="00D84ED9"/>
    <w:rsid w:val="00D85150"/>
    <w:rsid w:val="00D852F2"/>
    <w:rsid w:val="00D85511"/>
    <w:rsid w:val="00D856C0"/>
    <w:rsid w:val="00D857B3"/>
    <w:rsid w:val="00D85E17"/>
    <w:rsid w:val="00D861DB"/>
    <w:rsid w:val="00D864AE"/>
    <w:rsid w:val="00D865E3"/>
    <w:rsid w:val="00D86605"/>
    <w:rsid w:val="00D86730"/>
    <w:rsid w:val="00D867FA"/>
    <w:rsid w:val="00D86C06"/>
    <w:rsid w:val="00D86C2B"/>
    <w:rsid w:val="00D86D67"/>
    <w:rsid w:val="00D86FEC"/>
    <w:rsid w:val="00D87010"/>
    <w:rsid w:val="00D8714F"/>
    <w:rsid w:val="00D8726C"/>
    <w:rsid w:val="00D87692"/>
    <w:rsid w:val="00D87DD2"/>
    <w:rsid w:val="00D907CD"/>
    <w:rsid w:val="00D90E25"/>
    <w:rsid w:val="00D90F7F"/>
    <w:rsid w:val="00D91370"/>
    <w:rsid w:val="00D91676"/>
    <w:rsid w:val="00D91D52"/>
    <w:rsid w:val="00D91D93"/>
    <w:rsid w:val="00D921CA"/>
    <w:rsid w:val="00D92C6F"/>
    <w:rsid w:val="00D92C92"/>
    <w:rsid w:val="00D92D78"/>
    <w:rsid w:val="00D93044"/>
    <w:rsid w:val="00D9317E"/>
    <w:rsid w:val="00D931F2"/>
    <w:rsid w:val="00D936AE"/>
    <w:rsid w:val="00D936B3"/>
    <w:rsid w:val="00D937B5"/>
    <w:rsid w:val="00D937C7"/>
    <w:rsid w:val="00D937E0"/>
    <w:rsid w:val="00D93A2B"/>
    <w:rsid w:val="00D93A76"/>
    <w:rsid w:val="00D93CA8"/>
    <w:rsid w:val="00D93CDC"/>
    <w:rsid w:val="00D93D2D"/>
    <w:rsid w:val="00D940C0"/>
    <w:rsid w:val="00D9412B"/>
    <w:rsid w:val="00D944CE"/>
    <w:rsid w:val="00D94569"/>
    <w:rsid w:val="00D94E3C"/>
    <w:rsid w:val="00D95473"/>
    <w:rsid w:val="00D95719"/>
    <w:rsid w:val="00D95A38"/>
    <w:rsid w:val="00D95E2C"/>
    <w:rsid w:val="00D95F00"/>
    <w:rsid w:val="00D95F82"/>
    <w:rsid w:val="00D96709"/>
    <w:rsid w:val="00D967AF"/>
    <w:rsid w:val="00D9689E"/>
    <w:rsid w:val="00D96C78"/>
    <w:rsid w:val="00D972B0"/>
    <w:rsid w:val="00D97700"/>
    <w:rsid w:val="00D979B6"/>
    <w:rsid w:val="00D97AE5"/>
    <w:rsid w:val="00D97CA7"/>
    <w:rsid w:val="00D97EF0"/>
    <w:rsid w:val="00DA00E8"/>
    <w:rsid w:val="00DA0B38"/>
    <w:rsid w:val="00DA0CBD"/>
    <w:rsid w:val="00DA1198"/>
    <w:rsid w:val="00DA1379"/>
    <w:rsid w:val="00DA14A4"/>
    <w:rsid w:val="00DA18E9"/>
    <w:rsid w:val="00DA19B5"/>
    <w:rsid w:val="00DA1BDC"/>
    <w:rsid w:val="00DA1C56"/>
    <w:rsid w:val="00DA209D"/>
    <w:rsid w:val="00DA212A"/>
    <w:rsid w:val="00DA2222"/>
    <w:rsid w:val="00DA240A"/>
    <w:rsid w:val="00DA2642"/>
    <w:rsid w:val="00DA2BC1"/>
    <w:rsid w:val="00DA2CB0"/>
    <w:rsid w:val="00DA2DC1"/>
    <w:rsid w:val="00DA2F16"/>
    <w:rsid w:val="00DA311C"/>
    <w:rsid w:val="00DA3505"/>
    <w:rsid w:val="00DA363E"/>
    <w:rsid w:val="00DA375F"/>
    <w:rsid w:val="00DA3CE4"/>
    <w:rsid w:val="00DA3E32"/>
    <w:rsid w:val="00DA42EF"/>
    <w:rsid w:val="00DA43F8"/>
    <w:rsid w:val="00DA444F"/>
    <w:rsid w:val="00DA44BA"/>
    <w:rsid w:val="00DA4610"/>
    <w:rsid w:val="00DA4836"/>
    <w:rsid w:val="00DA4857"/>
    <w:rsid w:val="00DA4CB2"/>
    <w:rsid w:val="00DA5007"/>
    <w:rsid w:val="00DA5357"/>
    <w:rsid w:val="00DA53B1"/>
    <w:rsid w:val="00DA5A68"/>
    <w:rsid w:val="00DA5A82"/>
    <w:rsid w:val="00DA5DDA"/>
    <w:rsid w:val="00DA5E74"/>
    <w:rsid w:val="00DA6263"/>
    <w:rsid w:val="00DA68EC"/>
    <w:rsid w:val="00DA6BE0"/>
    <w:rsid w:val="00DA6C54"/>
    <w:rsid w:val="00DA7C8F"/>
    <w:rsid w:val="00DB0035"/>
    <w:rsid w:val="00DB050B"/>
    <w:rsid w:val="00DB06D1"/>
    <w:rsid w:val="00DB07AB"/>
    <w:rsid w:val="00DB086D"/>
    <w:rsid w:val="00DB0981"/>
    <w:rsid w:val="00DB0B17"/>
    <w:rsid w:val="00DB0B4D"/>
    <w:rsid w:val="00DB0B8F"/>
    <w:rsid w:val="00DB0D8D"/>
    <w:rsid w:val="00DB1062"/>
    <w:rsid w:val="00DB106A"/>
    <w:rsid w:val="00DB117A"/>
    <w:rsid w:val="00DB1270"/>
    <w:rsid w:val="00DB163E"/>
    <w:rsid w:val="00DB1718"/>
    <w:rsid w:val="00DB19F9"/>
    <w:rsid w:val="00DB1BC4"/>
    <w:rsid w:val="00DB1CA7"/>
    <w:rsid w:val="00DB1F1B"/>
    <w:rsid w:val="00DB225F"/>
    <w:rsid w:val="00DB276C"/>
    <w:rsid w:val="00DB2AD7"/>
    <w:rsid w:val="00DB3353"/>
    <w:rsid w:val="00DB3C1C"/>
    <w:rsid w:val="00DB3E72"/>
    <w:rsid w:val="00DB42B9"/>
    <w:rsid w:val="00DB43EA"/>
    <w:rsid w:val="00DB450A"/>
    <w:rsid w:val="00DB47AC"/>
    <w:rsid w:val="00DB481D"/>
    <w:rsid w:val="00DB4B23"/>
    <w:rsid w:val="00DB4FF7"/>
    <w:rsid w:val="00DB5018"/>
    <w:rsid w:val="00DB50B9"/>
    <w:rsid w:val="00DB5333"/>
    <w:rsid w:val="00DB534F"/>
    <w:rsid w:val="00DB53BA"/>
    <w:rsid w:val="00DB554B"/>
    <w:rsid w:val="00DB56D9"/>
    <w:rsid w:val="00DB5ABB"/>
    <w:rsid w:val="00DB5AD2"/>
    <w:rsid w:val="00DB63C9"/>
    <w:rsid w:val="00DB6405"/>
    <w:rsid w:val="00DB6532"/>
    <w:rsid w:val="00DB6594"/>
    <w:rsid w:val="00DB6705"/>
    <w:rsid w:val="00DB690E"/>
    <w:rsid w:val="00DB6C5C"/>
    <w:rsid w:val="00DB6D63"/>
    <w:rsid w:val="00DB7103"/>
    <w:rsid w:val="00DB7185"/>
    <w:rsid w:val="00DB75FB"/>
    <w:rsid w:val="00DB788F"/>
    <w:rsid w:val="00DB7EE9"/>
    <w:rsid w:val="00DC051B"/>
    <w:rsid w:val="00DC073C"/>
    <w:rsid w:val="00DC0D8C"/>
    <w:rsid w:val="00DC0FD2"/>
    <w:rsid w:val="00DC0FE2"/>
    <w:rsid w:val="00DC12D5"/>
    <w:rsid w:val="00DC150B"/>
    <w:rsid w:val="00DC15CA"/>
    <w:rsid w:val="00DC1CE9"/>
    <w:rsid w:val="00DC1D23"/>
    <w:rsid w:val="00DC26FF"/>
    <w:rsid w:val="00DC2708"/>
    <w:rsid w:val="00DC2CD2"/>
    <w:rsid w:val="00DC2F74"/>
    <w:rsid w:val="00DC3289"/>
    <w:rsid w:val="00DC355F"/>
    <w:rsid w:val="00DC3B8A"/>
    <w:rsid w:val="00DC4149"/>
    <w:rsid w:val="00DC43D5"/>
    <w:rsid w:val="00DC440A"/>
    <w:rsid w:val="00DC470A"/>
    <w:rsid w:val="00DC4C89"/>
    <w:rsid w:val="00DC4FD3"/>
    <w:rsid w:val="00DC53F2"/>
    <w:rsid w:val="00DC5408"/>
    <w:rsid w:val="00DC5492"/>
    <w:rsid w:val="00DC560F"/>
    <w:rsid w:val="00DC5A59"/>
    <w:rsid w:val="00DC6316"/>
    <w:rsid w:val="00DC65F7"/>
    <w:rsid w:val="00DC668D"/>
    <w:rsid w:val="00DC6A4E"/>
    <w:rsid w:val="00DC6E86"/>
    <w:rsid w:val="00DC6F5A"/>
    <w:rsid w:val="00DC7E3F"/>
    <w:rsid w:val="00DC7F7D"/>
    <w:rsid w:val="00DD0053"/>
    <w:rsid w:val="00DD028C"/>
    <w:rsid w:val="00DD02CF"/>
    <w:rsid w:val="00DD06F9"/>
    <w:rsid w:val="00DD072E"/>
    <w:rsid w:val="00DD07E1"/>
    <w:rsid w:val="00DD0D61"/>
    <w:rsid w:val="00DD0F40"/>
    <w:rsid w:val="00DD0FBA"/>
    <w:rsid w:val="00DD1038"/>
    <w:rsid w:val="00DD10AA"/>
    <w:rsid w:val="00DD10E4"/>
    <w:rsid w:val="00DD162D"/>
    <w:rsid w:val="00DD16E7"/>
    <w:rsid w:val="00DD182D"/>
    <w:rsid w:val="00DD1870"/>
    <w:rsid w:val="00DD220A"/>
    <w:rsid w:val="00DD2251"/>
    <w:rsid w:val="00DD275C"/>
    <w:rsid w:val="00DD27AD"/>
    <w:rsid w:val="00DD294E"/>
    <w:rsid w:val="00DD2C98"/>
    <w:rsid w:val="00DD2CC2"/>
    <w:rsid w:val="00DD2DA0"/>
    <w:rsid w:val="00DD2E3A"/>
    <w:rsid w:val="00DD3056"/>
    <w:rsid w:val="00DD306C"/>
    <w:rsid w:val="00DD32ED"/>
    <w:rsid w:val="00DD3CDB"/>
    <w:rsid w:val="00DD3CE2"/>
    <w:rsid w:val="00DD3F37"/>
    <w:rsid w:val="00DD4867"/>
    <w:rsid w:val="00DD4B0B"/>
    <w:rsid w:val="00DD4C42"/>
    <w:rsid w:val="00DD4F1E"/>
    <w:rsid w:val="00DD5085"/>
    <w:rsid w:val="00DD5131"/>
    <w:rsid w:val="00DD5434"/>
    <w:rsid w:val="00DD5468"/>
    <w:rsid w:val="00DD5486"/>
    <w:rsid w:val="00DD588F"/>
    <w:rsid w:val="00DD5A18"/>
    <w:rsid w:val="00DD5FBF"/>
    <w:rsid w:val="00DD6160"/>
    <w:rsid w:val="00DD6274"/>
    <w:rsid w:val="00DD62D1"/>
    <w:rsid w:val="00DD648B"/>
    <w:rsid w:val="00DD650F"/>
    <w:rsid w:val="00DD696F"/>
    <w:rsid w:val="00DD6C25"/>
    <w:rsid w:val="00DD72BC"/>
    <w:rsid w:val="00DD7509"/>
    <w:rsid w:val="00DD75A1"/>
    <w:rsid w:val="00DD7E3A"/>
    <w:rsid w:val="00DE045D"/>
    <w:rsid w:val="00DE047C"/>
    <w:rsid w:val="00DE099C"/>
    <w:rsid w:val="00DE0D85"/>
    <w:rsid w:val="00DE0E61"/>
    <w:rsid w:val="00DE0F82"/>
    <w:rsid w:val="00DE12AA"/>
    <w:rsid w:val="00DE1498"/>
    <w:rsid w:val="00DE1DB1"/>
    <w:rsid w:val="00DE24AD"/>
    <w:rsid w:val="00DE28AA"/>
    <w:rsid w:val="00DE2901"/>
    <w:rsid w:val="00DE2D74"/>
    <w:rsid w:val="00DE3069"/>
    <w:rsid w:val="00DE3233"/>
    <w:rsid w:val="00DE3241"/>
    <w:rsid w:val="00DE3378"/>
    <w:rsid w:val="00DE3380"/>
    <w:rsid w:val="00DE3638"/>
    <w:rsid w:val="00DE3645"/>
    <w:rsid w:val="00DE377B"/>
    <w:rsid w:val="00DE3CE7"/>
    <w:rsid w:val="00DE4062"/>
    <w:rsid w:val="00DE411A"/>
    <w:rsid w:val="00DE4166"/>
    <w:rsid w:val="00DE4290"/>
    <w:rsid w:val="00DE4660"/>
    <w:rsid w:val="00DE49B5"/>
    <w:rsid w:val="00DE4A94"/>
    <w:rsid w:val="00DE534F"/>
    <w:rsid w:val="00DE553D"/>
    <w:rsid w:val="00DE55A7"/>
    <w:rsid w:val="00DE5C92"/>
    <w:rsid w:val="00DE5CAF"/>
    <w:rsid w:val="00DE5F72"/>
    <w:rsid w:val="00DE6024"/>
    <w:rsid w:val="00DE6167"/>
    <w:rsid w:val="00DE653D"/>
    <w:rsid w:val="00DE6833"/>
    <w:rsid w:val="00DE68D9"/>
    <w:rsid w:val="00DE69C1"/>
    <w:rsid w:val="00DE6CF8"/>
    <w:rsid w:val="00DE6F47"/>
    <w:rsid w:val="00DE73F0"/>
    <w:rsid w:val="00DE7800"/>
    <w:rsid w:val="00DE7937"/>
    <w:rsid w:val="00DE7A3A"/>
    <w:rsid w:val="00DE7AD2"/>
    <w:rsid w:val="00DE7EE5"/>
    <w:rsid w:val="00DF00F6"/>
    <w:rsid w:val="00DF0635"/>
    <w:rsid w:val="00DF07CF"/>
    <w:rsid w:val="00DF0A93"/>
    <w:rsid w:val="00DF0A97"/>
    <w:rsid w:val="00DF11BC"/>
    <w:rsid w:val="00DF1298"/>
    <w:rsid w:val="00DF1477"/>
    <w:rsid w:val="00DF188F"/>
    <w:rsid w:val="00DF19FE"/>
    <w:rsid w:val="00DF1ED0"/>
    <w:rsid w:val="00DF237E"/>
    <w:rsid w:val="00DF24CD"/>
    <w:rsid w:val="00DF24DE"/>
    <w:rsid w:val="00DF29E8"/>
    <w:rsid w:val="00DF2BCA"/>
    <w:rsid w:val="00DF2C0D"/>
    <w:rsid w:val="00DF2CA2"/>
    <w:rsid w:val="00DF2EFA"/>
    <w:rsid w:val="00DF3484"/>
    <w:rsid w:val="00DF35E8"/>
    <w:rsid w:val="00DF37B4"/>
    <w:rsid w:val="00DF386C"/>
    <w:rsid w:val="00DF38EC"/>
    <w:rsid w:val="00DF3955"/>
    <w:rsid w:val="00DF3CD8"/>
    <w:rsid w:val="00DF3DD0"/>
    <w:rsid w:val="00DF4295"/>
    <w:rsid w:val="00DF42BE"/>
    <w:rsid w:val="00DF45DD"/>
    <w:rsid w:val="00DF4A1C"/>
    <w:rsid w:val="00DF4AE4"/>
    <w:rsid w:val="00DF4B08"/>
    <w:rsid w:val="00DF512E"/>
    <w:rsid w:val="00DF527D"/>
    <w:rsid w:val="00DF59EE"/>
    <w:rsid w:val="00DF5A6D"/>
    <w:rsid w:val="00DF5B6B"/>
    <w:rsid w:val="00DF6441"/>
    <w:rsid w:val="00DF64A3"/>
    <w:rsid w:val="00DF6CB1"/>
    <w:rsid w:val="00DF6EF5"/>
    <w:rsid w:val="00DF7037"/>
    <w:rsid w:val="00DF72C9"/>
    <w:rsid w:val="00DF73C8"/>
    <w:rsid w:val="00DF7456"/>
    <w:rsid w:val="00DF77B0"/>
    <w:rsid w:val="00DF7B34"/>
    <w:rsid w:val="00DF7DF2"/>
    <w:rsid w:val="00DF7F26"/>
    <w:rsid w:val="00E001C2"/>
    <w:rsid w:val="00E005CC"/>
    <w:rsid w:val="00E00606"/>
    <w:rsid w:val="00E0060E"/>
    <w:rsid w:val="00E00B76"/>
    <w:rsid w:val="00E00C9D"/>
    <w:rsid w:val="00E00D72"/>
    <w:rsid w:val="00E00FD3"/>
    <w:rsid w:val="00E01211"/>
    <w:rsid w:val="00E019C2"/>
    <w:rsid w:val="00E01D73"/>
    <w:rsid w:val="00E020FD"/>
    <w:rsid w:val="00E0213F"/>
    <w:rsid w:val="00E0239E"/>
    <w:rsid w:val="00E0243C"/>
    <w:rsid w:val="00E02666"/>
    <w:rsid w:val="00E027F8"/>
    <w:rsid w:val="00E02AA4"/>
    <w:rsid w:val="00E02F58"/>
    <w:rsid w:val="00E031C1"/>
    <w:rsid w:val="00E03A14"/>
    <w:rsid w:val="00E03BF8"/>
    <w:rsid w:val="00E0400C"/>
    <w:rsid w:val="00E041C0"/>
    <w:rsid w:val="00E04432"/>
    <w:rsid w:val="00E04658"/>
    <w:rsid w:val="00E046A3"/>
    <w:rsid w:val="00E0479D"/>
    <w:rsid w:val="00E048F2"/>
    <w:rsid w:val="00E04995"/>
    <w:rsid w:val="00E04A31"/>
    <w:rsid w:val="00E04DD3"/>
    <w:rsid w:val="00E04FA7"/>
    <w:rsid w:val="00E05217"/>
    <w:rsid w:val="00E059D6"/>
    <w:rsid w:val="00E05BB4"/>
    <w:rsid w:val="00E05CD3"/>
    <w:rsid w:val="00E05DB7"/>
    <w:rsid w:val="00E0617C"/>
    <w:rsid w:val="00E06313"/>
    <w:rsid w:val="00E06648"/>
    <w:rsid w:val="00E067A5"/>
    <w:rsid w:val="00E06F3C"/>
    <w:rsid w:val="00E071D6"/>
    <w:rsid w:val="00E073A2"/>
    <w:rsid w:val="00E07679"/>
    <w:rsid w:val="00E078F5"/>
    <w:rsid w:val="00E079D9"/>
    <w:rsid w:val="00E07B48"/>
    <w:rsid w:val="00E07EA6"/>
    <w:rsid w:val="00E07EC8"/>
    <w:rsid w:val="00E10A2B"/>
    <w:rsid w:val="00E11285"/>
    <w:rsid w:val="00E11353"/>
    <w:rsid w:val="00E1145E"/>
    <w:rsid w:val="00E11C48"/>
    <w:rsid w:val="00E11E98"/>
    <w:rsid w:val="00E122AC"/>
    <w:rsid w:val="00E123FF"/>
    <w:rsid w:val="00E12476"/>
    <w:rsid w:val="00E124AD"/>
    <w:rsid w:val="00E12572"/>
    <w:rsid w:val="00E12624"/>
    <w:rsid w:val="00E1263B"/>
    <w:rsid w:val="00E12BDD"/>
    <w:rsid w:val="00E12C9D"/>
    <w:rsid w:val="00E12D35"/>
    <w:rsid w:val="00E133E0"/>
    <w:rsid w:val="00E135EF"/>
    <w:rsid w:val="00E138E5"/>
    <w:rsid w:val="00E13911"/>
    <w:rsid w:val="00E13915"/>
    <w:rsid w:val="00E1406E"/>
    <w:rsid w:val="00E1443A"/>
    <w:rsid w:val="00E145B9"/>
    <w:rsid w:val="00E14B4B"/>
    <w:rsid w:val="00E14C3F"/>
    <w:rsid w:val="00E14CB9"/>
    <w:rsid w:val="00E15285"/>
    <w:rsid w:val="00E15588"/>
    <w:rsid w:val="00E15598"/>
    <w:rsid w:val="00E1599A"/>
    <w:rsid w:val="00E159E3"/>
    <w:rsid w:val="00E16143"/>
    <w:rsid w:val="00E169F9"/>
    <w:rsid w:val="00E16B61"/>
    <w:rsid w:val="00E16C6A"/>
    <w:rsid w:val="00E170AF"/>
    <w:rsid w:val="00E1715D"/>
    <w:rsid w:val="00E172F9"/>
    <w:rsid w:val="00E1739C"/>
    <w:rsid w:val="00E1739F"/>
    <w:rsid w:val="00E17613"/>
    <w:rsid w:val="00E1789C"/>
    <w:rsid w:val="00E203B9"/>
    <w:rsid w:val="00E204D5"/>
    <w:rsid w:val="00E20822"/>
    <w:rsid w:val="00E20A64"/>
    <w:rsid w:val="00E20B8B"/>
    <w:rsid w:val="00E20C9C"/>
    <w:rsid w:val="00E20CA4"/>
    <w:rsid w:val="00E2125F"/>
    <w:rsid w:val="00E21452"/>
    <w:rsid w:val="00E218FA"/>
    <w:rsid w:val="00E21C30"/>
    <w:rsid w:val="00E21F02"/>
    <w:rsid w:val="00E221F7"/>
    <w:rsid w:val="00E22837"/>
    <w:rsid w:val="00E22AB7"/>
    <w:rsid w:val="00E22B9E"/>
    <w:rsid w:val="00E22BCE"/>
    <w:rsid w:val="00E22DD4"/>
    <w:rsid w:val="00E22F89"/>
    <w:rsid w:val="00E22F9D"/>
    <w:rsid w:val="00E22FE1"/>
    <w:rsid w:val="00E23049"/>
    <w:rsid w:val="00E233E0"/>
    <w:rsid w:val="00E23772"/>
    <w:rsid w:val="00E23A1B"/>
    <w:rsid w:val="00E23BD8"/>
    <w:rsid w:val="00E23C1C"/>
    <w:rsid w:val="00E23CE8"/>
    <w:rsid w:val="00E23E8D"/>
    <w:rsid w:val="00E2400B"/>
    <w:rsid w:val="00E246EF"/>
    <w:rsid w:val="00E249C2"/>
    <w:rsid w:val="00E249E4"/>
    <w:rsid w:val="00E24B56"/>
    <w:rsid w:val="00E24C5B"/>
    <w:rsid w:val="00E24E1E"/>
    <w:rsid w:val="00E25194"/>
    <w:rsid w:val="00E25210"/>
    <w:rsid w:val="00E25462"/>
    <w:rsid w:val="00E2567D"/>
    <w:rsid w:val="00E25A57"/>
    <w:rsid w:val="00E25D01"/>
    <w:rsid w:val="00E25F48"/>
    <w:rsid w:val="00E2639E"/>
    <w:rsid w:val="00E264FF"/>
    <w:rsid w:val="00E265D7"/>
    <w:rsid w:val="00E2678B"/>
    <w:rsid w:val="00E26955"/>
    <w:rsid w:val="00E26B72"/>
    <w:rsid w:val="00E26C00"/>
    <w:rsid w:val="00E275B3"/>
    <w:rsid w:val="00E27847"/>
    <w:rsid w:val="00E27ACA"/>
    <w:rsid w:val="00E27B40"/>
    <w:rsid w:val="00E27F25"/>
    <w:rsid w:val="00E306AA"/>
    <w:rsid w:val="00E30858"/>
    <w:rsid w:val="00E30C1A"/>
    <w:rsid w:val="00E30E79"/>
    <w:rsid w:val="00E30EB6"/>
    <w:rsid w:val="00E30F66"/>
    <w:rsid w:val="00E30F84"/>
    <w:rsid w:val="00E30F8E"/>
    <w:rsid w:val="00E311EA"/>
    <w:rsid w:val="00E31974"/>
    <w:rsid w:val="00E31BB9"/>
    <w:rsid w:val="00E31E79"/>
    <w:rsid w:val="00E31EFE"/>
    <w:rsid w:val="00E320B0"/>
    <w:rsid w:val="00E3220B"/>
    <w:rsid w:val="00E3222A"/>
    <w:rsid w:val="00E323F4"/>
    <w:rsid w:val="00E324B8"/>
    <w:rsid w:val="00E32796"/>
    <w:rsid w:val="00E328F5"/>
    <w:rsid w:val="00E32B45"/>
    <w:rsid w:val="00E32B9E"/>
    <w:rsid w:val="00E32C56"/>
    <w:rsid w:val="00E32CA5"/>
    <w:rsid w:val="00E33147"/>
    <w:rsid w:val="00E33151"/>
    <w:rsid w:val="00E336C6"/>
    <w:rsid w:val="00E337A5"/>
    <w:rsid w:val="00E34240"/>
    <w:rsid w:val="00E34901"/>
    <w:rsid w:val="00E349D5"/>
    <w:rsid w:val="00E35005"/>
    <w:rsid w:val="00E350FE"/>
    <w:rsid w:val="00E3597A"/>
    <w:rsid w:val="00E35990"/>
    <w:rsid w:val="00E35B45"/>
    <w:rsid w:val="00E36302"/>
    <w:rsid w:val="00E364F3"/>
    <w:rsid w:val="00E3681B"/>
    <w:rsid w:val="00E36F74"/>
    <w:rsid w:val="00E36FEC"/>
    <w:rsid w:val="00E37708"/>
    <w:rsid w:val="00E377B3"/>
    <w:rsid w:val="00E37820"/>
    <w:rsid w:val="00E37A2A"/>
    <w:rsid w:val="00E37B43"/>
    <w:rsid w:val="00E37BE1"/>
    <w:rsid w:val="00E37D4B"/>
    <w:rsid w:val="00E37ECE"/>
    <w:rsid w:val="00E37FAA"/>
    <w:rsid w:val="00E40293"/>
    <w:rsid w:val="00E403F9"/>
    <w:rsid w:val="00E4076B"/>
    <w:rsid w:val="00E408FC"/>
    <w:rsid w:val="00E40A49"/>
    <w:rsid w:val="00E40D3B"/>
    <w:rsid w:val="00E4123F"/>
    <w:rsid w:val="00E41251"/>
    <w:rsid w:val="00E41875"/>
    <w:rsid w:val="00E418FA"/>
    <w:rsid w:val="00E41C38"/>
    <w:rsid w:val="00E41E77"/>
    <w:rsid w:val="00E41E7B"/>
    <w:rsid w:val="00E42972"/>
    <w:rsid w:val="00E42EC3"/>
    <w:rsid w:val="00E43006"/>
    <w:rsid w:val="00E43079"/>
    <w:rsid w:val="00E43136"/>
    <w:rsid w:val="00E43150"/>
    <w:rsid w:val="00E43332"/>
    <w:rsid w:val="00E4357D"/>
    <w:rsid w:val="00E438AB"/>
    <w:rsid w:val="00E43D98"/>
    <w:rsid w:val="00E43ED6"/>
    <w:rsid w:val="00E4403D"/>
    <w:rsid w:val="00E44215"/>
    <w:rsid w:val="00E444D3"/>
    <w:rsid w:val="00E44502"/>
    <w:rsid w:val="00E44DFA"/>
    <w:rsid w:val="00E450F0"/>
    <w:rsid w:val="00E45155"/>
    <w:rsid w:val="00E4517D"/>
    <w:rsid w:val="00E453DE"/>
    <w:rsid w:val="00E4541D"/>
    <w:rsid w:val="00E45492"/>
    <w:rsid w:val="00E45714"/>
    <w:rsid w:val="00E457D7"/>
    <w:rsid w:val="00E457ED"/>
    <w:rsid w:val="00E45839"/>
    <w:rsid w:val="00E45965"/>
    <w:rsid w:val="00E45C8E"/>
    <w:rsid w:val="00E45D07"/>
    <w:rsid w:val="00E45DF1"/>
    <w:rsid w:val="00E46159"/>
    <w:rsid w:val="00E462AC"/>
    <w:rsid w:val="00E467BF"/>
    <w:rsid w:val="00E46996"/>
    <w:rsid w:val="00E46E18"/>
    <w:rsid w:val="00E46E8E"/>
    <w:rsid w:val="00E470DE"/>
    <w:rsid w:val="00E471F8"/>
    <w:rsid w:val="00E47542"/>
    <w:rsid w:val="00E47A36"/>
    <w:rsid w:val="00E5070B"/>
    <w:rsid w:val="00E50BBC"/>
    <w:rsid w:val="00E51138"/>
    <w:rsid w:val="00E5118C"/>
    <w:rsid w:val="00E512F7"/>
    <w:rsid w:val="00E5135D"/>
    <w:rsid w:val="00E51BBC"/>
    <w:rsid w:val="00E51C16"/>
    <w:rsid w:val="00E522A6"/>
    <w:rsid w:val="00E52554"/>
    <w:rsid w:val="00E5275B"/>
    <w:rsid w:val="00E52875"/>
    <w:rsid w:val="00E5288B"/>
    <w:rsid w:val="00E52A05"/>
    <w:rsid w:val="00E52B23"/>
    <w:rsid w:val="00E52BF4"/>
    <w:rsid w:val="00E52F40"/>
    <w:rsid w:val="00E52FCD"/>
    <w:rsid w:val="00E53095"/>
    <w:rsid w:val="00E532D2"/>
    <w:rsid w:val="00E5347D"/>
    <w:rsid w:val="00E5359F"/>
    <w:rsid w:val="00E53801"/>
    <w:rsid w:val="00E538BB"/>
    <w:rsid w:val="00E53976"/>
    <w:rsid w:val="00E54AFE"/>
    <w:rsid w:val="00E54F6D"/>
    <w:rsid w:val="00E5503D"/>
    <w:rsid w:val="00E55097"/>
    <w:rsid w:val="00E5523F"/>
    <w:rsid w:val="00E55596"/>
    <w:rsid w:val="00E5594F"/>
    <w:rsid w:val="00E55B8E"/>
    <w:rsid w:val="00E5611F"/>
    <w:rsid w:val="00E563FB"/>
    <w:rsid w:val="00E56C1D"/>
    <w:rsid w:val="00E56D62"/>
    <w:rsid w:val="00E56E02"/>
    <w:rsid w:val="00E574E9"/>
    <w:rsid w:val="00E57531"/>
    <w:rsid w:val="00E579F0"/>
    <w:rsid w:val="00E57E77"/>
    <w:rsid w:val="00E60389"/>
    <w:rsid w:val="00E60A88"/>
    <w:rsid w:val="00E61084"/>
    <w:rsid w:val="00E61417"/>
    <w:rsid w:val="00E614C6"/>
    <w:rsid w:val="00E61E94"/>
    <w:rsid w:val="00E61ED4"/>
    <w:rsid w:val="00E61F77"/>
    <w:rsid w:val="00E61FFB"/>
    <w:rsid w:val="00E62123"/>
    <w:rsid w:val="00E62129"/>
    <w:rsid w:val="00E62170"/>
    <w:rsid w:val="00E62609"/>
    <w:rsid w:val="00E6265C"/>
    <w:rsid w:val="00E62AA3"/>
    <w:rsid w:val="00E62AEE"/>
    <w:rsid w:val="00E62B54"/>
    <w:rsid w:val="00E62CDC"/>
    <w:rsid w:val="00E62DD9"/>
    <w:rsid w:val="00E62E94"/>
    <w:rsid w:val="00E62F98"/>
    <w:rsid w:val="00E634DD"/>
    <w:rsid w:val="00E634E5"/>
    <w:rsid w:val="00E6390F"/>
    <w:rsid w:val="00E63948"/>
    <w:rsid w:val="00E63CCD"/>
    <w:rsid w:val="00E640BC"/>
    <w:rsid w:val="00E642D5"/>
    <w:rsid w:val="00E6431C"/>
    <w:rsid w:val="00E64408"/>
    <w:rsid w:val="00E644FD"/>
    <w:rsid w:val="00E64618"/>
    <w:rsid w:val="00E6512D"/>
    <w:rsid w:val="00E651D0"/>
    <w:rsid w:val="00E6535A"/>
    <w:rsid w:val="00E65D6D"/>
    <w:rsid w:val="00E66330"/>
    <w:rsid w:val="00E66778"/>
    <w:rsid w:val="00E66A86"/>
    <w:rsid w:val="00E66BFD"/>
    <w:rsid w:val="00E66EC4"/>
    <w:rsid w:val="00E66F92"/>
    <w:rsid w:val="00E67136"/>
    <w:rsid w:val="00E673AE"/>
    <w:rsid w:val="00E6757D"/>
    <w:rsid w:val="00E676ED"/>
    <w:rsid w:val="00E67710"/>
    <w:rsid w:val="00E679FE"/>
    <w:rsid w:val="00E67A51"/>
    <w:rsid w:val="00E67D50"/>
    <w:rsid w:val="00E7024D"/>
    <w:rsid w:val="00E70314"/>
    <w:rsid w:val="00E70667"/>
    <w:rsid w:val="00E70F43"/>
    <w:rsid w:val="00E70F58"/>
    <w:rsid w:val="00E7107D"/>
    <w:rsid w:val="00E71293"/>
    <w:rsid w:val="00E71441"/>
    <w:rsid w:val="00E7188C"/>
    <w:rsid w:val="00E71977"/>
    <w:rsid w:val="00E71DC8"/>
    <w:rsid w:val="00E71E22"/>
    <w:rsid w:val="00E727F5"/>
    <w:rsid w:val="00E72A86"/>
    <w:rsid w:val="00E72BEE"/>
    <w:rsid w:val="00E73172"/>
    <w:rsid w:val="00E7345D"/>
    <w:rsid w:val="00E7359C"/>
    <w:rsid w:val="00E735F7"/>
    <w:rsid w:val="00E73802"/>
    <w:rsid w:val="00E73833"/>
    <w:rsid w:val="00E738BE"/>
    <w:rsid w:val="00E7390B"/>
    <w:rsid w:val="00E73A62"/>
    <w:rsid w:val="00E73C57"/>
    <w:rsid w:val="00E7410F"/>
    <w:rsid w:val="00E74273"/>
    <w:rsid w:val="00E746FA"/>
    <w:rsid w:val="00E749DD"/>
    <w:rsid w:val="00E74A76"/>
    <w:rsid w:val="00E74BDC"/>
    <w:rsid w:val="00E74D69"/>
    <w:rsid w:val="00E74DC6"/>
    <w:rsid w:val="00E74EE2"/>
    <w:rsid w:val="00E74EFE"/>
    <w:rsid w:val="00E74F5C"/>
    <w:rsid w:val="00E75A0F"/>
    <w:rsid w:val="00E75AD8"/>
    <w:rsid w:val="00E75B16"/>
    <w:rsid w:val="00E75C37"/>
    <w:rsid w:val="00E763CE"/>
    <w:rsid w:val="00E76518"/>
    <w:rsid w:val="00E76968"/>
    <w:rsid w:val="00E769CD"/>
    <w:rsid w:val="00E769D7"/>
    <w:rsid w:val="00E76DA1"/>
    <w:rsid w:val="00E76F82"/>
    <w:rsid w:val="00E77817"/>
    <w:rsid w:val="00E77D4A"/>
    <w:rsid w:val="00E8011C"/>
    <w:rsid w:val="00E80732"/>
    <w:rsid w:val="00E81277"/>
    <w:rsid w:val="00E819DE"/>
    <w:rsid w:val="00E81B90"/>
    <w:rsid w:val="00E81DC7"/>
    <w:rsid w:val="00E81E02"/>
    <w:rsid w:val="00E82C19"/>
    <w:rsid w:val="00E83308"/>
    <w:rsid w:val="00E83700"/>
    <w:rsid w:val="00E8386D"/>
    <w:rsid w:val="00E83B29"/>
    <w:rsid w:val="00E8407E"/>
    <w:rsid w:val="00E84226"/>
    <w:rsid w:val="00E84C2A"/>
    <w:rsid w:val="00E84C86"/>
    <w:rsid w:val="00E84CDD"/>
    <w:rsid w:val="00E84E1E"/>
    <w:rsid w:val="00E85095"/>
    <w:rsid w:val="00E85169"/>
    <w:rsid w:val="00E859F2"/>
    <w:rsid w:val="00E85B2D"/>
    <w:rsid w:val="00E85B73"/>
    <w:rsid w:val="00E85C5F"/>
    <w:rsid w:val="00E85D3A"/>
    <w:rsid w:val="00E85EE6"/>
    <w:rsid w:val="00E8612B"/>
    <w:rsid w:val="00E86530"/>
    <w:rsid w:val="00E869F3"/>
    <w:rsid w:val="00E86A88"/>
    <w:rsid w:val="00E8707E"/>
    <w:rsid w:val="00E8718E"/>
    <w:rsid w:val="00E877E0"/>
    <w:rsid w:val="00E87AE9"/>
    <w:rsid w:val="00E87F94"/>
    <w:rsid w:val="00E900E4"/>
    <w:rsid w:val="00E90998"/>
    <w:rsid w:val="00E90A02"/>
    <w:rsid w:val="00E9115A"/>
    <w:rsid w:val="00E9173A"/>
    <w:rsid w:val="00E91C5F"/>
    <w:rsid w:val="00E91D94"/>
    <w:rsid w:val="00E91E5E"/>
    <w:rsid w:val="00E92433"/>
    <w:rsid w:val="00E92536"/>
    <w:rsid w:val="00E92A5B"/>
    <w:rsid w:val="00E92A98"/>
    <w:rsid w:val="00E92ADB"/>
    <w:rsid w:val="00E9309B"/>
    <w:rsid w:val="00E932DA"/>
    <w:rsid w:val="00E93B8D"/>
    <w:rsid w:val="00E9441F"/>
    <w:rsid w:val="00E9466B"/>
    <w:rsid w:val="00E947B4"/>
    <w:rsid w:val="00E947E3"/>
    <w:rsid w:val="00E94AEB"/>
    <w:rsid w:val="00E95053"/>
    <w:rsid w:val="00E95161"/>
    <w:rsid w:val="00E9541B"/>
    <w:rsid w:val="00E954FE"/>
    <w:rsid w:val="00E9557F"/>
    <w:rsid w:val="00E95648"/>
    <w:rsid w:val="00E95928"/>
    <w:rsid w:val="00E9594E"/>
    <w:rsid w:val="00E9598E"/>
    <w:rsid w:val="00E95AB9"/>
    <w:rsid w:val="00E95C45"/>
    <w:rsid w:val="00E967C4"/>
    <w:rsid w:val="00E96A0E"/>
    <w:rsid w:val="00E96A3F"/>
    <w:rsid w:val="00E96AEB"/>
    <w:rsid w:val="00E97362"/>
    <w:rsid w:val="00E97AC6"/>
    <w:rsid w:val="00E97C1E"/>
    <w:rsid w:val="00E97C87"/>
    <w:rsid w:val="00EA01A4"/>
    <w:rsid w:val="00EA05E6"/>
    <w:rsid w:val="00EA05ED"/>
    <w:rsid w:val="00EA087B"/>
    <w:rsid w:val="00EA0A78"/>
    <w:rsid w:val="00EA0C5E"/>
    <w:rsid w:val="00EA0CC2"/>
    <w:rsid w:val="00EA0F7B"/>
    <w:rsid w:val="00EA13EF"/>
    <w:rsid w:val="00EA1507"/>
    <w:rsid w:val="00EA185E"/>
    <w:rsid w:val="00EA1B19"/>
    <w:rsid w:val="00EA1C85"/>
    <w:rsid w:val="00EA2541"/>
    <w:rsid w:val="00EA2574"/>
    <w:rsid w:val="00EA269D"/>
    <w:rsid w:val="00EA2A8A"/>
    <w:rsid w:val="00EA2DD7"/>
    <w:rsid w:val="00EA2E61"/>
    <w:rsid w:val="00EA32F6"/>
    <w:rsid w:val="00EA347D"/>
    <w:rsid w:val="00EA38A3"/>
    <w:rsid w:val="00EA3D45"/>
    <w:rsid w:val="00EA3E37"/>
    <w:rsid w:val="00EA4095"/>
    <w:rsid w:val="00EA40D2"/>
    <w:rsid w:val="00EA42BA"/>
    <w:rsid w:val="00EA433D"/>
    <w:rsid w:val="00EA4541"/>
    <w:rsid w:val="00EA4612"/>
    <w:rsid w:val="00EA4AA9"/>
    <w:rsid w:val="00EA4D24"/>
    <w:rsid w:val="00EA4E50"/>
    <w:rsid w:val="00EA5032"/>
    <w:rsid w:val="00EA5141"/>
    <w:rsid w:val="00EA5352"/>
    <w:rsid w:val="00EA53AE"/>
    <w:rsid w:val="00EA54B6"/>
    <w:rsid w:val="00EA568F"/>
    <w:rsid w:val="00EA56D3"/>
    <w:rsid w:val="00EA5954"/>
    <w:rsid w:val="00EA5BC8"/>
    <w:rsid w:val="00EA5E83"/>
    <w:rsid w:val="00EA6304"/>
    <w:rsid w:val="00EA6540"/>
    <w:rsid w:val="00EA6B7C"/>
    <w:rsid w:val="00EA6C88"/>
    <w:rsid w:val="00EA7022"/>
    <w:rsid w:val="00EA7102"/>
    <w:rsid w:val="00EA72C5"/>
    <w:rsid w:val="00EA7354"/>
    <w:rsid w:val="00EA782B"/>
    <w:rsid w:val="00EA7900"/>
    <w:rsid w:val="00EA7A35"/>
    <w:rsid w:val="00EA7B8D"/>
    <w:rsid w:val="00EA7BBA"/>
    <w:rsid w:val="00EA7C84"/>
    <w:rsid w:val="00EB0416"/>
    <w:rsid w:val="00EB0496"/>
    <w:rsid w:val="00EB0500"/>
    <w:rsid w:val="00EB0F97"/>
    <w:rsid w:val="00EB1168"/>
    <w:rsid w:val="00EB14E7"/>
    <w:rsid w:val="00EB17EB"/>
    <w:rsid w:val="00EB1AED"/>
    <w:rsid w:val="00EB1D23"/>
    <w:rsid w:val="00EB1EE2"/>
    <w:rsid w:val="00EB1F50"/>
    <w:rsid w:val="00EB1F80"/>
    <w:rsid w:val="00EB21CD"/>
    <w:rsid w:val="00EB241A"/>
    <w:rsid w:val="00EB2675"/>
    <w:rsid w:val="00EB2A15"/>
    <w:rsid w:val="00EB2B29"/>
    <w:rsid w:val="00EB2FBF"/>
    <w:rsid w:val="00EB30EF"/>
    <w:rsid w:val="00EB31E9"/>
    <w:rsid w:val="00EB3546"/>
    <w:rsid w:val="00EB3691"/>
    <w:rsid w:val="00EB36A7"/>
    <w:rsid w:val="00EB3845"/>
    <w:rsid w:val="00EB3D06"/>
    <w:rsid w:val="00EB44F2"/>
    <w:rsid w:val="00EB46F3"/>
    <w:rsid w:val="00EB492C"/>
    <w:rsid w:val="00EB4DED"/>
    <w:rsid w:val="00EB4E3D"/>
    <w:rsid w:val="00EB52B9"/>
    <w:rsid w:val="00EB535A"/>
    <w:rsid w:val="00EB5424"/>
    <w:rsid w:val="00EB5851"/>
    <w:rsid w:val="00EB58F0"/>
    <w:rsid w:val="00EB59F7"/>
    <w:rsid w:val="00EB5C9B"/>
    <w:rsid w:val="00EB637B"/>
    <w:rsid w:val="00EB648E"/>
    <w:rsid w:val="00EB6825"/>
    <w:rsid w:val="00EB689E"/>
    <w:rsid w:val="00EB697A"/>
    <w:rsid w:val="00EB6F3B"/>
    <w:rsid w:val="00EB6FF2"/>
    <w:rsid w:val="00EB704D"/>
    <w:rsid w:val="00EB7483"/>
    <w:rsid w:val="00EB76A1"/>
    <w:rsid w:val="00EB77F0"/>
    <w:rsid w:val="00EB7C34"/>
    <w:rsid w:val="00EB7ED0"/>
    <w:rsid w:val="00EC027C"/>
    <w:rsid w:val="00EC03EB"/>
    <w:rsid w:val="00EC0627"/>
    <w:rsid w:val="00EC0696"/>
    <w:rsid w:val="00EC07E9"/>
    <w:rsid w:val="00EC0B1D"/>
    <w:rsid w:val="00EC1184"/>
    <w:rsid w:val="00EC1A70"/>
    <w:rsid w:val="00EC2041"/>
    <w:rsid w:val="00EC2058"/>
    <w:rsid w:val="00EC222F"/>
    <w:rsid w:val="00EC2400"/>
    <w:rsid w:val="00EC247B"/>
    <w:rsid w:val="00EC31B5"/>
    <w:rsid w:val="00EC328C"/>
    <w:rsid w:val="00EC32BC"/>
    <w:rsid w:val="00EC334F"/>
    <w:rsid w:val="00EC396F"/>
    <w:rsid w:val="00EC3991"/>
    <w:rsid w:val="00EC3B2D"/>
    <w:rsid w:val="00EC40CF"/>
    <w:rsid w:val="00EC445F"/>
    <w:rsid w:val="00EC4511"/>
    <w:rsid w:val="00EC45B7"/>
    <w:rsid w:val="00EC466D"/>
    <w:rsid w:val="00EC48DC"/>
    <w:rsid w:val="00EC4CF4"/>
    <w:rsid w:val="00EC4E23"/>
    <w:rsid w:val="00EC4F93"/>
    <w:rsid w:val="00EC548E"/>
    <w:rsid w:val="00EC561C"/>
    <w:rsid w:val="00EC5970"/>
    <w:rsid w:val="00EC59DB"/>
    <w:rsid w:val="00EC5CFF"/>
    <w:rsid w:val="00EC5E80"/>
    <w:rsid w:val="00EC6761"/>
    <w:rsid w:val="00EC685B"/>
    <w:rsid w:val="00EC7143"/>
    <w:rsid w:val="00EC7217"/>
    <w:rsid w:val="00EC7752"/>
    <w:rsid w:val="00EC7CCE"/>
    <w:rsid w:val="00EC7FB1"/>
    <w:rsid w:val="00ED010C"/>
    <w:rsid w:val="00ED0C07"/>
    <w:rsid w:val="00ED0E7F"/>
    <w:rsid w:val="00ED1112"/>
    <w:rsid w:val="00ED18BF"/>
    <w:rsid w:val="00ED1BAA"/>
    <w:rsid w:val="00ED249F"/>
    <w:rsid w:val="00ED2BB7"/>
    <w:rsid w:val="00ED2DA7"/>
    <w:rsid w:val="00ED3117"/>
    <w:rsid w:val="00ED32E3"/>
    <w:rsid w:val="00ED3427"/>
    <w:rsid w:val="00ED383A"/>
    <w:rsid w:val="00ED3B42"/>
    <w:rsid w:val="00ED4146"/>
    <w:rsid w:val="00ED4325"/>
    <w:rsid w:val="00ED47D0"/>
    <w:rsid w:val="00ED48FE"/>
    <w:rsid w:val="00ED4BD5"/>
    <w:rsid w:val="00ED4C9A"/>
    <w:rsid w:val="00ED4DE9"/>
    <w:rsid w:val="00ED562C"/>
    <w:rsid w:val="00ED56B2"/>
    <w:rsid w:val="00ED56CA"/>
    <w:rsid w:val="00ED5743"/>
    <w:rsid w:val="00ED592C"/>
    <w:rsid w:val="00ED5D29"/>
    <w:rsid w:val="00ED5E3B"/>
    <w:rsid w:val="00ED5F6E"/>
    <w:rsid w:val="00ED6557"/>
    <w:rsid w:val="00ED7667"/>
    <w:rsid w:val="00ED781C"/>
    <w:rsid w:val="00EE0078"/>
    <w:rsid w:val="00EE044E"/>
    <w:rsid w:val="00EE04F0"/>
    <w:rsid w:val="00EE0A56"/>
    <w:rsid w:val="00EE0A98"/>
    <w:rsid w:val="00EE0AE4"/>
    <w:rsid w:val="00EE0B84"/>
    <w:rsid w:val="00EE0C95"/>
    <w:rsid w:val="00EE10DF"/>
    <w:rsid w:val="00EE12A3"/>
    <w:rsid w:val="00EE15B2"/>
    <w:rsid w:val="00EE170D"/>
    <w:rsid w:val="00EE1837"/>
    <w:rsid w:val="00EE19B0"/>
    <w:rsid w:val="00EE1E45"/>
    <w:rsid w:val="00EE1E48"/>
    <w:rsid w:val="00EE1EA7"/>
    <w:rsid w:val="00EE1FAF"/>
    <w:rsid w:val="00EE20B9"/>
    <w:rsid w:val="00EE293D"/>
    <w:rsid w:val="00EE2DC5"/>
    <w:rsid w:val="00EE2E6D"/>
    <w:rsid w:val="00EE32A2"/>
    <w:rsid w:val="00EE33CC"/>
    <w:rsid w:val="00EE352D"/>
    <w:rsid w:val="00EE38FF"/>
    <w:rsid w:val="00EE39B1"/>
    <w:rsid w:val="00EE3C1A"/>
    <w:rsid w:val="00EE3D3B"/>
    <w:rsid w:val="00EE4331"/>
    <w:rsid w:val="00EE4AA2"/>
    <w:rsid w:val="00EE4BCE"/>
    <w:rsid w:val="00EE4ED7"/>
    <w:rsid w:val="00EE51A8"/>
    <w:rsid w:val="00EE544D"/>
    <w:rsid w:val="00EE57C6"/>
    <w:rsid w:val="00EE5939"/>
    <w:rsid w:val="00EE5CD5"/>
    <w:rsid w:val="00EE5EF8"/>
    <w:rsid w:val="00EE60A8"/>
    <w:rsid w:val="00EE621B"/>
    <w:rsid w:val="00EE65C0"/>
    <w:rsid w:val="00EE68A0"/>
    <w:rsid w:val="00EE68AA"/>
    <w:rsid w:val="00EE6E56"/>
    <w:rsid w:val="00EE734C"/>
    <w:rsid w:val="00EE73F9"/>
    <w:rsid w:val="00EE7C38"/>
    <w:rsid w:val="00EF002A"/>
    <w:rsid w:val="00EF0033"/>
    <w:rsid w:val="00EF0050"/>
    <w:rsid w:val="00EF02CF"/>
    <w:rsid w:val="00EF0780"/>
    <w:rsid w:val="00EF08B1"/>
    <w:rsid w:val="00EF094E"/>
    <w:rsid w:val="00EF0B8F"/>
    <w:rsid w:val="00EF1751"/>
    <w:rsid w:val="00EF1A02"/>
    <w:rsid w:val="00EF1D38"/>
    <w:rsid w:val="00EF234F"/>
    <w:rsid w:val="00EF2486"/>
    <w:rsid w:val="00EF270D"/>
    <w:rsid w:val="00EF2A2F"/>
    <w:rsid w:val="00EF2AA0"/>
    <w:rsid w:val="00EF2B43"/>
    <w:rsid w:val="00EF2FA1"/>
    <w:rsid w:val="00EF3367"/>
    <w:rsid w:val="00EF3866"/>
    <w:rsid w:val="00EF3D52"/>
    <w:rsid w:val="00EF44D7"/>
    <w:rsid w:val="00EF47E8"/>
    <w:rsid w:val="00EF490F"/>
    <w:rsid w:val="00EF4B9A"/>
    <w:rsid w:val="00EF4BB5"/>
    <w:rsid w:val="00EF4BC9"/>
    <w:rsid w:val="00EF4F0F"/>
    <w:rsid w:val="00EF50D1"/>
    <w:rsid w:val="00EF51AD"/>
    <w:rsid w:val="00EF5C09"/>
    <w:rsid w:val="00EF6200"/>
    <w:rsid w:val="00EF6A6A"/>
    <w:rsid w:val="00EF6BA4"/>
    <w:rsid w:val="00EF6F64"/>
    <w:rsid w:val="00EF70C8"/>
    <w:rsid w:val="00EF716D"/>
    <w:rsid w:val="00EF71AC"/>
    <w:rsid w:val="00EF728C"/>
    <w:rsid w:val="00EF750A"/>
    <w:rsid w:val="00EF7611"/>
    <w:rsid w:val="00EF7630"/>
    <w:rsid w:val="00EF7857"/>
    <w:rsid w:val="00EF7B73"/>
    <w:rsid w:val="00EF7D98"/>
    <w:rsid w:val="00EF7FDB"/>
    <w:rsid w:val="00F00072"/>
    <w:rsid w:val="00F000AB"/>
    <w:rsid w:val="00F003C4"/>
    <w:rsid w:val="00F00875"/>
    <w:rsid w:val="00F008BB"/>
    <w:rsid w:val="00F009B9"/>
    <w:rsid w:val="00F00E2A"/>
    <w:rsid w:val="00F01581"/>
    <w:rsid w:val="00F01824"/>
    <w:rsid w:val="00F01C77"/>
    <w:rsid w:val="00F024EF"/>
    <w:rsid w:val="00F02591"/>
    <w:rsid w:val="00F025F9"/>
    <w:rsid w:val="00F02B0B"/>
    <w:rsid w:val="00F02BCC"/>
    <w:rsid w:val="00F02E6C"/>
    <w:rsid w:val="00F03053"/>
    <w:rsid w:val="00F03207"/>
    <w:rsid w:val="00F0343A"/>
    <w:rsid w:val="00F034FF"/>
    <w:rsid w:val="00F03D1F"/>
    <w:rsid w:val="00F0406F"/>
    <w:rsid w:val="00F041C1"/>
    <w:rsid w:val="00F042EC"/>
    <w:rsid w:val="00F04397"/>
    <w:rsid w:val="00F044C7"/>
    <w:rsid w:val="00F044EA"/>
    <w:rsid w:val="00F045B8"/>
    <w:rsid w:val="00F04CA4"/>
    <w:rsid w:val="00F04EFF"/>
    <w:rsid w:val="00F04F6C"/>
    <w:rsid w:val="00F05B4A"/>
    <w:rsid w:val="00F05C49"/>
    <w:rsid w:val="00F05FC7"/>
    <w:rsid w:val="00F06389"/>
    <w:rsid w:val="00F063B3"/>
    <w:rsid w:val="00F066D6"/>
    <w:rsid w:val="00F0674B"/>
    <w:rsid w:val="00F06BB4"/>
    <w:rsid w:val="00F06E52"/>
    <w:rsid w:val="00F07086"/>
    <w:rsid w:val="00F07574"/>
    <w:rsid w:val="00F07782"/>
    <w:rsid w:val="00F0789A"/>
    <w:rsid w:val="00F078FB"/>
    <w:rsid w:val="00F07A98"/>
    <w:rsid w:val="00F07CD7"/>
    <w:rsid w:val="00F07E99"/>
    <w:rsid w:val="00F105A0"/>
    <w:rsid w:val="00F10978"/>
    <w:rsid w:val="00F10CD1"/>
    <w:rsid w:val="00F10EC9"/>
    <w:rsid w:val="00F1122B"/>
    <w:rsid w:val="00F112BA"/>
    <w:rsid w:val="00F11532"/>
    <w:rsid w:val="00F119F2"/>
    <w:rsid w:val="00F11A9C"/>
    <w:rsid w:val="00F12273"/>
    <w:rsid w:val="00F125E9"/>
    <w:rsid w:val="00F126CA"/>
    <w:rsid w:val="00F127BC"/>
    <w:rsid w:val="00F12DA0"/>
    <w:rsid w:val="00F1303A"/>
    <w:rsid w:val="00F13068"/>
    <w:rsid w:val="00F1355B"/>
    <w:rsid w:val="00F1372B"/>
    <w:rsid w:val="00F13741"/>
    <w:rsid w:val="00F13C72"/>
    <w:rsid w:val="00F13D2E"/>
    <w:rsid w:val="00F13E68"/>
    <w:rsid w:val="00F13FBE"/>
    <w:rsid w:val="00F14070"/>
    <w:rsid w:val="00F1460A"/>
    <w:rsid w:val="00F146DB"/>
    <w:rsid w:val="00F14FB2"/>
    <w:rsid w:val="00F151D2"/>
    <w:rsid w:val="00F1567B"/>
    <w:rsid w:val="00F1572E"/>
    <w:rsid w:val="00F158F0"/>
    <w:rsid w:val="00F15AB5"/>
    <w:rsid w:val="00F15DAD"/>
    <w:rsid w:val="00F15E87"/>
    <w:rsid w:val="00F161E8"/>
    <w:rsid w:val="00F1641D"/>
    <w:rsid w:val="00F168A7"/>
    <w:rsid w:val="00F16DAC"/>
    <w:rsid w:val="00F1702B"/>
    <w:rsid w:val="00F1721F"/>
    <w:rsid w:val="00F174BD"/>
    <w:rsid w:val="00F175E6"/>
    <w:rsid w:val="00F17FF5"/>
    <w:rsid w:val="00F2011A"/>
    <w:rsid w:val="00F201F0"/>
    <w:rsid w:val="00F205D3"/>
    <w:rsid w:val="00F20B91"/>
    <w:rsid w:val="00F20C95"/>
    <w:rsid w:val="00F20E43"/>
    <w:rsid w:val="00F210DD"/>
    <w:rsid w:val="00F212CE"/>
    <w:rsid w:val="00F2159E"/>
    <w:rsid w:val="00F216DD"/>
    <w:rsid w:val="00F216FE"/>
    <w:rsid w:val="00F2190D"/>
    <w:rsid w:val="00F21E38"/>
    <w:rsid w:val="00F21EF4"/>
    <w:rsid w:val="00F22328"/>
    <w:rsid w:val="00F225FC"/>
    <w:rsid w:val="00F22903"/>
    <w:rsid w:val="00F22934"/>
    <w:rsid w:val="00F22975"/>
    <w:rsid w:val="00F22A68"/>
    <w:rsid w:val="00F2316D"/>
    <w:rsid w:val="00F23248"/>
    <w:rsid w:val="00F23606"/>
    <w:rsid w:val="00F2366D"/>
    <w:rsid w:val="00F236A4"/>
    <w:rsid w:val="00F2372D"/>
    <w:rsid w:val="00F237C3"/>
    <w:rsid w:val="00F23950"/>
    <w:rsid w:val="00F23A9D"/>
    <w:rsid w:val="00F23C2B"/>
    <w:rsid w:val="00F242E0"/>
    <w:rsid w:val="00F247AF"/>
    <w:rsid w:val="00F24D29"/>
    <w:rsid w:val="00F24FBE"/>
    <w:rsid w:val="00F250F7"/>
    <w:rsid w:val="00F2521D"/>
    <w:rsid w:val="00F25BFB"/>
    <w:rsid w:val="00F25C7B"/>
    <w:rsid w:val="00F25F61"/>
    <w:rsid w:val="00F268B8"/>
    <w:rsid w:val="00F26AA8"/>
    <w:rsid w:val="00F27092"/>
    <w:rsid w:val="00F270D0"/>
    <w:rsid w:val="00F27107"/>
    <w:rsid w:val="00F2727B"/>
    <w:rsid w:val="00F2742B"/>
    <w:rsid w:val="00F274FB"/>
    <w:rsid w:val="00F275AE"/>
    <w:rsid w:val="00F277AD"/>
    <w:rsid w:val="00F27B69"/>
    <w:rsid w:val="00F305D1"/>
    <w:rsid w:val="00F30962"/>
    <w:rsid w:val="00F30D31"/>
    <w:rsid w:val="00F31428"/>
    <w:rsid w:val="00F3198E"/>
    <w:rsid w:val="00F31D82"/>
    <w:rsid w:val="00F31EE4"/>
    <w:rsid w:val="00F32195"/>
    <w:rsid w:val="00F32913"/>
    <w:rsid w:val="00F33087"/>
    <w:rsid w:val="00F3308F"/>
    <w:rsid w:val="00F331A6"/>
    <w:rsid w:val="00F33299"/>
    <w:rsid w:val="00F335B5"/>
    <w:rsid w:val="00F33621"/>
    <w:rsid w:val="00F3369E"/>
    <w:rsid w:val="00F336A0"/>
    <w:rsid w:val="00F3380A"/>
    <w:rsid w:val="00F33BAB"/>
    <w:rsid w:val="00F3450E"/>
    <w:rsid w:val="00F347BA"/>
    <w:rsid w:val="00F3485C"/>
    <w:rsid w:val="00F348C7"/>
    <w:rsid w:val="00F34FE2"/>
    <w:rsid w:val="00F356A6"/>
    <w:rsid w:val="00F3586D"/>
    <w:rsid w:val="00F35C6C"/>
    <w:rsid w:val="00F35DE1"/>
    <w:rsid w:val="00F35DF2"/>
    <w:rsid w:val="00F35E81"/>
    <w:rsid w:val="00F35FC3"/>
    <w:rsid w:val="00F36043"/>
    <w:rsid w:val="00F3615B"/>
    <w:rsid w:val="00F36403"/>
    <w:rsid w:val="00F36755"/>
    <w:rsid w:val="00F36882"/>
    <w:rsid w:val="00F36B16"/>
    <w:rsid w:val="00F36B56"/>
    <w:rsid w:val="00F3730E"/>
    <w:rsid w:val="00F3794F"/>
    <w:rsid w:val="00F379BB"/>
    <w:rsid w:val="00F37BE2"/>
    <w:rsid w:val="00F37BEE"/>
    <w:rsid w:val="00F37EF6"/>
    <w:rsid w:val="00F402B6"/>
    <w:rsid w:val="00F40A06"/>
    <w:rsid w:val="00F40B51"/>
    <w:rsid w:val="00F40D4F"/>
    <w:rsid w:val="00F40DA0"/>
    <w:rsid w:val="00F40EF4"/>
    <w:rsid w:val="00F4102C"/>
    <w:rsid w:val="00F41128"/>
    <w:rsid w:val="00F41317"/>
    <w:rsid w:val="00F41401"/>
    <w:rsid w:val="00F41532"/>
    <w:rsid w:val="00F415E4"/>
    <w:rsid w:val="00F418CF"/>
    <w:rsid w:val="00F41C35"/>
    <w:rsid w:val="00F41DCB"/>
    <w:rsid w:val="00F42576"/>
    <w:rsid w:val="00F42626"/>
    <w:rsid w:val="00F4263D"/>
    <w:rsid w:val="00F428FA"/>
    <w:rsid w:val="00F42F23"/>
    <w:rsid w:val="00F42FDD"/>
    <w:rsid w:val="00F43089"/>
    <w:rsid w:val="00F431F7"/>
    <w:rsid w:val="00F43617"/>
    <w:rsid w:val="00F43935"/>
    <w:rsid w:val="00F43BE5"/>
    <w:rsid w:val="00F43DD0"/>
    <w:rsid w:val="00F43F7A"/>
    <w:rsid w:val="00F440D4"/>
    <w:rsid w:val="00F44100"/>
    <w:rsid w:val="00F44287"/>
    <w:rsid w:val="00F444AA"/>
    <w:rsid w:val="00F44624"/>
    <w:rsid w:val="00F44768"/>
    <w:rsid w:val="00F448A1"/>
    <w:rsid w:val="00F448C9"/>
    <w:rsid w:val="00F44B82"/>
    <w:rsid w:val="00F45161"/>
    <w:rsid w:val="00F45570"/>
    <w:rsid w:val="00F458AF"/>
    <w:rsid w:val="00F458F5"/>
    <w:rsid w:val="00F46058"/>
    <w:rsid w:val="00F46709"/>
    <w:rsid w:val="00F46C54"/>
    <w:rsid w:val="00F46F4D"/>
    <w:rsid w:val="00F471B3"/>
    <w:rsid w:val="00F477C4"/>
    <w:rsid w:val="00F479B3"/>
    <w:rsid w:val="00F47BC1"/>
    <w:rsid w:val="00F47E24"/>
    <w:rsid w:val="00F506E8"/>
    <w:rsid w:val="00F5072D"/>
    <w:rsid w:val="00F5095D"/>
    <w:rsid w:val="00F50EC6"/>
    <w:rsid w:val="00F50F8B"/>
    <w:rsid w:val="00F5154A"/>
    <w:rsid w:val="00F5165A"/>
    <w:rsid w:val="00F5178A"/>
    <w:rsid w:val="00F51842"/>
    <w:rsid w:val="00F51CFE"/>
    <w:rsid w:val="00F520A0"/>
    <w:rsid w:val="00F5210A"/>
    <w:rsid w:val="00F524DA"/>
    <w:rsid w:val="00F52911"/>
    <w:rsid w:val="00F52914"/>
    <w:rsid w:val="00F52BEF"/>
    <w:rsid w:val="00F5333A"/>
    <w:rsid w:val="00F53475"/>
    <w:rsid w:val="00F535EE"/>
    <w:rsid w:val="00F5360B"/>
    <w:rsid w:val="00F536D4"/>
    <w:rsid w:val="00F537B8"/>
    <w:rsid w:val="00F5387E"/>
    <w:rsid w:val="00F53E62"/>
    <w:rsid w:val="00F54091"/>
    <w:rsid w:val="00F542A4"/>
    <w:rsid w:val="00F54523"/>
    <w:rsid w:val="00F54614"/>
    <w:rsid w:val="00F547FC"/>
    <w:rsid w:val="00F54A2B"/>
    <w:rsid w:val="00F54D9E"/>
    <w:rsid w:val="00F54ED6"/>
    <w:rsid w:val="00F54F56"/>
    <w:rsid w:val="00F5508D"/>
    <w:rsid w:val="00F550DC"/>
    <w:rsid w:val="00F55352"/>
    <w:rsid w:val="00F55642"/>
    <w:rsid w:val="00F5578C"/>
    <w:rsid w:val="00F558C4"/>
    <w:rsid w:val="00F5595A"/>
    <w:rsid w:val="00F559AE"/>
    <w:rsid w:val="00F55B3A"/>
    <w:rsid w:val="00F55B4A"/>
    <w:rsid w:val="00F55C74"/>
    <w:rsid w:val="00F56078"/>
    <w:rsid w:val="00F5623A"/>
    <w:rsid w:val="00F56436"/>
    <w:rsid w:val="00F564C2"/>
    <w:rsid w:val="00F566C9"/>
    <w:rsid w:val="00F566FB"/>
    <w:rsid w:val="00F56959"/>
    <w:rsid w:val="00F56C78"/>
    <w:rsid w:val="00F56FC6"/>
    <w:rsid w:val="00F57BAC"/>
    <w:rsid w:val="00F600AE"/>
    <w:rsid w:val="00F603D2"/>
    <w:rsid w:val="00F6058D"/>
    <w:rsid w:val="00F607AF"/>
    <w:rsid w:val="00F60977"/>
    <w:rsid w:val="00F60A8C"/>
    <w:rsid w:val="00F6108B"/>
    <w:rsid w:val="00F6136A"/>
    <w:rsid w:val="00F6155A"/>
    <w:rsid w:val="00F618AD"/>
    <w:rsid w:val="00F61A28"/>
    <w:rsid w:val="00F61ABF"/>
    <w:rsid w:val="00F61B39"/>
    <w:rsid w:val="00F61BDB"/>
    <w:rsid w:val="00F6209B"/>
    <w:rsid w:val="00F6230E"/>
    <w:rsid w:val="00F62622"/>
    <w:rsid w:val="00F629B9"/>
    <w:rsid w:val="00F62B86"/>
    <w:rsid w:val="00F62C26"/>
    <w:rsid w:val="00F62C47"/>
    <w:rsid w:val="00F62C52"/>
    <w:rsid w:val="00F62F21"/>
    <w:rsid w:val="00F6356E"/>
    <w:rsid w:val="00F63A67"/>
    <w:rsid w:val="00F63A7A"/>
    <w:rsid w:val="00F63AAF"/>
    <w:rsid w:val="00F63AE4"/>
    <w:rsid w:val="00F63C49"/>
    <w:rsid w:val="00F640E1"/>
    <w:rsid w:val="00F6411A"/>
    <w:rsid w:val="00F646BC"/>
    <w:rsid w:val="00F646DD"/>
    <w:rsid w:val="00F64CA8"/>
    <w:rsid w:val="00F65040"/>
    <w:rsid w:val="00F650BF"/>
    <w:rsid w:val="00F6588B"/>
    <w:rsid w:val="00F658B3"/>
    <w:rsid w:val="00F65D95"/>
    <w:rsid w:val="00F65EB5"/>
    <w:rsid w:val="00F66417"/>
    <w:rsid w:val="00F66420"/>
    <w:rsid w:val="00F66465"/>
    <w:rsid w:val="00F66C79"/>
    <w:rsid w:val="00F66F70"/>
    <w:rsid w:val="00F67072"/>
    <w:rsid w:val="00F67353"/>
    <w:rsid w:val="00F673AA"/>
    <w:rsid w:val="00F674FA"/>
    <w:rsid w:val="00F6785B"/>
    <w:rsid w:val="00F7031F"/>
    <w:rsid w:val="00F704FC"/>
    <w:rsid w:val="00F705A9"/>
    <w:rsid w:val="00F705FD"/>
    <w:rsid w:val="00F70861"/>
    <w:rsid w:val="00F70BB3"/>
    <w:rsid w:val="00F70D00"/>
    <w:rsid w:val="00F716AE"/>
    <w:rsid w:val="00F71A67"/>
    <w:rsid w:val="00F71FF7"/>
    <w:rsid w:val="00F720D9"/>
    <w:rsid w:val="00F7214D"/>
    <w:rsid w:val="00F723C6"/>
    <w:rsid w:val="00F72665"/>
    <w:rsid w:val="00F72FA0"/>
    <w:rsid w:val="00F73220"/>
    <w:rsid w:val="00F73515"/>
    <w:rsid w:val="00F73988"/>
    <w:rsid w:val="00F739E8"/>
    <w:rsid w:val="00F73F2D"/>
    <w:rsid w:val="00F74356"/>
    <w:rsid w:val="00F74477"/>
    <w:rsid w:val="00F74FDB"/>
    <w:rsid w:val="00F753B9"/>
    <w:rsid w:val="00F75A7A"/>
    <w:rsid w:val="00F75D7A"/>
    <w:rsid w:val="00F76356"/>
    <w:rsid w:val="00F76488"/>
    <w:rsid w:val="00F765A1"/>
    <w:rsid w:val="00F769EA"/>
    <w:rsid w:val="00F76AC3"/>
    <w:rsid w:val="00F76D53"/>
    <w:rsid w:val="00F76E8E"/>
    <w:rsid w:val="00F772E7"/>
    <w:rsid w:val="00F774EC"/>
    <w:rsid w:val="00F77604"/>
    <w:rsid w:val="00F777A7"/>
    <w:rsid w:val="00F77D8E"/>
    <w:rsid w:val="00F77D96"/>
    <w:rsid w:val="00F77EE3"/>
    <w:rsid w:val="00F80043"/>
    <w:rsid w:val="00F8009B"/>
    <w:rsid w:val="00F802C9"/>
    <w:rsid w:val="00F80357"/>
    <w:rsid w:val="00F803F1"/>
    <w:rsid w:val="00F80428"/>
    <w:rsid w:val="00F80462"/>
    <w:rsid w:val="00F807D6"/>
    <w:rsid w:val="00F80817"/>
    <w:rsid w:val="00F80F23"/>
    <w:rsid w:val="00F80F2E"/>
    <w:rsid w:val="00F80F50"/>
    <w:rsid w:val="00F8100E"/>
    <w:rsid w:val="00F81141"/>
    <w:rsid w:val="00F8133B"/>
    <w:rsid w:val="00F8141B"/>
    <w:rsid w:val="00F815BD"/>
    <w:rsid w:val="00F815CF"/>
    <w:rsid w:val="00F8161A"/>
    <w:rsid w:val="00F827ED"/>
    <w:rsid w:val="00F82849"/>
    <w:rsid w:val="00F82C9F"/>
    <w:rsid w:val="00F82D94"/>
    <w:rsid w:val="00F83017"/>
    <w:rsid w:val="00F8306D"/>
    <w:rsid w:val="00F83075"/>
    <w:rsid w:val="00F83137"/>
    <w:rsid w:val="00F832C4"/>
    <w:rsid w:val="00F832EF"/>
    <w:rsid w:val="00F836B2"/>
    <w:rsid w:val="00F83C6D"/>
    <w:rsid w:val="00F841F3"/>
    <w:rsid w:val="00F84CCE"/>
    <w:rsid w:val="00F8505B"/>
    <w:rsid w:val="00F850DE"/>
    <w:rsid w:val="00F85225"/>
    <w:rsid w:val="00F85458"/>
    <w:rsid w:val="00F85475"/>
    <w:rsid w:val="00F8561F"/>
    <w:rsid w:val="00F857B2"/>
    <w:rsid w:val="00F85BC5"/>
    <w:rsid w:val="00F8618F"/>
    <w:rsid w:val="00F8679F"/>
    <w:rsid w:val="00F867C2"/>
    <w:rsid w:val="00F86805"/>
    <w:rsid w:val="00F8688A"/>
    <w:rsid w:val="00F86986"/>
    <w:rsid w:val="00F86BE0"/>
    <w:rsid w:val="00F86E23"/>
    <w:rsid w:val="00F86FD7"/>
    <w:rsid w:val="00F87352"/>
    <w:rsid w:val="00F8760D"/>
    <w:rsid w:val="00F8762F"/>
    <w:rsid w:val="00F87D03"/>
    <w:rsid w:val="00F87F38"/>
    <w:rsid w:val="00F90692"/>
    <w:rsid w:val="00F909C2"/>
    <w:rsid w:val="00F9108D"/>
    <w:rsid w:val="00F915EA"/>
    <w:rsid w:val="00F91BC2"/>
    <w:rsid w:val="00F91BE8"/>
    <w:rsid w:val="00F92164"/>
    <w:rsid w:val="00F92182"/>
    <w:rsid w:val="00F9237E"/>
    <w:rsid w:val="00F925AC"/>
    <w:rsid w:val="00F92A49"/>
    <w:rsid w:val="00F92B39"/>
    <w:rsid w:val="00F92B97"/>
    <w:rsid w:val="00F92D18"/>
    <w:rsid w:val="00F92F24"/>
    <w:rsid w:val="00F93122"/>
    <w:rsid w:val="00F937DC"/>
    <w:rsid w:val="00F93AD5"/>
    <w:rsid w:val="00F94000"/>
    <w:rsid w:val="00F940B5"/>
    <w:rsid w:val="00F9418A"/>
    <w:rsid w:val="00F941F9"/>
    <w:rsid w:val="00F94284"/>
    <w:rsid w:val="00F94B32"/>
    <w:rsid w:val="00F94DC3"/>
    <w:rsid w:val="00F950F3"/>
    <w:rsid w:val="00F9591A"/>
    <w:rsid w:val="00F95BE6"/>
    <w:rsid w:val="00F95C1A"/>
    <w:rsid w:val="00F95F85"/>
    <w:rsid w:val="00F96156"/>
    <w:rsid w:val="00F9641A"/>
    <w:rsid w:val="00F96688"/>
    <w:rsid w:val="00F967ED"/>
    <w:rsid w:val="00F968E6"/>
    <w:rsid w:val="00F969B9"/>
    <w:rsid w:val="00F9751D"/>
    <w:rsid w:val="00F975A0"/>
    <w:rsid w:val="00F979A7"/>
    <w:rsid w:val="00F97E57"/>
    <w:rsid w:val="00FA0033"/>
    <w:rsid w:val="00FA0132"/>
    <w:rsid w:val="00FA0463"/>
    <w:rsid w:val="00FA05E2"/>
    <w:rsid w:val="00FA0746"/>
    <w:rsid w:val="00FA0D7D"/>
    <w:rsid w:val="00FA0F17"/>
    <w:rsid w:val="00FA1049"/>
    <w:rsid w:val="00FA1087"/>
    <w:rsid w:val="00FA1598"/>
    <w:rsid w:val="00FA1623"/>
    <w:rsid w:val="00FA19DD"/>
    <w:rsid w:val="00FA2034"/>
    <w:rsid w:val="00FA205A"/>
    <w:rsid w:val="00FA2080"/>
    <w:rsid w:val="00FA2226"/>
    <w:rsid w:val="00FA2584"/>
    <w:rsid w:val="00FA280A"/>
    <w:rsid w:val="00FA28DD"/>
    <w:rsid w:val="00FA2939"/>
    <w:rsid w:val="00FA2ABA"/>
    <w:rsid w:val="00FA2E01"/>
    <w:rsid w:val="00FA2EE7"/>
    <w:rsid w:val="00FA2FEA"/>
    <w:rsid w:val="00FA3077"/>
    <w:rsid w:val="00FA32A1"/>
    <w:rsid w:val="00FA32EC"/>
    <w:rsid w:val="00FA3A52"/>
    <w:rsid w:val="00FA3CF4"/>
    <w:rsid w:val="00FA3E32"/>
    <w:rsid w:val="00FA4300"/>
    <w:rsid w:val="00FA4452"/>
    <w:rsid w:val="00FA465A"/>
    <w:rsid w:val="00FA4B52"/>
    <w:rsid w:val="00FA4C5F"/>
    <w:rsid w:val="00FA4C6A"/>
    <w:rsid w:val="00FA4CB3"/>
    <w:rsid w:val="00FA4FCC"/>
    <w:rsid w:val="00FA502B"/>
    <w:rsid w:val="00FA532E"/>
    <w:rsid w:val="00FA5335"/>
    <w:rsid w:val="00FA558B"/>
    <w:rsid w:val="00FA59E7"/>
    <w:rsid w:val="00FA5DF4"/>
    <w:rsid w:val="00FA5E65"/>
    <w:rsid w:val="00FA5FBF"/>
    <w:rsid w:val="00FA65F3"/>
    <w:rsid w:val="00FA666D"/>
    <w:rsid w:val="00FA66D6"/>
    <w:rsid w:val="00FA68DC"/>
    <w:rsid w:val="00FA6C55"/>
    <w:rsid w:val="00FA6E67"/>
    <w:rsid w:val="00FA736E"/>
    <w:rsid w:val="00FA771C"/>
    <w:rsid w:val="00FA775E"/>
    <w:rsid w:val="00FA77BF"/>
    <w:rsid w:val="00FA7AB2"/>
    <w:rsid w:val="00FA7F25"/>
    <w:rsid w:val="00FA7F57"/>
    <w:rsid w:val="00FA7F99"/>
    <w:rsid w:val="00FB0009"/>
    <w:rsid w:val="00FB07C6"/>
    <w:rsid w:val="00FB0D21"/>
    <w:rsid w:val="00FB10F3"/>
    <w:rsid w:val="00FB123A"/>
    <w:rsid w:val="00FB12AE"/>
    <w:rsid w:val="00FB162F"/>
    <w:rsid w:val="00FB1AA3"/>
    <w:rsid w:val="00FB1E62"/>
    <w:rsid w:val="00FB2060"/>
    <w:rsid w:val="00FB21C1"/>
    <w:rsid w:val="00FB232E"/>
    <w:rsid w:val="00FB284E"/>
    <w:rsid w:val="00FB2B5E"/>
    <w:rsid w:val="00FB2B7F"/>
    <w:rsid w:val="00FB2D3E"/>
    <w:rsid w:val="00FB2D75"/>
    <w:rsid w:val="00FB3420"/>
    <w:rsid w:val="00FB3575"/>
    <w:rsid w:val="00FB3BE8"/>
    <w:rsid w:val="00FB3C27"/>
    <w:rsid w:val="00FB4546"/>
    <w:rsid w:val="00FB46BF"/>
    <w:rsid w:val="00FB4734"/>
    <w:rsid w:val="00FB4940"/>
    <w:rsid w:val="00FB49B1"/>
    <w:rsid w:val="00FB4A35"/>
    <w:rsid w:val="00FB4CA9"/>
    <w:rsid w:val="00FB4FB8"/>
    <w:rsid w:val="00FB5002"/>
    <w:rsid w:val="00FB50B3"/>
    <w:rsid w:val="00FB5C74"/>
    <w:rsid w:val="00FB5DF7"/>
    <w:rsid w:val="00FB5F2F"/>
    <w:rsid w:val="00FB60F6"/>
    <w:rsid w:val="00FB6BFC"/>
    <w:rsid w:val="00FB704A"/>
    <w:rsid w:val="00FB7329"/>
    <w:rsid w:val="00FB7537"/>
    <w:rsid w:val="00FB78FF"/>
    <w:rsid w:val="00FB7964"/>
    <w:rsid w:val="00FB7F32"/>
    <w:rsid w:val="00FB7F63"/>
    <w:rsid w:val="00FC0199"/>
    <w:rsid w:val="00FC04E1"/>
    <w:rsid w:val="00FC054D"/>
    <w:rsid w:val="00FC058F"/>
    <w:rsid w:val="00FC078D"/>
    <w:rsid w:val="00FC0A07"/>
    <w:rsid w:val="00FC0A46"/>
    <w:rsid w:val="00FC0C5B"/>
    <w:rsid w:val="00FC0C87"/>
    <w:rsid w:val="00FC113F"/>
    <w:rsid w:val="00FC17F8"/>
    <w:rsid w:val="00FC18AF"/>
    <w:rsid w:val="00FC1E79"/>
    <w:rsid w:val="00FC23B1"/>
    <w:rsid w:val="00FC27CC"/>
    <w:rsid w:val="00FC28B1"/>
    <w:rsid w:val="00FC2FE5"/>
    <w:rsid w:val="00FC3578"/>
    <w:rsid w:val="00FC35BE"/>
    <w:rsid w:val="00FC366A"/>
    <w:rsid w:val="00FC388F"/>
    <w:rsid w:val="00FC3AA6"/>
    <w:rsid w:val="00FC3ADC"/>
    <w:rsid w:val="00FC40C3"/>
    <w:rsid w:val="00FC504E"/>
    <w:rsid w:val="00FC50B8"/>
    <w:rsid w:val="00FC5EF5"/>
    <w:rsid w:val="00FC5FB2"/>
    <w:rsid w:val="00FC60DF"/>
    <w:rsid w:val="00FC64B0"/>
    <w:rsid w:val="00FC68B2"/>
    <w:rsid w:val="00FC6A20"/>
    <w:rsid w:val="00FC6C6B"/>
    <w:rsid w:val="00FC6DD4"/>
    <w:rsid w:val="00FC6FD6"/>
    <w:rsid w:val="00FC74D4"/>
    <w:rsid w:val="00FC787F"/>
    <w:rsid w:val="00FC7A51"/>
    <w:rsid w:val="00FC7DB5"/>
    <w:rsid w:val="00FC7EE4"/>
    <w:rsid w:val="00FD0314"/>
    <w:rsid w:val="00FD0342"/>
    <w:rsid w:val="00FD0A70"/>
    <w:rsid w:val="00FD0C33"/>
    <w:rsid w:val="00FD127B"/>
    <w:rsid w:val="00FD1A53"/>
    <w:rsid w:val="00FD1BAF"/>
    <w:rsid w:val="00FD1BD7"/>
    <w:rsid w:val="00FD1BF5"/>
    <w:rsid w:val="00FD1C72"/>
    <w:rsid w:val="00FD1FB2"/>
    <w:rsid w:val="00FD2181"/>
    <w:rsid w:val="00FD2245"/>
    <w:rsid w:val="00FD27DD"/>
    <w:rsid w:val="00FD2854"/>
    <w:rsid w:val="00FD2B5B"/>
    <w:rsid w:val="00FD36C7"/>
    <w:rsid w:val="00FD3840"/>
    <w:rsid w:val="00FD404A"/>
    <w:rsid w:val="00FD4145"/>
    <w:rsid w:val="00FD45B4"/>
    <w:rsid w:val="00FD4AD5"/>
    <w:rsid w:val="00FD4F29"/>
    <w:rsid w:val="00FD5099"/>
    <w:rsid w:val="00FD5414"/>
    <w:rsid w:val="00FD54C8"/>
    <w:rsid w:val="00FD559E"/>
    <w:rsid w:val="00FD5787"/>
    <w:rsid w:val="00FD5999"/>
    <w:rsid w:val="00FD5B95"/>
    <w:rsid w:val="00FD5CA2"/>
    <w:rsid w:val="00FD5E06"/>
    <w:rsid w:val="00FD638E"/>
    <w:rsid w:val="00FD6617"/>
    <w:rsid w:val="00FD6896"/>
    <w:rsid w:val="00FD6A71"/>
    <w:rsid w:val="00FD6C8F"/>
    <w:rsid w:val="00FD6CBF"/>
    <w:rsid w:val="00FD7427"/>
    <w:rsid w:val="00FD7652"/>
    <w:rsid w:val="00FD77B6"/>
    <w:rsid w:val="00FD788F"/>
    <w:rsid w:val="00FD7CAD"/>
    <w:rsid w:val="00FE0526"/>
    <w:rsid w:val="00FE070F"/>
    <w:rsid w:val="00FE0A66"/>
    <w:rsid w:val="00FE0D1D"/>
    <w:rsid w:val="00FE1154"/>
    <w:rsid w:val="00FE13E6"/>
    <w:rsid w:val="00FE176E"/>
    <w:rsid w:val="00FE1B8F"/>
    <w:rsid w:val="00FE1B9E"/>
    <w:rsid w:val="00FE1EC4"/>
    <w:rsid w:val="00FE2A07"/>
    <w:rsid w:val="00FE2BA7"/>
    <w:rsid w:val="00FE2FB2"/>
    <w:rsid w:val="00FE33E6"/>
    <w:rsid w:val="00FE34FB"/>
    <w:rsid w:val="00FE35BE"/>
    <w:rsid w:val="00FE3768"/>
    <w:rsid w:val="00FE3D6C"/>
    <w:rsid w:val="00FE3DD4"/>
    <w:rsid w:val="00FE44C0"/>
    <w:rsid w:val="00FE4906"/>
    <w:rsid w:val="00FE4991"/>
    <w:rsid w:val="00FE4CC8"/>
    <w:rsid w:val="00FE50F9"/>
    <w:rsid w:val="00FE57C3"/>
    <w:rsid w:val="00FE5F2B"/>
    <w:rsid w:val="00FE6345"/>
    <w:rsid w:val="00FE680D"/>
    <w:rsid w:val="00FE6D5C"/>
    <w:rsid w:val="00FE6F49"/>
    <w:rsid w:val="00FE70B8"/>
    <w:rsid w:val="00FE70F5"/>
    <w:rsid w:val="00FE71E0"/>
    <w:rsid w:val="00FE7503"/>
    <w:rsid w:val="00FE760E"/>
    <w:rsid w:val="00FE767F"/>
    <w:rsid w:val="00FE7777"/>
    <w:rsid w:val="00FE79AC"/>
    <w:rsid w:val="00FE7B7D"/>
    <w:rsid w:val="00FF044D"/>
    <w:rsid w:val="00FF074A"/>
    <w:rsid w:val="00FF07BA"/>
    <w:rsid w:val="00FF0FE2"/>
    <w:rsid w:val="00FF13CE"/>
    <w:rsid w:val="00FF1578"/>
    <w:rsid w:val="00FF163B"/>
    <w:rsid w:val="00FF1828"/>
    <w:rsid w:val="00FF1956"/>
    <w:rsid w:val="00FF1BAB"/>
    <w:rsid w:val="00FF1E38"/>
    <w:rsid w:val="00FF1F68"/>
    <w:rsid w:val="00FF2007"/>
    <w:rsid w:val="00FF21E9"/>
    <w:rsid w:val="00FF2312"/>
    <w:rsid w:val="00FF2317"/>
    <w:rsid w:val="00FF2326"/>
    <w:rsid w:val="00FF243B"/>
    <w:rsid w:val="00FF2483"/>
    <w:rsid w:val="00FF24F2"/>
    <w:rsid w:val="00FF251F"/>
    <w:rsid w:val="00FF26B6"/>
    <w:rsid w:val="00FF2763"/>
    <w:rsid w:val="00FF2E1F"/>
    <w:rsid w:val="00FF3317"/>
    <w:rsid w:val="00FF3427"/>
    <w:rsid w:val="00FF3452"/>
    <w:rsid w:val="00FF34E3"/>
    <w:rsid w:val="00FF377B"/>
    <w:rsid w:val="00FF3862"/>
    <w:rsid w:val="00FF39F1"/>
    <w:rsid w:val="00FF3CF4"/>
    <w:rsid w:val="00FF46BF"/>
    <w:rsid w:val="00FF487C"/>
    <w:rsid w:val="00FF4B5A"/>
    <w:rsid w:val="00FF4EAC"/>
    <w:rsid w:val="00FF5630"/>
    <w:rsid w:val="00FF5789"/>
    <w:rsid w:val="00FF5898"/>
    <w:rsid w:val="00FF589C"/>
    <w:rsid w:val="00FF58AE"/>
    <w:rsid w:val="00FF5C45"/>
    <w:rsid w:val="00FF5C87"/>
    <w:rsid w:val="00FF5D50"/>
    <w:rsid w:val="00FF5E85"/>
    <w:rsid w:val="00FF5F05"/>
    <w:rsid w:val="00FF5FAE"/>
    <w:rsid w:val="00FF6868"/>
    <w:rsid w:val="00FF69F9"/>
    <w:rsid w:val="00FF6CE5"/>
    <w:rsid w:val="00FF6D42"/>
    <w:rsid w:val="00FF6E0E"/>
    <w:rsid w:val="00FF7440"/>
    <w:rsid w:val="00FF7455"/>
    <w:rsid w:val="00FF760B"/>
    <w:rsid w:val="00FF7A72"/>
    <w:rsid w:val="00FF7B60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7BA6BD9E"/>
  <w15:chartTrackingRefBased/>
  <w15:docId w15:val="{5D8A559E-73B2-4C25-8190-9C48B0960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macro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 Indent" w:uiPriority="99"/>
    <w:lsdException w:name="Subtitle" w:qFormat="1"/>
    <w:lsdException w:name="Body Text First Indent" w:uiPriority="99"/>
    <w:lsdException w:name="Body Text First Indent 2" w:uiPriority="99"/>
    <w:lsdException w:name="Body Text 3" w:uiPriority="99"/>
    <w:lsdException w:name="Body Text Indent 2" w:uiPriority="99"/>
    <w:lsdException w:name="Block Text" w:uiPriority="99"/>
    <w:lsdException w:name="Strong" w:uiPriority="22" w:qFormat="1"/>
    <w:lsdException w:name="Emphasis" w:qFormat="1"/>
    <w:lsdException w:name="Document Map" w:uiPriority="99"/>
    <w:lsdException w:name="Plain Text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75C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uiPriority w:val="99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277E3C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</w:style>
  <w:style w:type="paragraph" w:styleId="BodyTextIndent">
    <w:name w:val="Body Text Indent"/>
    <w:aliases w:val="i"/>
    <w:basedOn w:val="Normal"/>
    <w:link w:val="BodyTextIndentChar"/>
    <w:uiPriority w:val="99"/>
    <w:rsid w:val="00277E3C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styleId="Strong">
    <w:name w:val="Strong"/>
    <w:uiPriority w:val="22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uiPriority w:val="99"/>
    <w:semiHidden/>
    <w:rsid w:val="00277E3C"/>
    <w:pPr>
      <w:shd w:val="clear" w:color="auto" w:fill="000080"/>
    </w:pPr>
    <w:rPr>
      <w:rFonts w:ascii="Times New Roman" w:hAnsi="Times New Roman" w:cs="Cordia New"/>
      <w:sz w:val="28"/>
      <w:szCs w:val="28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uiPriority w:val="99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uiPriority w:val="99"/>
    <w:semiHidden/>
    <w:rsid w:val="00632D78"/>
    <w:rPr>
      <w:rFonts w:ascii="Tahoma" w:hAnsi="Tahoma" w:cs="Tahoma"/>
      <w:sz w:val="16"/>
      <w:szCs w:val="16"/>
    </w:r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315B2"/>
    <w:rPr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uiPriority w:val="99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155E23"/>
    <w:rPr>
      <w:sz w:val="20"/>
      <w:szCs w:val="20"/>
    </w:rPr>
  </w:style>
  <w:style w:type="character" w:styleId="FootnoteReference">
    <w:name w:val="footnote reference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character" w:customStyle="1" w:styleId="Heading2Char">
    <w:name w:val="Heading 2 Char"/>
    <w:link w:val="Heading2"/>
    <w:uiPriority w:val="99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uiPriority w:val="99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uiPriority w:val="99"/>
    <w:rsid w:val="002B24DB"/>
    <w:pPr>
      <w:ind w:left="4320"/>
    </w:p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character" w:customStyle="1" w:styleId="Heading7Char">
    <w:name w:val="Heading 7 Char"/>
    <w:link w:val="Heading7"/>
    <w:uiPriority w:val="99"/>
    <w:rsid w:val="00166F45"/>
    <w:rPr>
      <w:rFonts w:cs="EucrosiaUPC"/>
      <w:b/>
      <w:bCs/>
      <w:sz w:val="24"/>
      <w:szCs w:val="24"/>
    </w:rPr>
  </w:style>
  <w:style w:type="paragraph" w:styleId="ListParagraph">
    <w:name w:val="List Paragraph"/>
    <w:basedOn w:val="Normal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Heading1Char">
    <w:name w:val="Heading 1 Char"/>
    <w:link w:val="Heading1"/>
    <w:locked/>
    <w:rsid w:val="00D73AD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3Char">
    <w:name w:val="Heading 3 Char"/>
    <w:link w:val="Heading3"/>
    <w:uiPriority w:val="99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D73AD4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semiHidden/>
    <w:locked/>
    <w:rsid w:val="00D73AD4"/>
    <w:rPr>
      <w:rFonts w:ascii="Arial" w:hAnsi="Arial" w:cs="Angsana New"/>
      <w:sz w:val="22"/>
      <w:szCs w:val="22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uiPriority w:val="99"/>
    <w:semiHidden/>
    <w:locked/>
    <w:rsid w:val="00D73AD4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D73AD4"/>
    <w:rPr>
      <w:rFonts w:ascii="Arial" w:hAnsi="Arial"/>
    </w:rPr>
  </w:style>
  <w:style w:type="paragraph" w:customStyle="1" w:styleId="acctcolumnheading">
    <w:name w:val="acct column heading"/>
    <w:aliases w:val="ac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D73AD4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D73AD4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D73AD4"/>
    <w:rPr>
      <w:rFonts w:cs="Times New Roman"/>
    </w:rPr>
  </w:style>
  <w:style w:type="paragraph" w:customStyle="1" w:styleId="zreportaddinfo">
    <w:name w:val="zreport addinfo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D73AD4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D73AD4"/>
  </w:style>
  <w:style w:type="paragraph" w:customStyle="1" w:styleId="nineptheadingcentredbold">
    <w:name w:val="nine pt heading centred bold"/>
    <w:aliases w:val="9hc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D73AD4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D73AD4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D73AD4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uiPriority w:val="99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uiPriority w:val="99"/>
    <w:semiHidden/>
    <w:locked/>
    <w:rsid w:val="00D73AD4"/>
    <w:rPr>
      <w:rFonts w:cs="Cordia New"/>
      <w:sz w:val="28"/>
      <w:szCs w:val="28"/>
      <w:shd w:val="clear" w:color="auto" w:fill="000080"/>
    </w:rPr>
  </w:style>
  <w:style w:type="character" w:customStyle="1" w:styleId="AccPolicyHeadingCharChar">
    <w:name w:val="Acc Policy Heading Char Char"/>
    <w:uiPriority w:val="99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73AD4"/>
    <w:rPr>
      <w:rFonts w:cs="Times New Roman"/>
      <w:sz w:val="29"/>
      <w:szCs w:val="29"/>
    </w:rPr>
  </w:style>
  <w:style w:type="character" w:customStyle="1" w:styleId="hps">
    <w:name w:val="hps"/>
    <w:uiPriority w:val="99"/>
    <w:rsid w:val="00D73AD4"/>
    <w:rPr>
      <w:rFonts w:cs="Times New Roman"/>
    </w:rPr>
  </w:style>
  <w:style w:type="character" w:customStyle="1" w:styleId="gt-icon-text1">
    <w:name w:val="gt-icon-text1"/>
    <w:uiPriority w:val="99"/>
    <w:rsid w:val="00D73AD4"/>
    <w:rPr>
      <w:rFonts w:cs="Times New Roman"/>
    </w:rPr>
  </w:style>
  <w:style w:type="character" w:customStyle="1" w:styleId="shorttext">
    <w:name w:val="short_text"/>
    <w:uiPriority w:val="99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locked/>
    <w:rsid w:val="00D73AD4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1">
    <w:name w:val="Style1"/>
    <w:basedOn w:val="Heading2"/>
    <w:link w:val="Style1Char"/>
    <w:qFormat/>
    <w:rsid w:val="00BF7843"/>
    <w:pPr>
      <w:numPr>
        <w:numId w:val="18"/>
      </w:numPr>
      <w:tabs>
        <w:tab w:val="clear" w:pos="227"/>
        <w:tab w:val="clear" w:pos="454"/>
        <w:tab w:val="clear" w:pos="680"/>
        <w:tab w:val="clear" w:pos="907"/>
      </w:tabs>
      <w:jc w:val="both"/>
    </w:pPr>
    <w:rPr>
      <w:rFonts w:ascii="Angsana New" w:hAnsi="Angsana New" w:cs="Angsana New"/>
      <w:b w:val="0"/>
      <w:bCs w:val="0"/>
      <w:sz w:val="30"/>
      <w:szCs w:val="30"/>
      <w:lang w:val="th-TH"/>
    </w:rPr>
  </w:style>
  <w:style w:type="character" w:customStyle="1" w:styleId="Style1Char">
    <w:name w:val="Style1 Char"/>
    <w:link w:val="Style1"/>
    <w:rsid w:val="00BF7843"/>
    <w:rPr>
      <w:rFonts w:ascii="Angsana New" w:hAnsi="Angsana New"/>
      <w:sz w:val="30"/>
      <w:szCs w:val="30"/>
      <w:lang w:val="th-TH"/>
    </w:rPr>
  </w:style>
  <w:style w:type="paragraph" w:customStyle="1" w:styleId="Style2">
    <w:name w:val="Style2"/>
    <w:basedOn w:val="Heading3"/>
    <w:qFormat/>
    <w:rsid w:val="00BF7843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paragraph" w:styleId="NoSpacing">
    <w:name w:val="No Spacing"/>
    <w:uiPriority w:val="1"/>
    <w:qFormat/>
    <w:rsid w:val="00C5625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Emphasis">
    <w:name w:val="Emphasis"/>
    <w:basedOn w:val="DefaultParagraphFont"/>
    <w:qFormat/>
    <w:rsid w:val="00A10E7F"/>
    <w:rPr>
      <w:i/>
      <w:iCs/>
    </w:rPr>
  </w:style>
  <w:style w:type="paragraph" w:customStyle="1" w:styleId="AccountingPolicy">
    <w:name w:val="Accounting Policy"/>
    <w:basedOn w:val="Normal"/>
    <w:link w:val="AccountingPolicyChar1"/>
    <w:rsid w:val="003D79F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D79FA"/>
    <w:rPr>
      <w:rFonts w:ascii="Univers 45 Light" w:eastAsia="MS Mincho" w:hAnsi="Univers 45 Light" w:cs="Univers 45 Light"/>
      <w:color w:val="00000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7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3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27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05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8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9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9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6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8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5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0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3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3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4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0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2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0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1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4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9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9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2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5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9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2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8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9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6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1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4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9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0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0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4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5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3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9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1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0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0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26" Type="http://schemas.openxmlformats.org/officeDocument/2006/relationships/header" Target="header12.xml"/><Relationship Id="rId3" Type="http://schemas.openxmlformats.org/officeDocument/2006/relationships/styles" Target="styles.xml"/><Relationship Id="rId21" Type="http://schemas.openxmlformats.org/officeDocument/2006/relationships/header" Target="header8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header" Target="header4.xml"/><Relationship Id="rId25" Type="http://schemas.openxmlformats.org/officeDocument/2006/relationships/header" Target="header11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20" Type="http://schemas.openxmlformats.org/officeDocument/2006/relationships/header" Target="header7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10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9.xml"/><Relationship Id="rId28" Type="http://schemas.openxmlformats.org/officeDocument/2006/relationships/header" Target="header13.xml"/><Relationship Id="rId10" Type="http://schemas.openxmlformats.org/officeDocument/2006/relationships/footer" Target="footer3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5.xml"/><Relationship Id="rId22" Type="http://schemas.openxmlformats.org/officeDocument/2006/relationships/footer" Target="footer7.xml"/><Relationship Id="rId27" Type="http://schemas.openxmlformats.org/officeDocument/2006/relationships/footer" Target="footer8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437F0C-12A7-466F-A921-FC8C2E47A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825</TotalTime>
  <Pages>42</Pages>
  <Words>6892</Words>
  <Characters>39289</Characters>
  <Application>Microsoft Office Word</Application>
  <DocSecurity>0</DocSecurity>
  <Lines>327</Lines>
  <Paragraphs>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ล็อกซเล่ย์ จำกัด (มหาชน) และบริษัทย่อย</vt:lpstr>
    </vt:vector>
  </TitlesOfParts>
  <Company>KPMG</Company>
  <LinksUpToDate>false</LinksUpToDate>
  <CharactersWithSpaces>46089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ล็อกซเล่ย์ จำกัด (มหาชน) และบริษัทย่อย</dc:title>
  <dc:subject/>
  <dc:creator>Vasida, Ruttanavijit</dc:creator>
  <cp:keywords/>
  <cp:lastModifiedBy>Vasida, Ruttanavijit</cp:lastModifiedBy>
  <cp:revision>104</cp:revision>
  <cp:lastPrinted>2020-08-11T09:45:00Z</cp:lastPrinted>
  <dcterms:created xsi:type="dcterms:W3CDTF">2020-08-06T06:16:00Z</dcterms:created>
  <dcterms:modified xsi:type="dcterms:W3CDTF">2020-08-13T09:06:00Z</dcterms:modified>
</cp:coreProperties>
</file>