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987" w:rsidRPr="00144E9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44E9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644987" w:rsidRPr="00144E97" w:rsidRDefault="00D830A6" w:rsidP="00EF1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633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7E3C18">
        <w:rPr>
          <w:rFonts w:ascii="Angsana New" w:hAnsi="Angsana New"/>
          <w:sz w:val="30"/>
          <w:szCs w:val="30"/>
          <w:cs/>
        </w:rPr>
        <w:tab/>
      </w:r>
      <w:r w:rsidR="007E3C18">
        <w:rPr>
          <w:rFonts w:ascii="Angsana New" w:hAnsi="Angsana New"/>
          <w:sz w:val="30"/>
          <w:szCs w:val="30"/>
          <w:cs/>
        </w:rPr>
        <w:tab/>
      </w:r>
      <w:r w:rsidR="00644987" w:rsidRPr="00144E97">
        <w:rPr>
          <w:rFonts w:ascii="Angsana New" w:hAnsi="Angsana New"/>
          <w:sz w:val="30"/>
          <w:szCs w:val="30"/>
          <w:cs/>
        </w:rPr>
        <w:t>ข้อมูลทั่วไป</w:t>
      </w:r>
      <w:r w:rsidR="00EF1B50" w:rsidRPr="00144E97">
        <w:rPr>
          <w:rFonts w:ascii="Angsana New" w:hAnsi="Angsana New"/>
          <w:sz w:val="30"/>
          <w:szCs w:val="30"/>
          <w:cs/>
        </w:rPr>
        <w:tab/>
      </w:r>
      <w:r w:rsidR="00EF1B50" w:rsidRPr="00144E97">
        <w:rPr>
          <w:rFonts w:ascii="Angsana New" w:hAnsi="Angsana New"/>
          <w:sz w:val="30"/>
          <w:szCs w:val="30"/>
          <w:cs/>
        </w:rPr>
        <w:tab/>
      </w:r>
    </w:p>
    <w:p w:rsidR="004B71BE" w:rsidRDefault="00CF50EF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CF50EF">
        <w:rPr>
          <w:rFonts w:ascii="Angsana New" w:hAnsi="Angsana New"/>
          <w:sz w:val="30"/>
          <w:szCs w:val="30"/>
        </w:rPr>
        <w:t>2</w:t>
      </w:r>
      <w:r w:rsidR="00644987" w:rsidRPr="00144E97">
        <w:rPr>
          <w:rFonts w:ascii="Angsana New" w:hAnsi="Angsana New"/>
          <w:sz w:val="30"/>
          <w:szCs w:val="30"/>
          <w:cs/>
        </w:rPr>
        <w:tab/>
        <w:t>เกณฑ์การจัดทำงบการเงิน</w:t>
      </w:r>
      <w:r w:rsidR="004B71BE" w:rsidRPr="00144E97">
        <w:rPr>
          <w:rFonts w:ascii="Angsana New" w:hAnsi="Angsana New"/>
          <w:sz w:val="30"/>
          <w:szCs w:val="30"/>
          <w:cs/>
        </w:rPr>
        <w:t>ระหว่างกาล</w:t>
      </w:r>
    </w:p>
    <w:p w:rsidR="00105903" w:rsidRDefault="00D130F3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130F3">
        <w:rPr>
          <w:rFonts w:ascii="Angsana New" w:hAnsi="Angsana New"/>
          <w:sz w:val="30"/>
          <w:szCs w:val="30"/>
        </w:rPr>
        <w:t>3</w:t>
      </w:r>
      <w:r w:rsidR="00105903">
        <w:rPr>
          <w:rFonts w:ascii="Angsana New" w:hAnsi="Angsana New"/>
          <w:sz w:val="30"/>
          <w:szCs w:val="30"/>
        </w:rPr>
        <w:tab/>
      </w:r>
      <w:r w:rsidR="008A4AAF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78253C" w:rsidRPr="00144E97" w:rsidRDefault="00D130F3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130F3">
        <w:rPr>
          <w:rFonts w:ascii="Angsana New" w:hAnsi="Angsana New"/>
          <w:sz w:val="30"/>
          <w:szCs w:val="30"/>
        </w:rPr>
        <w:t>4</w:t>
      </w:r>
      <w:r w:rsidR="0078253C">
        <w:rPr>
          <w:rFonts w:ascii="Angsana New" w:hAnsi="Angsana New"/>
          <w:sz w:val="30"/>
          <w:szCs w:val="30"/>
        </w:rPr>
        <w:tab/>
      </w:r>
      <w:r w:rsidR="00094253" w:rsidRPr="00094253">
        <w:rPr>
          <w:rFonts w:ascii="Angsana New" w:hAnsi="Angsana New"/>
          <w:sz w:val="30"/>
          <w:szCs w:val="30"/>
          <w:cs/>
        </w:rPr>
        <w:t>การซื้อบริษัทย่อย</w:t>
      </w:r>
    </w:p>
    <w:p w:rsidR="00745D88" w:rsidRPr="00144E97" w:rsidRDefault="00D130F3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130F3">
        <w:rPr>
          <w:rFonts w:ascii="Angsana New" w:hAnsi="Angsana New"/>
          <w:sz w:val="30"/>
          <w:szCs w:val="30"/>
        </w:rPr>
        <w:t>5</w:t>
      </w:r>
      <w:r w:rsidR="00742140" w:rsidRPr="00144E97">
        <w:rPr>
          <w:rFonts w:ascii="Angsana New" w:hAnsi="Angsana New"/>
          <w:sz w:val="30"/>
          <w:szCs w:val="30"/>
        </w:rPr>
        <w:tab/>
      </w:r>
      <w:r w:rsidR="00CE0166" w:rsidRPr="00144E9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487C44" w:rsidRPr="00144E97" w:rsidRDefault="00CF50E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CF50EF">
        <w:rPr>
          <w:rFonts w:ascii="Angsana New" w:hAnsi="Angsana New"/>
          <w:sz w:val="30"/>
          <w:szCs w:val="30"/>
        </w:rPr>
        <w:t>6</w:t>
      </w:r>
      <w:r w:rsidR="00644987" w:rsidRPr="00144E97">
        <w:rPr>
          <w:rFonts w:ascii="Angsana New" w:hAnsi="Angsana New"/>
          <w:sz w:val="30"/>
          <w:szCs w:val="30"/>
        </w:rPr>
        <w:tab/>
      </w:r>
      <w:r w:rsidR="00A37243" w:rsidRPr="00144E97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644987" w:rsidRPr="00144E97">
        <w:rPr>
          <w:rFonts w:ascii="Angsana New" w:hAnsi="Angsana New"/>
          <w:sz w:val="30"/>
          <w:szCs w:val="30"/>
          <w:cs/>
        </w:rPr>
        <w:tab/>
      </w:r>
    </w:p>
    <w:p w:rsidR="002D73D6" w:rsidRPr="00144E97" w:rsidRDefault="00877598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877598">
        <w:rPr>
          <w:rFonts w:ascii="Angsana New" w:hAnsi="Angsana New"/>
          <w:sz w:val="30"/>
          <w:szCs w:val="30"/>
        </w:rPr>
        <w:t>7</w:t>
      </w:r>
      <w:r w:rsidR="002D73D6" w:rsidRPr="00144E97">
        <w:rPr>
          <w:rFonts w:ascii="Angsana New" w:hAnsi="Angsana New"/>
          <w:sz w:val="30"/>
          <w:szCs w:val="30"/>
        </w:rPr>
        <w:tab/>
      </w:r>
      <w:r w:rsidR="002D73D6" w:rsidRPr="00144E97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F86DA2" w:rsidRPr="00144E97">
        <w:rPr>
          <w:rFonts w:ascii="Angsana New" w:hAnsi="Angsana New"/>
          <w:sz w:val="30"/>
          <w:szCs w:val="30"/>
          <w:cs/>
        </w:rPr>
        <w:t>และการร่วมค้า</w:t>
      </w:r>
    </w:p>
    <w:p w:rsidR="00A56312" w:rsidRPr="00144E97" w:rsidRDefault="001855F0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1855F0">
        <w:rPr>
          <w:rFonts w:ascii="Angsana New" w:hAnsi="Angsana New"/>
          <w:sz w:val="30"/>
          <w:szCs w:val="30"/>
        </w:rPr>
        <w:t>8</w:t>
      </w:r>
      <w:r w:rsidR="00A56312" w:rsidRPr="00144E97">
        <w:rPr>
          <w:rFonts w:ascii="Angsana New" w:hAnsi="Angsana New"/>
          <w:sz w:val="30"/>
          <w:szCs w:val="30"/>
          <w:cs/>
        </w:rPr>
        <w:tab/>
        <w:t>เงินลงทุนในบริษัทย่อย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A56312" w:rsidRPr="00144E97">
        <w:rPr>
          <w:rFonts w:ascii="Angsana New" w:hAnsi="Angsana New"/>
          <w:sz w:val="30"/>
          <w:szCs w:val="30"/>
          <w:cs/>
        </w:rPr>
        <w:tab/>
      </w:r>
    </w:p>
    <w:p w:rsidR="00A37243" w:rsidRPr="00144E97" w:rsidRDefault="00094253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A37243" w:rsidRPr="00144E97">
        <w:rPr>
          <w:rFonts w:ascii="Angsana New" w:hAnsi="Angsana New"/>
          <w:sz w:val="30"/>
          <w:szCs w:val="30"/>
          <w:cs/>
        </w:rPr>
        <w:tab/>
      </w:r>
      <w:r w:rsidR="008C5800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C43DDE" w:rsidRPr="00144E97" w:rsidRDefault="00D830A6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830A6">
        <w:rPr>
          <w:rFonts w:ascii="Angsana New" w:hAnsi="Angsana New"/>
          <w:sz w:val="30"/>
          <w:szCs w:val="30"/>
        </w:rPr>
        <w:t>10</w:t>
      </w:r>
      <w:r w:rsidR="00C43DDE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B04F19" w:rsidRDefault="00D830A6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</w:rPr>
        <w:t>11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ภาษีเงินได้</w:t>
      </w:r>
    </w:p>
    <w:p w:rsidR="00CA72D0" w:rsidRDefault="00D830A6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B04F19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กำไรต่อหุ้น</w:t>
      </w:r>
    </w:p>
    <w:p w:rsidR="00A56312" w:rsidRPr="00144E97" w:rsidRDefault="00D830A6" w:rsidP="00CA7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CA72D0">
        <w:rPr>
          <w:rFonts w:ascii="Angsana New" w:hAnsi="Angsana New"/>
          <w:sz w:val="30"/>
          <w:szCs w:val="30"/>
        </w:rPr>
        <w:tab/>
        <w:t xml:space="preserve">          </w:t>
      </w:r>
      <w:r w:rsidR="00D85313">
        <w:rPr>
          <w:rFonts w:ascii="Angsana New" w:hAnsi="Angsana New"/>
          <w:sz w:val="30"/>
          <w:szCs w:val="30"/>
        </w:rPr>
        <w:t xml:space="preserve"> </w:t>
      </w:r>
      <w:r w:rsidR="00D85313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B04F19" w:rsidRDefault="00D830A6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D130F3" w:rsidRPr="00D130F3">
        <w:rPr>
          <w:rFonts w:ascii="Angsana New" w:hAnsi="Angsana New"/>
          <w:sz w:val="30"/>
          <w:szCs w:val="30"/>
        </w:rPr>
        <w:t>4</w:t>
      </w:r>
      <w:r w:rsidR="00CD1101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897B38" w:rsidRDefault="00D830A6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897B38">
        <w:rPr>
          <w:rFonts w:ascii="Angsana New" w:hAnsi="Angsana New"/>
          <w:sz w:val="30"/>
          <w:szCs w:val="30"/>
        </w:rPr>
        <w:t xml:space="preserve"> </w:t>
      </w:r>
      <w:r w:rsidR="00897B38">
        <w:rPr>
          <w:rFonts w:ascii="Angsana New" w:hAnsi="Angsana New"/>
          <w:sz w:val="30"/>
          <w:szCs w:val="30"/>
        </w:rPr>
        <w:tab/>
      </w:r>
      <w:r w:rsidR="00897B38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:rsidR="00D24500" w:rsidRDefault="00D830A6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24500">
        <w:rPr>
          <w:rFonts w:ascii="Angsana New" w:hAnsi="Angsana New"/>
          <w:sz w:val="30"/>
          <w:szCs w:val="30"/>
        </w:rPr>
        <w:tab/>
      </w:r>
      <w:r w:rsidR="00D24500" w:rsidRPr="00D24500"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:rsidR="00933B80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:rsidR="007D4F3A" w:rsidRPr="007D4F3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/>
          <w:cs/>
        </w:rPr>
      </w:pPr>
      <w:r w:rsidRPr="007D4F3A">
        <w:rPr>
          <w:rFonts w:ascii="Angsana New" w:hAnsi="Angsana New" w:cs="Angsana New"/>
          <w:lang w:val="en-US"/>
        </w:rPr>
        <w:tab/>
        <w:t xml:space="preserve">              </w:t>
      </w:r>
      <w:r w:rsidRPr="007D4F3A">
        <w:rPr>
          <w:rFonts w:ascii="Angsana New" w:hAnsi="Angsana New" w:cs="Angsana New" w:hint="cs"/>
          <w:cs/>
          <w:lang w:val="en-US"/>
        </w:rPr>
        <w:t xml:space="preserve"> </w:t>
      </w:r>
    </w:p>
    <w:p w:rsidR="00FF4BEE" w:rsidRPr="00144E97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99323E" w:rsidRPr="00144E97" w:rsidRDefault="0099323E" w:rsidP="00A73C5C">
      <w:pPr>
        <w:rPr>
          <w:rFonts w:ascii="Angsana New" w:hAnsi="Angsana New"/>
          <w:sz w:val="30"/>
          <w:szCs w:val="30"/>
          <w:cs/>
        </w:rPr>
        <w:sectPr w:rsidR="0099323E" w:rsidRPr="00144E97" w:rsidSect="008C5F7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:rsidR="009F2180" w:rsidRPr="00144E97" w:rsidRDefault="009F2180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352798" w:rsidRPr="00144E97">
        <w:rPr>
          <w:rFonts w:ascii="Angsana New" w:hAnsi="Angsana New"/>
          <w:sz w:val="30"/>
          <w:szCs w:val="30"/>
          <w:cs/>
        </w:rPr>
        <w:t>ระหว่างกาล</w:t>
      </w:r>
      <w:r w:rsidRPr="00144E97">
        <w:rPr>
          <w:rFonts w:ascii="Angsana New" w:hAnsi="Angsana New"/>
          <w:sz w:val="30"/>
          <w:szCs w:val="30"/>
          <w:cs/>
        </w:rPr>
        <w:t>นี้</w:t>
      </w:r>
    </w:p>
    <w:p w:rsidR="009F2180" w:rsidRPr="00C2255C" w:rsidRDefault="009F2180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F2180" w:rsidRDefault="009F2180" w:rsidP="003E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144E97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144E97">
        <w:rPr>
          <w:rFonts w:ascii="Angsana New" w:hAnsi="Angsana New"/>
          <w:sz w:val="30"/>
          <w:szCs w:val="30"/>
          <w:cs/>
        </w:rPr>
        <w:t>นี้</w:t>
      </w:r>
      <w:r w:rsidRPr="00144E97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144E97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144E97">
        <w:rPr>
          <w:rFonts w:ascii="Angsana New" w:hAnsi="Angsana New"/>
          <w:sz w:val="30"/>
          <w:szCs w:val="30"/>
          <w:cs/>
        </w:rPr>
        <w:t>จาก</w:t>
      </w:r>
      <w:r w:rsidR="009B75F0" w:rsidRPr="00144E97">
        <w:rPr>
          <w:rFonts w:ascii="Angsana New" w:hAnsi="Angsana New"/>
          <w:sz w:val="30"/>
          <w:szCs w:val="30"/>
          <w:cs/>
        </w:rPr>
        <w:t>คณะ</w:t>
      </w:r>
      <w:r w:rsidR="00AA061E" w:rsidRPr="00144E97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26220A" w:rsidRPr="00144E97">
        <w:rPr>
          <w:rFonts w:ascii="Angsana New" w:hAnsi="Angsana New"/>
          <w:sz w:val="30"/>
          <w:szCs w:val="30"/>
          <w:cs/>
        </w:rPr>
        <w:t xml:space="preserve">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BE428B">
        <w:rPr>
          <w:rFonts w:ascii="Angsana New" w:hAnsi="Angsana New"/>
          <w:sz w:val="30"/>
          <w:szCs w:val="30"/>
        </w:rPr>
        <w:t>3</w:t>
      </w:r>
      <w:r w:rsidR="00A13F31">
        <w:rPr>
          <w:rFonts w:ascii="Angsana New" w:hAnsi="Angsana New"/>
          <w:sz w:val="30"/>
          <w:szCs w:val="30"/>
        </w:rPr>
        <w:t xml:space="preserve"> </w:t>
      </w:r>
      <w:r w:rsidR="00C43809">
        <w:rPr>
          <w:rFonts w:ascii="Angsana New" w:hAnsi="Angsana New" w:hint="cs"/>
          <w:sz w:val="30"/>
          <w:szCs w:val="30"/>
          <w:cs/>
        </w:rPr>
        <w:t>สิงหาคม</w:t>
      </w:r>
      <w:r w:rsidR="00A13F31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</w:p>
    <w:p w:rsidR="003E5CC4" w:rsidRPr="00C2255C" w:rsidRDefault="003E5CC4" w:rsidP="003E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C04D5" w:rsidRPr="00144E97" w:rsidRDefault="00F3624F" w:rsidP="00146178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ข้อมูล</w:t>
      </w:r>
      <w:r w:rsidR="00FC04D5" w:rsidRPr="00144E97">
        <w:rPr>
          <w:rFonts w:ascii="Angsana New" w:hAnsi="Angsana New"/>
          <w:sz w:val="30"/>
          <w:szCs w:val="30"/>
          <w:cs/>
        </w:rPr>
        <w:t>ทั่วไป</w:t>
      </w:r>
    </w:p>
    <w:p w:rsidR="00FC04D5" w:rsidRPr="00C2255C" w:rsidRDefault="00FC04D5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307ABE" w:rsidRDefault="00A13F31" w:rsidP="00A1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3F31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ผลิตภัณฑ์ยาภายใต้เครื่องหมายการค้าที่จ่ายตามใบสั่งแพทย์ ผลิตภัณฑ์จำหน่ายหน้าเคาน์เตอร์ ผลิตภัณฑ์สมุนไพร วิตามิน และสินค้าอุปโภคบริโภค รวมทั้งการให้บริการจัดจำหน่ายผลิตภัณฑ์ดังกล่าว</w:t>
      </w:r>
    </w:p>
    <w:p w:rsidR="00A13F31" w:rsidRPr="00C2255C" w:rsidRDefault="00A13F31" w:rsidP="00A1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C04D5" w:rsidRPr="00144E97" w:rsidRDefault="00FC04D5" w:rsidP="00146178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144E97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144E97">
        <w:rPr>
          <w:rFonts w:ascii="Angsana New" w:hAnsi="Angsana New"/>
          <w:sz w:val="30"/>
          <w:szCs w:val="30"/>
          <w:cs/>
        </w:rPr>
        <w:t xml:space="preserve"> </w:t>
      </w:r>
    </w:p>
    <w:p w:rsidR="00FC04D5" w:rsidRPr="00C2255C" w:rsidRDefault="00FC04D5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6F16E0" w:rsidRPr="00144E97" w:rsidRDefault="006F16E0" w:rsidP="008970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6F16E0" w:rsidRPr="00C2255C" w:rsidRDefault="006F16E0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472A4E" w:rsidRDefault="00472A4E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2A4E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D130F3">
        <w:rPr>
          <w:rFonts w:ascii="Angsana New" w:hAnsi="Angsana New"/>
          <w:sz w:val="30"/>
          <w:szCs w:val="30"/>
        </w:rPr>
        <w:t>34</w:t>
      </w:r>
      <w:r w:rsidRPr="00472A4E">
        <w:rPr>
          <w:rFonts w:ascii="Angsana New" w:hAnsi="Angsana New"/>
          <w:sz w:val="30"/>
          <w:szCs w:val="30"/>
          <w:cs/>
        </w:rPr>
        <w:t xml:space="preserve"> เรื่อง </w:t>
      </w:r>
      <w:r w:rsidRPr="00472A4E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72A4E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472A4E" w:rsidRPr="00C2255C" w:rsidRDefault="00472A4E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4F2118" w:rsidRDefault="00A419B3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งบการเงิน</w:t>
      </w:r>
      <w:r w:rsidR="0045711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44E97">
        <w:rPr>
          <w:rFonts w:ascii="Angsana New" w:hAnsi="Angsana New"/>
          <w:sz w:val="30"/>
          <w:szCs w:val="30"/>
          <w:cs/>
        </w:rPr>
        <w:t xml:space="preserve"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="003116E5" w:rsidRPr="00144E97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</w:t>
      </w:r>
      <w:r w:rsidR="00CF30C1" w:rsidRPr="00144E97">
        <w:rPr>
          <w:rFonts w:ascii="Angsana New" w:hAnsi="Angsana New"/>
          <w:sz w:val="30"/>
          <w:szCs w:val="30"/>
          <w:cs/>
        </w:rPr>
        <w:t xml:space="preserve"> </w:t>
      </w:r>
      <w:r w:rsidR="003116E5" w:rsidRPr="00144E97">
        <w:rPr>
          <w:rFonts w:ascii="Angsana New" w:hAnsi="Angsana New"/>
          <w:sz w:val="30"/>
          <w:szCs w:val="30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="002A7E90">
        <w:rPr>
          <w:rFonts w:ascii="Angsana New" w:hAnsi="Angsana New"/>
          <w:sz w:val="30"/>
          <w:szCs w:val="30"/>
          <w:cs/>
        </w:rPr>
        <w:t xml:space="preserve">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62</w:t>
      </w:r>
    </w:p>
    <w:p w:rsidR="00B24CAE" w:rsidRPr="00C2255C" w:rsidRDefault="00B24CAE" w:rsidP="00001D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F544B" w:rsidRDefault="00B24CAE" w:rsidP="001F54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4CAE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790557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Pr="00B24CAE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Pr="00B24CAE">
        <w:rPr>
          <w:rFonts w:ascii="Angsana New" w:hAnsi="Angsana New" w:hint="cs"/>
          <w:sz w:val="30"/>
          <w:szCs w:val="30"/>
          <w:cs/>
        </w:rPr>
        <w:t xml:space="preserve"> </w:t>
      </w:r>
      <w:r w:rsidRPr="00B24CAE">
        <w:rPr>
          <w:rFonts w:ascii="Angsana New" w:hAnsi="Angsana New"/>
          <w:sz w:val="30"/>
          <w:szCs w:val="30"/>
          <w:cs/>
        </w:rPr>
        <w:t xml:space="preserve">ฉบับที่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Pr="00B24CAE">
        <w:rPr>
          <w:rFonts w:ascii="Angsana New" w:hAnsi="Angsana New"/>
          <w:sz w:val="30"/>
          <w:szCs w:val="30"/>
        </w:rPr>
        <w:t xml:space="preserve"> </w:t>
      </w:r>
      <w:r w:rsidRPr="00B24CA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841E5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B24CAE">
        <w:rPr>
          <w:rFonts w:ascii="Angsana New" w:hAnsi="Angsana New"/>
          <w:sz w:val="30"/>
          <w:szCs w:val="30"/>
        </w:rPr>
        <w:t xml:space="preserve"> </w:t>
      </w:r>
      <w:r w:rsidRPr="00B24CAE">
        <w:rPr>
          <w:rFonts w:ascii="Angsana New" w:hAnsi="Angsana New"/>
          <w:sz w:val="30"/>
          <w:szCs w:val="30"/>
          <w:cs/>
        </w:rPr>
        <w:t>(</w:t>
      </w:r>
      <w:r w:rsidRPr="00B24CAE">
        <w:rPr>
          <w:rFonts w:ascii="Angsana New" w:hAnsi="Angsana New"/>
          <w:sz w:val="30"/>
          <w:szCs w:val="30"/>
        </w:rPr>
        <w:t xml:space="preserve">TFRS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Pr="00B24CAE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D130F3" w:rsidRPr="00D130F3">
        <w:rPr>
          <w:rFonts w:ascii="Angsana New" w:hAnsi="Angsana New"/>
          <w:sz w:val="30"/>
          <w:szCs w:val="30"/>
        </w:rPr>
        <w:t>3</w:t>
      </w:r>
    </w:p>
    <w:p w:rsidR="00B24CAE" w:rsidRPr="00C2255C" w:rsidRDefault="00B24CAE" w:rsidP="001F54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23917" w:rsidRPr="009E584B" w:rsidRDefault="00123917" w:rsidP="0000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b/>
          <w:bCs/>
          <w:sz w:val="30"/>
          <w:szCs w:val="30"/>
        </w:rPr>
      </w:pPr>
      <w:r w:rsidRPr="00D0379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63248" w:rsidRPr="00D0379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D0379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0379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9E584B" w:rsidRPr="00D0379B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</w:t>
      </w:r>
      <w:r w:rsidR="009E584B" w:rsidRPr="00D0379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4F2118" w:rsidRDefault="004F2118" w:rsidP="0000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sz w:val="20"/>
          <w:szCs w:val="20"/>
        </w:rPr>
      </w:pPr>
    </w:p>
    <w:p w:rsidR="00863248" w:rsidRDefault="00863248" w:rsidP="00457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144E97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Pr="004C738D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</w:t>
      </w:r>
      <w:r w:rsidRPr="00144E97">
        <w:rPr>
          <w:rFonts w:ascii="Angsana New" w:hAnsi="Angsana New"/>
          <w:sz w:val="30"/>
          <w:szCs w:val="30"/>
          <w:cs/>
        </w:rPr>
        <w:t>และ</w:t>
      </w:r>
      <w:r w:rsidRPr="005C7C50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07025E">
        <w:rPr>
          <w:rFonts w:ascii="Angsana New" w:hAnsi="Angsana New" w:hint="cs"/>
          <w:sz w:val="30"/>
          <w:szCs w:val="30"/>
          <w:cs/>
        </w:rPr>
        <w:t>ไม่แตกต่างจากที่อธิบาย</w:t>
      </w:r>
      <w:r w:rsidR="00C551BA">
        <w:rPr>
          <w:rFonts w:ascii="Angsana New" w:hAnsi="Angsana New" w:hint="cs"/>
          <w:sz w:val="30"/>
          <w:szCs w:val="30"/>
          <w:cs/>
        </w:rPr>
        <w:t>ไว้</w:t>
      </w:r>
      <w:r w:rsidR="0007025E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144E97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62</w:t>
      </w:r>
      <w:r w:rsidR="0007025E">
        <w:rPr>
          <w:rFonts w:ascii="Angsana New" w:hAnsi="Angsana New" w:hint="cs"/>
          <w:sz w:val="30"/>
          <w:szCs w:val="30"/>
          <w:cs/>
        </w:rPr>
        <w:t xml:space="preserve"> </w:t>
      </w:r>
      <w:r w:rsidR="0007025E" w:rsidRPr="0007025E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D130F3" w:rsidRPr="00D130F3">
        <w:rPr>
          <w:rFonts w:ascii="Angsana New" w:hAnsi="Angsana New"/>
          <w:sz w:val="30"/>
          <w:szCs w:val="30"/>
        </w:rPr>
        <w:t>3</w:t>
      </w:r>
    </w:p>
    <w:p w:rsidR="00863248" w:rsidRPr="00BF368F" w:rsidRDefault="00863248" w:rsidP="008F1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A4AAF" w:rsidRPr="008F191C" w:rsidRDefault="008A4AAF" w:rsidP="006C6810">
      <w:pPr>
        <w:pStyle w:val="Heading5"/>
        <w:numPr>
          <w:ilvl w:val="0"/>
          <w:numId w:val="16"/>
        </w:numPr>
        <w:tabs>
          <w:tab w:val="left" w:pos="540"/>
          <w:tab w:val="left" w:pos="630"/>
        </w:tabs>
        <w:spacing w:line="240" w:lineRule="auto"/>
        <w:ind w:left="810" w:hanging="810"/>
        <w:rPr>
          <w:rFonts w:ascii="Angsana New" w:hAnsi="Angsana New"/>
          <w:sz w:val="30"/>
          <w:szCs w:val="30"/>
        </w:rPr>
      </w:pPr>
      <w:r w:rsidRPr="008F191C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961588" w:rsidRPr="00BF368F" w:rsidRDefault="00961588" w:rsidP="00BF3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434B57" w:rsidRPr="00B24CAE" w:rsidRDefault="00434B57" w:rsidP="009F318D">
      <w:pPr>
        <w:pStyle w:val="BodyText2"/>
        <w:ind w:left="540" w:right="65"/>
        <w:jc w:val="thaiDistribute"/>
        <w:rPr>
          <w:rFonts w:ascii="Angsana New" w:hAnsi="Angsana New" w:cs="Angsana New"/>
          <w:lang w:val="en-US"/>
        </w:rPr>
      </w:pPr>
      <w:r w:rsidRPr="00B24CAE">
        <w:rPr>
          <w:rFonts w:ascii="Angsana New" w:hAnsi="Angsana New" w:cs="Angsana New"/>
          <w:cs/>
          <w:lang w:val="en-US"/>
        </w:rPr>
        <w:t xml:space="preserve">ตั้งแต่วันที่ </w:t>
      </w:r>
      <w:r w:rsidR="00D830A6" w:rsidRPr="00D830A6">
        <w:rPr>
          <w:rFonts w:ascii="Angsana New" w:hAnsi="Angsana New" w:cs="Angsana New"/>
          <w:lang w:val="en-US"/>
        </w:rPr>
        <w:t>1</w:t>
      </w:r>
      <w:r w:rsidRPr="00B24CAE">
        <w:rPr>
          <w:rFonts w:ascii="Angsana New" w:hAnsi="Angsana New" w:cs="Angsana New"/>
          <w:lang w:val="en-US"/>
        </w:rPr>
        <w:t xml:space="preserve"> </w:t>
      </w:r>
      <w:r w:rsidRPr="00B24CAE">
        <w:rPr>
          <w:rFonts w:ascii="Angsana New" w:hAnsi="Angsana New" w:cs="Angsana New"/>
          <w:cs/>
          <w:lang w:val="en-US"/>
        </w:rPr>
        <w:t xml:space="preserve">มกราคม </w:t>
      </w:r>
      <w:r w:rsidR="00CF50EF" w:rsidRPr="00CF50EF">
        <w:rPr>
          <w:rFonts w:ascii="Angsana New" w:hAnsi="Angsana New" w:cs="Angsana New"/>
          <w:lang w:val="en-US"/>
        </w:rPr>
        <w:t>2</w:t>
      </w:r>
      <w:r w:rsidR="00D130F3" w:rsidRPr="00D130F3">
        <w:rPr>
          <w:rFonts w:ascii="Angsana New" w:hAnsi="Angsana New" w:cs="Angsana New"/>
          <w:lang w:val="en-US"/>
        </w:rPr>
        <w:t>5</w:t>
      </w:r>
      <w:r w:rsidR="00CF50EF" w:rsidRPr="00CF50EF">
        <w:rPr>
          <w:rFonts w:ascii="Angsana New" w:hAnsi="Angsana New" w:cs="Angsana New"/>
          <w:lang w:val="en-US"/>
        </w:rPr>
        <w:t>6</w:t>
      </w:r>
      <w:r w:rsidR="00D130F3" w:rsidRPr="00D130F3">
        <w:rPr>
          <w:rFonts w:ascii="Angsana New" w:hAnsi="Angsana New" w:cs="Angsana New"/>
          <w:lang w:val="en-US"/>
        </w:rPr>
        <w:t>3</w:t>
      </w:r>
      <w:r w:rsidRPr="00B24CAE">
        <w:rPr>
          <w:rFonts w:ascii="Angsana New" w:hAnsi="Angsana New" w:cs="Angsana New"/>
          <w:lang w:val="en-US"/>
        </w:rPr>
        <w:t xml:space="preserve"> </w:t>
      </w:r>
      <w:r w:rsidR="00372A4E" w:rsidRPr="00B24CAE">
        <w:rPr>
          <w:rFonts w:ascii="Angsana New" w:hAnsi="Angsana New" w:cs="Angsana New" w:hint="cs"/>
          <w:cs/>
          <w:lang w:val="en-US"/>
        </w:rPr>
        <w:t>กลุ่มบริษัท</w:t>
      </w:r>
      <w:r w:rsidRPr="00B24CAE">
        <w:rPr>
          <w:rFonts w:ascii="Angsana New" w:hAnsi="Angsana New" w:cs="Angsana New"/>
          <w:cs/>
          <w:lang w:val="en-US"/>
        </w:rPr>
        <w:t xml:space="preserve">ได้ถือปฏิบัติตาม </w:t>
      </w:r>
      <w:r w:rsidRPr="00B24CAE">
        <w:rPr>
          <w:rFonts w:ascii="Angsana New" w:hAnsi="Angsana New" w:cs="Angsana New"/>
          <w:lang w:val="en-US"/>
        </w:rPr>
        <w:t xml:space="preserve">TFRS </w:t>
      </w:r>
      <w:r w:rsidR="00D830A6" w:rsidRPr="00D830A6">
        <w:rPr>
          <w:rFonts w:ascii="Angsana New" w:hAnsi="Angsana New" w:cs="Angsana New"/>
          <w:lang w:val="en-US"/>
        </w:rPr>
        <w:t>1</w:t>
      </w:r>
      <w:r w:rsidR="00CF50EF" w:rsidRPr="00CF50EF">
        <w:rPr>
          <w:rFonts w:ascii="Angsana New" w:hAnsi="Angsana New" w:cs="Angsana New"/>
          <w:lang w:val="en-US"/>
        </w:rPr>
        <w:t>6</w:t>
      </w:r>
      <w:r w:rsidRPr="00B24CAE">
        <w:rPr>
          <w:rFonts w:ascii="Angsana New" w:hAnsi="Angsana New" w:cs="Angsana New"/>
          <w:lang w:val="en-US"/>
        </w:rPr>
        <w:t xml:space="preserve"> </w:t>
      </w:r>
      <w:r w:rsidRPr="00B24CAE">
        <w:rPr>
          <w:rFonts w:ascii="Angsana New" w:hAnsi="Angsana New" w:cs="Angsana New" w:hint="cs"/>
          <w:cs/>
          <w:lang w:val="en-US"/>
        </w:rPr>
        <w:t>เป็นครั้งแร</w:t>
      </w:r>
      <w:r w:rsidRPr="00B24CAE">
        <w:rPr>
          <w:rFonts w:ascii="Angsana New" w:hAnsi="Angsana New" w:cs="Angsana New"/>
          <w:cs/>
          <w:lang w:val="en-US"/>
        </w:rPr>
        <w:t>ก ผลกระทบของส่วนของผู้ถือหุ้นจากการเปลี่ยนแปลงนโยบายการบัญชี มีดังนี้</w:t>
      </w:r>
    </w:p>
    <w:p w:rsidR="00434B57" w:rsidRPr="000F1BC9" w:rsidRDefault="00434B57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pPr w:leftFromText="180" w:rightFromText="180" w:vertAnchor="text" w:tblpX="439" w:tblpY="1"/>
        <w:tblOverlap w:val="never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2160"/>
        <w:gridCol w:w="1530"/>
        <w:gridCol w:w="180"/>
        <w:gridCol w:w="1440"/>
      </w:tblGrid>
      <w:tr w:rsidR="001128E2" w:rsidRPr="008D084E" w:rsidTr="00D130F3">
        <w:trPr>
          <w:cantSplit/>
          <w:trHeight w:val="299"/>
          <w:tblHeader/>
        </w:trPr>
        <w:tc>
          <w:tcPr>
            <w:tcW w:w="3870" w:type="dxa"/>
            <w:vAlign w:val="bottom"/>
          </w:tcPr>
          <w:p w:rsidR="001128E2" w:rsidRPr="000C4BFB" w:rsidRDefault="001128E2" w:rsidP="009F318D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2160" w:type="dxa"/>
          </w:tcPr>
          <w:p w:rsidR="001128E2" w:rsidRPr="008D084E" w:rsidRDefault="001128E2" w:rsidP="009F31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4B0633" w:rsidRDefault="004B0633" w:rsidP="009F31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1128E2" w:rsidRPr="001128E2" w:rsidRDefault="001128E2" w:rsidP="009F31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28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1128E2" w:rsidRPr="008D084E" w:rsidRDefault="001128E2" w:rsidP="009F31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128E2" w:rsidRPr="001128E2" w:rsidRDefault="001128E2" w:rsidP="009F318D">
            <w:pPr>
              <w:pStyle w:val="acctfourfigures"/>
              <w:tabs>
                <w:tab w:val="clear" w:pos="765"/>
                <w:tab w:val="decimal" w:pos="1090"/>
                <w:tab w:val="decimal" w:pos="1642"/>
              </w:tabs>
              <w:spacing w:line="240" w:lineRule="auto"/>
              <w:ind w:left="549" w:right="11" w:hanging="3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28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</w:p>
          <w:p w:rsidR="001128E2" w:rsidRPr="001128E2" w:rsidRDefault="001128E2" w:rsidP="009F31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100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28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D94597" w:rsidRPr="008D084E" w:rsidTr="00D130F3">
        <w:trPr>
          <w:cantSplit/>
          <w:trHeight w:val="20"/>
          <w:tblHeader/>
        </w:trPr>
        <w:tc>
          <w:tcPr>
            <w:tcW w:w="3870" w:type="dxa"/>
            <w:vAlign w:val="bottom"/>
          </w:tcPr>
          <w:p w:rsidR="00D94597" w:rsidRPr="008D084E" w:rsidRDefault="00D94597" w:rsidP="009F318D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160" w:type="dxa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D94597" w:rsidRDefault="00D94597" w:rsidP="009F318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08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กำไรสะสม</w:t>
            </w:r>
          </w:p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180" w:type="dxa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94597" w:rsidRDefault="00D94597" w:rsidP="009F318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08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กำไรสะสม</w:t>
            </w:r>
          </w:p>
          <w:p w:rsidR="00D94597" w:rsidRPr="008D084E" w:rsidRDefault="00D94597" w:rsidP="009F318D">
            <w:pPr>
              <w:pStyle w:val="acctfourfigures"/>
              <w:tabs>
                <w:tab w:val="clear" w:pos="765"/>
              </w:tabs>
              <w:spacing w:line="240" w:lineRule="auto"/>
              <w:ind w:left="-85" w:right="-1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</w:tr>
      <w:tr w:rsidR="00880050" w:rsidRPr="008D084E" w:rsidTr="00D130F3">
        <w:trPr>
          <w:cantSplit/>
          <w:trHeight w:val="20"/>
          <w:tblHeader/>
        </w:trPr>
        <w:tc>
          <w:tcPr>
            <w:tcW w:w="3870" w:type="dxa"/>
          </w:tcPr>
          <w:p w:rsidR="00880050" w:rsidRPr="008D084E" w:rsidRDefault="00880050" w:rsidP="009F318D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160" w:type="dxa"/>
            <w:vAlign w:val="bottom"/>
          </w:tcPr>
          <w:p w:rsidR="00880050" w:rsidRPr="008D084E" w:rsidRDefault="00880050" w:rsidP="009F318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880050" w:rsidRPr="008D084E" w:rsidRDefault="00880050" w:rsidP="009F318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084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4597" w:rsidRPr="00880050" w:rsidTr="00D130F3">
        <w:trPr>
          <w:cantSplit/>
          <w:trHeight w:val="20"/>
        </w:trPr>
        <w:tc>
          <w:tcPr>
            <w:tcW w:w="3870" w:type="dxa"/>
          </w:tcPr>
          <w:p w:rsidR="00D94597" w:rsidRPr="008D084E" w:rsidRDefault="00D94597" w:rsidP="009F318D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16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D94597" w:rsidRPr="008D084E" w:rsidRDefault="00D130F3" w:rsidP="009F318D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945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94597" w:rsidRPr="00877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D945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98,4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94597" w:rsidRPr="008D084E" w:rsidTr="00D130F3">
        <w:trPr>
          <w:cantSplit/>
          <w:trHeight w:val="254"/>
        </w:trPr>
        <w:tc>
          <w:tcPr>
            <w:tcW w:w="3870" w:type="dxa"/>
          </w:tcPr>
          <w:p w:rsidR="00D94597" w:rsidRPr="008D084E" w:rsidRDefault="00D94597" w:rsidP="009F318D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08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ลดลงเนื่องจาก</w:t>
            </w:r>
          </w:p>
        </w:tc>
        <w:tc>
          <w:tcPr>
            <w:tcW w:w="216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4597" w:rsidRPr="008D084E" w:rsidTr="00D130F3">
        <w:trPr>
          <w:cantSplit/>
          <w:trHeight w:val="20"/>
        </w:trPr>
        <w:tc>
          <w:tcPr>
            <w:tcW w:w="3870" w:type="dxa"/>
          </w:tcPr>
          <w:p w:rsidR="00D94597" w:rsidRPr="008D084E" w:rsidRDefault="00D94597" w:rsidP="009F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 TFRS 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216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(14,983)</w:t>
            </w:r>
          </w:p>
        </w:tc>
        <w:tc>
          <w:tcPr>
            <w:tcW w:w="18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94597" w:rsidRPr="008D084E" w:rsidTr="00D130F3">
        <w:trPr>
          <w:cantSplit/>
          <w:trHeight w:val="20"/>
        </w:trPr>
        <w:tc>
          <w:tcPr>
            <w:tcW w:w="3870" w:type="dxa"/>
          </w:tcPr>
          <w:p w:rsidR="00D94597" w:rsidRPr="008D084E" w:rsidRDefault="00D94597" w:rsidP="009F318D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16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3,95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,181</w:t>
            </w:r>
          </w:p>
        </w:tc>
        <w:tc>
          <w:tcPr>
            <w:tcW w:w="180" w:type="dxa"/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4597" w:rsidRPr="008D084E" w:rsidRDefault="00D94597" w:rsidP="009F318D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98,4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434B57" w:rsidRPr="00C70B5E" w:rsidRDefault="00434B57" w:rsidP="00C70B5E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434B57" w:rsidRPr="008D084E" w:rsidRDefault="00434B57" w:rsidP="009F31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D084E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8D084E">
        <w:rPr>
          <w:rFonts w:ascii="Angsana New" w:hAnsi="Angsana New"/>
          <w:sz w:val="30"/>
          <w:szCs w:val="30"/>
        </w:rPr>
        <w:t xml:space="preserve"> </w:t>
      </w:r>
      <w:r w:rsidRPr="008D084E">
        <w:rPr>
          <w:rFonts w:ascii="Angsana New" w:hAnsi="Angsana New"/>
          <w:sz w:val="30"/>
          <w:szCs w:val="30"/>
          <w:cs/>
        </w:rPr>
        <w:t xml:space="preserve">มกราคม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Pr="008D084E">
        <w:rPr>
          <w:rFonts w:ascii="Angsana New" w:hAnsi="Angsana New"/>
          <w:sz w:val="30"/>
          <w:szCs w:val="30"/>
        </w:rPr>
        <w:t xml:space="preserve"> </w:t>
      </w:r>
      <w:r w:rsidRPr="008D084E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8D084E">
        <w:rPr>
          <w:rFonts w:ascii="Angsana New" w:hAnsi="Angsana New"/>
          <w:sz w:val="30"/>
          <w:szCs w:val="30"/>
        </w:rPr>
        <w:t xml:space="preserve">TFRS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Pr="008D084E">
        <w:rPr>
          <w:rFonts w:ascii="Angsana New" w:hAnsi="Angsana New"/>
          <w:sz w:val="30"/>
          <w:szCs w:val="30"/>
        </w:rPr>
        <w:t xml:space="preserve"> </w:t>
      </w:r>
      <w:r w:rsidRPr="008D084E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877598" w:rsidRPr="00877598">
        <w:rPr>
          <w:rFonts w:ascii="Angsana New" w:hAnsi="Angsana New"/>
          <w:sz w:val="30"/>
          <w:szCs w:val="30"/>
        </w:rPr>
        <w:t>7</w:t>
      </w:r>
      <w:r w:rsidRPr="008D084E">
        <w:rPr>
          <w:rFonts w:ascii="Angsana New" w:hAnsi="Angsana New"/>
          <w:sz w:val="30"/>
          <w:szCs w:val="30"/>
        </w:rPr>
        <w:t xml:space="preserve"> </w:t>
      </w:r>
      <w:r w:rsidRPr="008D084E">
        <w:rPr>
          <w:rFonts w:ascii="Angsana New" w:hAnsi="Angsana New"/>
          <w:sz w:val="30"/>
          <w:szCs w:val="30"/>
          <w:cs/>
        </w:rPr>
        <w:t xml:space="preserve">เรื่อง </w:t>
      </w:r>
      <w:r w:rsidRPr="008D084E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D084E">
        <w:rPr>
          <w:rFonts w:ascii="Angsana New" w:hAnsi="Angsana New"/>
          <w:sz w:val="30"/>
          <w:szCs w:val="30"/>
          <w:cs/>
        </w:rPr>
        <w:t xml:space="preserve"> </w:t>
      </w:r>
      <w:r w:rsidRPr="008D084E">
        <w:rPr>
          <w:rFonts w:ascii="Angsana New" w:hAnsi="Angsana New"/>
          <w:sz w:val="30"/>
          <w:szCs w:val="30"/>
        </w:rPr>
        <w:t xml:space="preserve">(TAS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877598" w:rsidRPr="00877598">
        <w:rPr>
          <w:rFonts w:ascii="Angsana New" w:hAnsi="Angsana New"/>
          <w:sz w:val="30"/>
          <w:szCs w:val="30"/>
        </w:rPr>
        <w:t>7</w:t>
      </w:r>
      <w:r w:rsidRPr="008D084E">
        <w:rPr>
          <w:rFonts w:ascii="Angsana New" w:hAnsi="Angsana New"/>
          <w:sz w:val="30"/>
          <w:szCs w:val="30"/>
        </w:rPr>
        <w:t xml:space="preserve">) </w:t>
      </w:r>
      <w:r w:rsidRPr="008D084E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D130F3" w:rsidRPr="00D130F3">
        <w:rPr>
          <w:rFonts w:ascii="Angsana New" w:hAnsi="Angsana New"/>
          <w:sz w:val="30"/>
          <w:szCs w:val="30"/>
        </w:rPr>
        <w:t>4</w:t>
      </w:r>
      <w:r w:rsidRPr="008D084E">
        <w:rPr>
          <w:rFonts w:ascii="Angsana New" w:hAnsi="Angsana New"/>
          <w:sz w:val="30"/>
          <w:szCs w:val="30"/>
        </w:rPr>
        <w:t xml:space="preserve"> </w:t>
      </w:r>
      <w:r w:rsidRPr="008D084E">
        <w:rPr>
          <w:rFonts w:ascii="Angsana New" w:hAnsi="Angsana New"/>
          <w:sz w:val="30"/>
          <w:szCs w:val="30"/>
          <w:cs/>
        </w:rPr>
        <w:t xml:space="preserve">เรื่อง </w:t>
      </w:r>
      <w:r w:rsidRPr="008D084E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8D084E">
        <w:rPr>
          <w:rFonts w:ascii="Angsana New" w:hAnsi="Angsana New"/>
          <w:sz w:val="30"/>
          <w:szCs w:val="30"/>
          <w:cs/>
        </w:rPr>
        <w:t xml:space="preserve"> </w:t>
      </w:r>
      <w:r w:rsidRPr="008D084E">
        <w:rPr>
          <w:rFonts w:ascii="Angsana New" w:hAnsi="Angsana New"/>
          <w:sz w:val="30"/>
          <w:szCs w:val="30"/>
        </w:rPr>
        <w:t xml:space="preserve">(TFRIC </w:t>
      </w:r>
      <w:r w:rsidR="00D130F3" w:rsidRPr="00D130F3">
        <w:rPr>
          <w:rFonts w:ascii="Angsana New" w:hAnsi="Angsana New"/>
          <w:sz w:val="30"/>
          <w:szCs w:val="30"/>
        </w:rPr>
        <w:t>4</w:t>
      </w:r>
      <w:r w:rsidRPr="008D084E">
        <w:rPr>
          <w:rFonts w:ascii="Angsana New" w:hAnsi="Angsana New"/>
          <w:sz w:val="30"/>
          <w:szCs w:val="30"/>
        </w:rPr>
        <w:t xml:space="preserve">) </w:t>
      </w:r>
      <w:r w:rsidRPr="008D084E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8D084E">
        <w:rPr>
          <w:rFonts w:ascii="Angsana New" w:hAnsi="Angsana New"/>
          <w:sz w:val="30"/>
          <w:szCs w:val="30"/>
        </w:rPr>
        <w:t>(Modified retrospective approach)</w:t>
      </w:r>
      <w:r w:rsidRPr="008D084E">
        <w:rPr>
          <w:rFonts w:ascii="Angsana New" w:hAnsi="Angsana New"/>
          <w:sz w:val="30"/>
          <w:szCs w:val="30"/>
          <w:cs/>
        </w:rPr>
        <w:t xml:space="preserve"> </w:t>
      </w:r>
    </w:p>
    <w:p w:rsidR="0014783F" w:rsidRPr="00BF368F" w:rsidRDefault="0014783F" w:rsidP="00C70B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585CE3" w:rsidRPr="0032282D" w:rsidRDefault="00434B57" w:rsidP="009F318D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D084E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8D084E">
        <w:rPr>
          <w:rFonts w:ascii="Angsana New" w:eastAsia="Calibri" w:hAnsi="Angsana New"/>
          <w:sz w:val="30"/>
          <w:szCs w:val="30"/>
        </w:rPr>
        <w:t xml:space="preserve"> TFRS</w:t>
      </w:r>
      <w:r w:rsidRPr="008D084E">
        <w:rPr>
          <w:rFonts w:ascii="Angsana New" w:eastAsia="Calibri" w:hAnsi="Angsana New"/>
          <w:sz w:val="30"/>
          <w:szCs w:val="30"/>
          <w:cs/>
        </w:rPr>
        <w:t xml:space="preserve"> </w:t>
      </w:r>
      <w:r w:rsidR="00D830A6" w:rsidRPr="00D830A6">
        <w:rPr>
          <w:rFonts w:ascii="Angsana New" w:eastAsia="Calibri" w:hAnsi="Angsana New"/>
          <w:sz w:val="30"/>
          <w:szCs w:val="30"/>
        </w:rPr>
        <w:t>1</w:t>
      </w:r>
      <w:r w:rsidR="00CF50EF" w:rsidRPr="00CF50EF">
        <w:rPr>
          <w:rFonts w:ascii="Angsana New" w:eastAsia="Calibri" w:hAnsi="Angsana New"/>
          <w:sz w:val="30"/>
          <w:szCs w:val="30"/>
        </w:rPr>
        <w:t>6</w:t>
      </w:r>
      <w:r w:rsidRPr="008D084E">
        <w:rPr>
          <w:rFonts w:ascii="Angsana New" w:eastAsia="Calibri" w:hAnsi="Angsana New"/>
          <w:sz w:val="30"/>
          <w:szCs w:val="30"/>
        </w:rPr>
        <w:t xml:space="preserve"> </w:t>
      </w:r>
      <w:r w:rsidRPr="008D084E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8D084E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8D084E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8D084E">
        <w:rPr>
          <w:rFonts w:ascii="Angsana New" w:eastAsia="Calibri" w:hAnsi="Angsana New"/>
          <w:sz w:val="30"/>
          <w:szCs w:val="30"/>
        </w:rPr>
        <w:t xml:space="preserve"> </w:t>
      </w:r>
      <w:r w:rsidR="00D830A6" w:rsidRPr="00D830A6">
        <w:rPr>
          <w:rFonts w:ascii="Angsana New" w:eastAsia="Calibri" w:hAnsi="Angsana New"/>
          <w:sz w:val="30"/>
          <w:szCs w:val="30"/>
        </w:rPr>
        <w:t>1</w:t>
      </w:r>
      <w:r w:rsidRPr="008D084E">
        <w:rPr>
          <w:rFonts w:ascii="Angsana New" w:eastAsia="Calibri" w:hAnsi="Angsana New"/>
          <w:sz w:val="30"/>
          <w:szCs w:val="30"/>
        </w:rPr>
        <w:t xml:space="preserve"> </w:t>
      </w:r>
      <w:r w:rsidRPr="008D084E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CF50EF" w:rsidRPr="00CF50EF">
        <w:rPr>
          <w:rFonts w:ascii="Angsana New" w:eastAsia="Calibri" w:hAnsi="Angsana New"/>
          <w:sz w:val="30"/>
          <w:szCs w:val="30"/>
        </w:rPr>
        <w:t>2</w:t>
      </w:r>
      <w:r w:rsidR="00D130F3" w:rsidRPr="00D130F3">
        <w:rPr>
          <w:rFonts w:ascii="Angsana New" w:eastAsia="Calibri" w:hAnsi="Angsana New"/>
          <w:sz w:val="30"/>
          <w:szCs w:val="30"/>
        </w:rPr>
        <w:t>5</w:t>
      </w:r>
      <w:r w:rsidR="00CF50EF" w:rsidRPr="00CF50EF">
        <w:rPr>
          <w:rFonts w:ascii="Angsana New" w:eastAsia="Calibri" w:hAnsi="Angsana New"/>
          <w:sz w:val="30"/>
          <w:szCs w:val="30"/>
        </w:rPr>
        <w:t>6</w:t>
      </w:r>
      <w:r w:rsidR="00D130F3" w:rsidRPr="00D130F3">
        <w:rPr>
          <w:rFonts w:ascii="Angsana New" w:eastAsia="Calibri" w:hAnsi="Angsana New"/>
          <w:sz w:val="30"/>
          <w:szCs w:val="30"/>
        </w:rPr>
        <w:t>3</w:t>
      </w:r>
      <w:r w:rsidRPr="008D084E">
        <w:rPr>
          <w:rFonts w:ascii="Angsana New" w:eastAsia="Calibri" w:hAnsi="Angsana New"/>
          <w:sz w:val="30"/>
          <w:szCs w:val="30"/>
        </w:rPr>
        <w:t xml:space="preserve"> </w:t>
      </w:r>
      <w:r w:rsidRPr="008D084E">
        <w:rPr>
          <w:rFonts w:ascii="Angsana New" w:eastAsia="Calibri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8D084E">
        <w:rPr>
          <w:rFonts w:ascii="Angsana New" w:eastAsia="Calibri" w:hAnsi="Angsana New"/>
          <w:sz w:val="30"/>
          <w:szCs w:val="30"/>
        </w:rPr>
        <w:t xml:space="preserve"> </w:t>
      </w:r>
      <w:r w:rsidRPr="008D084E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585CE3" w:rsidRDefault="00585CE3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130F3" w:rsidRDefault="00D130F3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130F3" w:rsidRDefault="00D130F3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130F3" w:rsidRDefault="00D130F3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130F3" w:rsidRDefault="00D130F3" w:rsidP="0043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34B57" w:rsidRDefault="00434B57" w:rsidP="009F3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84E">
        <w:rPr>
          <w:rFonts w:ascii="Angsana New" w:hAnsi="Angsana New"/>
          <w:color w:val="000000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:rsidR="00A84513" w:rsidRPr="00F36CDD" w:rsidRDefault="00A84513" w:rsidP="009F3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14"/>
          <w:szCs w:val="14"/>
        </w:rPr>
      </w:pPr>
    </w:p>
    <w:p w:rsidR="00434B57" w:rsidRPr="008D084E" w:rsidRDefault="00434B57" w:rsidP="009F3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right="-205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84E">
        <w:rPr>
          <w:rFonts w:ascii="Angsana New" w:hAnsi="Angsana New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AB3166">
        <w:rPr>
          <w:rFonts w:ascii="Angsana New" w:hAnsi="Angsana New"/>
          <w:color w:val="000000"/>
          <w:sz w:val="30"/>
          <w:szCs w:val="30"/>
          <w:cs/>
        </w:rPr>
        <w:br/>
      </w:r>
      <w:r w:rsidR="00D830A6" w:rsidRPr="00D830A6">
        <w:rPr>
          <w:rFonts w:ascii="Angsana New" w:hAnsi="Angsana New"/>
          <w:color w:val="000000"/>
          <w:sz w:val="30"/>
          <w:szCs w:val="30"/>
        </w:rPr>
        <w:t>1</w:t>
      </w:r>
      <w:r w:rsidR="00CF50EF" w:rsidRPr="00CF50EF">
        <w:rPr>
          <w:rFonts w:ascii="Angsana New" w:hAnsi="Angsana New"/>
          <w:color w:val="000000"/>
          <w:sz w:val="30"/>
          <w:szCs w:val="30"/>
        </w:rPr>
        <w:t>2</w:t>
      </w:r>
      <w:r w:rsidRPr="008D084E">
        <w:rPr>
          <w:rFonts w:ascii="Angsana New" w:hAnsi="Angsana New"/>
          <w:color w:val="000000"/>
          <w:sz w:val="30"/>
          <w:szCs w:val="30"/>
        </w:rPr>
        <w:t xml:space="preserve"> </w:t>
      </w:r>
      <w:r w:rsidRPr="008D084E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Pr="008D084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34B57" w:rsidRPr="008D084E" w:rsidRDefault="00434B57" w:rsidP="009F3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84E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8D084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34B57" w:rsidRPr="008D084E" w:rsidRDefault="00434B57" w:rsidP="009F3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84E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8D084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34B57" w:rsidRPr="008D084E" w:rsidRDefault="00434B57" w:rsidP="00D130F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right="-205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84E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:rsidR="00434B57" w:rsidRPr="008D084E" w:rsidRDefault="00434B57" w:rsidP="00D130F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84E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8D084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34B57" w:rsidRPr="00BC726F" w:rsidRDefault="00434B57" w:rsidP="00434B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8"/>
          <w:szCs w:val="8"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650"/>
        <w:gridCol w:w="1620"/>
      </w:tblGrid>
      <w:tr w:rsidR="00B6795F" w:rsidRPr="008D084E" w:rsidTr="008A485F">
        <w:trPr>
          <w:cantSplit/>
          <w:trHeight w:val="20"/>
          <w:tblHeader/>
        </w:trPr>
        <w:tc>
          <w:tcPr>
            <w:tcW w:w="7650" w:type="dxa"/>
            <w:shd w:val="clear" w:color="auto" w:fill="auto"/>
            <w:vAlign w:val="bottom"/>
          </w:tcPr>
          <w:p w:rsidR="00B6795F" w:rsidRPr="008D084E" w:rsidRDefault="00B6795F" w:rsidP="00434B5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8D084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8D084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TFRS 1</w:t>
            </w:r>
            <w:r w:rsidR="00CF50EF" w:rsidRPr="00CF50EF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6</w:t>
            </w:r>
            <w:r w:rsidRPr="008D084E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B6795F" w:rsidRPr="008D084E" w:rsidRDefault="00B6795F" w:rsidP="003937F6">
            <w:pPr>
              <w:pStyle w:val="acctmergecolhdg"/>
              <w:spacing w:line="240" w:lineRule="auto"/>
              <w:ind w:left="-75" w:right="190" w:firstLine="175"/>
              <w:rPr>
                <w:rFonts w:ascii="Angsana New" w:hAnsi="Angsana New" w:cs="Angsana New"/>
                <w:sz w:val="30"/>
                <w:szCs w:val="30"/>
              </w:rPr>
            </w:pPr>
            <w:r w:rsidRPr="008D084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6795F" w:rsidRPr="008D084E" w:rsidTr="008A485F">
        <w:trPr>
          <w:cantSplit/>
          <w:trHeight w:hRule="exact" w:val="302"/>
          <w:tblHeader/>
        </w:trPr>
        <w:tc>
          <w:tcPr>
            <w:tcW w:w="7650" w:type="dxa"/>
          </w:tcPr>
          <w:p w:rsidR="00B6795F" w:rsidRPr="008D084E" w:rsidRDefault="00B6795F" w:rsidP="0043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:rsidR="00B6795F" w:rsidRPr="008D084E" w:rsidRDefault="00B6795F" w:rsidP="000E0E97">
            <w:pPr>
              <w:pStyle w:val="acctfourfigures"/>
              <w:tabs>
                <w:tab w:val="clear" w:pos="765"/>
                <w:tab w:val="decimal" w:pos="1800"/>
              </w:tabs>
              <w:spacing w:line="240" w:lineRule="auto"/>
              <w:ind w:right="4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084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D084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D084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6795F" w:rsidRPr="008D084E" w:rsidTr="008A485F">
        <w:trPr>
          <w:cantSplit/>
          <w:trHeight w:val="20"/>
        </w:trPr>
        <w:tc>
          <w:tcPr>
            <w:tcW w:w="7650" w:type="dxa"/>
          </w:tcPr>
          <w:p w:rsidR="00B6795F" w:rsidRPr="008D084E" w:rsidRDefault="00B6795F" w:rsidP="0043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8D0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830A6" w:rsidRPr="00D830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D0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D08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B6795F" w:rsidRPr="008D084E" w:rsidRDefault="00B6795F" w:rsidP="00434B5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6795F" w:rsidRPr="008D084E" w:rsidTr="008A485F">
        <w:trPr>
          <w:cantSplit/>
          <w:trHeight w:val="20"/>
        </w:trPr>
        <w:tc>
          <w:tcPr>
            <w:tcW w:w="7650" w:type="dxa"/>
            <w:vAlign w:val="bottom"/>
          </w:tcPr>
          <w:p w:rsidR="00B6795F" w:rsidRPr="008D084E" w:rsidRDefault="001705FD" w:rsidP="00434B5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B6795F" w:rsidRPr="008D084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B6795F" w:rsidRPr="0032282D" w:rsidRDefault="00CF50EF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E0E97" w:rsidRPr="003228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E4C26" w:rsidRPr="003228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6795F" w:rsidRPr="008D084E" w:rsidTr="008A485F">
        <w:trPr>
          <w:cantSplit/>
          <w:trHeight w:val="20"/>
        </w:trPr>
        <w:tc>
          <w:tcPr>
            <w:tcW w:w="7650" w:type="dxa"/>
          </w:tcPr>
          <w:p w:rsidR="00B6795F" w:rsidRPr="008D084E" w:rsidRDefault="00B6795F" w:rsidP="00434B5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620" w:type="dxa"/>
            <w:vAlign w:val="bottom"/>
          </w:tcPr>
          <w:p w:rsidR="00B6795F" w:rsidRPr="0032282D" w:rsidRDefault="00CF50EF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E0E97" w:rsidRPr="0032282D">
              <w:rPr>
                <w:rFonts w:ascii="Angsana New" w:hAnsi="Angsana New" w:cs="Angsana New"/>
                <w:sz w:val="30"/>
                <w:szCs w:val="30"/>
              </w:rPr>
              <w:t>,854</w:t>
            </w:r>
          </w:p>
        </w:tc>
      </w:tr>
      <w:tr w:rsidR="00B6795F" w:rsidRPr="008D084E" w:rsidTr="008A485F">
        <w:trPr>
          <w:cantSplit/>
          <w:trHeight w:val="20"/>
        </w:trPr>
        <w:tc>
          <w:tcPr>
            <w:tcW w:w="7650" w:type="dxa"/>
          </w:tcPr>
          <w:p w:rsidR="00B6795F" w:rsidRPr="008D084E" w:rsidRDefault="00B6795F" w:rsidP="00434B5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620" w:type="dxa"/>
            <w:vAlign w:val="bottom"/>
          </w:tcPr>
          <w:p w:rsidR="00B6795F" w:rsidRPr="0032282D" w:rsidRDefault="00CE4C26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32282D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32282D">
              <w:rPr>
                <w:rFonts w:ascii="Angsana New" w:hAnsi="Angsana New" w:cs="Angsana New"/>
                <w:sz w:val="30"/>
                <w:szCs w:val="30"/>
              </w:rPr>
              <w:t>4,815</w:t>
            </w:r>
            <w:r w:rsidR="000E0E97" w:rsidRPr="003228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6795F" w:rsidRPr="008D084E" w:rsidTr="008A485F">
        <w:trPr>
          <w:cantSplit/>
          <w:trHeight w:val="20"/>
        </w:trPr>
        <w:tc>
          <w:tcPr>
            <w:tcW w:w="7650" w:type="dxa"/>
          </w:tcPr>
          <w:p w:rsidR="00B6795F" w:rsidRPr="008D084E" w:rsidRDefault="00B6795F" w:rsidP="00434B5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กำไรสะสม</w:t>
            </w:r>
            <w:r w:rsidR="001705FD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ที่ยังไม่ได้จัดสรร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:rsidR="00B6795F" w:rsidRPr="0032282D" w:rsidRDefault="000E0E97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32282D">
              <w:rPr>
                <w:rFonts w:ascii="Angsana New" w:hAnsi="Angsana New" w:cs="Angsana New"/>
                <w:sz w:val="30"/>
                <w:szCs w:val="30"/>
              </w:rPr>
              <w:t>14,983</w:t>
            </w:r>
          </w:p>
        </w:tc>
      </w:tr>
      <w:tr w:rsidR="000A30B5" w:rsidRPr="008D084E" w:rsidTr="008A485F">
        <w:trPr>
          <w:cantSplit/>
          <w:trHeight w:val="20"/>
        </w:trPr>
        <w:tc>
          <w:tcPr>
            <w:tcW w:w="7650" w:type="dxa"/>
          </w:tcPr>
          <w:p w:rsidR="000A30B5" w:rsidRPr="008D084E" w:rsidRDefault="000A30B5" w:rsidP="00434B5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620" w:type="dxa"/>
            <w:vAlign w:val="bottom"/>
          </w:tcPr>
          <w:p w:rsidR="000A30B5" w:rsidRPr="0032282D" w:rsidRDefault="000A30B5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32282D">
              <w:rPr>
                <w:rFonts w:ascii="Angsana New" w:hAnsi="Angsana New" w:cs="Angsana New"/>
                <w:sz w:val="30"/>
                <w:szCs w:val="30"/>
              </w:rPr>
              <w:t>(14,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32282D">
              <w:rPr>
                <w:rFonts w:ascii="Angsana New" w:hAnsi="Angsana New" w:cs="Angsana New"/>
                <w:sz w:val="30"/>
                <w:szCs w:val="30"/>
              </w:rPr>
              <w:t>53)</w:t>
            </w:r>
          </w:p>
        </w:tc>
      </w:tr>
      <w:tr w:rsidR="001705FD" w:rsidRPr="008D084E" w:rsidTr="008A485F">
        <w:trPr>
          <w:cantSplit/>
          <w:trHeight w:val="20"/>
        </w:trPr>
        <w:tc>
          <w:tcPr>
            <w:tcW w:w="7650" w:type="dxa"/>
          </w:tcPr>
          <w:p w:rsidR="001705FD" w:rsidRPr="008D084E" w:rsidRDefault="001705FD" w:rsidP="00434B5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ค่าเช่าที่ดินจ่ายล่วงหน้า</w:t>
            </w:r>
            <w:r w:rsidR="00D961A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:rsidR="001705FD" w:rsidRPr="0032282D" w:rsidRDefault="000E0E97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3228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0A30B5" w:rsidRPr="003228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3228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94597" w:rsidRPr="00D94597" w:rsidTr="008A485F">
        <w:trPr>
          <w:cantSplit/>
          <w:trHeight w:val="344"/>
          <w:tblHeader/>
        </w:trPr>
        <w:tc>
          <w:tcPr>
            <w:tcW w:w="7650" w:type="dxa"/>
            <w:shd w:val="clear" w:color="auto" w:fill="auto"/>
            <w:vAlign w:val="bottom"/>
          </w:tcPr>
          <w:p w:rsidR="00D94597" w:rsidRPr="00BC726F" w:rsidRDefault="00D94597" w:rsidP="00434B5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:rsidR="00D94597" w:rsidRPr="0032282D" w:rsidRDefault="00D94597" w:rsidP="00D94597">
            <w:pPr>
              <w:pStyle w:val="acctmergecolhdg"/>
              <w:tabs>
                <w:tab w:val="decimal" w:pos="1375"/>
              </w:tabs>
              <w:spacing w:line="240" w:lineRule="auto"/>
              <w:ind w:left="-75" w:right="2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A7F50" w:rsidRPr="008D084E" w:rsidTr="008A485F">
        <w:trPr>
          <w:cantSplit/>
          <w:trHeight w:val="20"/>
          <w:tblHeader/>
        </w:trPr>
        <w:tc>
          <w:tcPr>
            <w:tcW w:w="7650" w:type="dxa"/>
            <w:shd w:val="clear" w:color="auto" w:fill="auto"/>
            <w:vAlign w:val="bottom"/>
          </w:tcPr>
          <w:p w:rsidR="00EA7F50" w:rsidRPr="00D832D2" w:rsidRDefault="005A024C" w:rsidP="00434B5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D832D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620" w:type="dxa"/>
            <w:vAlign w:val="bottom"/>
          </w:tcPr>
          <w:p w:rsidR="00EA7F50" w:rsidRPr="0032282D" w:rsidRDefault="00EA7F50" w:rsidP="00D94597">
            <w:pPr>
              <w:pStyle w:val="acctmergecolhdg"/>
              <w:tabs>
                <w:tab w:val="decimal" w:pos="1375"/>
              </w:tabs>
              <w:spacing w:line="240" w:lineRule="auto"/>
              <w:ind w:left="-75" w:right="2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7F50" w:rsidRPr="008D084E" w:rsidTr="008A485F">
        <w:trPr>
          <w:cantSplit/>
          <w:trHeight w:val="20"/>
        </w:trPr>
        <w:tc>
          <w:tcPr>
            <w:tcW w:w="7650" w:type="dxa"/>
            <w:vAlign w:val="bottom"/>
          </w:tcPr>
          <w:p w:rsidR="00EA7F50" w:rsidRPr="008D084E" w:rsidRDefault="00EA7F50" w:rsidP="00434B5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620" w:type="dxa"/>
            <w:vAlign w:val="bottom"/>
          </w:tcPr>
          <w:p w:rsidR="00EA7F50" w:rsidRPr="0032282D" w:rsidRDefault="00CF50EF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CE7834" w:rsidRPr="0032282D">
              <w:rPr>
                <w:rFonts w:ascii="Angsana New" w:hAnsi="Angsana New" w:cs="Angsana New"/>
                <w:sz w:val="30"/>
                <w:szCs w:val="30"/>
              </w:rPr>
              <w:t>4,114</w:t>
            </w:r>
          </w:p>
        </w:tc>
      </w:tr>
      <w:tr w:rsidR="00CE7834" w:rsidRPr="008D084E" w:rsidTr="008A485F">
        <w:trPr>
          <w:cantSplit/>
          <w:trHeight w:val="20"/>
        </w:trPr>
        <w:tc>
          <w:tcPr>
            <w:tcW w:w="7650" w:type="dxa"/>
            <w:vAlign w:val="bottom"/>
          </w:tcPr>
          <w:p w:rsidR="00CE7834" w:rsidRPr="008D084E" w:rsidRDefault="00CE7834" w:rsidP="00CE783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D97C98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ช่าที่ยกเลิกได้</w:t>
            </w:r>
            <w:r w:rsidR="00D961A6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</w:t>
            </w:r>
            <w:r w:rsidR="00D961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961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961A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CE7834" w:rsidRPr="0032282D" w:rsidRDefault="00CE4C26" w:rsidP="00CE4C2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32282D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CE7834" w:rsidRPr="003228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32282D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CE7834" w:rsidRPr="008D084E" w:rsidTr="008A485F">
        <w:trPr>
          <w:cantSplit/>
          <w:trHeight w:val="20"/>
        </w:trPr>
        <w:tc>
          <w:tcPr>
            <w:tcW w:w="7650" w:type="dxa"/>
          </w:tcPr>
          <w:p w:rsidR="00CE7834" w:rsidRPr="008D084E" w:rsidRDefault="00CE7834" w:rsidP="00CE783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CE7834" w:rsidRPr="0032282D" w:rsidRDefault="00D830A6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E7834" w:rsidRPr="003228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E4C26" w:rsidRPr="003228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E7834" w:rsidRPr="008D084E" w:rsidTr="008A485F">
        <w:trPr>
          <w:cantSplit/>
          <w:trHeight w:val="20"/>
        </w:trPr>
        <w:tc>
          <w:tcPr>
            <w:tcW w:w="7650" w:type="dxa"/>
          </w:tcPr>
          <w:p w:rsidR="00CE7834" w:rsidRPr="008D084E" w:rsidRDefault="00CE7834" w:rsidP="00CE783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084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620" w:type="dxa"/>
          </w:tcPr>
          <w:p w:rsidR="00CE7834" w:rsidRPr="008D084E" w:rsidRDefault="00CF50EF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E7834">
              <w:rPr>
                <w:rFonts w:ascii="Angsana New" w:hAnsi="Angsana New" w:cs="Angsana New"/>
                <w:sz w:val="30"/>
                <w:szCs w:val="30"/>
              </w:rPr>
              <w:t>,17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CE7834" w:rsidRPr="008D084E" w:rsidTr="008A485F">
        <w:trPr>
          <w:cantSplit/>
          <w:trHeight w:val="20"/>
        </w:trPr>
        <w:tc>
          <w:tcPr>
            <w:tcW w:w="7650" w:type="dxa"/>
          </w:tcPr>
          <w:p w:rsidR="00CE7834" w:rsidRPr="008D084E" w:rsidRDefault="00CE7834" w:rsidP="00CE783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:rsidR="00CE7834" w:rsidRPr="008D084E" w:rsidRDefault="00CE7834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,389)</w:t>
            </w:r>
          </w:p>
        </w:tc>
      </w:tr>
      <w:tr w:rsidR="00CE7834" w:rsidRPr="008D084E" w:rsidTr="008A485F">
        <w:trPr>
          <w:cantSplit/>
          <w:trHeight w:val="20"/>
        </w:trPr>
        <w:tc>
          <w:tcPr>
            <w:tcW w:w="7650" w:type="dxa"/>
          </w:tcPr>
          <w:p w:rsidR="00A86506" w:rsidRDefault="00CE7834" w:rsidP="00CE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</w:t>
            </w:r>
          </w:p>
          <w:p w:rsidR="00CE7834" w:rsidRPr="008D084E" w:rsidRDefault="00A86506" w:rsidP="00A8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right="-80" w:hanging="162"/>
              <w:rPr>
                <w:rFonts w:ascii="Angsana New" w:hAnsi="Angsana New"/>
                <w:sz w:val="30"/>
                <w:szCs w:val="30"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อย่างสมเหตุสมผล</w:t>
            </w:r>
            <w:r w:rsidR="00CE7834" w:rsidRPr="008D084E">
              <w:rPr>
                <w:rFonts w:ascii="Angsana New" w:hAnsi="Angsana New"/>
                <w:sz w:val="30"/>
                <w:szCs w:val="30"/>
                <w:cs/>
              </w:rPr>
              <w:t>ว่าจะได้ใช้สิทธิ</w:t>
            </w:r>
          </w:p>
        </w:tc>
        <w:tc>
          <w:tcPr>
            <w:tcW w:w="1620" w:type="dxa"/>
          </w:tcPr>
          <w:p w:rsidR="00CE7834" w:rsidRDefault="00CE7834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</w:p>
          <w:p w:rsidR="00CE7834" w:rsidRPr="008D084E" w:rsidRDefault="00CF50EF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CE7834">
              <w:rPr>
                <w:rFonts w:ascii="Angsana New" w:hAnsi="Angsana New" w:cs="Angsana New"/>
                <w:sz w:val="30"/>
                <w:szCs w:val="30"/>
              </w:rPr>
              <w:t>,913</w:t>
            </w:r>
          </w:p>
        </w:tc>
      </w:tr>
      <w:tr w:rsidR="00CE7834" w:rsidRPr="008D084E" w:rsidTr="008A485F">
        <w:trPr>
          <w:cantSplit/>
          <w:trHeight w:val="20"/>
        </w:trPr>
        <w:tc>
          <w:tcPr>
            <w:tcW w:w="7650" w:type="dxa"/>
            <w:vAlign w:val="bottom"/>
          </w:tcPr>
          <w:p w:rsidR="00CE7834" w:rsidRPr="008D084E" w:rsidRDefault="00CE7834" w:rsidP="00CE7834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D08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834" w:rsidRPr="00EA7F50" w:rsidRDefault="00D830A6" w:rsidP="00D9459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</w:t>
            </w:r>
            <w:r w:rsidR="00CE783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CE4C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CE7834" w:rsidRPr="008D084E" w:rsidTr="008A485F">
        <w:trPr>
          <w:cantSplit/>
          <w:trHeight w:val="20"/>
        </w:trPr>
        <w:tc>
          <w:tcPr>
            <w:tcW w:w="7650" w:type="dxa"/>
            <w:vAlign w:val="bottom"/>
          </w:tcPr>
          <w:p w:rsidR="00CE7834" w:rsidRPr="008D084E" w:rsidRDefault="00CE7834" w:rsidP="00CE783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84E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08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D084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E7834" w:rsidRPr="008D084E" w:rsidRDefault="00CE7834" w:rsidP="004551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9.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:rsidR="00BC726F" w:rsidRDefault="00BC726F" w:rsidP="008A485F">
      <w:pPr>
        <w:tabs>
          <w:tab w:val="clear" w:pos="454"/>
          <w:tab w:val="clear" w:pos="907"/>
          <w:tab w:val="left" w:pos="900"/>
        </w:tabs>
        <w:ind w:left="630" w:right="-205"/>
        <w:jc w:val="thaiDistribute"/>
        <w:rPr>
          <w:rFonts w:ascii="Angsana New" w:hAnsi="Angsana New"/>
          <w:sz w:val="30"/>
          <w:szCs w:val="30"/>
        </w:rPr>
      </w:pPr>
    </w:p>
    <w:p w:rsidR="00434B57" w:rsidRDefault="00434B57" w:rsidP="008A485F">
      <w:pPr>
        <w:tabs>
          <w:tab w:val="clear" w:pos="454"/>
          <w:tab w:val="clear" w:pos="907"/>
          <w:tab w:val="left" w:pos="900"/>
        </w:tabs>
        <w:ind w:left="630" w:right="-205"/>
        <w:jc w:val="thaiDistribute"/>
        <w:rPr>
          <w:rFonts w:ascii="Angsana New" w:hAnsi="Angsana New"/>
          <w:sz w:val="30"/>
          <w:szCs w:val="30"/>
        </w:rPr>
      </w:pPr>
      <w:r w:rsidRPr="008D084E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</w:t>
      </w:r>
      <w:r w:rsidR="00DB0B8B">
        <w:rPr>
          <w:rFonts w:ascii="Angsana New" w:hAnsi="Angsana New" w:hint="cs"/>
          <w:sz w:val="30"/>
          <w:szCs w:val="30"/>
          <w:cs/>
        </w:rPr>
        <w:t>งสินทรัพย์</w:t>
      </w:r>
      <w:r w:rsidR="00CA556A">
        <w:rPr>
          <w:rFonts w:ascii="Angsana New" w:hAnsi="Angsana New" w:hint="cs"/>
          <w:sz w:val="30"/>
          <w:szCs w:val="30"/>
          <w:cs/>
        </w:rPr>
        <w:t>และหนี้สิน</w:t>
      </w:r>
      <w:r w:rsidR="00DB0B8B">
        <w:rPr>
          <w:rFonts w:ascii="Angsana New" w:hAnsi="Angsana New" w:hint="cs"/>
          <w:sz w:val="30"/>
          <w:szCs w:val="30"/>
          <w:cs/>
        </w:rPr>
        <w:t>ที่ไม่</w:t>
      </w:r>
      <w:r w:rsidR="00CA556A">
        <w:rPr>
          <w:rFonts w:ascii="Angsana New" w:hAnsi="Angsana New" w:hint="cs"/>
          <w:sz w:val="30"/>
          <w:szCs w:val="30"/>
          <w:cs/>
        </w:rPr>
        <w:t>ได้</w:t>
      </w:r>
      <w:r w:rsidR="00AB3166">
        <w:rPr>
          <w:rFonts w:ascii="Angsana New" w:hAnsi="Angsana New"/>
          <w:sz w:val="30"/>
          <w:szCs w:val="30"/>
          <w:cs/>
        </w:rPr>
        <w:br/>
      </w:r>
      <w:r w:rsidR="00CA556A">
        <w:rPr>
          <w:rFonts w:ascii="Angsana New" w:hAnsi="Angsana New" w:hint="cs"/>
          <w:sz w:val="30"/>
          <w:szCs w:val="30"/>
          <w:cs/>
        </w:rPr>
        <w:t>ปันส่วน</w:t>
      </w:r>
    </w:p>
    <w:p w:rsidR="00280552" w:rsidRDefault="00280552" w:rsidP="006C6810">
      <w:pPr>
        <w:pStyle w:val="Heading5"/>
        <w:numPr>
          <w:ilvl w:val="0"/>
          <w:numId w:val="16"/>
        </w:numPr>
        <w:tabs>
          <w:tab w:val="left" w:pos="540"/>
          <w:tab w:val="left" w:pos="63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280552">
        <w:rPr>
          <w:rFonts w:ascii="Angsana New" w:hAnsi="Angsana New"/>
          <w:sz w:val="30"/>
          <w:szCs w:val="30"/>
          <w:cs/>
        </w:rPr>
        <w:t>การซื้อบริษัทย่อย</w:t>
      </w:r>
    </w:p>
    <w:p w:rsidR="00280552" w:rsidRPr="00D804E3" w:rsidRDefault="00280552" w:rsidP="007950D9">
      <w:pPr>
        <w:tabs>
          <w:tab w:val="left" w:pos="630"/>
        </w:tabs>
        <w:autoSpaceDE w:val="0"/>
        <w:autoSpaceDN w:val="0"/>
        <w:adjustRightInd w:val="0"/>
        <w:spacing w:line="191" w:lineRule="atLeast"/>
        <w:jc w:val="thaiDistribute"/>
        <w:rPr>
          <w:rFonts w:ascii="Angsana New" w:hAnsi="Angsana New"/>
          <w:sz w:val="16"/>
          <w:szCs w:val="16"/>
        </w:rPr>
      </w:pPr>
    </w:p>
    <w:p w:rsidR="00280552" w:rsidRPr="00B2777B" w:rsidRDefault="00280552" w:rsidP="00F0170F">
      <w:pPr>
        <w:pStyle w:val="BodyText2"/>
        <w:ind w:left="540" w:right="65"/>
        <w:jc w:val="thaiDistribute"/>
        <w:rPr>
          <w:rFonts w:ascii="Angsana New" w:hAnsi="Angsana New" w:cs="Angsana New"/>
          <w:b/>
          <w:bCs/>
          <w:color w:val="0000FF"/>
          <w:cs/>
        </w:rPr>
      </w:pPr>
      <w:r w:rsidRPr="00B2777B">
        <w:rPr>
          <w:rFonts w:ascii="Angsana New" w:hAnsi="Angsana New" w:cs="Angsana New"/>
          <w:cs/>
        </w:rPr>
        <w:t>เมื่อ</w:t>
      </w:r>
      <w:r w:rsidRPr="00D50C00">
        <w:rPr>
          <w:rFonts w:ascii="Angsana New" w:hAnsi="Angsana New" w:cs="Angsana New"/>
          <w:cs/>
        </w:rPr>
        <w:t xml:space="preserve">วันที่ </w:t>
      </w:r>
      <w:r w:rsidR="00CF50EF" w:rsidRPr="00CF50EF">
        <w:rPr>
          <w:rFonts w:ascii="Angsana New" w:hAnsi="Angsana New" w:cs="Angsana New"/>
          <w:lang w:val="en-US"/>
        </w:rPr>
        <w:t>6</w:t>
      </w:r>
      <w:r w:rsidR="00D50C00" w:rsidRPr="00D50C00">
        <w:rPr>
          <w:rFonts w:ascii="Angsana New" w:hAnsi="Angsana New" w:cs="Angsana New" w:hint="cs"/>
          <w:cs/>
          <w:lang w:val="en-US"/>
        </w:rPr>
        <w:t xml:space="preserve"> กุมภาพันธ์</w:t>
      </w:r>
      <w:r w:rsidR="00D130F3">
        <w:rPr>
          <w:rFonts w:ascii="Angsana New" w:hAnsi="Angsana New" w:cs="Angsana New" w:hint="cs"/>
          <w:cs/>
        </w:rPr>
        <w:t xml:space="preserve"> </w:t>
      </w:r>
      <w:r w:rsidR="00CF50EF" w:rsidRPr="00CF50EF">
        <w:rPr>
          <w:rFonts w:ascii="Angsana New" w:hAnsi="Angsana New" w:cs="Angsana New"/>
          <w:lang w:val="en-US"/>
        </w:rPr>
        <w:t>2</w:t>
      </w:r>
      <w:r w:rsidR="00D130F3" w:rsidRPr="00D130F3">
        <w:rPr>
          <w:rFonts w:ascii="Angsana New" w:hAnsi="Angsana New" w:cs="Angsana New"/>
          <w:cs/>
          <w:lang w:val="en-US"/>
        </w:rPr>
        <w:t>5</w:t>
      </w:r>
      <w:r w:rsidR="00CF50EF" w:rsidRPr="00CF50EF">
        <w:rPr>
          <w:rFonts w:ascii="Angsana New" w:hAnsi="Angsana New" w:cs="Angsana New"/>
          <w:lang w:val="en-US"/>
        </w:rPr>
        <w:t>6</w:t>
      </w:r>
      <w:r w:rsidR="001855F0">
        <w:rPr>
          <w:rFonts w:ascii="Angsana New" w:hAnsi="Angsana New" w:cs="Angsana New"/>
          <w:lang w:val="en-US"/>
        </w:rPr>
        <w:t>3</w:t>
      </w:r>
      <w:r w:rsidR="00D130F3" w:rsidRPr="00D130F3">
        <w:rPr>
          <w:rFonts w:ascii="Angsana New" w:hAnsi="Angsana New" w:cs="Angsana New" w:hint="cs"/>
          <w:cs/>
          <w:lang w:val="en-US"/>
        </w:rPr>
        <w:t xml:space="preserve"> </w:t>
      </w:r>
      <w:r w:rsidRPr="00D50C00">
        <w:rPr>
          <w:rFonts w:ascii="Angsana New" w:hAnsi="Angsana New" w:cs="Angsana New"/>
          <w:cs/>
        </w:rPr>
        <w:t>กลุ่</w:t>
      </w:r>
      <w:r w:rsidRPr="00B2777B">
        <w:rPr>
          <w:rFonts w:ascii="Angsana New" w:hAnsi="Angsana New" w:cs="Angsana New"/>
          <w:cs/>
        </w:rPr>
        <w:t>มบริษัท</w:t>
      </w:r>
      <w:r w:rsidRPr="00B2777B">
        <w:rPr>
          <w:rFonts w:cs="Angsana New"/>
          <w:cs/>
        </w:rPr>
        <w:t>ได้มาซึ่งอำนาจ</w:t>
      </w:r>
      <w:r w:rsidRPr="00B2777B">
        <w:rPr>
          <w:rFonts w:ascii="Angsana New" w:hAnsi="Angsana New" w:cs="Angsana New"/>
          <w:cs/>
        </w:rPr>
        <w:t xml:space="preserve">ควบคุมในบริษัท </w:t>
      </w:r>
      <w:r w:rsidRPr="00B2777B">
        <w:rPr>
          <w:rFonts w:ascii="Angsana New" w:hAnsi="Angsana New" w:cs="Angsana New"/>
          <w:lang w:val="en-US"/>
        </w:rPr>
        <w:t>PT Futamed Pharmaceutical</w:t>
      </w:r>
      <w:r w:rsidR="000424B8">
        <w:rPr>
          <w:rFonts w:ascii="Angsana New" w:hAnsi="Angsana New" w:cs="Angsana New"/>
          <w:lang w:val="en-US"/>
        </w:rPr>
        <w:t>s</w:t>
      </w:r>
      <w:r w:rsidRPr="00B2777B">
        <w:rPr>
          <w:rFonts w:ascii="Angsana New" w:hAnsi="Angsana New" w:cs="Angsana New"/>
          <w:cs/>
        </w:rPr>
        <w:t xml:space="preserve"> </w:t>
      </w:r>
      <w:r w:rsidR="00B2777B" w:rsidRPr="00B2777B">
        <w:rPr>
          <w:rFonts w:ascii="Angsana New" w:hAnsi="Angsana New" w:cs="Angsana New" w:hint="cs"/>
          <w:cs/>
          <w:lang w:val="en-US"/>
        </w:rPr>
        <w:t xml:space="preserve">ซึ่งเป็นผู้ผลิตและจำหน่ายผลิตภัณฑ์ยาและอาหารเสริมในประเทศอินโดนีเซีย </w:t>
      </w:r>
      <w:r w:rsidRPr="00B2777B">
        <w:rPr>
          <w:rFonts w:ascii="Angsana New" w:hAnsi="Angsana New" w:cs="Angsana New"/>
          <w:cs/>
        </w:rPr>
        <w:t>โดยการซื้อหุ้นทุนและสิทธิออกเสียงในบริษั</w:t>
      </w:r>
      <w:r w:rsidRPr="00B2777B">
        <w:rPr>
          <w:rFonts w:cs="Angsana New"/>
          <w:cs/>
        </w:rPr>
        <w:t xml:space="preserve">ทร้อยละ </w:t>
      </w:r>
      <w:r w:rsidR="009A20BB">
        <w:rPr>
          <w:rFonts w:ascii="Angsana New" w:hAnsi="Angsana New" w:cs="Angsana New"/>
          <w:lang w:val="en-US"/>
        </w:rPr>
        <w:t>84</w:t>
      </w:r>
      <w:r w:rsidR="00940647">
        <w:rPr>
          <w:rFonts w:ascii="Angsana New" w:hAnsi="Angsana New" w:cs="Angsana New" w:hint="cs"/>
          <w:cs/>
        </w:rPr>
        <w:t>.</w:t>
      </w:r>
      <w:r w:rsidR="00CF50EF" w:rsidRPr="00CF50EF">
        <w:rPr>
          <w:rFonts w:ascii="Angsana New" w:hAnsi="Angsana New" w:cs="Angsana New"/>
          <w:lang w:val="en-US"/>
        </w:rPr>
        <w:t>62</w:t>
      </w:r>
      <w:r w:rsidRPr="00B2777B">
        <w:rPr>
          <w:rFonts w:ascii="Angsana New" w:hAnsi="Angsana New" w:cs="Angsana New"/>
          <w:cs/>
        </w:rPr>
        <w:t xml:space="preserve"> สิ่งตอบแทนที่จ่าย</w:t>
      </w:r>
      <w:r w:rsidRPr="00D50C00">
        <w:rPr>
          <w:rFonts w:cs="Angsana New"/>
          <w:cs/>
        </w:rPr>
        <w:t xml:space="preserve">ประกอบด้วยเงินสดจำนวน </w:t>
      </w:r>
      <w:r w:rsidR="00AE22AE">
        <w:rPr>
          <w:rFonts w:ascii="Angsana New" w:hAnsi="Angsana New"/>
          <w:lang w:val="en-US"/>
        </w:rPr>
        <w:t>41</w:t>
      </w:r>
      <w:r w:rsidR="00877598" w:rsidRPr="00877598">
        <w:rPr>
          <w:rFonts w:ascii="Angsana New" w:hAnsi="Angsana New"/>
          <w:lang w:val="en-US"/>
        </w:rPr>
        <w:t>7</w:t>
      </w:r>
      <w:r w:rsidR="00D34460" w:rsidRPr="00EC1996">
        <w:rPr>
          <w:rFonts w:ascii="Angsana New" w:hAnsi="Angsana New" w:cs="Angsana New" w:hint="cs"/>
          <w:cs/>
        </w:rPr>
        <w:t xml:space="preserve"> </w:t>
      </w:r>
      <w:r w:rsidRPr="00D50C00">
        <w:rPr>
          <w:rFonts w:cs="Angsana New"/>
          <w:cs/>
        </w:rPr>
        <w:t>ล้านบาท</w:t>
      </w:r>
      <w:r w:rsidR="00D50C00" w:rsidRPr="00D50C00">
        <w:rPr>
          <w:rFonts w:cs="Angsana New" w:hint="cs"/>
          <w:cs/>
        </w:rPr>
        <w:t xml:space="preserve"> </w:t>
      </w:r>
      <w:r w:rsidRPr="00D50C00">
        <w:rPr>
          <w:rFonts w:cs="Angsana New"/>
          <w:cs/>
        </w:rPr>
        <w:t>ทั้งนี้</w:t>
      </w:r>
      <w:r w:rsidRPr="00B2777B">
        <w:rPr>
          <w:rFonts w:ascii="Angsana New" w:hAnsi="Angsana New" w:cs="Angsana New"/>
          <w:cs/>
        </w:rPr>
        <w:t xml:space="preserve"> กลุ่มบริษัทมีต้นทุนที่เกี่ยวข้องกับการซื้อจำนวน</w:t>
      </w:r>
      <w:r w:rsidRPr="00B2777B">
        <w:rPr>
          <w:rFonts w:ascii="Angsana New" w:hAnsi="Angsana New" w:cs="Angsana New" w:hint="cs"/>
          <w:cs/>
        </w:rPr>
        <w:t xml:space="preserve"> </w:t>
      </w:r>
      <w:r w:rsidR="00AE22AE">
        <w:rPr>
          <w:rFonts w:ascii="Angsana New" w:hAnsi="Angsana New" w:cs="Angsana New"/>
          <w:lang w:val="en-US"/>
        </w:rPr>
        <w:t xml:space="preserve">11.7 </w:t>
      </w:r>
      <w:r w:rsidRPr="00B2777B">
        <w:rPr>
          <w:rFonts w:ascii="Angsana New" w:hAnsi="Angsana New" w:cs="Angsana New"/>
          <w:cs/>
        </w:rPr>
        <w:t xml:space="preserve">ล้านบาทซึ่งรวมอยู่ในค่าใช้จ่ายในการบริหาร </w:t>
      </w:r>
    </w:p>
    <w:p w:rsidR="00280552" w:rsidRPr="00D804E3" w:rsidRDefault="00280552" w:rsidP="00280552">
      <w:pPr>
        <w:pStyle w:val="BodyText2"/>
        <w:ind w:left="54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280552" w:rsidRPr="009777AF" w:rsidRDefault="00280552" w:rsidP="00F0170F">
      <w:pPr>
        <w:pStyle w:val="BodyText2"/>
        <w:ind w:left="540" w:right="65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  <w:cs/>
        </w:rPr>
      </w:pPr>
      <w:r w:rsidRPr="00B2777B">
        <w:rPr>
          <w:rFonts w:ascii="Angsana New" w:hAnsi="Angsana New" w:cs="Angsana New"/>
          <w:cs/>
        </w:rPr>
        <w:t xml:space="preserve">การมีอำนาจควบคุมใน </w:t>
      </w:r>
      <w:r w:rsidR="00B2777B" w:rsidRPr="00B2777B">
        <w:rPr>
          <w:rFonts w:ascii="Angsana New" w:hAnsi="Angsana New" w:cs="Angsana New"/>
          <w:lang w:val="en-US"/>
        </w:rPr>
        <w:t>PT Futamed Pharmaceutical</w:t>
      </w:r>
      <w:r w:rsidR="00053177">
        <w:rPr>
          <w:rFonts w:ascii="Angsana New" w:hAnsi="Angsana New" w:cs="Angsana New"/>
          <w:lang w:val="en-US"/>
        </w:rPr>
        <w:t>s</w:t>
      </w:r>
      <w:r w:rsidRPr="00B2777B">
        <w:rPr>
          <w:rFonts w:ascii="Angsana New" w:hAnsi="Angsana New" w:cs="Angsana New"/>
          <w:cs/>
        </w:rPr>
        <w:t xml:space="preserve"> จะ</w:t>
      </w:r>
      <w:r w:rsidR="000424B8">
        <w:rPr>
          <w:rFonts w:ascii="Angsana New" w:hAnsi="Angsana New" w:cs="Angsana New" w:hint="cs"/>
          <w:cs/>
        </w:rPr>
        <w:t>สนับสนุน</w:t>
      </w:r>
      <w:r w:rsidR="00D50C00">
        <w:rPr>
          <w:rFonts w:ascii="Angsana New" w:hAnsi="Angsana New" w:cs="Angsana New" w:hint="cs"/>
          <w:cs/>
        </w:rPr>
        <w:t>ธุรกิจผลิตภัณฑ์ใต้เครื่องหมายการค้าในประเทศอินโดนีเซีย</w:t>
      </w:r>
      <w:r w:rsidR="000424B8">
        <w:rPr>
          <w:rFonts w:ascii="Angsana New" w:hAnsi="Angsana New" w:cs="Angsana New" w:hint="cs"/>
          <w:cs/>
        </w:rPr>
        <w:t>ของกลุ่มบริษัท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280552" w:rsidRPr="00D804E3" w:rsidRDefault="00280552" w:rsidP="0028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:rsidR="00280552" w:rsidRDefault="006215F6" w:rsidP="00621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ในระหว่างงวดนับตั้งแต่วันที่ซื้อกิจการจนถึงวันที่ </w:t>
      </w:r>
      <w:r w:rsidR="00A86506">
        <w:rPr>
          <w:rFonts w:ascii="Angsana New" w:hAnsi="Angsana New"/>
          <w:sz w:val="30"/>
          <w:szCs w:val="30"/>
        </w:rPr>
        <w:t>30</w:t>
      </w:r>
      <w:r w:rsidR="00811615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Pr="006215F6">
        <w:rPr>
          <w:rFonts w:ascii="Angsana New" w:hAnsi="Angsana New"/>
          <w:sz w:val="30"/>
          <w:szCs w:val="30"/>
          <w:cs/>
          <w:lang w:val="th-TH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Pr="006215F6">
        <w:rPr>
          <w:rFonts w:ascii="Angsana New" w:hAnsi="Angsana New"/>
          <w:sz w:val="30"/>
          <w:szCs w:val="30"/>
          <w:cs/>
          <w:lang w:val="th-TH"/>
        </w:rPr>
        <w:t>3</w:t>
      </w:r>
      <w:r w:rsidRPr="006215F6">
        <w:rPr>
          <w:rFonts w:ascii="Angsana New" w:hAnsi="Angsana New"/>
          <w:sz w:val="30"/>
          <w:szCs w:val="30"/>
          <w:lang w:val="th-TH"/>
        </w:rPr>
        <w:t xml:space="preserve"> PT Futamed Pharmaceuticals 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มีรายได้เป็นจำนวนเงิน </w:t>
      </w:r>
      <w:r w:rsidR="006E441D" w:rsidRPr="006E441D">
        <w:rPr>
          <w:rFonts w:ascii="Angsana New" w:hAnsi="Angsana New"/>
          <w:sz w:val="30"/>
          <w:szCs w:val="30"/>
        </w:rPr>
        <w:t xml:space="preserve">40.2 </w:t>
      </w:r>
      <w:r w:rsidRPr="006215F6">
        <w:rPr>
          <w:rFonts w:ascii="Angsana New" w:hAnsi="Angsana New"/>
          <w:sz w:val="30"/>
          <w:szCs w:val="30"/>
          <w:cs/>
          <w:lang w:val="th-TH"/>
        </w:rPr>
        <w:t>ล้านบาท และ</w:t>
      </w:r>
      <w:r w:rsidR="005254B0">
        <w:rPr>
          <w:rFonts w:ascii="Angsana New" w:hAnsi="Angsana New" w:hint="cs"/>
          <w:sz w:val="30"/>
          <w:szCs w:val="30"/>
          <w:cs/>
          <w:lang w:val="th-TH"/>
        </w:rPr>
        <w:t>ขาดทุน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จำนวนเงิน </w:t>
      </w:r>
      <w:r w:rsidR="006E441D">
        <w:rPr>
          <w:rFonts w:ascii="Angsana New" w:hAnsi="Angsana New"/>
          <w:sz w:val="30"/>
          <w:szCs w:val="30"/>
        </w:rPr>
        <w:t>13</w:t>
      </w:r>
      <w:r w:rsidR="006E441D" w:rsidRPr="006E441D">
        <w:rPr>
          <w:rFonts w:ascii="Angsana New" w:hAnsi="Angsana New"/>
          <w:sz w:val="30"/>
          <w:szCs w:val="30"/>
        </w:rPr>
        <w:t xml:space="preserve">.2 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6E441D">
        <w:rPr>
          <w:rFonts w:ascii="Angsana New" w:hAnsi="Angsana New"/>
          <w:sz w:val="30"/>
          <w:szCs w:val="30"/>
        </w:rPr>
        <w:t>1</w:t>
      </w:r>
      <w:r w:rsidRPr="006E441D">
        <w:rPr>
          <w:rFonts w:ascii="Angsana New" w:hAnsi="Angsana New"/>
          <w:sz w:val="30"/>
          <w:szCs w:val="30"/>
          <w:cs/>
        </w:rPr>
        <w:t xml:space="preserve"> 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มกราคม </w:t>
      </w:r>
      <w:r w:rsidR="006E441D" w:rsidRPr="006E441D">
        <w:rPr>
          <w:rFonts w:ascii="Angsana New" w:hAnsi="Angsana New"/>
          <w:sz w:val="30"/>
          <w:szCs w:val="30"/>
        </w:rPr>
        <w:t>2</w:t>
      </w:r>
      <w:r w:rsidR="006E441D" w:rsidRPr="006E441D">
        <w:rPr>
          <w:rFonts w:ascii="Angsana New" w:hAnsi="Angsana New"/>
          <w:sz w:val="30"/>
          <w:szCs w:val="30"/>
          <w:cs/>
        </w:rPr>
        <w:t>5</w:t>
      </w:r>
      <w:r w:rsidR="006E441D" w:rsidRPr="006E441D">
        <w:rPr>
          <w:rFonts w:ascii="Angsana New" w:hAnsi="Angsana New"/>
          <w:sz w:val="30"/>
          <w:szCs w:val="30"/>
        </w:rPr>
        <w:t>63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 จะมีรายได้รวมเพิ่มขึ้นจำนวนเงิน </w:t>
      </w:r>
      <w:r w:rsidR="006E441D">
        <w:rPr>
          <w:rFonts w:ascii="Angsana New" w:hAnsi="Angsana New"/>
          <w:sz w:val="30"/>
          <w:szCs w:val="30"/>
        </w:rPr>
        <w:t xml:space="preserve">6.1 </w:t>
      </w:r>
      <w:r w:rsidRPr="006215F6">
        <w:rPr>
          <w:rFonts w:ascii="Angsana New" w:hAnsi="Angsana New"/>
          <w:sz w:val="30"/>
          <w:szCs w:val="30"/>
          <w:cs/>
          <w:lang w:val="th-TH"/>
        </w:rPr>
        <w:t>ล้านบาท และ</w:t>
      </w:r>
      <w:r w:rsidR="005254B0">
        <w:rPr>
          <w:rFonts w:ascii="Angsana New" w:hAnsi="Angsana New" w:hint="cs"/>
          <w:sz w:val="30"/>
          <w:szCs w:val="30"/>
          <w:cs/>
          <w:lang w:val="th-TH"/>
        </w:rPr>
        <w:t>ขาดทุน</w:t>
      </w:r>
      <w:r w:rsidRPr="006215F6">
        <w:rPr>
          <w:rFonts w:ascii="Angsana New" w:hAnsi="Angsana New"/>
          <w:sz w:val="30"/>
          <w:szCs w:val="30"/>
          <w:cs/>
          <w:lang w:val="th-TH"/>
        </w:rPr>
        <w:t>รวมสำหรับงวด</w:t>
      </w:r>
      <w:r w:rsidR="005254B0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736767">
        <w:rPr>
          <w:rFonts w:ascii="Angsana New" w:hAnsi="Angsana New"/>
          <w:sz w:val="30"/>
          <w:szCs w:val="30"/>
        </w:rPr>
        <w:t>30</w:t>
      </w:r>
      <w:r w:rsidR="006E441D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</w:t>
      </w:r>
      <w:r w:rsidR="006E441D" w:rsidRPr="006215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E441D" w:rsidRPr="006E441D">
        <w:rPr>
          <w:rFonts w:ascii="Angsana New" w:hAnsi="Angsana New"/>
          <w:sz w:val="30"/>
          <w:szCs w:val="30"/>
        </w:rPr>
        <w:t>2</w:t>
      </w:r>
      <w:r w:rsidR="006E441D" w:rsidRPr="006E441D">
        <w:rPr>
          <w:rFonts w:ascii="Angsana New" w:hAnsi="Angsana New"/>
          <w:sz w:val="30"/>
          <w:szCs w:val="30"/>
          <w:cs/>
        </w:rPr>
        <w:t>5</w:t>
      </w:r>
      <w:r w:rsidR="006E441D" w:rsidRPr="006E441D">
        <w:rPr>
          <w:rFonts w:ascii="Angsana New" w:hAnsi="Angsana New"/>
          <w:sz w:val="30"/>
          <w:szCs w:val="30"/>
        </w:rPr>
        <w:t>63</w:t>
      </w:r>
      <w:r w:rsidR="006E441D">
        <w:rPr>
          <w:rFonts w:ascii="Angsana New" w:hAnsi="Angsana New"/>
          <w:sz w:val="30"/>
          <w:szCs w:val="30"/>
        </w:rPr>
        <w:t xml:space="preserve"> </w:t>
      </w:r>
      <w:r w:rsidR="005254B0">
        <w:rPr>
          <w:rFonts w:ascii="Angsana New" w:hAnsi="Angsana New" w:hint="cs"/>
          <w:sz w:val="30"/>
          <w:szCs w:val="30"/>
          <w:cs/>
          <w:lang w:val="th-TH"/>
        </w:rPr>
        <w:t>เพิ่มขึ้น</w:t>
      </w:r>
      <w:r w:rsidRPr="006215F6">
        <w:rPr>
          <w:rFonts w:ascii="Angsana New" w:hAnsi="Angsana New"/>
          <w:sz w:val="30"/>
          <w:szCs w:val="30"/>
          <w:cs/>
          <w:lang w:val="th-TH"/>
        </w:rPr>
        <w:t>จำนวนเงิน</w:t>
      </w:r>
      <w:r w:rsidR="002841E5">
        <w:rPr>
          <w:rFonts w:ascii="Angsana New" w:hAnsi="Angsana New" w:hint="cs"/>
          <w:sz w:val="30"/>
          <w:szCs w:val="30"/>
          <w:cs/>
          <w:lang w:val="th-TH"/>
        </w:rPr>
        <w:t xml:space="preserve">                                                            </w:t>
      </w:r>
      <w:r>
        <w:rPr>
          <w:rFonts w:ascii="Angsana New" w:hAnsi="Angsana New" w:hint="cs"/>
          <w:sz w:val="30"/>
          <w:szCs w:val="30"/>
          <w:cs/>
          <w:lang w:val="th-TH"/>
        </w:rPr>
        <w:t>5.</w:t>
      </w:r>
      <w:r w:rsidR="00CF50EF" w:rsidRPr="00CF50EF">
        <w:rPr>
          <w:rFonts w:ascii="Angsana New" w:hAnsi="Angsana New" w:hint="cs"/>
          <w:sz w:val="30"/>
          <w:szCs w:val="30"/>
        </w:rPr>
        <w:t>2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 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A86506">
        <w:rPr>
          <w:rFonts w:ascii="Angsana New" w:hAnsi="Angsana New"/>
          <w:sz w:val="30"/>
          <w:szCs w:val="30"/>
        </w:rPr>
        <w:t>1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Pr="006215F6">
        <w:rPr>
          <w:rFonts w:ascii="Angsana New" w:hAnsi="Angsana New"/>
          <w:sz w:val="30"/>
          <w:szCs w:val="30"/>
          <w:cs/>
          <w:lang w:val="th-TH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Pr="006215F6">
        <w:rPr>
          <w:rFonts w:ascii="Angsana New" w:hAnsi="Angsana New"/>
          <w:sz w:val="30"/>
          <w:szCs w:val="30"/>
          <w:cs/>
          <w:lang w:val="th-TH"/>
        </w:rPr>
        <w:t>3</w:t>
      </w:r>
    </w:p>
    <w:p w:rsidR="0032282D" w:rsidRPr="00D804E3" w:rsidRDefault="0032282D" w:rsidP="00621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27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110"/>
        <w:gridCol w:w="270"/>
        <w:gridCol w:w="1895"/>
      </w:tblGrid>
      <w:tr w:rsidR="00C96421" w:rsidRPr="00E72FF2" w:rsidTr="00CF50EF">
        <w:tc>
          <w:tcPr>
            <w:tcW w:w="7110" w:type="dxa"/>
          </w:tcPr>
          <w:p w:rsidR="00C96421" w:rsidRPr="00E72FF2" w:rsidRDefault="00C96421" w:rsidP="000F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C96421" w:rsidRPr="00E72FF2" w:rsidRDefault="00C9642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C96421" w:rsidRPr="00E72FF2" w:rsidRDefault="00C96421" w:rsidP="00CD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96421" w:rsidRPr="00E72FF2" w:rsidTr="00CF50EF">
        <w:tc>
          <w:tcPr>
            <w:tcW w:w="7110" w:type="dxa"/>
          </w:tcPr>
          <w:p w:rsidR="00C96421" w:rsidRPr="00E72FF2" w:rsidRDefault="00C96421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96421" w:rsidRPr="00E72FF2" w:rsidRDefault="00C9642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C96421" w:rsidRPr="00E72FF2" w:rsidRDefault="00C96421" w:rsidP="00CD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96421" w:rsidRPr="00F0170F" w:rsidTr="00CF50EF">
        <w:trPr>
          <w:trHeight w:val="80"/>
        </w:trPr>
        <w:tc>
          <w:tcPr>
            <w:tcW w:w="7110" w:type="dxa"/>
          </w:tcPr>
          <w:p w:rsidR="00C96421" w:rsidRPr="00E72FF2" w:rsidRDefault="00C96421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</w:tcPr>
          <w:p w:rsidR="00C96421" w:rsidRPr="00E72FF2" w:rsidRDefault="00C9642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C96421" w:rsidRPr="00E72FF2" w:rsidRDefault="00CF50EF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F42B23"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34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96421" w:rsidRPr="00F0170F" w:rsidTr="00CF50EF">
        <w:tc>
          <w:tcPr>
            <w:tcW w:w="7110" w:type="dxa"/>
          </w:tcPr>
          <w:p w:rsidR="00C96421" w:rsidRPr="00E72FF2" w:rsidRDefault="00C96421" w:rsidP="000F0E70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96421" w:rsidRPr="00E72FF2" w:rsidRDefault="00C9642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C96421" w:rsidRPr="00E72FF2" w:rsidRDefault="00D830A6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F42B23"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F42B23" w:rsidRPr="00E72FF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93B5E" w:rsidRPr="00F0170F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CF50EF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93B5E" w:rsidRPr="00F0170F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D130F3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A93B5E"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93B5E" w:rsidRPr="00F0170F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</w:t>
            </w:r>
            <w:r w:rsidR="00235B64" w:rsidRPr="00E72FF2">
              <w:rPr>
                <w:rFonts w:ascii="Angsana New" w:hAnsi="Angsana New" w:hint="cs"/>
                <w:sz w:val="30"/>
                <w:szCs w:val="30"/>
                <w:cs/>
              </w:rPr>
              <w:t>ผู้ขายสินค้าและผู้จัดจำหน่าย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D830A6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="00A93B5E"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A93B5E" w:rsidRPr="00F0170F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D830A6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A93B5E"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A93B5E" w:rsidRPr="00F0170F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CF50EF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A93B5E"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A93B5E" w:rsidRPr="00F0170F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D830A6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="00A93B5E"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45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93B5E" w:rsidRPr="00F0170F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A93B5E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B5E" w:rsidRPr="00F0170F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A93B5E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B5E" w:rsidRPr="00F0170F" w:rsidTr="00CF50EF">
        <w:tc>
          <w:tcPr>
            <w:tcW w:w="7110" w:type="dxa"/>
          </w:tcPr>
          <w:p w:rsidR="00A93B5E" w:rsidRPr="00E72FF2" w:rsidRDefault="00235B64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A93B5E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30"/>
                <w:szCs w:val="30"/>
              </w:rPr>
              <w:t>9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B5E" w:rsidRPr="00F0170F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A93B5E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B5E" w:rsidRPr="00F0170F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="00235B64" w:rsidRPr="00E72FF2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>คืนสินค้า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A93B5E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B5E" w:rsidRPr="00F0170F" w:rsidTr="00CF50EF">
        <w:tc>
          <w:tcPr>
            <w:tcW w:w="7110" w:type="dxa"/>
          </w:tcPr>
          <w:p w:rsidR="00A93B5E" w:rsidRPr="00E72FF2" w:rsidRDefault="00235B64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="00A93B5E" w:rsidRPr="00E72FF2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A93B5E" w:rsidRPr="00E72FF2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A93B5E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B5E" w:rsidRPr="00E72FF2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  <w:tcBorders>
              <w:top w:val="single" w:sz="4" w:space="0" w:color="auto"/>
            </w:tcBorders>
          </w:tcPr>
          <w:p w:rsidR="00A93B5E" w:rsidRPr="00E72FF2" w:rsidRDefault="00D830A6" w:rsidP="00D9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93B5E" w:rsidRPr="00E72F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93B5E" w:rsidRPr="00E7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500F55" w:rsidRPr="00E72FF2" w:rsidTr="00CF50EF">
        <w:tc>
          <w:tcPr>
            <w:tcW w:w="7110" w:type="dxa"/>
          </w:tcPr>
          <w:p w:rsidR="00500F55" w:rsidRPr="00E72FF2" w:rsidRDefault="00500F55" w:rsidP="000F0E70">
            <w:pPr>
              <w:spacing w:line="240" w:lineRule="auto"/>
              <w:ind w:left="8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0F55" w:rsidRPr="00E72FF2" w:rsidRDefault="00500F55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500F55" w:rsidRPr="00500F55" w:rsidRDefault="00500F55" w:rsidP="0050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0F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804E3" w:rsidRPr="00E72FF2" w:rsidTr="00CF50EF">
        <w:tc>
          <w:tcPr>
            <w:tcW w:w="7110" w:type="dxa"/>
          </w:tcPr>
          <w:p w:rsidR="00D804E3" w:rsidRPr="00E72FF2" w:rsidRDefault="00D804E3" w:rsidP="000F0E70">
            <w:pPr>
              <w:spacing w:line="240" w:lineRule="auto"/>
              <w:ind w:left="8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804E3" w:rsidRPr="00E72FF2" w:rsidRDefault="00D804E3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D804E3" w:rsidRPr="00E72FF2" w:rsidRDefault="00D804E3" w:rsidP="009D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04E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804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804E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93B5E" w:rsidRPr="00E72FF2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sz w:val="30"/>
                <w:szCs w:val="30"/>
              </w:rPr>
              <w:t>.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A93B5E" w:rsidP="0004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B5E" w:rsidRPr="00E72FF2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  <w:tcBorders>
              <w:top w:val="single" w:sz="4" w:space="0" w:color="auto"/>
            </w:tcBorders>
          </w:tcPr>
          <w:p w:rsidR="00A93B5E" w:rsidRPr="00E72FF2" w:rsidRDefault="00D830A6" w:rsidP="0004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93B5E" w:rsidRPr="00E7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93B5E" w:rsidRPr="00E72F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A93B5E" w:rsidRPr="00E72FF2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:rsidR="00A93B5E" w:rsidRPr="00E72FF2" w:rsidRDefault="00CF50EF" w:rsidP="0004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A93B5E"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A93B5E" w:rsidRPr="00E72FF2" w:rsidTr="00CF50EF">
        <w:tc>
          <w:tcPr>
            <w:tcW w:w="7110" w:type="dxa"/>
          </w:tcPr>
          <w:p w:rsidR="00A93B5E" w:rsidRPr="00E72FF2" w:rsidRDefault="00A93B5E" w:rsidP="000F0E70">
            <w:pPr>
              <w:spacing w:line="240" w:lineRule="auto"/>
              <w:ind w:left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double" w:sz="4" w:space="0" w:color="auto"/>
            </w:tcBorders>
          </w:tcPr>
          <w:p w:rsidR="00A93B5E" w:rsidRPr="00E72FF2" w:rsidRDefault="00D130F3" w:rsidP="0004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93B5E" w:rsidRPr="00E72FF2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4F6F41" w:rsidRPr="00E72FF2" w:rsidTr="00CF50EF">
        <w:tc>
          <w:tcPr>
            <w:tcW w:w="7110" w:type="dxa"/>
          </w:tcPr>
          <w:p w:rsidR="004F6F41" w:rsidRPr="00E72FF2" w:rsidRDefault="004F6F41" w:rsidP="000F0E70">
            <w:pPr>
              <w:tabs>
                <w:tab w:val="decimal" w:pos="510"/>
              </w:tabs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F6F41" w:rsidRPr="00E72FF2" w:rsidRDefault="004F6F41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4F6F41" w:rsidRPr="00E72FF2" w:rsidRDefault="004F6F41" w:rsidP="0004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6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3B5E" w:rsidRPr="00E72FF2" w:rsidTr="00CF50EF">
        <w:tc>
          <w:tcPr>
            <w:tcW w:w="7110" w:type="dxa"/>
          </w:tcPr>
          <w:p w:rsidR="00A93B5E" w:rsidRPr="00E72FF2" w:rsidRDefault="00A93B5E" w:rsidP="000F0E70">
            <w:pPr>
              <w:tabs>
                <w:tab w:val="decimal" w:pos="510"/>
              </w:tabs>
              <w:spacing w:line="240" w:lineRule="auto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</w:tcPr>
          <w:p w:rsidR="00A93B5E" w:rsidRPr="00E72FF2" w:rsidRDefault="00CF50EF" w:rsidP="0004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4F6F41"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34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93B5E" w:rsidRPr="00E72FF2" w:rsidTr="00CF50EF">
        <w:tc>
          <w:tcPr>
            <w:tcW w:w="7110" w:type="dxa"/>
          </w:tcPr>
          <w:p w:rsidR="00A93B5E" w:rsidRPr="00E72FF2" w:rsidRDefault="00A93B5E" w:rsidP="000F0E70">
            <w:pPr>
              <w:tabs>
                <w:tab w:val="decimal" w:pos="510"/>
              </w:tabs>
              <w:spacing w:line="240" w:lineRule="auto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:rsidR="00A93B5E" w:rsidRPr="00E72FF2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:rsidR="00A93B5E" w:rsidRPr="00E72FF2" w:rsidRDefault="00D130F3" w:rsidP="0004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4F6F41" w:rsidRPr="00E72FF2">
              <w:rPr>
                <w:rFonts w:ascii="Angsana New" w:hAnsi="Angsana New"/>
                <w:sz w:val="30"/>
                <w:szCs w:val="30"/>
              </w:rPr>
              <w:t>,9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93B5E" w:rsidRPr="00E72FF2" w:rsidTr="00CF50EF">
        <w:tc>
          <w:tcPr>
            <w:tcW w:w="7110" w:type="dxa"/>
          </w:tcPr>
          <w:p w:rsidR="00A93B5E" w:rsidRPr="00703FA3" w:rsidRDefault="00A93B5E" w:rsidP="000F0E70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  <w:cs/>
              </w:rPr>
            </w:pPr>
            <w:r w:rsidRPr="00703FA3">
              <w:rPr>
                <w:rFonts w:ascii="Angsana New" w:hAnsi="Angsana New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:rsidR="00A93B5E" w:rsidRPr="00703FA3" w:rsidRDefault="00A93B5E" w:rsidP="00A9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double" w:sz="4" w:space="0" w:color="auto"/>
            </w:tcBorders>
          </w:tcPr>
          <w:p w:rsidR="00A93B5E" w:rsidRPr="00703FA3" w:rsidRDefault="00D130F3" w:rsidP="0004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="004F6F41" w:rsidRPr="00703FA3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55</w:t>
            </w:r>
            <w:r w:rsidR="00877598" w:rsidRPr="00703FA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280552" w:rsidRPr="00E72FF2" w:rsidRDefault="00280552" w:rsidP="0028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80552" w:rsidRPr="00E72FF2" w:rsidRDefault="00280552" w:rsidP="00CF50EF">
      <w:pPr>
        <w:pStyle w:val="BodyText2"/>
        <w:tabs>
          <w:tab w:val="clear" w:pos="540"/>
        </w:tabs>
        <w:ind w:left="540" w:right="-25"/>
        <w:jc w:val="thaiDistribute"/>
        <w:rPr>
          <w:rFonts w:ascii="Angsana New" w:hAnsi="Angsana New" w:cs="Angsana New"/>
          <w:cs/>
        </w:rPr>
      </w:pPr>
      <w:r w:rsidRPr="00E72FF2">
        <w:rPr>
          <w:rFonts w:ascii="Angsana New" w:hAnsi="Angsana New" w:cs="Angsana New"/>
          <w:cs/>
        </w:rPr>
        <w:t>มูลค่ายุติธรรมของ</w:t>
      </w:r>
      <w:r w:rsidR="00AB3166">
        <w:rPr>
          <w:rFonts w:ascii="Angsana New" w:hAnsi="Angsana New" w:cs="Angsana New" w:hint="cs"/>
          <w:cs/>
        </w:rPr>
        <w:t>ที่ดิน อาคารและอุปกรณ์ และ</w:t>
      </w:r>
      <w:r w:rsidRPr="00E72FF2">
        <w:rPr>
          <w:rFonts w:ascii="Angsana New" w:hAnsi="Angsana New" w:cs="Angsana New"/>
          <w:cs/>
        </w:rPr>
        <w:t>สินทรัพย์ไม่มีตัวตน (</w:t>
      </w:r>
      <w:r w:rsidR="00991972" w:rsidRPr="00E72FF2">
        <w:rPr>
          <w:rFonts w:ascii="Angsana New" w:hAnsi="Angsana New" w:cs="Angsana New" w:hint="cs"/>
          <w:cs/>
        </w:rPr>
        <w:t xml:space="preserve">เครื่องหมายการค้าและการได้รับอนุญาตขึ้นทะเบียนผลิตภัณฑ์ของ </w:t>
      </w:r>
      <w:r w:rsidR="00991972" w:rsidRPr="00E72FF2">
        <w:rPr>
          <w:rFonts w:ascii="Angsana New" w:hAnsi="Angsana New" w:cs="Angsana New"/>
          <w:lang w:val="en-US"/>
        </w:rPr>
        <w:t>PT Futamed Pharmaceuticals</w:t>
      </w:r>
      <w:r w:rsidRPr="00E72FF2">
        <w:rPr>
          <w:rFonts w:ascii="Angsana New" w:hAnsi="Angsana New" w:cs="Angsana New"/>
          <w:cs/>
        </w:rPr>
        <w:t xml:space="preserve">) </w:t>
      </w:r>
      <w:r w:rsidR="00A32F44">
        <w:rPr>
          <w:rFonts w:ascii="Angsana New" w:hAnsi="Angsana New" w:cs="Angsana New" w:hint="cs"/>
          <w:cs/>
        </w:rPr>
        <w:t>ยังเป็นการ</w:t>
      </w:r>
      <w:r w:rsidRPr="00E72FF2">
        <w:rPr>
          <w:rFonts w:ascii="Angsana New" w:hAnsi="Angsana New" w:cs="Angsana New"/>
          <w:cs/>
        </w:rPr>
        <w:t>ประมาณการ</w:t>
      </w:r>
      <w:r w:rsidR="00A32F44">
        <w:rPr>
          <w:rFonts w:ascii="Angsana New" w:hAnsi="Angsana New" w:cs="Angsana New" w:hint="cs"/>
          <w:cs/>
        </w:rPr>
        <w:t xml:space="preserve"> เนื่องจากการประเมิน</w:t>
      </w:r>
      <w:r w:rsidR="00A32F44" w:rsidRPr="00E72FF2">
        <w:rPr>
          <w:rFonts w:ascii="Angsana New" w:hAnsi="Angsana New" w:cs="Angsana New"/>
          <w:cs/>
        </w:rPr>
        <w:t>โดยผู้ประเมินอิสระ</w:t>
      </w:r>
      <w:r w:rsidRPr="00E72FF2">
        <w:rPr>
          <w:rFonts w:ascii="Angsana New" w:hAnsi="Angsana New" w:cs="Angsana New"/>
          <w:cs/>
        </w:rPr>
        <w:t>ยังไม่เสร็จสมบูรณ์</w:t>
      </w:r>
    </w:p>
    <w:p w:rsidR="00280552" w:rsidRPr="00E72FF2" w:rsidRDefault="00280552" w:rsidP="00CF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80552" w:rsidRPr="00E72FF2" w:rsidRDefault="00280552" w:rsidP="00CF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72FF2">
        <w:rPr>
          <w:rFonts w:ascii="Angsana New" w:hAnsi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</w:t>
      </w:r>
      <w:r w:rsidR="00A32F44">
        <w:rPr>
          <w:rFonts w:ascii="Angsana New" w:hAnsi="Angsana New" w:hint="cs"/>
          <w:sz w:val="30"/>
          <w:szCs w:val="30"/>
          <w:cs/>
        </w:rPr>
        <w:t>ที่แสดงถึง</w:t>
      </w:r>
      <w:r w:rsidRPr="00E72FF2">
        <w:rPr>
          <w:rFonts w:ascii="Angsana New" w:hAnsi="Angsana New"/>
          <w:sz w:val="30"/>
          <w:szCs w:val="30"/>
          <w:cs/>
        </w:rPr>
        <w:t>ข้อเท็จจริง</w:t>
      </w:r>
      <w:r w:rsidR="00A32F44">
        <w:rPr>
          <w:rFonts w:ascii="Angsana New" w:hAnsi="Angsana New" w:hint="cs"/>
          <w:sz w:val="30"/>
          <w:szCs w:val="30"/>
          <w:cs/>
        </w:rPr>
        <w:t>และ</w:t>
      </w:r>
      <w:r w:rsidRPr="00E72FF2">
        <w:rPr>
          <w:rFonts w:ascii="Angsana New" w:hAnsi="Angsana New"/>
          <w:sz w:val="30"/>
          <w:szCs w:val="30"/>
          <w:cs/>
        </w:rPr>
        <w:t xml:space="preserve">เหตุการณ์แวดล้อมที่มีอยู่ ณ วันที่ซื้อธุรกิจ </w:t>
      </w:r>
      <w:r w:rsidR="00A32F44">
        <w:rPr>
          <w:rFonts w:ascii="Angsana New" w:hAnsi="Angsana New" w:hint="cs"/>
          <w:sz w:val="30"/>
          <w:szCs w:val="30"/>
          <w:cs/>
        </w:rPr>
        <w:t>โดย</w:t>
      </w:r>
      <w:r w:rsidRPr="00E72FF2">
        <w:rPr>
          <w:rFonts w:ascii="Angsana New" w:hAnsi="Angsana New"/>
          <w:sz w:val="30"/>
          <w:szCs w:val="30"/>
          <w:cs/>
        </w:rPr>
        <w:t>จะทำการปรับปรุง</w:t>
      </w:r>
      <w:r w:rsidR="00A32F44">
        <w:rPr>
          <w:rFonts w:ascii="Angsana New" w:hAnsi="Angsana New" w:hint="cs"/>
          <w:sz w:val="30"/>
          <w:szCs w:val="30"/>
          <w:cs/>
        </w:rPr>
        <w:t>มูลค่ายุติธรรมที่ประมาณการ หรือสินทรัพย์และหนี้สิน</w:t>
      </w:r>
      <w:r w:rsidRPr="00E72FF2">
        <w:rPr>
          <w:rFonts w:ascii="Angsana New" w:hAnsi="Angsana New"/>
          <w:sz w:val="30"/>
          <w:szCs w:val="30"/>
          <w:cs/>
        </w:rPr>
        <w:t xml:space="preserve">ที่มีอยู่ ณ วันที่ซื้อธุรกิจ </w:t>
      </w:r>
    </w:p>
    <w:p w:rsidR="00280552" w:rsidRPr="00E72FF2" w:rsidRDefault="00280552" w:rsidP="00CF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80552" w:rsidRPr="00E72FF2" w:rsidRDefault="00280552" w:rsidP="00CF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i/>
          <w:iCs/>
          <w:sz w:val="30"/>
          <w:szCs w:val="30"/>
        </w:rPr>
      </w:pPr>
      <w:r w:rsidRPr="00E72FF2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  <w:r w:rsidRPr="00E72FF2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280552" w:rsidRPr="00E72FF2" w:rsidRDefault="00280552" w:rsidP="009F3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80552" w:rsidRPr="009A27FF" w:rsidRDefault="00DB5895" w:rsidP="00CF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72FF2">
        <w:rPr>
          <w:rFonts w:ascii="Angsana New" w:hAnsi="Angsana New"/>
          <w:sz w:val="30"/>
          <w:szCs w:val="30"/>
          <w:cs/>
          <w:lang w:val="th-TH"/>
        </w:rPr>
        <w:t>ค่าความนิยมส่วนใหญ่เนื่องมาจากทักษะและความสามารถทางเทคนิคในการทำงานของ</w:t>
      </w:r>
      <w:r w:rsidR="00B24CD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72FF2">
        <w:rPr>
          <w:rFonts w:ascii="Angsana New" w:hAnsi="Angsana New"/>
          <w:sz w:val="30"/>
          <w:szCs w:val="30"/>
          <w:cs/>
          <w:lang w:val="th-TH"/>
        </w:rPr>
        <w:t xml:space="preserve">PT Futamed </w:t>
      </w:r>
      <w:r w:rsidR="00B24CD8">
        <w:rPr>
          <w:rFonts w:ascii="Angsana New" w:hAnsi="Angsana New" w:hint="cs"/>
          <w:sz w:val="30"/>
          <w:szCs w:val="30"/>
          <w:cs/>
          <w:lang w:val="th-TH"/>
        </w:rPr>
        <w:t>P</w:t>
      </w:r>
      <w:r w:rsidRPr="00E72FF2">
        <w:rPr>
          <w:rFonts w:ascii="Angsana New" w:hAnsi="Angsana New"/>
          <w:sz w:val="30"/>
          <w:szCs w:val="30"/>
          <w:cs/>
          <w:lang w:val="th-TH"/>
        </w:rPr>
        <w:t>harmaceuticals</w:t>
      </w:r>
      <w:r w:rsidR="009A27F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72FF2">
        <w:rPr>
          <w:rFonts w:ascii="Angsana New" w:hAnsi="Angsana New"/>
          <w:sz w:val="30"/>
          <w:szCs w:val="30"/>
          <w:cs/>
          <w:lang w:val="th-TH"/>
        </w:rPr>
        <w:t>และการร่วมมือกันซึ่งคาดว่าจะ</w:t>
      </w:r>
      <w:r w:rsidR="00A32F44">
        <w:rPr>
          <w:rFonts w:ascii="Angsana New" w:hAnsi="Angsana New" w:hint="cs"/>
          <w:sz w:val="30"/>
          <w:szCs w:val="30"/>
          <w:cs/>
          <w:lang w:val="th-TH"/>
        </w:rPr>
        <w:t>ได้รับ</w:t>
      </w:r>
      <w:r w:rsidRPr="00E72FF2">
        <w:rPr>
          <w:rFonts w:ascii="Angsana New" w:hAnsi="Angsana New"/>
          <w:sz w:val="30"/>
          <w:szCs w:val="30"/>
          <w:cs/>
          <w:lang w:val="th-TH"/>
        </w:rPr>
        <w:t xml:space="preserve">จากการรวมบริษัทสู่ธุรกิจที่มีอยู่ของกลุ่มบริษัท ทั้งนี้ไม่มีค่าความนิยมที่คาดว่าจะนำมาหักเป็นค่าใช้จ่ายทางภาษีเงินได้  </w:t>
      </w:r>
    </w:p>
    <w:p w:rsidR="00280552" w:rsidRPr="00E72FF2" w:rsidRDefault="00280552" w:rsidP="000F0E70">
      <w:pPr>
        <w:ind w:left="540"/>
        <w:rPr>
          <w:rFonts w:ascii="Angsana New" w:hAnsi="Angsana New"/>
          <w:sz w:val="30"/>
          <w:szCs w:val="30"/>
          <w:lang w:val="x-none" w:eastAsia="x-none"/>
        </w:rPr>
      </w:pPr>
    </w:p>
    <w:p w:rsidR="00F807B4" w:rsidRPr="00E72FF2" w:rsidRDefault="00F807B4" w:rsidP="00280552">
      <w:pPr>
        <w:ind w:left="630" w:hanging="90"/>
        <w:rPr>
          <w:rFonts w:ascii="Angsana New" w:hAnsi="Angsana New"/>
          <w:sz w:val="30"/>
          <w:szCs w:val="30"/>
          <w:lang w:val="x-none" w:eastAsia="x-none"/>
        </w:rPr>
      </w:pPr>
    </w:p>
    <w:p w:rsidR="00F807B4" w:rsidRDefault="00F807B4" w:rsidP="00280552">
      <w:pPr>
        <w:ind w:left="630" w:hanging="90"/>
        <w:rPr>
          <w:rFonts w:ascii="Angsana New" w:hAnsi="Angsana New"/>
          <w:sz w:val="30"/>
          <w:szCs w:val="30"/>
          <w:lang w:val="x-none" w:eastAsia="x-none"/>
        </w:rPr>
      </w:pPr>
    </w:p>
    <w:p w:rsidR="00BC726F" w:rsidRDefault="00BC726F" w:rsidP="00280552">
      <w:pPr>
        <w:ind w:left="630" w:hanging="90"/>
        <w:rPr>
          <w:rFonts w:ascii="Angsana New" w:hAnsi="Angsana New"/>
          <w:sz w:val="30"/>
          <w:szCs w:val="30"/>
          <w:lang w:val="x-none" w:eastAsia="x-none"/>
        </w:rPr>
      </w:pPr>
    </w:p>
    <w:p w:rsidR="00BC726F" w:rsidRPr="00E72FF2" w:rsidRDefault="00BC726F" w:rsidP="00280552">
      <w:pPr>
        <w:ind w:left="630" w:hanging="90"/>
        <w:rPr>
          <w:rFonts w:ascii="Angsana New" w:hAnsi="Angsana New"/>
          <w:sz w:val="30"/>
          <w:szCs w:val="30"/>
          <w:lang w:val="x-none" w:eastAsia="x-none"/>
        </w:rPr>
      </w:pPr>
    </w:p>
    <w:p w:rsidR="00F807B4" w:rsidRDefault="00F807B4" w:rsidP="00280552">
      <w:pPr>
        <w:ind w:left="630" w:hanging="90"/>
        <w:rPr>
          <w:lang w:val="x-none" w:eastAsia="x-none"/>
        </w:rPr>
      </w:pPr>
    </w:p>
    <w:p w:rsidR="00F807B4" w:rsidRDefault="00F807B4" w:rsidP="00280552">
      <w:pPr>
        <w:ind w:left="630" w:hanging="90"/>
        <w:rPr>
          <w:lang w:val="x-none" w:eastAsia="x-none"/>
        </w:rPr>
      </w:pPr>
    </w:p>
    <w:p w:rsidR="00F807B4" w:rsidRDefault="00F807B4" w:rsidP="00280552">
      <w:pPr>
        <w:ind w:left="630" w:hanging="90"/>
        <w:rPr>
          <w:lang w:val="x-none" w:eastAsia="x-none"/>
        </w:rPr>
      </w:pPr>
    </w:p>
    <w:p w:rsidR="00FC04D5" w:rsidRPr="00144E97" w:rsidRDefault="00095950" w:rsidP="00630864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  <w:cs/>
        </w:rPr>
        <w:t>บุคคลหรือ</w:t>
      </w:r>
      <w:r w:rsidR="00A62D43" w:rsidRPr="00144E97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</w:p>
    <w:p w:rsidR="00E631C3" w:rsidRDefault="00E631C3" w:rsidP="0000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782F63" w:rsidRPr="00782F63" w:rsidRDefault="00782F63" w:rsidP="00CF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782F63">
        <w:rPr>
          <w:rFonts w:ascii="Angsana New" w:hAnsi="Angsana New" w:hint="cs"/>
          <w:sz w:val="30"/>
          <w:szCs w:val="30"/>
          <w:cs/>
        </w:rPr>
        <w:t>ความสัมพันธ์ที่มีกับบร</w:t>
      </w:r>
      <w:r>
        <w:rPr>
          <w:rFonts w:ascii="Angsana New" w:hAnsi="Angsana New" w:hint="cs"/>
          <w:sz w:val="30"/>
          <w:szCs w:val="30"/>
          <w:cs/>
        </w:rPr>
        <w:t>ิษั</w:t>
      </w:r>
      <w:r w:rsidRPr="00782F63">
        <w:rPr>
          <w:rFonts w:ascii="Angsana New" w:hAnsi="Angsana New" w:hint="cs"/>
          <w:sz w:val="30"/>
          <w:szCs w:val="30"/>
          <w:cs/>
        </w:rPr>
        <w:t>ทย่อย บร</w:t>
      </w:r>
      <w:r>
        <w:rPr>
          <w:rFonts w:ascii="Angsana New" w:hAnsi="Angsana New" w:hint="cs"/>
          <w:sz w:val="30"/>
          <w:szCs w:val="30"/>
          <w:cs/>
        </w:rPr>
        <w:t>ิษั</w:t>
      </w:r>
      <w:r w:rsidRPr="00782F63">
        <w:rPr>
          <w:rFonts w:ascii="Angsana New" w:hAnsi="Angsana New" w:hint="cs"/>
          <w:sz w:val="30"/>
          <w:szCs w:val="30"/>
          <w:cs/>
        </w:rPr>
        <w:t xml:space="preserve">ทร่วม และการร่วมค้าได้เปิดเผยในหมายเหตุประกอบงบการเงินข้อที่ </w:t>
      </w:r>
      <w:r w:rsidR="00877598" w:rsidRPr="00877598">
        <w:rPr>
          <w:rFonts w:ascii="Angsana New" w:hAnsi="Angsana New"/>
          <w:sz w:val="30"/>
          <w:szCs w:val="30"/>
        </w:rPr>
        <w:t>7</w:t>
      </w:r>
      <w:r w:rsidRPr="00782F63">
        <w:rPr>
          <w:rFonts w:ascii="Angsana New" w:hAnsi="Angsana New"/>
          <w:sz w:val="30"/>
          <w:szCs w:val="30"/>
        </w:rPr>
        <w:t xml:space="preserve"> </w:t>
      </w:r>
      <w:r w:rsidRPr="00782F63">
        <w:rPr>
          <w:rFonts w:ascii="Angsana New" w:hAnsi="Angsana New" w:hint="cs"/>
          <w:sz w:val="30"/>
          <w:szCs w:val="30"/>
          <w:cs/>
        </w:rPr>
        <w:t>และ</w:t>
      </w:r>
      <w:r w:rsidRPr="00782F63">
        <w:rPr>
          <w:rFonts w:ascii="Angsana New" w:hAnsi="Angsana New"/>
          <w:sz w:val="30"/>
          <w:szCs w:val="30"/>
        </w:rPr>
        <w:t xml:space="preserve"> </w:t>
      </w:r>
      <w:r w:rsidR="001855F0" w:rsidRPr="001855F0">
        <w:rPr>
          <w:rFonts w:ascii="Angsana New" w:hAnsi="Angsana New"/>
          <w:sz w:val="30"/>
          <w:szCs w:val="30"/>
        </w:rPr>
        <w:t>8</w:t>
      </w:r>
    </w:p>
    <w:p w:rsidR="009601EC" w:rsidRPr="009601EC" w:rsidRDefault="009601EC" w:rsidP="003E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9601EC" w:rsidRPr="00144E97" w:rsidRDefault="009601EC" w:rsidP="00736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รายการที่สำคัญกับบุคคลหรือกิจการที่เกี่ยวข้องกันสำหรับแต่ละงวด</w:t>
      </w:r>
      <w:r>
        <w:rPr>
          <w:rFonts w:ascii="Angsana New" w:hAnsi="Angsana New" w:hint="cs"/>
          <w:sz w:val="30"/>
          <w:szCs w:val="30"/>
          <w:cs/>
        </w:rPr>
        <w:t>สามเดือนและ</w:t>
      </w:r>
      <w:r w:rsidRPr="00144E97">
        <w:rPr>
          <w:rFonts w:ascii="Angsana New" w:hAnsi="Angsana New"/>
          <w:sz w:val="30"/>
          <w:szCs w:val="30"/>
          <w:cs/>
        </w:rPr>
        <w:t>หกเดือนสิ้นสุดวันที่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>
        <w:rPr>
          <w:rFonts w:ascii="Angsana New" w:hAnsi="Angsana New"/>
          <w:sz w:val="30"/>
          <w:szCs w:val="30"/>
        </w:rPr>
        <w:t xml:space="preserve">           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AF4CBA">
        <w:rPr>
          <w:rFonts w:ascii="Angsana New" w:hAnsi="Angsana New"/>
          <w:sz w:val="30"/>
          <w:szCs w:val="30"/>
          <w:cs/>
        </w:rPr>
        <w:t>มีดังนี้</w:t>
      </w:r>
    </w:p>
    <w:p w:rsidR="009601EC" w:rsidRPr="009D5072" w:rsidRDefault="009601EC" w:rsidP="0096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1"/>
        <w:gridCol w:w="1171"/>
        <w:gridCol w:w="264"/>
        <w:gridCol w:w="1103"/>
        <w:gridCol w:w="266"/>
        <w:gridCol w:w="1080"/>
        <w:gridCol w:w="255"/>
        <w:gridCol w:w="1080"/>
      </w:tblGrid>
      <w:tr w:rsidR="009601EC" w:rsidRPr="00AB4725" w:rsidTr="00736767">
        <w:trPr>
          <w:tblHeader/>
        </w:trPr>
        <w:tc>
          <w:tcPr>
            <w:tcW w:w="2157" w:type="pct"/>
          </w:tcPr>
          <w:p w:rsidR="009601EC" w:rsidRPr="00AB4725" w:rsidRDefault="009601EC" w:rsidP="00AA667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72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01EC" w:rsidRPr="00AB4725" w:rsidTr="00736767">
        <w:trPr>
          <w:trHeight w:val="353"/>
          <w:tblHeader/>
        </w:trPr>
        <w:tc>
          <w:tcPr>
            <w:tcW w:w="2157" w:type="pct"/>
          </w:tcPr>
          <w:p w:rsidR="009601EC" w:rsidRPr="00AB4725" w:rsidRDefault="009601EC" w:rsidP="00630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84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D130F3" w:rsidRPr="00D130F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9601EC" w:rsidRPr="00AB4725" w:rsidRDefault="00CF50EF" w:rsidP="00AA667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9601EC" w:rsidRPr="00AB4725" w:rsidRDefault="009601EC" w:rsidP="00AA667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:rsidR="009601EC" w:rsidRPr="00AB4725" w:rsidRDefault="00CF50EF" w:rsidP="00AA667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:rsidR="009601EC" w:rsidRPr="00AB4725" w:rsidRDefault="009601EC" w:rsidP="00AA667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9601EC" w:rsidRPr="00AB4725" w:rsidRDefault="00CF50EF" w:rsidP="00AA667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9" w:type="pct"/>
            <w:shd w:val="clear" w:color="auto" w:fill="auto"/>
            <w:vAlign w:val="center"/>
          </w:tcPr>
          <w:p w:rsidR="009601EC" w:rsidRPr="00AB4725" w:rsidRDefault="009601EC" w:rsidP="00AA667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:rsidR="009601EC" w:rsidRPr="00AB4725" w:rsidRDefault="00CF50EF" w:rsidP="00AA667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601EC" w:rsidRPr="00AB4725" w:rsidTr="00736767">
        <w:trPr>
          <w:trHeight w:hRule="exact" w:val="317"/>
          <w:tblHeader/>
        </w:trPr>
        <w:tc>
          <w:tcPr>
            <w:tcW w:w="2157" w:type="pct"/>
          </w:tcPr>
          <w:p w:rsidR="009601EC" w:rsidRPr="00AB4725" w:rsidRDefault="009601EC" w:rsidP="00630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8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3" w:type="pct"/>
            <w:gridSpan w:val="7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1EC" w:rsidRPr="00AB4725" w:rsidTr="00736767">
        <w:tc>
          <w:tcPr>
            <w:tcW w:w="2157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9601EC" w:rsidRPr="00AB4725" w:rsidRDefault="009601EC" w:rsidP="00AA667A">
            <w:pPr>
              <w:tabs>
                <w:tab w:val="clear" w:pos="907"/>
                <w:tab w:val="left" w:pos="792"/>
              </w:tabs>
              <w:spacing w:line="240" w:lineRule="auto"/>
              <w:ind w:right="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638" w:type="pct"/>
          </w:tcPr>
          <w:p w:rsidR="00086759" w:rsidRPr="00AB4725" w:rsidRDefault="00086759" w:rsidP="00086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0C7DFC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086759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0C7DFC" w:rsidRDefault="00D130F3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 w:hint="cs"/>
                <w:sz w:val="30"/>
                <w:szCs w:val="30"/>
              </w:rPr>
              <w:t>33</w:t>
            </w:r>
            <w:r w:rsidR="00D830A6" w:rsidRPr="00D830A6">
              <w:rPr>
                <w:rFonts w:ascii="Angsana New" w:hAnsi="Angsana New" w:hint="cs"/>
                <w:sz w:val="30"/>
                <w:szCs w:val="30"/>
              </w:rPr>
              <w:t>0</w:t>
            </w:r>
            <w:r w:rsidR="00086759" w:rsidRPr="000C7DFC">
              <w:rPr>
                <w:rFonts w:ascii="Angsana New" w:hAnsi="Angsana New" w:hint="cs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 w:hint="cs"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130F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638" w:type="pct"/>
          </w:tcPr>
          <w:p w:rsidR="00086759" w:rsidRPr="00AB4725" w:rsidRDefault="00086759" w:rsidP="00086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0C7DFC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D406B0">
              <w:rPr>
                <w:rFonts w:ascii="Angsana New" w:hAnsi="Angsana New"/>
                <w:sz w:val="30"/>
                <w:szCs w:val="30"/>
              </w:rPr>
              <w:t>,7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406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0C7DFC" w:rsidRDefault="00D830A6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 w:hint="cs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 w:hint="cs"/>
                <w:sz w:val="30"/>
                <w:szCs w:val="30"/>
              </w:rPr>
              <w:t>4</w:t>
            </w:r>
            <w:r w:rsidR="00086759" w:rsidRPr="000C7DFC">
              <w:rPr>
                <w:rFonts w:ascii="Angsana New" w:hAnsi="Angsana New" w:hint="cs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 w:hint="cs"/>
                <w:sz w:val="30"/>
                <w:szCs w:val="30"/>
              </w:rPr>
              <w:t>8</w:t>
            </w:r>
            <w:r w:rsidR="00086759" w:rsidRPr="000C7DFC">
              <w:rPr>
                <w:rFonts w:ascii="Angsana New" w:hAnsi="Angsana New" w:hint="cs"/>
                <w:sz w:val="30"/>
                <w:szCs w:val="30"/>
              </w:rPr>
              <w:t>9</w:t>
            </w:r>
            <w:r w:rsidR="00D130F3" w:rsidRPr="00D130F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38" w:type="pct"/>
          </w:tcPr>
          <w:p w:rsidR="00086759" w:rsidRPr="00AB4725" w:rsidRDefault="00086759" w:rsidP="00086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0C7DFC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26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0C7DFC" w:rsidRDefault="00CF50EF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="00086759" w:rsidRPr="000C7DFC">
              <w:rPr>
                <w:rFonts w:ascii="Angsana New" w:hAnsi="Angsana New" w:hint="cs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 w:hint="cs"/>
                <w:sz w:val="30"/>
                <w:szCs w:val="30"/>
              </w:rPr>
              <w:t>010</w:t>
            </w: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8" w:type="pct"/>
          </w:tcPr>
          <w:p w:rsidR="00086759" w:rsidRPr="00AB4725" w:rsidRDefault="00086759" w:rsidP="00086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0C7DFC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086759">
              <w:rPr>
                <w:rFonts w:ascii="Angsana New" w:hAnsi="Angsana New"/>
                <w:sz w:val="30"/>
                <w:szCs w:val="30"/>
              </w:rPr>
              <w:t>9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0C7DFC" w:rsidRDefault="00CF50EF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 w:hint="cs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086759" w:rsidRPr="00AB4725" w:rsidTr="00736767">
        <w:trPr>
          <w:trHeight w:val="452"/>
        </w:trPr>
        <w:tc>
          <w:tcPr>
            <w:tcW w:w="2157" w:type="pct"/>
          </w:tcPr>
          <w:p w:rsidR="00086759" w:rsidRPr="00AB4725" w:rsidRDefault="00086759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8" w:type="pct"/>
          </w:tcPr>
          <w:p w:rsidR="00086759" w:rsidRPr="00AB4725" w:rsidRDefault="00086759" w:rsidP="00086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0C7DFC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0C7DFC" w:rsidRDefault="00CF50EF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638" w:type="pct"/>
          </w:tcPr>
          <w:p w:rsidR="00086759" w:rsidRPr="00AB4725" w:rsidRDefault="00086759" w:rsidP="00086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0C7DFC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086759">
              <w:rPr>
                <w:rFonts w:ascii="Angsana New" w:hAnsi="Angsana New"/>
                <w:sz w:val="30"/>
                <w:szCs w:val="30"/>
              </w:rPr>
              <w:t>,7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0C7DFC" w:rsidRDefault="00D830A6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 w:hint="cs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 w:hint="cs"/>
                <w:sz w:val="30"/>
                <w:szCs w:val="30"/>
              </w:rPr>
              <w:t>5</w:t>
            </w:r>
            <w:r w:rsidR="00086759" w:rsidRPr="000C7DFC">
              <w:rPr>
                <w:rFonts w:ascii="Angsana New" w:hAnsi="Angsana New" w:hint="cs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830A6">
              <w:rPr>
                <w:rFonts w:ascii="Angsana New" w:hAnsi="Angsana New" w:hint="cs"/>
                <w:sz w:val="30"/>
                <w:szCs w:val="30"/>
              </w:rPr>
              <w:t>1</w:t>
            </w:r>
            <w:r w:rsidR="00086759" w:rsidRPr="000C7DF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086759" w:rsidRPr="00AB4725" w:rsidTr="00736767">
        <w:trPr>
          <w:trHeight w:hRule="exact" w:val="216"/>
        </w:trPr>
        <w:tc>
          <w:tcPr>
            <w:tcW w:w="2157" w:type="pct"/>
          </w:tcPr>
          <w:p w:rsidR="00086759" w:rsidRPr="00AB4725" w:rsidRDefault="00086759" w:rsidP="00630864">
            <w:pPr>
              <w:tabs>
                <w:tab w:val="left" w:pos="342"/>
              </w:tabs>
              <w:spacing w:line="240" w:lineRule="auto"/>
              <w:ind w:right="-108" w:firstLine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AB4725" w:rsidRDefault="00086759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tabs>
                <w:tab w:val="left" w:pos="342"/>
              </w:tabs>
              <w:spacing w:line="240" w:lineRule="auto"/>
              <w:ind w:right="-108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8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AB4725" w:rsidRDefault="00086759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tabs>
                <w:tab w:val="left" w:pos="342"/>
              </w:tabs>
              <w:spacing w:line="240" w:lineRule="auto"/>
              <w:ind w:right="-108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8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AB4725" w:rsidRDefault="00086759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tabs>
                <w:tab w:val="clear" w:pos="454"/>
                <w:tab w:val="left" w:pos="342"/>
              </w:tabs>
              <w:spacing w:line="240" w:lineRule="auto"/>
              <w:ind w:left="252" w:right="-108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8" w:type="pct"/>
          </w:tcPr>
          <w:p w:rsidR="00086759" w:rsidRPr="000C7DFC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086759">
              <w:rPr>
                <w:rFonts w:ascii="Angsana New" w:hAnsi="Angsana New"/>
                <w:sz w:val="30"/>
                <w:szCs w:val="30"/>
              </w:rPr>
              <w:t>7,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08675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0C7DFC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44</w:t>
            </w:r>
            <w:r w:rsidR="00086759" w:rsidRPr="000C7DFC">
              <w:rPr>
                <w:rFonts w:ascii="Angsana New" w:hAnsi="Angsana New"/>
                <w:sz w:val="30"/>
                <w:szCs w:val="30"/>
              </w:rPr>
              <w:t>,7</w:t>
            </w:r>
            <w:r w:rsidRPr="00D130F3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0C7DFC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086759">
              <w:rPr>
                <w:rFonts w:ascii="Angsana New" w:hAnsi="Angsana New"/>
                <w:sz w:val="30"/>
                <w:szCs w:val="30"/>
              </w:rPr>
              <w:t>9,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0C7DFC" w:rsidRDefault="00D830A6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086759" w:rsidRPr="000C7DFC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086759" w:rsidRPr="000C7DFC">
              <w:rPr>
                <w:rFonts w:ascii="Angsana New" w:hAnsi="Angsana New"/>
                <w:sz w:val="30"/>
                <w:szCs w:val="30"/>
              </w:rPr>
              <w:t>7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tabs>
                <w:tab w:val="clear" w:pos="454"/>
                <w:tab w:val="left" w:pos="342"/>
              </w:tabs>
              <w:spacing w:line="240" w:lineRule="auto"/>
              <w:ind w:left="252" w:right="-108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8" w:type="pct"/>
          </w:tcPr>
          <w:p w:rsidR="00086759" w:rsidRPr="000C7DFC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0C7DFC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086759" w:rsidRPr="000C7DFC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086759" w:rsidRPr="000C7DFC">
              <w:rPr>
                <w:rFonts w:ascii="Angsana New" w:hAnsi="Angsana New"/>
                <w:sz w:val="30"/>
                <w:szCs w:val="30"/>
              </w:rPr>
              <w:t>7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0C7DFC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0C7DFC" w:rsidRDefault="00CF50EF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086759" w:rsidRPr="000C7DFC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tabs>
                <w:tab w:val="left" w:pos="342"/>
              </w:tabs>
              <w:spacing w:line="240" w:lineRule="auto"/>
              <w:ind w:right="-108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086759" w:rsidRPr="000C7DFC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867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2282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086759" w:rsidRPr="000C7DFC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86759" w:rsidRPr="000C7D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086759" w:rsidRPr="000C7DFC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86759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86759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086759" w:rsidRPr="000C7DFC" w:rsidRDefault="00D830A6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86759" w:rsidRPr="000C7D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E02B90" w:rsidRPr="00AB4725" w:rsidTr="00E02B90">
        <w:trPr>
          <w:trHeight w:hRule="exact" w:val="173"/>
        </w:trPr>
        <w:tc>
          <w:tcPr>
            <w:tcW w:w="2157" w:type="pct"/>
          </w:tcPr>
          <w:p w:rsidR="00E02B90" w:rsidRPr="00AB4725" w:rsidRDefault="00E02B90" w:rsidP="00630864">
            <w:pPr>
              <w:tabs>
                <w:tab w:val="left" w:pos="342"/>
              </w:tabs>
              <w:spacing w:line="240" w:lineRule="auto"/>
              <w:ind w:right="-108" w:firstLine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E02B90" w:rsidRPr="00D130F3" w:rsidRDefault="00E02B90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E02B90" w:rsidRPr="00AB4725" w:rsidRDefault="00E02B90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:rsidR="00E02B90" w:rsidRPr="00D130F3" w:rsidRDefault="00E02B90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E02B90" w:rsidRPr="00AB4725" w:rsidRDefault="00E02B90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E02B90" w:rsidRPr="00D830A6" w:rsidRDefault="00E02B90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E02B90" w:rsidRPr="00AB4725" w:rsidRDefault="00E02B90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E02B90" w:rsidRPr="00D830A6" w:rsidRDefault="00E02B90" w:rsidP="00CF5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6759" w:rsidRPr="00AB4725" w:rsidTr="00E02B90">
        <w:trPr>
          <w:trHeight w:val="449"/>
        </w:trPr>
        <w:tc>
          <w:tcPr>
            <w:tcW w:w="2157" w:type="pct"/>
          </w:tcPr>
          <w:p w:rsidR="00086759" w:rsidRPr="00AB4725" w:rsidRDefault="00086759" w:rsidP="00630864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:rsidR="00086759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867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:rsidR="00086759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867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086759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867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086759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867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086759" w:rsidRPr="00AB4725" w:rsidTr="00736767">
        <w:trPr>
          <w:trHeight w:val="350"/>
        </w:trPr>
        <w:tc>
          <w:tcPr>
            <w:tcW w:w="2157" w:type="pct"/>
          </w:tcPr>
          <w:p w:rsidR="00086759" w:rsidRDefault="00086759" w:rsidP="00630864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86759" w:rsidRPr="00AB4725" w:rsidRDefault="00086759" w:rsidP="00630864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8" w:type="pct"/>
          </w:tcPr>
          <w:p w:rsidR="00086759" w:rsidRPr="00AB4725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086759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086759">
              <w:rPr>
                <w:rFonts w:ascii="Angsana New" w:hAnsi="Angsana New"/>
                <w:sz w:val="30"/>
                <w:szCs w:val="30"/>
              </w:rPr>
              <w:t>9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7,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53</w:t>
            </w:r>
            <w:r w:rsidRPr="003761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AB4725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086759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086759">
              <w:rPr>
                <w:rFonts w:ascii="Angsana New" w:hAnsi="Angsana New"/>
                <w:sz w:val="30"/>
                <w:szCs w:val="30"/>
              </w:rPr>
              <w:t>9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7,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53</w:t>
            </w:r>
            <w:r w:rsidRPr="0037615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638" w:type="pct"/>
          </w:tcPr>
          <w:p w:rsidR="00086759" w:rsidRPr="0037615D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086759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37615D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086759" w:rsidRPr="0037615D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37615D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086759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37615D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086759" w:rsidRPr="0037615D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8" w:type="pct"/>
          </w:tcPr>
          <w:p w:rsidR="00086759" w:rsidRPr="0037615D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37615D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37615D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37615D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6759" w:rsidRPr="00AB4725" w:rsidTr="00736767">
        <w:tc>
          <w:tcPr>
            <w:tcW w:w="2157" w:type="pct"/>
          </w:tcPr>
          <w:p w:rsidR="00086759" w:rsidRPr="00AB4725" w:rsidRDefault="00086759" w:rsidP="0063086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เงินสนับสนุนทางธุรกิจ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638" w:type="pct"/>
          </w:tcPr>
          <w:p w:rsidR="00086759" w:rsidRPr="0037615D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086759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4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086759" w:rsidRPr="0037615D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77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86759" w:rsidRPr="0037615D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086759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39" w:type="pct"/>
          </w:tcPr>
          <w:p w:rsidR="00086759" w:rsidRPr="00AB4725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86759" w:rsidRPr="0037615D" w:rsidRDefault="00086759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7615D">
              <w:rPr>
                <w:rFonts w:ascii="Angsana New" w:hAnsi="Angsana New"/>
                <w:sz w:val="30"/>
                <w:szCs w:val="30"/>
              </w:rPr>
              <w:t>77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5298C" w:rsidRPr="00AB4725" w:rsidTr="00736767">
        <w:tc>
          <w:tcPr>
            <w:tcW w:w="2157" w:type="pct"/>
          </w:tcPr>
          <w:p w:rsidR="0035298C" w:rsidRPr="00AB4725" w:rsidRDefault="0035298C" w:rsidP="0063086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638" w:type="pct"/>
          </w:tcPr>
          <w:p w:rsidR="0035298C" w:rsidRPr="00D830A6" w:rsidRDefault="0035298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144" w:type="pct"/>
          </w:tcPr>
          <w:p w:rsidR="0035298C" w:rsidRPr="00AB4725" w:rsidRDefault="0035298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35298C" w:rsidRPr="0037615D" w:rsidRDefault="0035298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5298C" w:rsidRPr="00AB4725" w:rsidRDefault="0035298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35298C" w:rsidRPr="00D830A6" w:rsidRDefault="0035298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35298C" w:rsidRPr="00AB4725" w:rsidRDefault="0035298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35298C" w:rsidRPr="0037615D" w:rsidRDefault="0035298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9601EC" w:rsidRDefault="009601EC" w:rsidP="0096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086759" w:rsidRDefault="00086759" w:rsidP="0096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07"/>
        <w:gridCol w:w="262"/>
        <w:gridCol w:w="1103"/>
        <w:gridCol w:w="262"/>
        <w:gridCol w:w="1076"/>
        <w:gridCol w:w="253"/>
        <w:gridCol w:w="1050"/>
      </w:tblGrid>
      <w:tr w:rsidR="009601EC" w:rsidRPr="00AB4725" w:rsidTr="009601EC">
        <w:trPr>
          <w:tblHeader/>
        </w:trPr>
        <w:tc>
          <w:tcPr>
            <w:tcW w:w="2210" w:type="pct"/>
          </w:tcPr>
          <w:p w:rsidR="009601EC" w:rsidRPr="00AB4725" w:rsidRDefault="009601EC" w:rsidP="00AA667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72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01EC" w:rsidRPr="00AB4725" w:rsidTr="009601EC">
        <w:trPr>
          <w:tblHeader/>
        </w:trPr>
        <w:tc>
          <w:tcPr>
            <w:tcW w:w="2210" w:type="pct"/>
          </w:tcPr>
          <w:p w:rsidR="009601EC" w:rsidRPr="00AB4725" w:rsidRDefault="009601EC" w:rsidP="00630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84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ดหก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D130F3" w:rsidRPr="00D130F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9601EC" w:rsidRPr="00AB4725" w:rsidRDefault="00CF50EF" w:rsidP="009601E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9601EC" w:rsidRPr="00AB4725" w:rsidRDefault="009601EC" w:rsidP="009601E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:rsidR="009601EC" w:rsidRPr="00AB4725" w:rsidRDefault="00CF50EF" w:rsidP="009601E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9601EC" w:rsidRPr="00AB4725" w:rsidRDefault="009601EC" w:rsidP="009601E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:rsidR="009601EC" w:rsidRPr="00AB4725" w:rsidRDefault="00CF50EF" w:rsidP="009601E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9601EC" w:rsidRPr="00AB4725" w:rsidRDefault="009601EC" w:rsidP="009601E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9601EC" w:rsidRPr="00AB4725" w:rsidRDefault="00CF50EF" w:rsidP="009601E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601EC" w:rsidRPr="00AB4725" w:rsidTr="009601EC">
        <w:trPr>
          <w:tblHeader/>
        </w:trPr>
        <w:tc>
          <w:tcPr>
            <w:tcW w:w="2210" w:type="pct"/>
          </w:tcPr>
          <w:p w:rsidR="009601EC" w:rsidRPr="00AB4725" w:rsidRDefault="009601EC" w:rsidP="006308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8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pct"/>
            <w:gridSpan w:val="7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4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01EC" w:rsidRPr="00AB4725" w:rsidRDefault="009601EC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AB4725" w:rsidRDefault="009601EC" w:rsidP="00AA667A">
            <w:pPr>
              <w:tabs>
                <w:tab w:val="clear" w:pos="907"/>
                <w:tab w:val="left" w:pos="792"/>
              </w:tabs>
              <w:spacing w:line="240" w:lineRule="auto"/>
              <w:ind w:right="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604" w:type="pct"/>
          </w:tcPr>
          <w:p w:rsidR="009601EC" w:rsidRPr="00AB4725" w:rsidRDefault="00CE4C2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37615D" w:rsidRDefault="001855F0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CE4C26">
              <w:rPr>
                <w:rFonts w:ascii="Angsana New" w:hAnsi="Angsana New"/>
                <w:sz w:val="30"/>
                <w:szCs w:val="30"/>
              </w:rPr>
              <w:t>9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37615D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9601EC" w:rsidRPr="0037615D">
              <w:rPr>
                <w:rFonts w:ascii="Angsana New" w:hAnsi="Angsana New"/>
                <w:sz w:val="30"/>
                <w:szCs w:val="30"/>
              </w:rPr>
              <w:t>9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9601EC" w:rsidRPr="0037615D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601EC" w:rsidRPr="0037615D">
              <w:rPr>
                <w:rFonts w:ascii="Angsana New" w:hAnsi="Angsana New"/>
                <w:sz w:val="30"/>
                <w:szCs w:val="30"/>
              </w:rPr>
              <w:t>7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604" w:type="pct"/>
          </w:tcPr>
          <w:p w:rsidR="009601EC" w:rsidRPr="00AB4725" w:rsidRDefault="00CE4C2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37615D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406B0">
              <w:rPr>
                <w:rFonts w:ascii="Angsana New" w:hAnsi="Angsana New"/>
                <w:sz w:val="30"/>
                <w:szCs w:val="30"/>
              </w:rPr>
              <w:t>9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D406B0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37615D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9601EC" w:rsidRPr="0037615D">
              <w:rPr>
                <w:rFonts w:ascii="Angsana New" w:hAnsi="Angsana New"/>
                <w:sz w:val="30"/>
                <w:szCs w:val="30"/>
              </w:rPr>
              <w:t>7,9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4" w:type="pct"/>
          </w:tcPr>
          <w:p w:rsidR="009601EC" w:rsidRPr="00AB4725" w:rsidRDefault="00CE4C2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37615D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="00CE4C26">
              <w:rPr>
                <w:rFonts w:ascii="Angsana New" w:hAnsi="Angsana New"/>
                <w:sz w:val="30"/>
                <w:szCs w:val="30"/>
              </w:rPr>
              <w:t>,9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37615D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9601EC" w:rsidRPr="0037615D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88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4" w:type="pct"/>
          </w:tcPr>
          <w:p w:rsidR="009601EC" w:rsidRPr="00AB4725" w:rsidRDefault="00CE4C2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37615D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E4C26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37615D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9601EC" w:rsidRPr="0037615D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9601EC" w:rsidRPr="0037615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601EC" w:rsidRPr="00AB4725" w:rsidTr="009601EC">
        <w:trPr>
          <w:trHeight w:val="452"/>
        </w:trPr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4" w:type="pct"/>
          </w:tcPr>
          <w:p w:rsidR="009601EC" w:rsidRPr="00AB4725" w:rsidRDefault="00CE4C2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37615D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37615D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604" w:type="pct"/>
          </w:tcPr>
          <w:p w:rsidR="009601EC" w:rsidRPr="00AB4725" w:rsidRDefault="00CE4C2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37615D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22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37615D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9601EC" w:rsidRPr="0037615D">
              <w:rPr>
                <w:rFonts w:ascii="Angsana New" w:hAnsi="Angsana New"/>
                <w:sz w:val="30"/>
                <w:szCs w:val="30"/>
              </w:rPr>
              <w:t>7,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44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Default="009601EC" w:rsidP="00630864">
            <w:pPr>
              <w:tabs>
                <w:tab w:val="left" w:pos="342"/>
              </w:tabs>
              <w:spacing w:line="240" w:lineRule="auto"/>
              <w:ind w:right="-108" w:firstLine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601EC" w:rsidRPr="00AB4725" w:rsidRDefault="009601EC" w:rsidP="00630864">
            <w:pPr>
              <w:tabs>
                <w:tab w:val="left" w:pos="342"/>
              </w:tabs>
              <w:spacing w:line="240" w:lineRule="auto"/>
              <w:ind w:right="-108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4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tabs>
                <w:tab w:val="left" w:pos="342"/>
              </w:tabs>
              <w:spacing w:line="240" w:lineRule="auto"/>
              <w:ind w:right="-108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4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tabs>
                <w:tab w:val="clear" w:pos="454"/>
                <w:tab w:val="left" w:pos="342"/>
              </w:tabs>
              <w:spacing w:line="240" w:lineRule="auto"/>
              <w:ind w:left="252" w:right="-108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4" w:type="pct"/>
          </w:tcPr>
          <w:p w:rsidR="009601EC" w:rsidRPr="00666332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666332" w:rsidRDefault="001855F0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601EC" w:rsidRPr="00666332">
              <w:rPr>
                <w:rFonts w:ascii="Angsana New" w:hAnsi="Angsana New"/>
                <w:sz w:val="30"/>
                <w:szCs w:val="30"/>
              </w:rPr>
              <w:t>7,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601EC" w:rsidRPr="00666332">
              <w:rPr>
                <w:rFonts w:ascii="Angsana New" w:hAnsi="Angsana New"/>
                <w:sz w:val="30"/>
                <w:szCs w:val="30"/>
              </w:rPr>
              <w:t>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666332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666332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9601EC" w:rsidRPr="00666332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9601EC" w:rsidRPr="00666332">
              <w:rPr>
                <w:rFonts w:ascii="Angsana New" w:hAnsi="Angsana New"/>
                <w:sz w:val="30"/>
                <w:szCs w:val="30"/>
              </w:rPr>
              <w:t>9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tabs>
                <w:tab w:val="clear" w:pos="454"/>
                <w:tab w:val="left" w:pos="342"/>
              </w:tabs>
              <w:spacing w:line="240" w:lineRule="auto"/>
              <w:ind w:left="252" w:right="-108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4" w:type="pct"/>
          </w:tcPr>
          <w:p w:rsidR="009601EC" w:rsidRPr="00666332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666332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9601EC" w:rsidRPr="00666332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666332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666332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9601EC" w:rsidRPr="00666332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9601EC" w:rsidRPr="00666332">
              <w:rPr>
                <w:rFonts w:ascii="Angsana New" w:hAnsi="Angsana New"/>
                <w:sz w:val="30"/>
                <w:szCs w:val="30"/>
              </w:rPr>
              <w:t>9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tabs>
                <w:tab w:val="left" w:pos="342"/>
              </w:tabs>
              <w:spacing w:line="240" w:lineRule="auto"/>
              <w:ind w:right="-108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9601EC" w:rsidRPr="00666332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9601EC" w:rsidRPr="00666332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33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663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9601EC" w:rsidRPr="00666332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9601EC" w:rsidRPr="00666332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601EC" w:rsidRPr="00666332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9601EC" w:rsidRPr="00AB4725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9601EC" w:rsidRPr="00AB4725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601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9601EC" w:rsidRPr="00AB4725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:rsidR="009601EC" w:rsidRPr="00AB4725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601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:rsidR="009601EC" w:rsidRPr="000235EB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0235EB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0235EB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0235EB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4" w:type="pct"/>
          </w:tcPr>
          <w:p w:rsidR="009601EC" w:rsidRPr="000235EB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0235EB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0235EB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0235EB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4" w:type="pct"/>
          </w:tcPr>
          <w:p w:rsidR="009601EC" w:rsidRPr="00AB4725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E4C26">
              <w:rPr>
                <w:rFonts w:ascii="Angsana New" w:hAnsi="Angsana New"/>
                <w:sz w:val="30"/>
                <w:szCs w:val="30"/>
              </w:rPr>
              <w:t>9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AB4725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9601EC" w:rsidRPr="000235EB">
              <w:rPr>
                <w:rFonts w:ascii="Angsana New" w:hAnsi="Angsana New"/>
                <w:sz w:val="30"/>
                <w:szCs w:val="30"/>
              </w:rPr>
              <w:t>9,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0235EB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E4C26">
              <w:rPr>
                <w:rFonts w:ascii="Angsana New" w:hAnsi="Angsana New"/>
                <w:sz w:val="30"/>
                <w:szCs w:val="30"/>
              </w:rPr>
              <w:t>9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0235EB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9601EC" w:rsidRPr="000235EB">
              <w:rPr>
                <w:rFonts w:ascii="Angsana New" w:hAnsi="Angsana New"/>
                <w:sz w:val="30"/>
                <w:szCs w:val="30"/>
              </w:rPr>
              <w:t>9,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604" w:type="pct"/>
          </w:tcPr>
          <w:p w:rsidR="009601EC" w:rsidRPr="000235EB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0235EB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9601EC" w:rsidRPr="000235EB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54</w:t>
            </w:r>
            <w:r w:rsidR="009601EC" w:rsidRPr="000235E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0235EB" w:rsidRDefault="00CF50EF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0235EB" w:rsidRDefault="00D130F3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9601EC" w:rsidRPr="000235EB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4" w:type="pct"/>
          </w:tcPr>
          <w:p w:rsidR="009601EC" w:rsidRPr="000235EB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E4C26">
              <w:rPr>
                <w:rFonts w:ascii="Angsana New" w:hAnsi="Angsana New"/>
                <w:sz w:val="30"/>
                <w:szCs w:val="30"/>
              </w:rPr>
              <w:t>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0235EB" w:rsidRDefault="001855F0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9601EC" w:rsidRPr="000235E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0235EB" w:rsidRDefault="00CE4C2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0235EB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01EC" w:rsidRPr="00AB4725" w:rsidTr="009601EC">
        <w:tc>
          <w:tcPr>
            <w:tcW w:w="2210" w:type="pct"/>
          </w:tcPr>
          <w:p w:rsidR="009601EC" w:rsidRPr="00AB4725" w:rsidRDefault="009601EC" w:rsidP="0063086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เงินสนับสนุนทางธุรกิจ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604" w:type="pct"/>
          </w:tcPr>
          <w:p w:rsidR="009601EC" w:rsidRPr="000235EB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E4C26">
              <w:rPr>
                <w:rFonts w:ascii="Angsana New" w:hAnsi="Angsana New"/>
                <w:sz w:val="30"/>
                <w:szCs w:val="30"/>
              </w:rPr>
              <w:t>7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601EC" w:rsidRPr="000235EB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235EB">
              <w:rPr>
                <w:rFonts w:ascii="Angsana New" w:hAnsi="Angsana New"/>
                <w:sz w:val="30"/>
                <w:szCs w:val="30"/>
              </w:rPr>
              <w:t>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3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601EC" w:rsidRPr="000235EB" w:rsidRDefault="00D830A6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E4C26">
              <w:rPr>
                <w:rFonts w:ascii="Angsana New" w:hAnsi="Angsana New"/>
                <w:sz w:val="30"/>
                <w:szCs w:val="30"/>
              </w:rPr>
              <w:t>7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:rsidR="009601EC" w:rsidRPr="00AB4725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601EC" w:rsidRPr="000235EB" w:rsidRDefault="009601E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B64F1C" w:rsidRPr="00AB4725" w:rsidTr="009601EC">
        <w:tc>
          <w:tcPr>
            <w:tcW w:w="2210" w:type="pct"/>
          </w:tcPr>
          <w:p w:rsidR="00B64F1C" w:rsidRPr="00AB4725" w:rsidRDefault="00B64F1C" w:rsidP="0063086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604" w:type="pct"/>
          </w:tcPr>
          <w:p w:rsidR="00B64F1C" w:rsidRPr="00D830A6" w:rsidRDefault="00B64F1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143" w:type="pct"/>
          </w:tcPr>
          <w:p w:rsidR="00B64F1C" w:rsidRPr="00AB4725" w:rsidRDefault="00B64F1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B64F1C" w:rsidRPr="000235EB" w:rsidRDefault="00B64F1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B64F1C" w:rsidRPr="00AB4725" w:rsidRDefault="00B64F1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B64F1C" w:rsidRPr="00D830A6" w:rsidRDefault="00B64F1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B64F1C" w:rsidRPr="00AB4725" w:rsidRDefault="00B64F1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B64F1C" w:rsidRDefault="00B64F1C" w:rsidP="00960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9601EC" w:rsidRPr="00EA7F40" w:rsidRDefault="009601EC" w:rsidP="009601EC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9522E" w:rsidRDefault="0099522E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601EC" w:rsidRDefault="00D73CCD" w:rsidP="001773E0">
      <w:pPr>
        <w:tabs>
          <w:tab w:val="clear" w:pos="454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9601EC" w:rsidRDefault="0096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50E63" w:rsidRDefault="00C50E63" w:rsidP="00EB4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  <w:r w:rsidRPr="00D355FF">
        <w:rPr>
          <w:rFonts w:ascii="Angsana New" w:hAnsi="Angsana New"/>
          <w:sz w:val="30"/>
          <w:szCs w:val="30"/>
          <w:cs/>
        </w:rPr>
        <w:t>ยอ</w:t>
      </w:r>
      <w:r w:rsidR="00B41829" w:rsidRPr="00D355FF">
        <w:rPr>
          <w:rFonts w:ascii="Angsana New" w:hAnsi="Angsana New"/>
          <w:sz w:val="30"/>
          <w:szCs w:val="30"/>
          <w:cs/>
        </w:rPr>
        <w:t>ดคงเหลือกับบุคคลหรือกิจการที่เกี่ยวข้องกัน</w:t>
      </w:r>
      <w:r w:rsidRPr="00D355F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1C7457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1546DB" w:rsidRPr="00D355FF">
        <w:rPr>
          <w:rFonts w:ascii="Angsana New" w:hAnsi="Angsana New"/>
          <w:sz w:val="30"/>
          <w:szCs w:val="30"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1546DB" w:rsidRPr="00D355FF">
        <w:rPr>
          <w:rFonts w:ascii="Angsana New" w:hAnsi="Angsana New"/>
          <w:sz w:val="30"/>
          <w:szCs w:val="30"/>
        </w:rPr>
        <w:t xml:space="preserve"> </w:t>
      </w:r>
      <w:r w:rsidR="001546DB" w:rsidRPr="00D355FF">
        <w:rPr>
          <w:rFonts w:ascii="Angsana New" w:hAnsi="Angsana New" w:hint="cs"/>
          <w:sz w:val="30"/>
          <w:szCs w:val="30"/>
          <w:cs/>
        </w:rPr>
        <w:t xml:space="preserve">และ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1546DB" w:rsidRPr="00D355FF">
        <w:rPr>
          <w:rFonts w:ascii="Angsana New" w:hAnsi="Angsana New"/>
          <w:sz w:val="30"/>
          <w:szCs w:val="30"/>
        </w:rPr>
        <w:t xml:space="preserve"> </w:t>
      </w:r>
      <w:r w:rsidR="001546DB" w:rsidRPr="00D355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62</w:t>
      </w:r>
      <w:r w:rsidR="00914D2B"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D355FF" w:rsidRPr="00D355FF" w:rsidRDefault="00D355FF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260"/>
        <w:gridCol w:w="270"/>
        <w:gridCol w:w="1080"/>
        <w:gridCol w:w="270"/>
        <w:gridCol w:w="1080"/>
      </w:tblGrid>
      <w:tr w:rsidR="006870BD" w:rsidRPr="00144E97" w:rsidTr="009601EC">
        <w:trPr>
          <w:trHeight w:hRule="exact" w:val="389"/>
        </w:trPr>
        <w:tc>
          <w:tcPr>
            <w:tcW w:w="4320" w:type="dxa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144E97" w:rsidTr="009601EC">
        <w:trPr>
          <w:trHeight w:hRule="exact" w:val="389"/>
        </w:trPr>
        <w:tc>
          <w:tcPr>
            <w:tcW w:w="4320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E41E39" w:rsidRPr="00144E97" w:rsidTr="009601EC">
        <w:trPr>
          <w:trHeight w:hRule="exact" w:val="389"/>
        </w:trPr>
        <w:tc>
          <w:tcPr>
            <w:tcW w:w="4320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355FF" w:rsidRPr="00144E97" w:rsidTr="009601EC">
        <w:trPr>
          <w:trHeight w:hRule="exact" w:val="389"/>
        </w:trPr>
        <w:tc>
          <w:tcPr>
            <w:tcW w:w="4320" w:type="dxa"/>
          </w:tcPr>
          <w:p w:rsidR="00D355FF" w:rsidRPr="00144E97" w:rsidRDefault="00DF4FBD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vAlign w:val="center"/>
          </w:tcPr>
          <w:p w:rsidR="00D355FF" w:rsidRPr="00B87F43" w:rsidRDefault="00CF50EF" w:rsidP="008439F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D355FF" w:rsidRPr="00B87F43" w:rsidRDefault="00D355FF" w:rsidP="008439F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:rsidR="00D355FF" w:rsidRPr="00B87F43" w:rsidRDefault="00CF50EF" w:rsidP="008439F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D355FF" w:rsidRDefault="00D355FF" w:rsidP="00843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355FF" w:rsidRPr="00B87F43" w:rsidRDefault="00CF50EF" w:rsidP="008439F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D355FF" w:rsidRPr="00B87F43" w:rsidRDefault="00D355FF" w:rsidP="008439F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:rsidR="00D355FF" w:rsidRPr="00B87F43" w:rsidRDefault="00CF50EF" w:rsidP="008439F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D355FF" w:rsidRPr="00144E97" w:rsidTr="009601EC">
        <w:trPr>
          <w:trHeight w:hRule="exact" w:val="389"/>
        </w:trPr>
        <w:tc>
          <w:tcPr>
            <w:tcW w:w="4320" w:type="dxa"/>
          </w:tcPr>
          <w:p w:rsidR="00D355FF" w:rsidRPr="00144E97" w:rsidRDefault="00D355FF" w:rsidP="00630864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D355FF" w:rsidRPr="00144E97" w:rsidRDefault="00D355FF" w:rsidP="00D35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A44" w:rsidRPr="00144E97" w:rsidTr="009601EC">
        <w:trPr>
          <w:trHeight w:hRule="exact" w:val="389"/>
        </w:trPr>
        <w:tc>
          <w:tcPr>
            <w:tcW w:w="4320" w:type="dxa"/>
          </w:tcPr>
          <w:p w:rsidR="009C4A44" w:rsidRPr="00144E97" w:rsidRDefault="009C4A44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9C4A44" w:rsidRPr="00BB68A2" w:rsidRDefault="00CE4C26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4A44" w:rsidRPr="00ED730E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4A44" w:rsidRPr="00BB68A2" w:rsidRDefault="00D130F3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CE4C26">
              <w:rPr>
                <w:rFonts w:ascii="Angsana New" w:hAnsi="Angsana New"/>
                <w:sz w:val="30"/>
                <w:szCs w:val="30"/>
              </w:rPr>
              <w:t>97,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E4C2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4A44" w:rsidRPr="00ED730E" w:rsidRDefault="00D130F3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C4A44" w:rsidRPr="00ED730E">
              <w:rPr>
                <w:rFonts w:ascii="Angsana New" w:hAnsi="Angsana New"/>
                <w:sz w:val="30"/>
                <w:szCs w:val="30"/>
              </w:rPr>
              <w:t>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C4A44" w:rsidRPr="00144E97" w:rsidTr="009601EC">
        <w:trPr>
          <w:trHeight w:hRule="exact" w:val="389"/>
        </w:trPr>
        <w:tc>
          <w:tcPr>
            <w:tcW w:w="4320" w:type="dxa"/>
          </w:tcPr>
          <w:p w:rsidR="009C4A44" w:rsidRPr="00144E97" w:rsidRDefault="009C4A44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C4A44" w:rsidRPr="00BB68A2" w:rsidRDefault="00D130F3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C4A44" w:rsidRPr="00ED730E" w:rsidRDefault="00CF50EF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9C4A44" w:rsidRPr="00ED730E">
              <w:rPr>
                <w:rFonts w:ascii="Angsana New" w:hAnsi="Angsana New"/>
                <w:sz w:val="30"/>
                <w:szCs w:val="30"/>
              </w:rPr>
              <w:t>9,</w:t>
            </w:r>
            <w:r w:rsidRPr="00CF50EF">
              <w:rPr>
                <w:rFonts w:ascii="Angsana New" w:hAnsi="Angsana New"/>
                <w:sz w:val="30"/>
                <w:szCs w:val="30"/>
              </w:rPr>
              <w:t>66</w:t>
            </w:r>
            <w:r w:rsidR="009C4A44" w:rsidRPr="00ED730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4A44" w:rsidRPr="00BB68A2" w:rsidRDefault="00D130F3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4A44" w:rsidRPr="00ED730E" w:rsidRDefault="00CF50EF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9C4A44" w:rsidRPr="00ED730E">
              <w:rPr>
                <w:rFonts w:ascii="Angsana New" w:hAnsi="Angsana New"/>
                <w:sz w:val="30"/>
                <w:szCs w:val="30"/>
              </w:rPr>
              <w:t>9,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C4A44" w:rsidRPr="00144E97" w:rsidTr="009601EC">
        <w:trPr>
          <w:trHeight w:hRule="exact" w:val="389"/>
        </w:trPr>
        <w:tc>
          <w:tcPr>
            <w:tcW w:w="4320" w:type="dxa"/>
          </w:tcPr>
          <w:p w:rsidR="009C4A44" w:rsidRPr="00144E97" w:rsidRDefault="009C4A44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BB68A2" w:rsidRDefault="00D130F3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ED730E" w:rsidRDefault="00CF50EF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C4A44" w:rsidRPr="00ED730E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9C4A44" w:rsidRPr="00ED730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9C4A44" w:rsidRPr="00880D59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805903" w:rsidRDefault="00D130F3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841E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9C4A44" w:rsidRPr="00805903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ED730E" w:rsidRDefault="00D130F3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C4A44" w:rsidRPr="00ED73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A02177" w:rsidRPr="007C1194" w:rsidRDefault="00A02177" w:rsidP="007C1194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3"/>
        <w:gridCol w:w="990"/>
        <w:gridCol w:w="270"/>
        <w:gridCol w:w="1260"/>
        <w:gridCol w:w="270"/>
        <w:gridCol w:w="1080"/>
        <w:gridCol w:w="270"/>
        <w:gridCol w:w="1080"/>
      </w:tblGrid>
      <w:tr w:rsidR="00D56B13" w:rsidRPr="00144E97" w:rsidTr="009601EC">
        <w:trPr>
          <w:trHeight w:hRule="exact" w:val="389"/>
        </w:trPr>
        <w:tc>
          <w:tcPr>
            <w:tcW w:w="4323" w:type="dxa"/>
          </w:tcPr>
          <w:p w:rsidR="00D56B13" w:rsidRPr="00042A8E" w:rsidRDefault="00D56B13" w:rsidP="0086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D56B13" w:rsidRPr="00144E97" w:rsidRDefault="00D56B13" w:rsidP="000B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D56B13" w:rsidRPr="00144E97" w:rsidRDefault="00D56B13" w:rsidP="000B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56B13" w:rsidRPr="00144E97" w:rsidRDefault="00D56B13" w:rsidP="000B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144E97" w:rsidTr="009601EC">
        <w:trPr>
          <w:trHeight w:hRule="exact" w:val="389"/>
        </w:trPr>
        <w:tc>
          <w:tcPr>
            <w:tcW w:w="4323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31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E41E39" w:rsidRPr="00144E97" w:rsidTr="009601EC">
        <w:trPr>
          <w:trHeight w:hRule="exact" w:val="389"/>
        </w:trPr>
        <w:tc>
          <w:tcPr>
            <w:tcW w:w="4323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355FF" w:rsidRPr="00144E97" w:rsidTr="009601EC">
        <w:trPr>
          <w:trHeight w:hRule="exact" w:val="389"/>
        </w:trPr>
        <w:tc>
          <w:tcPr>
            <w:tcW w:w="4323" w:type="dxa"/>
          </w:tcPr>
          <w:p w:rsidR="00D355FF" w:rsidRPr="00144E97" w:rsidRDefault="00DF4FBD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:rsidR="00D355FF" w:rsidRPr="00B176ED" w:rsidRDefault="00CF50EF" w:rsidP="00D355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D355FF" w:rsidRPr="00B87F43" w:rsidRDefault="00D355FF" w:rsidP="00D355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:rsidR="00D355FF" w:rsidRPr="00B87F43" w:rsidRDefault="00CF50EF" w:rsidP="00D355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D355FF" w:rsidRDefault="00D355FF" w:rsidP="00D35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355FF" w:rsidRPr="00B87F43" w:rsidRDefault="00CF50EF" w:rsidP="00D355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D355FF" w:rsidRPr="00B87F43" w:rsidRDefault="00D355FF" w:rsidP="00D355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:rsidR="00D355FF" w:rsidRPr="00B87F43" w:rsidRDefault="00CF50EF" w:rsidP="00D355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D355FF" w:rsidRPr="00144E97" w:rsidTr="009601EC">
        <w:trPr>
          <w:trHeight w:hRule="exact" w:val="389"/>
        </w:trPr>
        <w:tc>
          <w:tcPr>
            <w:tcW w:w="4323" w:type="dxa"/>
          </w:tcPr>
          <w:p w:rsidR="00D355FF" w:rsidRPr="00144E97" w:rsidRDefault="00D355FF" w:rsidP="00630864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D355FF" w:rsidRPr="00144E97" w:rsidRDefault="00D355FF" w:rsidP="00D35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A44" w:rsidRPr="00144E97" w:rsidTr="009601EC">
        <w:trPr>
          <w:trHeight w:hRule="exact" w:val="389"/>
        </w:trPr>
        <w:tc>
          <w:tcPr>
            <w:tcW w:w="4323" w:type="dxa"/>
          </w:tcPr>
          <w:p w:rsidR="009C4A44" w:rsidRPr="00144E97" w:rsidRDefault="009C4A44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9C4A44" w:rsidRPr="001E3257" w:rsidRDefault="00CE4C26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4A44" w:rsidRPr="00EC785A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4A44" w:rsidRPr="001E3257" w:rsidRDefault="00D130F3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34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C4A44" w:rsidRPr="00EC785A" w:rsidRDefault="00D830A6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="009C4A44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C4A44" w:rsidRPr="00144E97" w:rsidTr="009601EC">
        <w:trPr>
          <w:trHeight w:hRule="exact" w:val="389"/>
        </w:trPr>
        <w:tc>
          <w:tcPr>
            <w:tcW w:w="4323" w:type="dxa"/>
          </w:tcPr>
          <w:p w:rsidR="009C4A44" w:rsidRPr="00144E97" w:rsidRDefault="009C4A44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C4A44" w:rsidRPr="001E3257" w:rsidRDefault="00D130F3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01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C4A44" w:rsidRPr="00EC785A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4A44" w:rsidRPr="001E3257" w:rsidRDefault="00CF50EF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CE4C26">
              <w:rPr>
                <w:rFonts w:ascii="Angsana New" w:hAnsi="Angsana New"/>
                <w:sz w:val="30"/>
                <w:szCs w:val="30"/>
              </w:rPr>
              <w:t>,7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E4C2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9C4A44" w:rsidRPr="00144E9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4A44" w:rsidRPr="00EC785A" w:rsidRDefault="00877598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9C4A44" w:rsidRPr="00144E97" w:rsidTr="009601EC">
        <w:trPr>
          <w:trHeight w:hRule="exact" w:val="389"/>
        </w:trPr>
        <w:tc>
          <w:tcPr>
            <w:tcW w:w="4323" w:type="dxa"/>
          </w:tcPr>
          <w:p w:rsidR="009C4A44" w:rsidRPr="00144E97" w:rsidRDefault="009C4A44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1E3257" w:rsidRDefault="00D130F3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C4A44" w:rsidRPr="001E325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EC785A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9C4A44" w:rsidRPr="00880D59" w:rsidRDefault="009C4A44" w:rsidP="009C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1E3257" w:rsidRDefault="00D130F3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C4A44" w:rsidRPr="001E3257" w:rsidRDefault="009C4A44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C4A44" w:rsidRPr="00EC785A" w:rsidRDefault="00D830A6" w:rsidP="009C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9C4A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</w:tbl>
    <w:p w:rsidR="00A03906" w:rsidRDefault="00A03906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7"/>
        <w:gridCol w:w="1082"/>
        <w:gridCol w:w="236"/>
        <w:gridCol w:w="34"/>
        <w:gridCol w:w="1171"/>
        <w:gridCol w:w="243"/>
        <w:gridCol w:w="1107"/>
        <w:gridCol w:w="270"/>
        <w:gridCol w:w="1080"/>
      </w:tblGrid>
      <w:tr w:rsidR="00B176ED" w:rsidRPr="00074C25" w:rsidTr="009601EC">
        <w:tc>
          <w:tcPr>
            <w:tcW w:w="4317" w:type="dxa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4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074C25" w:rsidTr="009601EC">
        <w:tc>
          <w:tcPr>
            <w:tcW w:w="4317" w:type="dxa"/>
          </w:tcPr>
          <w:p w:rsidR="00E41E39" w:rsidRPr="0049409A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2" w:type="dxa"/>
          </w:tcPr>
          <w:p w:rsidR="00E41E39" w:rsidRPr="00B176ED" w:rsidRDefault="00D130F3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  <w:p w:rsidR="00E41E39" w:rsidRPr="00B176ED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E41E39" w:rsidRPr="00074C25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E41E39" w:rsidRPr="00142568" w:rsidRDefault="00D130F3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  <w:p w:rsidR="00E41E39" w:rsidRPr="00074C25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:rsidR="00E41E39" w:rsidRPr="00074C25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41E39" w:rsidRPr="00B176ED" w:rsidRDefault="00D130F3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  <w:p w:rsidR="00E41E39" w:rsidRPr="00B176ED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E41E39" w:rsidRPr="00074C25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Pr="00142568" w:rsidRDefault="00D130F3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  <w:p w:rsidR="00E41E39" w:rsidRPr="00074C25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41E39" w:rsidRPr="00074C25" w:rsidTr="009601EC">
        <w:tc>
          <w:tcPr>
            <w:tcW w:w="4317" w:type="dxa"/>
          </w:tcPr>
          <w:p w:rsidR="00E41E39" w:rsidRPr="00074C25" w:rsidRDefault="00E41E39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77E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082" w:type="dxa"/>
          </w:tcPr>
          <w:p w:rsidR="00E41E39" w:rsidRPr="00B176ED" w:rsidRDefault="00CF50EF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E41E39" w:rsidRPr="00074C25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E41E39" w:rsidRPr="00074C25" w:rsidRDefault="00CF50EF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E41E39" w:rsidRPr="00074C25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E41E39" w:rsidRPr="00074C25" w:rsidRDefault="00CF50EF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E41E3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E41E39" w:rsidRPr="00074C25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Pr="00074C25" w:rsidRDefault="00CF50EF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E41E39" w:rsidRPr="00074C25" w:rsidTr="009601EC">
        <w:tc>
          <w:tcPr>
            <w:tcW w:w="4317" w:type="dxa"/>
          </w:tcPr>
          <w:p w:rsidR="00E41E39" w:rsidRPr="00074C25" w:rsidRDefault="00E41E39" w:rsidP="00630864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3" w:type="dxa"/>
            <w:gridSpan w:val="8"/>
          </w:tcPr>
          <w:p w:rsidR="00E41E39" w:rsidRPr="00074C25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1E39" w:rsidRPr="00074C25" w:rsidTr="009601EC">
        <w:tc>
          <w:tcPr>
            <w:tcW w:w="4317" w:type="dxa"/>
          </w:tcPr>
          <w:p w:rsidR="00E41E39" w:rsidRPr="00074C25" w:rsidRDefault="00E41E39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:rsidR="00E41E39" w:rsidRPr="00EC785A" w:rsidRDefault="00CE4C26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41E39" w:rsidRPr="00074C25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</w:tcPr>
          <w:p w:rsidR="00E41E39" w:rsidRPr="00074C25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78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41E39" w:rsidRPr="00074C25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41E39" w:rsidRPr="00EC785A" w:rsidRDefault="00CF50EF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108" w:right="-235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E41E39" w:rsidRPr="00074C25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Pr="00EC785A" w:rsidRDefault="00D130F3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235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33</w:t>
            </w:r>
            <w:r w:rsidR="00E41E39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22</w:t>
            </w:r>
            <w:r w:rsidR="00E41E3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41E39" w:rsidRPr="00074C25" w:rsidTr="009601EC">
        <w:tc>
          <w:tcPr>
            <w:tcW w:w="4317" w:type="dxa"/>
          </w:tcPr>
          <w:p w:rsidR="00E41E39" w:rsidRPr="00074C25" w:rsidRDefault="00E41E39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E41E39" w:rsidRPr="00B176ED" w:rsidRDefault="00CE4C26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41E39" w:rsidRPr="00B176ED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41E39" w:rsidRPr="00B176ED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76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41E39" w:rsidRPr="00B176ED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E41E39" w:rsidRPr="00B176ED" w:rsidRDefault="00CF50EF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E41E39" w:rsidRPr="00B176ED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1E39" w:rsidRPr="00B176ED" w:rsidRDefault="00D130F3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E41E39" w:rsidRPr="00B17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E41E39" w:rsidRPr="00B176E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:rsidR="00B176ED" w:rsidRDefault="00B176ED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176ED" w:rsidRDefault="00B176ED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176ED" w:rsidRDefault="00B176ED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176ED" w:rsidRDefault="00B176ED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176ED" w:rsidRDefault="00B176ED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3A0DCE" w:rsidRDefault="00E41E39" w:rsidP="00BC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2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</w:t>
      </w:r>
      <w:r w:rsidR="00AC580D">
        <w:rPr>
          <w:rFonts w:ascii="Angsana New" w:hAnsi="Angsana New" w:hint="cs"/>
          <w:sz w:val="30"/>
          <w:szCs w:val="30"/>
          <w:cs/>
        </w:rPr>
        <w:t>บุคคลหรือ</w:t>
      </w:r>
      <w:r w:rsidRPr="00144E97">
        <w:rPr>
          <w:rFonts w:ascii="Angsana New" w:hAnsi="Angsana New"/>
          <w:sz w:val="30"/>
          <w:szCs w:val="30"/>
          <w:cs/>
        </w:rPr>
        <w:t>กิจการที่เกี่ยวข้องกันระหว่างงวด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130F3">
        <w:rPr>
          <w:rFonts w:ascii="Angsana New" w:hAnsi="Angsana New" w:hint="cs"/>
          <w:sz w:val="30"/>
          <w:szCs w:val="30"/>
          <w:cs/>
        </w:rPr>
        <w:t>0</w:t>
      </w:r>
      <w:r w:rsidRPr="00144E9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</w:t>
      </w:r>
      <w:r w:rsidR="00D55BE3">
        <w:rPr>
          <w:rFonts w:ascii="Angsana New" w:hAnsi="Angsana New" w:hint="cs"/>
          <w:sz w:val="30"/>
          <w:szCs w:val="30"/>
          <w:cs/>
        </w:rPr>
        <w:t>ยน</w:t>
      </w:r>
      <w:r w:rsidR="00BC13E7">
        <w:rPr>
          <w:rFonts w:ascii="Angsana New" w:hAnsi="Angsana New" w:hint="cs"/>
          <w:sz w:val="30"/>
          <w:szCs w:val="30"/>
          <w:cs/>
        </w:rPr>
        <w:t xml:space="preserve"> </w:t>
      </w:r>
      <w:r w:rsidR="00D55BE3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2"/>
        <w:gridCol w:w="720"/>
        <w:gridCol w:w="270"/>
        <w:gridCol w:w="1080"/>
        <w:gridCol w:w="270"/>
        <w:gridCol w:w="1131"/>
        <w:gridCol w:w="236"/>
        <w:gridCol w:w="995"/>
        <w:gridCol w:w="236"/>
        <w:gridCol w:w="1053"/>
        <w:gridCol w:w="266"/>
        <w:gridCol w:w="1141"/>
      </w:tblGrid>
      <w:tr w:rsidR="002D2599" w:rsidRPr="00315CD6" w:rsidTr="00BC13E7">
        <w:trPr>
          <w:trHeight w:val="407"/>
          <w:tblHeader/>
        </w:trPr>
        <w:tc>
          <w:tcPr>
            <w:tcW w:w="2232" w:type="dxa"/>
            <w:shd w:val="clear" w:color="auto" w:fill="auto"/>
            <w:vAlign w:val="bottom"/>
          </w:tcPr>
          <w:p w:rsidR="002D2599" w:rsidRPr="00315CD6" w:rsidRDefault="002D2599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:rsidR="002D2599" w:rsidRPr="00315CD6" w:rsidRDefault="002D2599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328" w:type="dxa"/>
            <w:gridSpan w:val="8"/>
            <w:shd w:val="clear" w:color="auto" w:fill="auto"/>
            <w:vAlign w:val="bottom"/>
          </w:tcPr>
          <w:p w:rsidR="002D2599" w:rsidRPr="00315CD6" w:rsidRDefault="002D2599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730E" w:rsidRPr="00315CD6" w:rsidTr="00BC13E7">
        <w:trPr>
          <w:trHeight w:val="1208"/>
          <w:tblHeader/>
        </w:trPr>
        <w:tc>
          <w:tcPr>
            <w:tcW w:w="2232" w:type="dxa"/>
            <w:shd w:val="clear" w:color="auto" w:fill="auto"/>
            <w:vAlign w:val="bottom"/>
          </w:tcPr>
          <w:p w:rsidR="00A06E86" w:rsidRPr="00315CD6" w:rsidRDefault="00A06E86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  <w:p w:rsidR="00A06E86" w:rsidRPr="00315CD6" w:rsidRDefault="00A06E86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06E86" w:rsidRPr="00315CD6" w:rsidRDefault="00D130F3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  <w:p w:rsidR="0079603F" w:rsidRPr="00315CD6" w:rsidRDefault="0079603F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A06E86" w:rsidRPr="00315CD6" w:rsidRDefault="00CF50EF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41E39" w:rsidRDefault="00D130F3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0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79603F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:rsidR="00A06E86" w:rsidRPr="00315CD6" w:rsidRDefault="00CF50EF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A06E86" w:rsidRPr="00315CD6" w:rsidRDefault="00D130F3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A06E86" w:rsidRPr="00315CD6" w:rsidRDefault="00CF50EF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E41E39" w:rsidRDefault="00D130F3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0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:rsidR="00A06E86" w:rsidRPr="00315CD6" w:rsidRDefault="00CF50EF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D730E" w:rsidRPr="00315CD6" w:rsidTr="00BC13E7">
        <w:trPr>
          <w:trHeight w:hRule="exact" w:val="360"/>
          <w:tblHeader/>
        </w:trPr>
        <w:tc>
          <w:tcPr>
            <w:tcW w:w="2232" w:type="dxa"/>
            <w:shd w:val="clear" w:color="auto" w:fill="auto"/>
          </w:tcPr>
          <w:p w:rsidR="00A06E86" w:rsidRPr="00315CD6" w:rsidRDefault="00A06E86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8" w:type="dxa"/>
            <w:gridSpan w:val="7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15C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730E" w:rsidRPr="00315CD6" w:rsidTr="00BC13E7">
        <w:tc>
          <w:tcPr>
            <w:tcW w:w="2232" w:type="dxa"/>
            <w:shd w:val="clear" w:color="auto" w:fill="auto"/>
          </w:tcPr>
          <w:p w:rsidR="00A06E86" w:rsidRPr="00315CD6" w:rsidRDefault="00A06E86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BE1" w:rsidRPr="00315CD6" w:rsidTr="00BC13E7">
        <w:tc>
          <w:tcPr>
            <w:tcW w:w="2232" w:type="dxa"/>
            <w:shd w:val="clear" w:color="auto" w:fill="auto"/>
          </w:tcPr>
          <w:p w:rsidR="00DC6BE1" w:rsidRPr="00315CD6" w:rsidRDefault="00DC6BE1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98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</w:tcPr>
          <w:p w:rsidR="00DC6BE1" w:rsidRPr="00315CD6" w:rsidRDefault="00CF50EF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C6BE1" w:rsidRPr="00315CD6">
              <w:rPr>
                <w:rFonts w:ascii="Angsana New" w:hAnsi="Angsana New"/>
                <w:sz w:val="30"/>
                <w:szCs w:val="30"/>
              </w:rPr>
              <w:t>.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BE1" w:rsidRPr="00315CD6" w:rsidRDefault="00CF50EF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8F2B67">
              <w:rPr>
                <w:rFonts w:ascii="Angsana New" w:hAnsi="Angsana New"/>
                <w:sz w:val="30"/>
                <w:szCs w:val="30"/>
              </w:rPr>
              <w:t>.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:rsidR="00DC6BE1" w:rsidRPr="00315CD6" w:rsidRDefault="00D830A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22</w:t>
            </w:r>
            <w:r w:rsidR="00DC6BE1" w:rsidRPr="00315CD6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44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DC6BE1" w:rsidRPr="00315CD6" w:rsidRDefault="00D830A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="00CE4C26">
              <w:rPr>
                <w:rFonts w:ascii="Angsana New" w:hAnsi="Angsana New"/>
                <w:sz w:val="30"/>
                <w:szCs w:val="30"/>
              </w:rPr>
              <w:t>,777</w:t>
            </w:r>
          </w:p>
        </w:tc>
        <w:tc>
          <w:tcPr>
            <w:tcW w:w="23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DC6BE1" w:rsidRPr="00315CD6" w:rsidRDefault="00CE4C26" w:rsidP="00D4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:rsidR="00DC6BE1" w:rsidRPr="00315CD6" w:rsidRDefault="00D830A6" w:rsidP="00B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33</w:t>
            </w:r>
            <w:r w:rsidR="00CE4C26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E4C2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E4C26" w:rsidRPr="00315CD6" w:rsidTr="00BC13E7">
        <w:tc>
          <w:tcPr>
            <w:tcW w:w="2232" w:type="dxa"/>
            <w:shd w:val="clear" w:color="auto" w:fill="auto"/>
          </w:tcPr>
          <w:p w:rsidR="00CE4C26" w:rsidRPr="00315CD6" w:rsidRDefault="00CE4C26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315CD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72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(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315CD6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000</w:t>
            </w:r>
            <w:r w:rsidRPr="00315C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CE4C26" w:rsidRPr="00315CD6" w:rsidRDefault="00CE4C26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:rsidR="00CE4C26" w:rsidRPr="00315CD6" w:rsidRDefault="00CE4C26" w:rsidP="00CF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E4C26" w:rsidRPr="00315CD6" w:rsidRDefault="00CE4C26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:rsidR="00CE4C26" w:rsidRPr="00315CD6" w:rsidRDefault="00CE4C26" w:rsidP="00D4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4C26" w:rsidRPr="00315CD6" w:rsidRDefault="00CE4C26" w:rsidP="00D4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CE4C26" w:rsidRPr="00315CD6" w:rsidRDefault="00CE4C26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:rsidR="00CE4C26" w:rsidRPr="00315CD6" w:rsidRDefault="00CE4C26" w:rsidP="00B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4C26" w:rsidRPr="00315CD6" w:rsidRDefault="00CE4C26" w:rsidP="00B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(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315CD6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000</w:t>
            </w:r>
            <w:r w:rsidRPr="00315CD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4C26" w:rsidRPr="00315CD6" w:rsidTr="00BC13E7">
        <w:trPr>
          <w:trHeight w:hRule="exact" w:val="435"/>
        </w:trPr>
        <w:tc>
          <w:tcPr>
            <w:tcW w:w="2232" w:type="dxa"/>
            <w:shd w:val="clear" w:color="auto" w:fill="auto"/>
          </w:tcPr>
          <w:p w:rsidR="00CE4C26" w:rsidRPr="00315CD6" w:rsidRDefault="00CE4C26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C26" w:rsidRPr="00315CD6" w:rsidRDefault="00D130F3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E4C26" w:rsidRPr="00315C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C26" w:rsidRPr="00315CD6" w:rsidRDefault="00D830A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,777</w:t>
            </w:r>
          </w:p>
        </w:tc>
        <w:tc>
          <w:tcPr>
            <w:tcW w:w="236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C26" w:rsidRPr="00315CD6" w:rsidRDefault="00CE4C26" w:rsidP="00D4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95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C26" w:rsidRPr="00315CD6" w:rsidRDefault="00CF50EF" w:rsidP="00B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left" w:pos="808"/>
              </w:tabs>
              <w:spacing w:line="240" w:lineRule="auto"/>
              <w:ind w:left="-95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CE4C26" w:rsidRPr="00315CD6" w:rsidTr="00BC13E7">
        <w:trPr>
          <w:trHeight w:hRule="exact" w:val="194"/>
        </w:trPr>
        <w:tc>
          <w:tcPr>
            <w:tcW w:w="2232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A06E86" w:rsidRPr="00CF50EF" w:rsidRDefault="00A06E86" w:rsidP="006528F6">
      <w:pPr>
        <w:ind w:left="540" w:right="-385"/>
        <w:jc w:val="thaiDistribute"/>
        <w:rPr>
          <w:rFonts w:ascii="Angsana New" w:hAnsi="Angsana New"/>
          <w:sz w:val="14"/>
          <w:szCs w:val="1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1080"/>
        <w:gridCol w:w="270"/>
        <w:gridCol w:w="1170"/>
      </w:tblGrid>
      <w:tr w:rsidR="003A4325" w:rsidRPr="00315CD6" w:rsidTr="00BC13E7">
        <w:tc>
          <w:tcPr>
            <w:tcW w:w="4590" w:type="dxa"/>
          </w:tcPr>
          <w:p w:rsidR="003A4325" w:rsidRPr="00315CD6" w:rsidRDefault="00694218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15CD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C01B40"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315CD6" w:rsidTr="00BC13E7">
        <w:tc>
          <w:tcPr>
            <w:tcW w:w="4590" w:type="dxa"/>
          </w:tcPr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315C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41E39" w:rsidRPr="00315CD6" w:rsidTr="00BC13E7">
        <w:tc>
          <w:tcPr>
            <w:tcW w:w="4590" w:type="dxa"/>
          </w:tcPr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E2534" w:rsidRPr="00315CD6" w:rsidTr="00BC13E7">
        <w:tc>
          <w:tcPr>
            <w:tcW w:w="4590" w:type="dxa"/>
          </w:tcPr>
          <w:p w:rsidR="00CE2534" w:rsidRPr="00315CD6" w:rsidRDefault="004A144E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 w:hanging="8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:rsidR="00CE2534" w:rsidRPr="00315CD6" w:rsidRDefault="00CF50EF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E2534" w:rsidRPr="00315CD6" w:rsidRDefault="00CF50EF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2534" w:rsidRPr="00315CD6" w:rsidRDefault="00CF50EF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E2534" w:rsidRPr="00315CD6" w:rsidRDefault="00CF50EF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E2534" w:rsidRPr="00315CD6" w:rsidTr="00BC13E7">
        <w:tc>
          <w:tcPr>
            <w:tcW w:w="4590" w:type="dxa"/>
          </w:tcPr>
          <w:p w:rsidR="00CE2534" w:rsidRPr="00315CD6" w:rsidRDefault="00CE2534" w:rsidP="00630864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CE2534" w:rsidRPr="00315CD6" w:rsidRDefault="00CE2534" w:rsidP="00CE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BF5" w:rsidRPr="00315CD6" w:rsidTr="00BC13E7">
        <w:tc>
          <w:tcPr>
            <w:tcW w:w="4590" w:type="dxa"/>
          </w:tcPr>
          <w:p w:rsidR="00257BF5" w:rsidRPr="00315CD6" w:rsidRDefault="00257BF5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257BF5" w:rsidRPr="00315CD6" w:rsidRDefault="00CE4C26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57BF5" w:rsidRPr="00315CD6" w:rsidRDefault="00257BF5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57BF5" w:rsidRPr="00315CD6" w:rsidRDefault="00257BF5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57BF5" w:rsidRPr="00315CD6" w:rsidRDefault="00257BF5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57BF5" w:rsidRPr="00315CD6" w:rsidRDefault="00D130F3" w:rsidP="00E41E3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E4C2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E4C2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257BF5" w:rsidRPr="00315CD6" w:rsidRDefault="00257BF5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57BF5" w:rsidRPr="00315CD6" w:rsidRDefault="001855F0" w:rsidP="00BC13E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55F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257BF5" w:rsidRPr="00315CD6" w:rsidTr="00BC13E7">
        <w:trPr>
          <w:trHeight w:val="289"/>
        </w:trPr>
        <w:tc>
          <w:tcPr>
            <w:tcW w:w="4590" w:type="dxa"/>
          </w:tcPr>
          <w:p w:rsidR="00257BF5" w:rsidRPr="00315CD6" w:rsidRDefault="00257BF5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hanging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57BF5" w:rsidRPr="00315CD6" w:rsidRDefault="00CE4C26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57BF5" w:rsidRPr="00315CD6" w:rsidRDefault="00257BF5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57BF5" w:rsidRPr="00315CD6" w:rsidRDefault="00257BF5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57BF5" w:rsidRPr="00315CD6" w:rsidRDefault="00257BF5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57BF5" w:rsidRPr="00315CD6" w:rsidRDefault="00D130F3" w:rsidP="00E41E3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257BF5" w:rsidRPr="00315CD6" w:rsidRDefault="00257BF5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57BF5" w:rsidRPr="00315CD6" w:rsidRDefault="001855F0" w:rsidP="00BC13E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855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:rsidR="003A4325" w:rsidRPr="00315CD6" w:rsidRDefault="003A4325">
      <w:pPr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0"/>
        <w:gridCol w:w="270"/>
        <w:gridCol w:w="1080"/>
        <w:gridCol w:w="270"/>
        <w:gridCol w:w="1170"/>
      </w:tblGrid>
      <w:tr w:rsidR="003A4325" w:rsidRPr="00315CD6" w:rsidTr="00BC13E7">
        <w:tc>
          <w:tcPr>
            <w:tcW w:w="4590" w:type="dxa"/>
          </w:tcPr>
          <w:p w:rsidR="003A4325" w:rsidRPr="00315CD6" w:rsidRDefault="00DD27F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5CD6">
              <w:rPr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315CD6" w:rsidTr="00BC13E7">
        <w:tc>
          <w:tcPr>
            <w:tcW w:w="4590" w:type="dxa"/>
          </w:tcPr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315C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315C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41E39" w:rsidRPr="00315CD6" w:rsidTr="00BC13E7">
        <w:tc>
          <w:tcPr>
            <w:tcW w:w="4590" w:type="dxa"/>
          </w:tcPr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E2534" w:rsidRPr="00315CD6" w:rsidTr="00BC13E7">
        <w:tc>
          <w:tcPr>
            <w:tcW w:w="4590" w:type="dxa"/>
          </w:tcPr>
          <w:p w:rsidR="00CE2534" w:rsidRPr="00315CD6" w:rsidRDefault="004A144E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 w:hanging="8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:rsidR="00CE2534" w:rsidRPr="00315CD6" w:rsidRDefault="00CF50EF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E2534" w:rsidRPr="00315CD6" w:rsidRDefault="00CF50EF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2534" w:rsidRPr="00315CD6" w:rsidRDefault="00CF50EF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CE2534" w:rsidRPr="00315CD6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E2534" w:rsidRPr="00315CD6" w:rsidRDefault="00CF50EF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E2534" w:rsidRPr="00315CD6" w:rsidTr="00BC13E7">
        <w:tc>
          <w:tcPr>
            <w:tcW w:w="4590" w:type="dxa"/>
          </w:tcPr>
          <w:p w:rsidR="00CE2534" w:rsidRPr="00315CD6" w:rsidRDefault="00CE2534" w:rsidP="00D55BE3">
            <w:pPr>
              <w:spacing w:line="240" w:lineRule="auto"/>
              <w:ind w:left="84" w:hanging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CE2534" w:rsidRPr="00315CD6" w:rsidRDefault="00CE2534" w:rsidP="00CE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2534" w:rsidRPr="00315CD6" w:rsidTr="00BC13E7">
        <w:tc>
          <w:tcPr>
            <w:tcW w:w="4590" w:type="dxa"/>
          </w:tcPr>
          <w:p w:rsidR="00CE2534" w:rsidRPr="00315CD6" w:rsidRDefault="00CE2534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CE2534" w:rsidRPr="00315CD6" w:rsidRDefault="00CE4C26" w:rsidP="00E41E39">
            <w:pPr>
              <w:pStyle w:val="a0"/>
              <w:tabs>
                <w:tab w:val="decimal" w:pos="775"/>
              </w:tabs>
              <w:spacing w:line="240" w:lineRule="atLeast"/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CE2534" w:rsidRPr="00315CD6" w:rsidRDefault="00CE2534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E2534" w:rsidRPr="00315CD6" w:rsidRDefault="00CE2534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2534" w:rsidRPr="00315CD6" w:rsidRDefault="00CE2534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E2534" w:rsidRPr="00315CD6" w:rsidRDefault="00CF50EF" w:rsidP="00E41E3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CE4C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CE2534" w:rsidRPr="00315CD6" w:rsidRDefault="00CE2534" w:rsidP="00E41E3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CE2534" w:rsidRPr="00315CD6" w:rsidRDefault="00CF50EF" w:rsidP="00BC13E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855F0" w:rsidRPr="001855F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E2534" w:rsidRPr="00315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855F0" w:rsidRPr="001855F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CE2534" w:rsidRPr="00315CD6" w:rsidTr="00BC13E7">
        <w:tc>
          <w:tcPr>
            <w:tcW w:w="4590" w:type="dxa"/>
          </w:tcPr>
          <w:p w:rsidR="00CE2534" w:rsidRPr="00315CD6" w:rsidRDefault="00CE2534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hanging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E2534" w:rsidRPr="00315CD6" w:rsidRDefault="00CE4C26" w:rsidP="00E41E39">
            <w:pPr>
              <w:pStyle w:val="a0"/>
              <w:tabs>
                <w:tab w:val="decimal" w:pos="775"/>
              </w:tabs>
              <w:spacing w:line="240" w:lineRule="atLeast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E2534" w:rsidRPr="00315CD6" w:rsidRDefault="00CE2534" w:rsidP="00E41E39">
            <w:pPr>
              <w:pStyle w:val="a0"/>
              <w:tabs>
                <w:tab w:val="decimal" w:pos="77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E2534" w:rsidRPr="00315CD6" w:rsidRDefault="00CE2534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E2534" w:rsidRPr="00315CD6" w:rsidRDefault="00CE2534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E2534" w:rsidRPr="00315CD6" w:rsidRDefault="00CF50EF" w:rsidP="00E41E3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CE4C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CE2534" w:rsidRPr="00315CD6" w:rsidRDefault="00CE2534" w:rsidP="00E41E3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E2534" w:rsidRPr="00315CD6" w:rsidRDefault="00CF50EF" w:rsidP="00BC13E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E2534" w:rsidRPr="00315C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CF232B" w:rsidRPr="00144E97" w:rsidTr="00BC13E7">
        <w:tc>
          <w:tcPr>
            <w:tcW w:w="4590" w:type="dxa"/>
          </w:tcPr>
          <w:p w:rsidR="00CF232B" w:rsidRDefault="00CF232B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805903"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:rsidR="00A803B7" w:rsidRPr="00144E97" w:rsidRDefault="00A803B7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7D6553" w:rsidRDefault="007D6553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7D6553" w:rsidRDefault="007D6553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A803B7" w:rsidRDefault="00A803B7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7D6553" w:rsidRDefault="007D6553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7D6553" w:rsidRDefault="007D6553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A803B7" w:rsidRDefault="00A803B7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CF232B" w:rsidRPr="00144E97" w:rsidRDefault="00CF232B" w:rsidP="007B5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144E97" w:rsidTr="00BC13E7">
        <w:tc>
          <w:tcPr>
            <w:tcW w:w="4590" w:type="dxa"/>
          </w:tcPr>
          <w:p w:rsidR="00E41E39" w:rsidRPr="00144E97" w:rsidRDefault="00E41E39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41E39" w:rsidRPr="00144E97" w:rsidTr="00BC13E7">
        <w:tc>
          <w:tcPr>
            <w:tcW w:w="4590" w:type="dxa"/>
          </w:tcPr>
          <w:p w:rsidR="00E41E39" w:rsidRPr="00144E97" w:rsidRDefault="00E41E39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1E39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E2534" w:rsidRPr="00144E97" w:rsidTr="00BC13E7">
        <w:tc>
          <w:tcPr>
            <w:tcW w:w="4590" w:type="dxa"/>
          </w:tcPr>
          <w:p w:rsidR="00CE2534" w:rsidRPr="00144E97" w:rsidRDefault="00563952" w:rsidP="004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shd w:val="clear" w:color="auto" w:fill="auto"/>
          </w:tcPr>
          <w:p w:rsidR="00CE2534" w:rsidRPr="00A670F4" w:rsidRDefault="00CF50EF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CE2534" w:rsidRPr="00A670F4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E2534" w:rsidRPr="00A670F4" w:rsidRDefault="00CF50EF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E2534" w:rsidRPr="00A670F4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2534" w:rsidRPr="00A670F4" w:rsidRDefault="00CF50EF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CE2534" w:rsidRPr="00A670F4" w:rsidRDefault="00CE2534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E2534" w:rsidRPr="00A670F4" w:rsidRDefault="00CF50EF" w:rsidP="00CE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E2534" w:rsidRPr="00144E97" w:rsidTr="00BC13E7">
        <w:tc>
          <w:tcPr>
            <w:tcW w:w="4590" w:type="dxa"/>
          </w:tcPr>
          <w:p w:rsidR="00CE2534" w:rsidRPr="00144E97" w:rsidRDefault="00CE2534" w:rsidP="00630864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CE2534" w:rsidRPr="00144E97" w:rsidRDefault="00CE2534" w:rsidP="00CE2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32A" w:rsidRPr="007B502A" w:rsidTr="00BC13E7">
        <w:tc>
          <w:tcPr>
            <w:tcW w:w="4590" w:type="dxa"/>
          </w:tcPr>
          <w:p w:rsidR="0070032A" w:rsidRPr="00144E97" w:rsidRDefault="0070032A" w:rsidP="004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0032A" w:rsidRPr="007B502A" w:rsidRDefault="00CF50EF" w:rsidP="00E41E39">
            <w:pPr>
              <w:pStyle w:val="a0"/>
              <w:tabs>
                <w:tab w:val="decimal" w:pos="770"/>
              </w:tabs>
              <w:spacing w:line="240" w:lineRule="atLeast"/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E4C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F50E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E4C2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:rsidR="0070032A" w:rsidRPr="007B502A" w:rsidRDefault="0070032A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0032A" w:rsidRPr="00591D58" w:rsidRDefault="00CF50EF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70032A" w:rsidRPr="00570DB7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CF50EF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:rsidR="0070032A" w:rsidRPr="007B502A" w:rsidRDefault="0070032A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0032A" w:rsidRPr="007B502A" w:rsidRDefault="00CF50EF" w:rsidP="00E41E3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E4C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E4C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:rsidR="0070032A" w:rsidRPr="007B502A" w:rsidRDefault="0070032A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0032A" w:rsidRPr="00591D58" w:rsidRDefault="00CF50EF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70032A" w:rsidRPr="00570DB7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CF50EF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70032A" w:rsidRPr="007B502A" w:rsidTr="00BC13E7">
        <w:tc>
          <w:tcPr>
            <w:tcW w:w="4590" w:type="dxa"/>
          </w:tcPr>
          <w:p w:rsidR="0070032A" w:rsidRPr="00144E97" w:rsidRDefault="0070032A" w:rsidP="004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0032A" w:rsidRPr="007B502A" w:rsidRDefault="00CF50EF" w:rsidP="00E41E39">
            <w:pPr>
              <w:pStyle w:val="a0"/>
              <w:tabs>
                <w:tab w:val="decimal" w:pos="770"/>
              </w:tabs>
              <w:spacing w:line="240" w:lineRule="atLeast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CE4C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70032A" w:rsidRPr="007B502A" w:rsidRDefault="0070032A" w:rsidP="00E41E39">
            <w:pPr>
              <w:pStyle w:val="a0"/>
              <w:tabs>
                <w:tab w:val="decimal" w:pos="758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0032A" w:rsidRPr="00591D58" w:rsidRDefault="00CF50EF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0032A" w:rsidRPr="00570D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70032A" w:rsidRPr="007B502A" w:rsidRDefault="0070032A" w:rsidP="00E41E39">
            <w:pPr>
              <w:pStyle w:val="3"/>
              <w:tabs>
                <w:tab w:val="clear" w:pos="360"/>
                <w:tab w:val="clear" w:pos="720"/>
                <w:tab w:val="decimal" w:pos="758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0032A" w:rsidRPr="007B502A" w:rsidRDefault="00CF50EF" w:rsidP="00E41E3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E4C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E4C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70032A" w:rsidRPr="007B502A" w:rsidRDefault="0070032A" w:rsidP="00E41E39">
            <w:pPr>
              <w:pStyle w:val="3"/>
              <w:tabs>
                <w:tab w:val="clear" w:pos="360"/>
                <w:tab w:val="clear" w:pos="720"/>
                <w:tab w:val="decimal" w:pos="758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0032A" w:rsidRPr="00591D58" w:rsidRDefault="00CF50EF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0032A" w:rsidRPr="00570D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</w:tr>
    </w:tbl>
    <w:p w:rsidR="00CF232B" w:rsidRPr="0034516F" w:rsidRDefault="00CF232B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EA3AEC" w:rsidRPr="00144E97" w:rsidRDefault="00EA3AEC" w:rsidP="0034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EA3AEC" w:rsidRPr="0034516F" w:rsidRDefault="00EA3AEC" w:rsidP="0089702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0B1721" w:rsidRPr="00144E97" w:rsidRDefault="00AA7236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="00B80CA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B80CA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0E66BF">
        <w:rPr>
          <w:rFonts w:ascii="Angsana New" w:hAnsi="Angsana New"/>
          <w:sz w:val="30"/>
          <w:szCs w:val="30"/>
        </w:rPr>
        <w:t xml:space="preserve"> </w:t>
      </w:r>
      <w:r w:rsidR="00171149" w:rsidRPr="00144E97">
        <w:rPr>
          <w:rFonts w:ascii="Angsana New" w:hAnsi="Angsana New"/>
          <w:sz w:val="30"/>
          <w:szCs w:val="30"/>
          <w:cs/>
        </w:rPr>
        <w:t>กลุ่มบริษัท</w:t>
      </w:r>
      <w:r w:rsidR="00EA3AEC" w:rsidRPr="00144E97">
        <w:rPr>
          <w:rFonts w:ascii="Angsana New" w:hAnsi="Angsana New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:rsidR="00FF6590" w:rsidRPr="0034516F" w:rsidRDefault="00FF6590" w:rsidP="000B1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sz w:val="20"/>
          <w:szCs w:val="20"/>
        </w:rPr>
      </w:pPr>
    </w:p>
    <w:p w:rsidR="00F47696" w:rsidRPr="00144E97" w:rsidRDefault="00F47696" w:rsidP="00F47696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1A1C3F"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5F69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F47696" w:rsidRPr="0034516F" w:rsidRDefault="00F47696" w:rsidP="0065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115"/>
        <w:rPr>
          <w:rFonts w:ascii="Angsana New" w:hAnsi="Angsana New"/>
          <w:sz w:val="20"/>
          <w:szCs w:val="20"/>
        </w:rPr>
      </w:pPr>
    </w:p>
    <w:p w:rsidR="000E66BF" w:rsidRPr="003133FF" w:rsidRDefault="000E66BF" w:rsidP="00B80CA4">
      <w:pPr>
        <w:ind w:left="540" w:right="-29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342FA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บริษัทได้ทำสัญญาเงินให้กู้ยืมกับบริษัทย่อย</w:t>
      </w:r>
      <w:r>
        <w:rPr>
          <w:rFonts w:ascii="Angsana New" w:hAnsi="Angsana New" w:hint="cs"/>
          <w:sz w:val="30"/>
          <w:szCs w:val="30"/>
          <w:cs/>
        </w:rPr>
        <w:t>สอง</w:t>
      </w:r>
      <w:r w:rsidRPr="002342FA">
        <w:rPr>
          <w:rFonts w:ascii="Angsana New" w:hAnsi="Angsana New" w:hint="cs"/>
          <w:sz w:val="30"/>
          <w:szCs w:val="30"/>
          <w:cs/>
        </w:rPr>
        <w:t>แห่งโดยมีอัตราดอกเบี้ย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2342FA">
        <w:rPr>
          <w:rFonts w:ascii="Angsana New" w:hAnsi="Angsana New" w:hint="cs"/>
          <w:sz w:val="30"/>
          <w:szCs w:val="30"/>
          <w:cs/>
        </w:rPr>
        <w:t>ที่กำหนดในสัญญา เงินต้นและดอกเบี้ย</w:t>
      </w:r>
      <w:r w:rsidR="001D17AF">
        <w:rPr>
          <w:rFonts w:ascii="Angsana New" w:hAnsi="Angsana New"/>
          <w:sz w:val="30"/>
          <w:szCs w:val="30"/>
        </w:rPr>
        <w:t xml:space="preserve">       </w:t>
      </w:r>
      <w:r w:rsidRPr="002342FA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2342FA">
        <w:rPr>
          <w:rFonts w:ascii="Angsana New" w:hAnsi="Angsana New"/>
          <w:sz w:val="30"/>
          <w:szCs w:val="30"/>
        </w:rPr>
        <w:t xml:space="preserve"> </w:t>
      </w:r>
      <w:r w:rsidRPr="002342FA">
        <w:rPr>
          <w:rFonts w:ascii="Angsana New" w:hAnsi="Angsana New" w:hint="cs"/>
          <w:sz w:val="30"/>
          <w:szCs w:val="30"/>
          <w:cs/>
        </w:rPr>
        <w:t>ปี นับจากวันที่สัญญา ข้อกำหนดและเงื่อนไขสามารถเปลี่ยนแปลงได้ตามความยินยอม</w:t>
      </w:r>
      <w:r>
        <w:rPr>
          <w:rFonts w:ascii="Angsana New" w:hAnsi="Angsana New" w:hint="cs"/>
          <w:sz w:val="30"/>
          <w:szCs w:val="30"/>
          <w:cs/>
        </w:rPr>
        <w:t>เป็นลายลักษณ์อักษร</w:t>
      </w:r>
      <w:r w:rsidRPr="002342FA">
        <w:rPr>
          <w:rFonts w:ascii="Angsana New" w:hAnsi="Angsana New" w:hint="cs"/>
          <w:sz w:val="30"/>
          <w:szCs w:val="30"/>
          <w:cs/>
        </w:rPr>
        <w:t xml:space="preserve">ของทั้งสองฝ่าย ณ 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B80CA4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ยอดเงินกู้</w:t>
      </w:r>
      <w:r w:rsidR="00DE785C">
        <w:rPr>
          <w:rFonts w:ascii="Angsana New" w:hAnsi="Angsana New" w:hint="cs"/>
          <w:sz w:val="30"/>
          <w:szCs w:val="30"/>
          <w:cs/>
        </w:rPr>
        <w:t>ยืม</w:t>
      </w:r>
      <w:r>
        <w:rPr>
          <w:rFonts w:ascii="Angsana New" w:hAnsi="Angsana New" w:hint="cs"/>
          <w:sz w:val="30"/>
          <w:szCs w:val="30"/>
          <w:cs/>
        </w:rPr>
        <w:t>คงเหลือมีจำนวน</w:t>
      </w:r>
      <w:r w:rsidR="00CE4C26">
        <w:rPr>
          <w:rFonts w:ascii="Angsana New" w:hAnsi="Angsana New"/>
          <w:sz w:val="30"/>
          <w:szCs w:val="30"/>
        </w:rPr>
        <w:t xml:space="preserve">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D130F3" w:rsidRPr="00D130F3">
        <w:rPr>
          <w:rFonts w:ascii="Angsana New" w:hAnsi="Angsana New"/>
          <w:sz w:val="30"/>
          <w:szCs w:val="30"/>
        </w:rPr>
        <w:t>33</w:t>
      </w:r>
      <w:r w:rsidR="00CE4C26">
        <w:rPr>
          <w:rFonts w:ascii="Angsana New" w:hAnsi="Angsana New"/>
          <w:sz w:val="30"/>
          <w:szCs w:val="30"/>
        </w:rPr>
        <w:t>.</w:t>
      </w:r>
      <w:r w:rsidR="00CF50EF" w:rsidRPr="00CF50EF">
        <w:rPr>
          <w:rFonts w:ascii="Angsana New" w:hAnsi="Angsana New"/>
          <w:sz w:val="30"/>
          <w:szCs w:val="30"/>
        </w:rPr>
        <w:t>22</w:t>
      </w:r>
      <w:r w:rsidR="00694C74">
        <w:rPr>
          <w:rFonts w:ascii="Angsana New" w:hAnsi="Angsana New"/>
          <w:sz w:val="30"/>
          <w:szCs w:val="30"/>
        </w:rPr>
        <w:t xml:space="preserve"> </w:t>
      </w:r>
      <w:r w:rsidR="003133F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406B0">
        <w:rPr>
          <w:rFonts w:ascii="Angsana New" w:hAnsi="Angsana New"/>
          <w:sz w:val="30"/>
          <w:szCs w:val="30"/>
        </w:rPr>
        <w:t xml:space="preserve">                                   </w:t>
      </w:r>
      <w:r w:rsidR="003133FF" w:rsidRPr="003133FF">
        <w:rPr>
          <w:rFonts w:ascii="Angsana New" w:hAnsi="Angsana New"/>
          <w:i/>
          <w:iCs/>
          <w:sz w:val="30"/>
          <w:szCs w:val="30"/>
        </w:rPr>
        <w:t>(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3</w:t>
      </w:r>
      <w:r w:rsidR="00D830A6" w:rsidRPr="00D830A6">
        <w:rPr>
          <w:rFonts w:ascii="Angsana New" w:hAnsi="Angsana New"/>
          <w:i/>
          <w:iCs/>
          <w:sz w:val="30"/>
          <w:szCs w:val="30"/>
        </w:rPr>
        <w:t>1</w:t>
      </w:r>
      <w:r w:rsidR="003133FF" w:rsidRPr="003133FF">
        <w:rPr>
          <w:rFonts w:ascii="Angsana New" w:hAnsi="Angsana New"/>
          <w:i/>
          <w:iCs/>
          <w:sz w:val="30"/>
          <w:szCs w:val="30"/>
        </w:rPr>
        <w:t xml:space="preserve"> </w:t>
      </w:r>
      <w:r w:rsidR="003133FF" w:rsidRPr="003133F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2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5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62</w:t>
      </w:r>
      <w:r w:rsidR="003133FF" w:rsidRPr="003133FF">
        <w:rPr>
          <w:rFonts w:ascii="Angsana New" w:hAnsi="Angsana New"/>
          <w:i/>
          <w:iCs/>
          <w:sz w:val="30"/>
          <w:szCs w:val="30"/>
        </w:rPr>
        <w:t xml:space="preserve">: </w:t>
      </w:r>
      <w:r w:rsidR="00D830A6" w:rsidRPr="00D830A6">
        <w:rPr>
          <w:rFonts w:ascii="Angsana New" w:hAnsi="Angsana New"/>
          <w:i/>
          <w:iCs/>
          <w:sz w:val="30"/>
          <w:szCs w:val="30"/>
        </w:rPr>
        <w:t>1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22</w:t>
      </w:r>
      <w:r w:rsidR="004F0FEF">
        <w:rPr>
          <w:rFonts w:ascii="Angsana New" w:hAnsi="Angsana New"/>
          <w:i/>
          <w:iCs/>
          <w:sz w:val="30"/>
          <w:szCs w:val="30"/>
        </w:rPr>
        <w:t>.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44</w:t>
      </w:r>
      <w:r w:rsidRPr="003133FF">
        <w:rPr>
          <w:rFonts w:ascii="Angsana New" w:hAnsi="Angsana New"/>
          <w:i/>
          <w:iCs/>
          <w:sz w:val="30"/>
          <w:szCs w:val="30"/>
        </w:rPr>
        <w:t xml:space="preserve"> </w:t>
      </w:r>
      <w:r w:rsidRPr="003133F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133FF" w:rsidRPr="003133FF">
        <w:rPr>
          <w:rFonts w:ascii="Angsana New" w:hAnsi="Angsana New"/>
          <w:i/>
          <w:iCs/>
          <w:sz w:val="30"/>
          <w:szCs w:val="30"/>
        </w:rPr>
        <w:t>)</w:t>
      </w:r>
    </w:p>
    <w:p w:rsidR="0034516F" w:rsidRPr="0034516F" w:rsidRDefault="0034516F" w:rsidP="00B80CA4">
      <w:pPr>
        <w:spacing w:line="240" w:lineRule="auto"/>
        <w:ind w:right="-29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F6590" w:rsidRPr="00144E97" w:rsidRDefault="00FF6590" w:rsidP="00B80CA4">
      <w:pPr>
        <w:spacing w:line="240" w:lineRule="auto"/>
        <w:ind w:left="540" w:right="-29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สัญญาค่านายหน้า</w:t>
      </w:r>
    </w:p>
    <w:p w:rsidR="00FF6590" w:rsidRPr="0034516F" w:rsidRDefault="00FF6590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sz w:val="20"/>
          <w:szCs w:val="20"/>
        </w:rPr>
      </w:pPr>
    </w:p>
    <w:p w:rsidR="00865CBC" w:rsidRDefault="00FF6590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บริษัทได้ทำสัญญาค่านายหน้ากับ</w:t>
      </w:r>
      <w:r w:rsidR="00B72E5D" w:rsidRPr="00144E97">
        <w:rPr>
          <w:rFonts w:ascii="Angsana New" w:hAnsi="Angsana New"/>
          <w:sz w:val="30"/>
          <w:szCs w:val="30"/>
        </w:rPr>
        <w:t xml:space="preserve"> Mega Lifesciences (Australia) Pty. Limited</w:t>
      </w:r>
      <w:r w:rsidR="00B72E5D" w:rsidRPr="00144E97">
        <w:rPr>
          <w:rFonts w:ascii="Angsana New" w:hAnsi="Angsana New"/>
          <w:sz w:val="30"/>
          <w:szCs w:val="30"/>
          <w:cs/>
        </w:rPr>
        <w:t xml:space="preserve"> ซึ่งเป็น</w:t>
      </w:r>
      <w:r w:rsidRPr="00144E97">
        <w:rPr>
          <w:rFonts w:ascii="Angsana New" w:hAnsi="Angsana New"/>
          <w:sz w:val="30"/>
          <w:szCs w:val="30"/>
          <w:cs/>
        </w:rPr>
        <w:t>บริษัทย่อย</w:t>
      </w:r>
      <w:r w:rsidR="00BD734E" w:rsidRPr="00144E97">
        <w:rPr>
          <w:rFonts w:ascii="Angsana New" w:hAnsi="Angsana New"/>
          <w:sz w:val="30"/>
          <w:szCs w:val="30"/>
          <w:cs/>
        </w:rPr>
        <w:t>ทางอ้อม</w:t>
      </w:r>
      <w:r w:rsidRPr="00144E97">
        <w:rPr>
          <w:rFonts w:ascii="Angsana New" w:hAnsi="Angsana New"/>
          <w:sz w:val="30"/>
          <w:szCs w:val="30"/>
          <w:cs/>
        </w:rPr>
        <w:t xml:space="preserve"> โดยบริษัท </w:t>
      </w:r>
      <w:r w:rsidR="00B72E5D" w:rsidRPr="00144E97">
        <w:rPr>
          <w:rFonts w:ascii="Angsana New" w:hAnsi="Angsana New"/>
          <w:sz w:val="30"/>
          <w:szCs w:val="30"/>
        </w:rPr>
        <w:t>Mega Lifesciences (Australia) Pty. Limited</w:t>
      </w:r>
      <w:r w:rsidR="00B72E5D"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ให้สิทธิ์บริษัทในการทำ</w:t>
      </w:r>
      <w:r w:rsidR="00E22B8A" w:rsidRPr="00144E97">
        <w:rPr>
          <w:rFonts w:ascii="Angsana New" w:hAnsi="Angsana New"/>
          <w:sz w:val="30"/>
          <w:szCs w:val="30"/>
          <w:cs/>
        </w:rPr>
        <w:t>การตลาด ขาย</w:t>
      </w:r>
      <w:r w:rsidR="003A7E6D" w:rsidRPr="00144E97">
        <w:rPr>
          <w:rFonts w:ascii="Angsana New" w:hAnsi="Angsana New"/>
          <w:sz w:val="30"/>
          <w:szCs w:val="30"/>
          <w:cs/>
        </w:rPr>
        <w:t xml:space="preserve"> และ</w:t>
      </w:r>
      <w:r w:rsidR="00E22B8A" w:rsidRPr="00144E97">
        <w:rPr>
          <w:rFonts w:ascii="Angsana New" w:hAnsi="Angsana New"/>
          <w:sz w:val="30"/>
          <w:szCs w:val="30"/>
          <w:cs/>
        </w:rPr>
        <w:t>จัดจำหน่าย</w:t>
      </w:r>
      <w:r w:rsidRPr="00144E97">
        <w:rPr>
          <w:rFonts w:ascii="Angsana New" w:hAnsi="Angsana New"/>
          <w:sz w:val="30"/>
          <w:szCs w:val="30"/>
          <w:cs/>
        </w:rPr>
        <w:t>ผลิตภัณฑ์แนท ซี</w:t>
      </w:r>
      <w:r w:rsidR="00CA7F01">
        <w:rPr>
          <w:rFonts w:ascii="Angsana New" w:hAnsi="Angsana New" w:hint="cs"/>
          <w:sz w:val="30"/>
          <w:szCs w:val="30"/>
          <w:cs/>
        </w:rPr>
        <w:t xml:space="preserve"> </w:t>
      </w:r>
      <w:r w:rsidR="009C4BE4" w:rsidRPr="00144E97">
        <w:rPr>
          <w:rFonts w:ascii="Angsana New" w:hAnsi="Angsana New"/>
          <w:sz w:val="30"/>
          <w:szCs w:val="30"/>
          <w:cs/>
        </w:rPr>
        <w:t>โดยบริษัทหรือผ่าน</w:t>
      </w:r>
      <w:r w:rsidR="00E22B8A" w:rsidRPr="00144E97">
        <w:rPr>
          <w:rFonts w:ascii="Angsana New" w:hAnsi="Angsana New"/>
          <w:sz w:val="30"/>
          <w:szCs w:val="30"/>
          <w:cs/>
        </w:rPr>
        <w:t>บริษัท</w:t>
      </w:r>
      <w:r w:rsidR="009C4BE4" w:rsidRPr="00144E97">
        <w:rPr>
          <w:rFonts w:ascii="Angsana New" w:hAnsi="Angsana New"/>
          <w:sz w:val="30"/>
          <w:szCs w:val="30"/>
          <w:cs/>
        </w:rPr>
        <w:t>อื่น</w:t>
      </w:r>
      <w:r w:rsidR="001941FD" w:rsidRPr="00144E97">
        <w:rPr>
          <w:rFonts w:ascii="Angsana New" w:hAnsi="Angsana New"/>
          <w:sz w:val="30"/>
          <w:szCs w:val="30"/>
          <w:cs/>
        </w:rPr>
        <w:t xml:space="preserve"> </w:t>
      </w:r>
      <w:r w:rsidR="00D45063" w:rsidRPr="00144E97">
        <w:rPr>
          <w:rFonts w:ascii="Angsana New" w:hAnsi="Angsana New"/>
          <w:sz w:val="30"/>
          <w:szCs w:val="30"/>
          <w:cs/>
        </w:rPr>
        <w:t xml:space="preserve">ตามเอกสารแนบท้ายสัญญาลงวันที่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D45063" w:rsidRPr="00144E97">
        <w:rPr>
          <w:rFonts w:ascii="Angsana New" w:hAnsi="Angsana New"/>
          <w:sz w:val="30"/>
          <w:szCs w:val="30"/>
        </w:rPr>
        <w:t xml:space="preserve"> </w:t>
      </w:r>
      <w:r w:rsidR="007E56D0">
        <w:rPr>
          <w:rFonts w:ascii="Angsana New" w:hAnsi="Angsana New" w:hint="cs"/>
          <w:sz w:val="30"/>
          <w:szCs w:val="30"/>
          <w:cs/>
        </w:rPr>
        <w:t>มกราคม</w:t>
      </w:r>
      <w:r w:rsidR="00F0783B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 w:hint="cs"/>
          <w:sz w:val="30"/>
          <w:szCs w:val="30"/>
        </w:rPr>
        <w:t>2</w:t>
      </w:r>
      <w:r w:rsidR="00F0783B" w:rsidRPr="00144E97">
        <w:rPr>
          <w:rFonts w:ascii="Angsana New" w:hAnsi="Angsana New" w:hint="cs"/>
          <w:sz w:val="30"/>
          <w:szCs w:val="30"/>
          <w:cs/>
        </w:rPr>
        <w:t>5</w:t>
      </w:r>
      <w:r w:rsidR="00CF50EF" w:rsidRPr="00CF50EF">
        <w:rPr>
          <w:rFonts w:ascii="Angsana New" w:hAnsi="Angsana New" w:hint="cs"/>
          <w:sz w:val="30"/>
          <w:szCs w:val="30"/>
        </w:rPr>
        <w:t>6</w:t>
      </w:r>
      <w:r w:rsidR="0056146C">
        <w:rPr>
          <w:rFonts w:ascii="Angsana New" w:hAnsi="Angsana New"/>
          <w:sz w:val="30"/>
          <w:szCs w:val="30"/>
        </w:rPr>
        <w:t>0</w:t>
      </w:r>
      <w:r w:rsidR="00D45063" w:rsidRPr="00144E97">
        <w:rPr>
          <w:rFonts w:ascii="Angsana New" w:hAnsi="Angsana New"/>
          <w:sz w:val="30"/>
          <w:szCs w:val="30"/>
        </w:rPr>
        <w:t xml:space="preserve"> </w:t>
      </w:r>
      <w:r w:rsidR="001941FD" w:rsidRPr="00144E97">
        <w:rPr>
          <w:rFonts w:ascii="Angsana New" w:hAnsi="Angsana New"/>
          <w:sz w:val="30"/>
          <w:szCs w:val="30"/>
          <w:cs/>
        </w:rPr>
        <w:t>บริษัทจะจ่ายค่านายหน้า</w:t>
      </w:r>
      <w:r w:rsidR="009C4BE4" w:rsidRPr="00144E97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9102C5" w:rsidRPr="00144E97">
        <w:rPr>
          <w:rFonts w:ascii="Angsana New" w:hAnsi="Angsana New"/>
          <w:sz w:val="30"/>
          <w:szCs w:val="30"/>
        </w:rPr>
        <w:t>.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9C4BE4" w:rsidRPr="00144E97">
        <w:rPr>
          <w:rFonts w:ascii="Angsana New" w:hAnsi="Angsana New"/>
          <w:sz w:val="30"/>
          <w:szCs w:val="30"/>
          <w:cs/>
        </w:rPr>
        <w:t xml:space="preserve"> ของ</w:t>
      </w:r>
      <w:r w:rsidR="00F3752F" w:rsidRPr="00144E97">
        <w:rPr>
          <w:rFonts w:ascii="Angsana New" w:hAnsi="Angsana New"/>
          <w:sz w:val="30"/>
          <w:szCs w:val="30"/>
          <w:cs/>
        </w:rPr>
        <w:t>ยอดขาย</w:t>
      </w:r>
      <w:r w:rsidR="001941FD" w:rsidRPr="00144E97">
        <w:rPr>
          <w:rFonts w:ascii="Angsana New" w:hAnsi="Angsana New"/>
          <w:sz w:val="30"/>
          <w:szCs w:val="30"/>
          <w:cs/>
        </w:rPr>
        <w:t>รายไตรมาส</w:t>
      </w:r>
      <w:r w:rsidR="009C4BE4" w:rsidRPr="00144E97">
        <w:rPr>
          <w:rFonts w:ascii="Angsana New" w:hAnsi="Angsana New"/>
          <w:sz w:val="30"/>
          <w:szCs w:val="30"/>
          <w:cs/>
        </w:rPr>
        <w:t xml:space="preserve"> </w:t>
      </w:r>
      <w:r w:rsidR="00F40BB8">
        <w:rPr>
          <w:rFonts w:ascii="Angsana New" w:hAnsi="Angsana New" w:hint="cs"/>
          <w:sz w:val="30"/>
          <w:szCs w:val="30"/>
          <w:cs/>
        </w:rPr>
        <w:t>เมื่อ</w:t>
      </w:r>
      <w:r w:rsidR="007E56D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7E56D0">
        <w:rPr>
          <w:rFonts w:ascii="Angsana New" w:hAnsi="Angsana New"/>
          <w:sz w:val="30"/>
          <w:szCs w:val="30"/>
        </w:rPr>
        <w:t xml:space="preserve"> </w:t>
      </w:r>
      <w:r w:rsidR="007E56D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7E56D0">
        <w:rPr>
          <w:rFonts w:ascii="Angsana New" w:hAnsi="Angsana New"/>
          <w:sz w:val="30"/>
          <w:szCs w:val="30"/>
        </w:rPr>
        <w:t xml:space="preserve"> </w:t>
      </w:r>
      <w:r w:rsidR="007E56D0">
        <w:rPr>
          <w:rFonts w:ascii="Angsana New" w:hAnsi="Angsana New" w:hint="cs"/>
          <w:sz w:val="30"/>
          <w:szCs w:val="30"/>
          <w:cs/>
        </w:rPr>
        <w:t>บริษัทแก้ไขอัตราค่านายหน้</w:t>
      </w:r>
      <w:r w:rsidR="00190000">
        <w:rPr>
          <w:rFonts w:ascii="Angsana New" w:hAnsi="Angsana New" w:hint="cs"/>
          <w:sz w:val="30"/>
          <w:szCs w:val="30"/>
          <w:cs/>
        </w:rPr>
        <w:t>า</w:t>
      </w:r>
      <w:r w:rsidR="007E56D0">
        <w:rPr>
          <w:rFonts w:ascii="Angsana New" w:hAnsi="Angsana New" w:hint="cs"/>
          <w:sz w:val="30"/>
          <w:szCs w:val="30"/>
          <w:cs/>
        </w:rPr>
        <w:t xml:space="preserve">ในสัญญาเป็นร้อยละ </w:t>
      </w:r>
      <w:r w:rsidR="007E56D0">
        <w:rPr>
          <w:rFonts w:ascii="Angsana New" w:hAnsi="Angsana New"/>
          <w:sz w:val="30"/>
          <w:szCs w:val="30"/>
        </w:rPr>
        <w:t>7.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7E56D0">
        <w:rPr>
          <w:rFonts w:ascii="Angsana New" w:hAnsi="Angsana New"/>
          <w:sz w:val="30"/>
          <w:szCs w:val="30"/>
        </w:rPr>
        <w:t xml:space="preserve"> </w:t>
      </w:r>
      <w:r w:rsidR="007E56D0">
        <w:rPr>
          <w:rFonts w:ascii="Angsana New" w:hAnsi="Angsana New" w:hint="cs"/>
          <w:sz w:val="30"/>
          <w:szCs w:val="30"/>
          <w:cs/>
        </w:rPr>
        <w:t>ของยอดขายรายไตรมาส</w:t>
      </w:r>
      <w:r w:rsidR="007E56D0">
        <w:rPr>
          <w:rFonts w:ascii="Angsana New" w:hAnsi="Angsana New"/>
          <w:sz w:val="30"/>
          <w:szCs w:val="30"/>
        </w:rPr>
        <w:t xml:space="preserve"> </w:t>
      </w:r>
      <w:r w:rsidR="001941FD" w:rsidRPr="00144E97">
        <w:rPr>
          <w:rFonts w:ascii="Angsana New" w:hAnsi="Angsana New"/>
          <w:sz w:val="30"/>
          <w:szCs w:val="30"/>
          <w:cs/>
        </w:rPr>
        <w:t>และ</w:t>
      </w:r>
      <w:r w:rsidR="009C4BE4" w:rsidRPr="00144E97">
        <w:rPr>
          <w:rFonts w:ascii="Angsana New" w:hAnsi="Angsana New"/>
          <w:sz w:val="30"/>
          <w:szCs w:val="30"/>
          <w:cs/>
        </w:rPr>
        <w:t>จะมีผ</w:t>
      </w:r>
      <w:r w:rsidR="000E3E2A" w:rsidRPr="00144E97">
        <w:rPr>
          <w:rFonts w:ascii="Angsana New" w:hAnsi="Angsana New"/>
          <w:sz w:val="30"/>
          <w:szCs w:val="30"/>
          <w:cs/>
        </w:rPr>
        <w:t>ล</w:t>
      </w:r>
      <w:r w:rsidR="00F91621" w:rsidRPr="00144E97">
        <w:rPr>
          <w:rFonts w:ascii="Angsana New" w:hAnsi="Angsana New"/>
          <w:sz w:val="30"/>
          <w:szCs w:val="30"/>
          <w:cs/>
        </w:rPr>
        <w:t>จนกว่า</w:t>
      </w:r>
      <w:r w:rsidR="00CF30C1" w:rsidRPr="00144E97">
        <w:rPr>
          <w:rFonts w:ascii="Angsana New" w:hAnsi="Angsana New"/>
          <w:sz w:val="30"/>
          <w:szCs w:val="30"/>
          <w:cs/>
        </w:rPr>
        <w:t>สัญญา</w:t>
      </w:r>
      <w:r w:rsidR="00A62298" w:rsidRPr="00144E97">
        <w:rPr>
          <w:rFonts w:ascii="Angsana New" w:hAnsi="Angsana New"/>
          <w:sz w:val="30"/>
          <w:szCs w:val="30"/>
          <w:cs/>
        </w:rPr>
        <w:t>จะมีการเปลี่ยนแปลงและคู่สัญญาได้ตกลงร่วมกัน</w:t>
      </w:r>
      <w:r w:rsidR="00CF30C1" w:rsidRPr="00144E97">
        <w:rPr>
          <w:rFonts w:ascii="Angsana New" w:hAnsi="Angsana New"/>
          <w:sz w:val="30"/>
          <w:szCs w:val="30"/>
          <w:cs/>
        </w:rPr>
        <w:t xml:space="preserve"> สัญญา</w:t>
      </w:r>
      <w:r w:rsidR="000E3E2A" w:rsidRPr="00144E97">
        <w:rPr>
          <w:rFonts w:ascii="Angsana New" w:hAnsi="Angsana New"/>
          <w:sz w:val="30"/>
          <w:szCs w:val="30"/>
          <w:cs/>
        </w:rPr>
        <w:t>จะ</w:t>
      </w:r>
      <w:r w:rsidR="00FD7F4B" w:rsidRPr="00144E97">
        <w:rPr>
          <w:rFonts w:ascii="Angsana New" w:hAnsi="Angsana New"/>
          <w:sz w:val="30"/>
          <w:szCs w:val="30"/>
          <w:cs/>
        </w:rPr>
        <w:t>ต่อ</w:t>
      </w:r>
      <w:r w:rsidR="001941FD" w:rsidRPr="00144E97">
        <w:rPr>
          <w:rFonts w:ascii="Angsana New" w:hAnsi="Angsana New"/>
          <w:sz w:val="30"/>
          <w:szCs w:val="30"/>
          <w:cs/>
        </w:rPr>
        <w:t>อายุ</w:t>
      </w:r>
      <w:r w:rsidR="00FD7F4B" w:rsidRPr="00144E97">
        <w:rPr>
          <w:rFonts w:ascii="Angsana New" w:hAnsi="Angsana New"/>
          <w:sz w:val="30"/>
          <w:szCs w:val="30"/>
          <w:cs/>
        </w:rPr>
        <w:t>โดยอัตโนมัติ</w:t>
      </w:r>
      <w:r w:rsidR="001941FD" w:rsidRPr="00144E97">
        <w:rPr>
          <w:rFonts w:ascii="Angsana New" w:hAnsi="Angsana New"/>
          <w:sz w:val="30"/>
          <w:szCs w:val="30"/>
          <w:cs/>
        </w:rPr>
        <w:t>หลังจากหนึ่งปี</w:t>
      </w:r>
      <w:r w:rsidR="00FD7F4B" w:rsidRPr="00144E97">
        <w:rPr>
          <w:rFonts w:ascii="Angsana New" w:hAnsi="Angsana New"/>
          <w:sz w:val="30"/>
          <w:szCs w:val="30"/>
          <w:cs/>
        </w:rPr>
        <w:t>ตามเงื่อนไขที่ทั้งสองฝ่ายตกลงร่วมกัน</w:t>
      </w:r>
    </w:p>
    <w:p w:rsidR="006C6810" w:rsidRDefault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A3AEC" w:rsidRPr="00144E97" w:rsidRDefault="00865CBC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EA3AEC"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:rsidR="00A43014" w:rsidRPr="00C105EC" w:rsidRDefault="00A43014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</w:rPr>
      </w:pPr>
    </w:p>
    <w:p w:rsidR="00EA3AEC" w:rsidRDefault="00EA3AEC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1A1C3F" w:rsidRPr="00144E97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144E97">
        <w:rPr>
          <w:rFonts w:ascii="Angsana New" w:hAnsi="Angsana New"/>
          <w:sz w:val="30"/>
          <w:szCs w:val="30"/>
          <w:cs/>
        </w:rPr>
        <w:t xml:space="preserve"> ซึ่งเป็นบริษัทย่อย</w:t>
      </w:r>
      <w:r w:rsidR="000C0E75" w:rsidRPr="00144E97">
        <w:rPr>
          <w:rFonts w:ascii="Angsana New" w:hAnsi="Angsana New"/>
          <w:sz w:val="30"/>
          <w:szCs w:val="30"/>
          <w:cs/>
        </w:rPr>
        <w:t xml:space="preserve"> โดย</w:t>
      </w:r>
      <w:r w:rsidRPr="00144E97">
        <w:rPr>
          <w:rFonts w:ascii="Angsana New" w:hAnsi="Angsana New"/>
          <w:sz w:val="30"/>
          <w:szCs w:val="30"/>
          <w:cs/>
        </w:rPr>
        <w:t>บริษัทตกลงที่จะผลิตและจัดหาสินค้า</w:t>
      </w:r>
      <w:r w:rsidR="001A1C3F" w:rsidRPr="00144E97">
        <w:rPr>
          <w:rFonts w:ascii="Angsana New" w:hAnsi="Angsana New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144E97">
        <w:rPr>
          <w:rFonts w:ascii="Angsana New" w:hAnsi="Angsana New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144E97">
        <w:rPr>
          <w:rFonts w:ascii="Angsana New" w:hAnsi="Angsana New"/>
          <w:sz w:val="30"/>
          <w:szCs w:val="30"/>
        </w:rPr>
        <w:t>GMP</w:t>
      </w:r>
      <w:r w:rsidRPr="00144E97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CA7F01">
        <w:rPr>
          <w:rFonts w:ascii="Angsana New" w:hAnsi="Angsana New"/>
          <w:sz w:val="30"/>
          <w:szCs w:val="30"/>
          <w:cs/>
        </w:rPr>
        <w:br/>
      </w:r>
      <w:r w:rsidRPr="00144E97">
        <w:rPr>
          <w:rFonts w:ascii="Angsana New" w:hAnsi="Angsana New"/>
          <w:sz w:val="30"/>
          <w:szCs w:val="30"/>
          <w:cs/>
        </w:rPr>
        <w:t xml:space="preserve">การแจ้งเป็นลายลักษณ์อักษรล่วงหน้าไม่น้อยกว่า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144E97">
        <w:rPr>
          <w:rFonts w:ascii="Angsana New" w:hAnsi="Angsana New"/>
          <w:sz w:val="30"/>
          <w:szCs w:val="30"/>
          <w:cs/>
        </w:rPr>
        <w:t xml:space="preserve"> วัน</w:t>
      </w:r>
    </w:p>
    <w:p w:rsidR="006C6810" w:rsidRPr="00144E97" w:rsidRDefault="006C6810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30"/>
          <w:szCs w:val="30"/>
        </w:rPr>
      </w:pPr>
    </w:p>
    <w:p w:rsidR="00E21ABB" w:rsidRPr="00144E97" w:rsidRDefault="0081471C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21ABB"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:rsidR="00E21ABB" w:rsidRPr="00651CFC" w:rsidRDefault="00E21ABB" w:rsidP="00B80CA4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E66BF" w:rsidRPr="002941AC" w:rsidRDefault="00E21ABB" w:rsidP="00B80CA4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เมษายน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55</w:t>
      </w:r>
      <w:r w:rsidR="001855F0" w:rsidRPr="001855F0">
        <w:rPr>
          <w:rFonts w:ascii="Angsana New" w:hAnsi="Angsana New"/>
          <w:sz w:val="30"/>
          <w:szCs w:val="30"/>
        </w:rPr>
        <w:t>8</w:t>
      </w:r>
      <w:r w:rsidRPr="00144E97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144E97">
        <w:rPr>
          <w:rFonts w:ascii="Angsana New" w:hAnsi="Angsana New"/>
          <w:sz w:val="30"/>
          <w:szCs w:val="30"/>
        </w:rPr>
        <w:t xml:space="preserve">Mega Lifesciences Private Limited </w:t>
      </w:r>
      <w:r w:rsidRPr="00144E97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BD734E" w:rsidRPr="00144E97">
        <w:rPr>
          <w:rFonts w:ascii="Angsana New" w:hAnsi="Angsana New"/>
          <w:sz w:val="30"/>
          <w:szCs w:val="30"/>
          <w:cs/>
        </w:rPr>
        <w:t>ทางอ้อม</w:t>
      </w:r>
      <w:r w:rsidRPr="00144E97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144E97">
        <w:rPr>
          <w:rFonts w:ascii="Angsana New" w:hAnsi="Angsana New"/>
          <w:sz w:val="30"/>
          <w:szCs w:val="30"/>
        </w:rPr>
        <w:t xml:space="preserve">Mega Lifesciences Private Limited </w:t>
      </w:r>
      <w:r w:rsidRPr="00144E97">
        <w:rPr>
          <w:rFonts w:ascii="Angsana New" w:hAnsi="Angsana New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บริษัทตกลงที่จะจ่ายค่าบริการเป็นรายไตรมาสเท่ากับต้นทุนการดำเนินงานที่เกิดขึ้นของบริษัท </w:t>
      </w:r>
      <w:r w:rsidRPr="00144E97">
        <w:rPr>
          <w:rFonts w:ascii="Angsana New" w:hAnsi="Angsana New"/>
          <w:sz w:val="30"/>
          <w:szCs w:val="30"/>
        </w:rPr>
        <w:t>Mega Lifesciences Private Limited</w:t>
      </w:r>
      <w:r w:rsidRPr="00144E97">
        <w:rPr>
          <w:rFonts w:ascii="Angsana New" w:hAnsi="Angsana New"/>
          <w:sz w:val="30"/>
          <w:szCs w:val="30"/>
          <w:cs/>
        </w:rPr>
        <w:t xml:space="preserve"> บวกส่วนเพิ่มร้อยละ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Pr="00144E97">
        <w:rPr>
          <w:rFonts w:ascii="Angsana New" w:hAnsi="Angsana New"/>
          <w:sz w:val="30"/>
          <w:szCs w:val="30"/>
          <w:cs/>
        </w:rPr>
        <w:t xml:space="preserve">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144E97">
        <w:rPr>
          <w:rFonts w:ascii="Angsana New" w:hAnsi="Angsana New"/>
          <w:sz w:val="30"/>
          <w:szCs w:val="30"/>
        </w:rPr>
        <w:t>9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144E97">
        <w:rPr>
          <w:rFonts w:ascii="Angsana New" w:hAnsi="Angsana New"/>
          <w:sz w:val="30"/>
          <w:szCs w:val="30"/>
          <w:cs/>
        </w:rPr>
        <w:t xml:space="preserve"> วัน</w:t>
      </w:r>
      <w:r w:rsidR="000E66BF">
        <w:rPr>
          <w:rFonts w:ascii="Angsana New" w:hAnsi="Angsana New"/>
          <w:sz w:val="30"/>
          <w:szCs w:val="30"/>
        </w:rPr>
        <w:t xml:space="preserve"> </w:t>
      </w:r>
    </w:p>
    <w:p w:rsidR="00805903" w:rsidRDefault="00805903" w:rsidP="00F00FD0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eastAsia="x-none"/>
        </w:rPr>
      </w:pPr>
    </w:p>
    <w:p w:rsidR="00BF66B1" w:rsidRPr="001C6AB1" w:rsidRDefault="00CF50EF" w:rsidP="006C6810">
      <w:pPr>
        <w:tabs>
          <w:tab w:val="clear" w:pos="454"/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val="x-none" w:eastAsia="x-none"/>
        </w:rPr>
      </w:pPr>
      <w:r w:rsidRPr="00CF50EF">
        <w:rPr>
          <w:rFonts w:ascii="Angsana New" w:hAnsi="Angsana New"/>
          <w:b/>
          <w:bCs/>
          <w:sz w:val="30"/>
          <w:szCs w:val="30"/>
          <w:lang w:eastAsia="x-none"/>
        </w:rPr>
        <w:t>6</w:t>
      </w:r>
      <w:r w:rsidR="001C6AB1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1C6AB1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BF66B1" w:rsidRPr="00144E97">
        <w:rPr>
          <w:rFonts w:ascii="Angsana New" w:hAnsi="Angsana New"/>
          <w:b/>
          <w:bCs/>
          <w:sz w:val="30"/>
          <w:szCs w:val="30"/>
          <w:cs/>
          <w:lang w:val="x-none" w:eastAsia="x-none"/>
        </w:rPr>
        <w:t>ลูกหนี้การค้า</w:t>
      </w:r>
    </w:p>
    <w:p w:rsidR="002F5F40" w:rsidRPr="00651CFC" w:rsidRDefault="002F5F40" w:rsidP="00651CFC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eastAsia="x-none"/>
        </w:rPr>
      </w:pPr>
    </w:p>
    <w:p w:rsidR="001977EC" w:rsidRPr="001977EC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1977EC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1977EC" w:rsidRPr="00651CFC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57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73"/>
        <w:gridCol w:w="1026"/>
        <w:gridCol w:w="253"/>
        <w:gridCol w:w="1078"/>
        <w:gridCol w:w="260"/>
        <w:gridCol w:w="1070"/>
        <w:gridCol w:w="268"/>
        <w:gridCol w:w="1109"/>
        <w:gridCol w:w="266"/>
        <w:gridCol w:w="1070"/>
      </w:tblGrid>
      <w:tr w:rsidR="002F5F40" w:rsidRPr="00074C25" w:rsidTr="002F5F40">
        <w:trPr>
          <w:tblHeader/>
        </w:trPr>
        <w:tc>
          <w:tcPr>
            <w:tcW w:w="1657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F5F40" w:rsidRPr="00074C25" w:rsidTr="002F5F40">
        <w:trPr>
          <w:tblHeader/>
        </w:trPr>
        <w:tc>
          <w:tcPr>
            <w:tcW w:w="1657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C7179C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Default="00D130F3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2F5F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789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Default="00D130F3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2F5F4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40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Default="00D130F3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6789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9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Default="00D130F3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2F5F4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2F5F40" w:rsidRPr="00074C25" w:rsidTr="002F5F40">
        <w:trPr>
          <w:tblHeader/>
        </w:trPr>
        <w:tc>
          <w:tcPr>
            <w:tcW w:w="1657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C7179C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17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Pr="00074C25" w:rsidRDefault="00CF50EF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2F5F4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6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CF50EF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Pr="00074C25" w:rsidRDefault="00CF50EF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2F5F4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9" w:type="pct"/>
          </w:tcPr>
          <w:p w:rsidR="002F5F40" w:rsidRPr="00074C25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CF50EF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2F5F40" w:rsidRPr="00074C25" w:rsidTr="002F5F40">
        <w:trPr>
          <w:tblHeader/>
        </w:trPr>
        <w:tc>
          <w:tcPr>
            <w:tcW w:w="1657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5" w:type="pct"/>
            <w:gridSpan w:val="7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5F40" w:rsidRPr="00074C25" w:rsidTr="002F5F40">
        <w:trPr>
          <w:trHeight w:val="299"/>
        </w:trPr>
        <w:tc>
          <w:tcPr>
            <w:tcW w:w="1657" w:type="pct"/>
          </w:tcPr>
          <w:p w:rsidR="002F5F40" w:rsidRPr="00074C25" w:rsidRDefault="002F5F40" w:rsidP="004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36" w:type="pct"/>
          </w:tcPr>
          <w:p w:rsidR="002F5F40" w:rsidRPr="00074C25" w:rsidRDefault="00D130F3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30F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D8C" w:rsidRPr="00074C25" w:rsidTr="00092F45">
        <w:trPr>
          <w:trHeight w:val="299"/>
        </w:trPr>
        <w:tc>
          <w:tcPr>
            <w:tcW w:w="1657" w:type="pct"/>
          </w:tcPr>
          <w:p w:rsidR="00152D8C" w:rsidRPr="00074C25" w:rsidRDefault="00152D8C" w:rsidP="004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74C25" w:rsidRDefault="002B4C03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1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CF50EF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152D8C" w:rsidRPr="001C3121">
              <w:rPr>
                <w:rFonts w:ascii="Angsana New" w:hAnsi="Angsana New"/>
                <w:sz w:val="30"/>
                <w:szCs w:val="30"/>
              </w:rPr>
              <w:t>9,</w:t>
            </w:r>
            <w:r w:rsidRPr="00CF50EF">
              <w:rPr>
                <w:rFonts w:ascii="Angsana New" w:hAnsi="Angsana New"/>
                <w:sz w:val="30"/>
                <w:szCs w:val="30"/>
              </w:rPr>
              <w:t>66</w:t>
            </w:r>
            <w:r w:rsidR="00152D8C" w:rsidRPr="001C312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74C25" w:rsidRDefault="00D130F3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2B4C03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CF50EF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26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152D8C" w:rsidRPr="001C3121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152D8C" w:rsidRPr="00074C25" w:rsidTr="00092F45">
        <w:tc>
          <w:tcPr>
            <w:tcW w:w="1657" w:type="pct"/>
          </w:tcPr>
          <w:p w:rsidR="00152D8C" w:rsidRPr="00074C25" w:rsidRDefault="00152D8C" w:rsidP="0040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74C2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D8C" w:rsidRPr="00074C25" w:rsidTr="00092F45">
        <w:tc>
          <w:tcPr>
            <w:tcW w:w="1657" w:type="pct"/>
          </w:tcPr>
          <w:p w:rsidR="00152D8C" w:rsidRPr="00074C25" w:rsidRDefault="00152D8C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firstLine="1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74C25" w:rsidRDefault="00D830A6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2B4C03">
              <w:rPr>
                <w:rFonts w:ascii="Angsana New" w:hAnsi="Angsana New"/>
                <w:sz w:val="30"/>
                <w:szCs w:val="30"/>
              </w:rPr>
              <w:t>,9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74C25" w:rsidRDefault="00D130F3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2B4C03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2B4C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D130F3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152D8C" w:rsidRPr="001C3121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52D8C" w:rsidRPr="00074C25" w:rsidTr="00092F45">
        <w:tc>
          <w:tcPr>
            <w:tcW w:w="1657" w:type="pct"/>
          </w:tcPr>
          <w:p w:rsidR="00152D8C" w:rsidRPr="00074C25" w:rsidRDefault="00D130F3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firstLine="1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152D8C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52D8C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74C25" w:rsidRDefault="002B4C03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74C25" w:rsidRDefault="00CF50EF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2B4C03">
              <w:rPr>
                <w:rFonts w:ascii="Angsana New" w:hAnsi="Angsana New"/>
                <w:sz w:val="30"/>
                <w:szCs w:val="30"/>
              </w:rPr>
              <w:t>,77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D830A6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52D8C" w:rsidRPr="001C3121">
              <w:rPr>
                <w:rFonts w:ascii="Angsana New" w:hAnsi="Angsana New"/>
                <w:sz w:val="30"/>
                <w:szCs w:val="30"/>
              </w:rPr>
              <w:t>,9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52D8C" w:rsidRPr="00074C25" w:rsidTr="00092F45">
        <w:tc>
          <w:tcPr>
            <w:tcW w:w="1657" w:type="pct"/>
          </w:tcPr>
          <w:p w:rsidR="00152D8C" w:rsidRPr="00074C25" w:rsidRDefault="00CF50EF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firstLine="1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52D8C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152D8C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74C25" w:rsidRDefault="00D130F3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74C25" w:rsidRDefault="00CF50EF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2B4C03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2B4C03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CF50EF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152D8C" w:rsidRPr="001C3121">
              <w:rPr>
                <w:rFonts w:ascii="Angsana New" w:hAnsi="Angsana New"/>
                <w:sz w:val="30"/>
                <w:szCs w:val="30"/>
              </w:rPr>
              <w:t>,9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52D8C" w:rsidRPr="00074C25" w:rsidTr="00092F45">
        <w:tc>
          <w:tcPr>
            <w:tcW w:w="1657" w:type="pct"/>
          </w:tcPr>
          <w:p w:rsidR="00152D8C" w:rsidRPr="00074C25" w:rsidRDefault="00152D8C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firstLine="1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74C25" w:rsidRDefault="002B4C03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74C25" w:rsidRDefault="00CF50EF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74C25" w:rsidRDefault="00D130F3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152D8C" w:rsidRPr="001C3121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152D8C" w:rsidRPr="00074C25" w:rsidTr="00092F45">
        <w:tc>
          <w:tcPr>
            <w:tcW w:w="1657" w:type="pct"/>
          </w:tcPr>
          <w:p w:rsidR="00152D8C" w:rsidRPr="00074C25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:rsidR="00152D8C" w:rsidRPr="001C3121" w:rsidRDefault="00D130F3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152D8C" w:rsidRPr="001C3121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152D8C" w:rsidRPr="001C3121" w:rsidRDefault="00CF50EF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52D8C" w:rsidRPr="001C3121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152D8C" w:rsidRPr="001C312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2D8C" w:rsidRPr="00074C25" w:rsidRDefault="00D130F3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54CB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9" w:type="pct"/>
          </w:tcPr>
          <w:p w:rsidR="00152D8C" w:rsidRPr="00074C25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2D8C" w:rsidRPr="00074C25" w:rsidRDefault="00D130F3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52D8C" w:rsidRPr="001C31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2F5F40" w:rsidRDefault="002F5F40">
      <w:r>
        <w:br w:type="page"/>
      </w:r>
    </w:p>
    <w:tbl>
      <w:tblPr>
        <w:tblW w:w="9573" w:type="dxa"/>
        <w:tblInd w:w="401" w:type="dxa"/>
        <w:tblLayout w:type="fixed"/>
        <w:tblLook w:val="0000" w:firstRow="0" w:lastRow="0" w:firstColumn="0" w:lastColumn="0" w:noHBand="0" w:noVBand="0"/>
      </w:tblPr>
      <w:tblGrid>
        <w:gridCol w:w="3173"/>
        <w:gridCol w:w="1027"/>
        <w:gridCol w:w="11"/>
        <w:gridCol w:w="241"/>
        <w:gridCol w:w="1078"/>
        <w:gridCol w:w="260"/>
        <w:gridCol w:w="1070"/>
        <w:gridCol w:w="268"/>
        <w:gridCol w:w="1109"/>
        <w:gridCol w:w="266"/>
        <w:gridCol w:w="1070"/>
      </w:tblGrid>
      <w:tr w:rsidR="002F5F40" w:rsidRPr="00074C25" w:rsidTr="00685EC8">
        <w:trPr>
          <w:tblHeader/>
        </w:trPr>
        <w:tc>
          <w:tcPr>
            <w:tcW w:w="1657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F5F40" w:rsidRPr="00074C25" w:rsidTr="00685EC8">
        <w:trPr>
          <w:tblHeader/>
        </w:trPr>
        <w:tc>
          <w:tcPr>
            <w:tcW w:w="1657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C7179C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Default="00D130F3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6789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6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Default="00D130F3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2F5F4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40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Default="00D130F3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6789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9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Default="00D130F3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2F5F4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2F5F40" w:rsidRPr="00074C25" w:rsidTr="00685EC8">
        <w:trPr>
          <w:tblHeader/>
        </w:trPr>
        <w:tc>
          <w:tcPr>
            <w:tcW w:w="1657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C7179C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Pr="00074C25" w:rsidRDefault="00CF50EF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2F5F4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6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CF50EF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Pr="00074C25" w:rsidRDefault="00CF50EF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2F5F4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9" w:type="pct"/>
          </w:tcPr>
          <w:p w:rsidR="002F5F40" w:rsidRPr="00074C25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CF50EF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2F5F40" w:rsidRPr="00074C25" w:rsidTr="00685EC8">
        <w:trPr>
          <w:tblHeader/>
        </w:trPr>
        <w:tc>
          <w:tcPr>
            <w:tcW w:w="1657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5" w:type="pct"/>
            <w:gridSpan w:val="7"/>
          </w:tcPr>
          <w:p w:rsidR="002F5F40" w:rsidRPr="00074C25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5F40" w:rsidRPr="00074C25" w:rsidTr="00685EC8">
        <w:tc>
          <w:tcPr>
            <w:tcW w:w="1657" w:type="pct"/>
          </w:tcPr>
          <w:p w:rsidR="002F5F40" w:rsidRPr="00074C25" w:rsidRDefault="002F5F40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42" w:type="pct"/>
            <w:gridSpan w:val="2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74C25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AB7" w:rsidRPr="00074C25" w:rsidTr="00685EC8">
        <w:tc>
          <w:tcPr>
            <w:tcW w:w="1657" w:type="pct"/>
          </w:tcPr>
          <w:p w:rsidR="005B2AB7" w:rsidRPr="00074C25" w:rsidRDefault="005B2AB7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5B2AB7" w:rsidRPr="00074C25" w:rsidRDefault="00D830A6" w:rsidP="005A4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2B4C03">
              <w:rPr>
                <w:rFonts w:ascii="Angsana New" w:hAnsi="Angsana New"/>
                <w:sz w:val="30"/>
                <w:szCs w:val="30"/>
              </w:rPr>
              <w:t>,</w:t>
            </w:r>
            <w:r w:rsidR="009C18FE">
              <w:rPr>
                <w:rFonts w:ascii="Angsana New" w:hAnsi="Angsana New"/>
                <w:sz w:val="30"/>
                <w:szCs w:val="30"/>
              </w:rPr>
              <w:t>932,683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5B2AB7" w:rsidRPr="00074C25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5B2AB7" w:rsidRPr="003E0621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5B2AB7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B2AB7" w:rsidRPr="00074C25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33</w:t>
            </w:r>
            <w:r w:rsidR="002B4C03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5B2AB7" w:rsidRPr="00074C25" w:rsidRDefault="00D130F3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5B2AB7">
              <w:rPr>
                <w:rFonts w:ascii="Angsana New" w:hAnsi="Angsana New"/>
                <w:sz w:val="30"/>
                <w:szCs w:val="30"/>
              </w:rPr>
              <w:t>,9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5B2AB7" w:rsidRPr="00074C25" w:rsidTr="00685EC8">
        <w:tc>
          <w:tcPr>
            <w:tcW w:w="1657" w:type="pct"/>
          </w:tcPr>
          <w:p w:rsidR="005B2AB7" w:rsidRPr="00074C25" w:rsidRDefault="005B2AB7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74C2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4B3" w:rsidRPr="00074C25" w:rsidTr="00685EC8">
        <w:tc>
          <w:tcPr>
            <w:tcW w:w="1657" w:type="pct"/>
          </w:tcPr>
          <w:p w:rsidR="008024B3" w:rsidRPr="00074C25" w:rsidRDefault="008024B3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firstLine="144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42" w:type="pct"/>
            <w:gridSpan w:val="2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8024B3" w:rsidRPr="00074C25" w:rsidRDefault="00D130F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2B4C03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2B4C03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2B4C03">
              <w:rPr>
                <w:rFonts w:ascii="Angsana New" w:hAnsi="Angsana New"/>
                <w:sz w:val="30"/>
                <w:szCs w:val="30"/>
              </w:rPr>
              <w:t>9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D130F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345</w:t>
            </w:r>
            <w:r w:rsidR="008024B3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0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8024B3" w:rsidRPr="00074C25" w:rsidRDefault="00CF50EF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2B4C03">
              <w:rPr>
                <w:rFonts w:ascii="Angsana New" w:hAnsi="Angsana New"/>
                <w:sz w:val="30"/>
                <w:szCs w:val="30"/>
              </w:rPr>
              <w:t>,9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2B4C0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D830A6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8024B3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024B3" w:rsidRPr="00074C25" w:rsidTr="00685EC8">
        <w:tc>
          <w:tcPr>
            <w:tcW w:w="1657" w:type="pct"/>
          </w:tcPr>
          <w:p w:rsidR="008024B3" w:rsidRPr="00074C25" w:rsidRDefault="00D130F3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firstLine="144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8024B3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8024B3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42" w:type="pct"/>
            <w:gridSpan w:val="2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8024B3" w:rsidRPr="00074C25" w:rsidRDefault="00CF50EF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  <w:r w:rsidR="002B4C03">
              <w:rPr>
                <w:rFonts w:ascii="Angsana New" w:hAnsi="Angsana New"/>
                <w:sz w:val="30"/>
                <w:szCs w:val="30"/>
              </w:rPr>
              <w:t>,9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D130F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8024B3" w:rsidRPr="003E0621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8024B3" w:rsidRPr="00074C25" w:rsidRDefault="00D130F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2B4C03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2B4C03">
              <w:rPr>
                <w:rFonts w:ascii="Angsana New" w:hAnsi="Angsana New"/>
                <w:sz w:val="30"/>
                <w:szCs w:val="30"/>
              </w:rPr>
              <w:t>9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D830A6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="008024B3" w:rsidRPr="00082F43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8024B3" w:rsidRPr="00082F43">
              <w:rPr>
                <w:rFonts w:ascii="Angsana New" w:hAnsi="Angsana New"/>
                <w:sz w:val="30"/>
                <w:szCs w:val="30"/>
              </w:rPr>
              <w:t>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024B3" w:rsidRPr="00074C25" w:rsidTr="00685EC8">
        <w:tc>
          <w:tcPr>
            <w:tcW w:w="1657" w:type="pct"/>
          </w:tcPr>
          <w:p w:rsidR="008024B3" w:rsidRPr="00074C25" w:rsidRDefault="00CF50EF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firstLine="144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8024B3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8024B3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542" w:type="pct"/>
            <w:gridSpan w:val="2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8024B3" w:rsidRPr="00074C25" w:rsidRDefault="00D130F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35</w:t>
            </w:r>
            <w:r w:rsidR="002B4C03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D830A6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8024B3" w:rsidRPr="003E0621">
              <w:rPr>
                <w:rFonts w:ascii="Angsana New" w:hAnsi="Angsana New"/>
                <w:sz w:val="30"/>
                <w:szCs w:val="30"/>
              </w:rPr>
              <w:t>,</w:t>
            </w:r>
            <w:r w:rsidR="008024B3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8024B3" w:rsidRPr="00074C25" w:rsidRDefault="00D130F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2B4C03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9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D130F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8024B3" w:rsidRPr="00074C25" w:rsidTr="00685EC8">
        <w:tc>
          <w:tcPr>
            <w:tcW w:w="1657" w:type="pct"/>
          </w:tcPr>
          <w:p w:rsidR="008024B3" w:rsidRPr="00074C25" w:rsidRDefault="008024B3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firstLine="144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542" w:type="pct"/>
            <w:gridSpan w:val="2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:rsidR="008024B3" w:rsidRPr="00074C25" w:rsidRDefault="00CF50EF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2B4C03">
              <w:rPr>
                <w:rFonts w:ascii="Angsana New" w:hAnsi="Angsana New"/>
                <w:sz w:val="30"/>
                <w:szCs w:val="30"/>
              </w:rPr>
              <w:t>7,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45</w:t>
            </w:r>
            <w:r w:rsidR="002B4C0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8024B3" w:rsidRPr="00074C25" w:rsidRDefault="00CF50EF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8024B3" w:rsidRPr="003E0621">
              <w:rPr>
                <w:rFonts w:ascii="Angsana New" w:hAnsi="Angsana New"/>
                <w:sz w:val="30"/>
                <w:szCs w:val="30"/>
              </w:rPr>
              <w:t>,</w:t>
            </w:r>
            <w:r w:rsidR="008024B3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8024B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8024B3" w:rsidRPr="00074C25" w:rsidRDefault="00D830A6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2B4C03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00</w:t>
            </w:r>
            <w:r w:rsidR="002B4C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8024B3" w:rsidRPr="00074C25" w:rsidRDefault="00D830A6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8024B3" w:rsidRPr="00082F43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B2AB7" w:rsidRPr="00074C25" w:rsidTr="00685EC8">
        <w:tc>
          <w:tcPr>
            <w:tcW w:w="1657" w:type="pct"/>
          </w:tcPr>
          <w:p w:rsidR="005B2AB7" w:rsidRPr="00074C25" w:rsidRDefault="005B2AB7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4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5B2AB7" w:rsidRPr="003E0621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18FE">
              <w:rPr>
                <w:rFonts w:ascii="Angsana New" w:hAnsi="Angsana New"/>
                <w:b/>
                <w:bCs/>
                <w:sz w:val="30"/>
                <w:szCs w:val="30"/>
              </w:rPr>
              <w:t>530,199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5B2AB7" w:rsidRPr="003E0621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B2AB7" w:rsidRPr="003E06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5B2AB7" w:rsidRPr="00082F43" w:rsidRDefault="00D130F3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:rsidR="005B2AB7" w:rsidRPr="00082F43" w:rsidRDefault="00D130F3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  <w:tr w:rsidR="005B2AB7" w:rsidRPr="00074C25" w:rsidTr="00685EC8">
        <w:tc>
          <w:tcPr>
            <w:tcW w:w="1657" w:type="pct"/>
          </w:tcPr>
          <w:p w:rsidR="005B2AB7" w:rsidRPr="00074C25" w:rsidRDefault="005B2AB7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C2270D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:rsidR="005B2AB7" w:rsidRPr="00074C25" w:rsidRDefault="002B4C03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E0621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3E0621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3E06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5B2AB7" w:rsidRPr="00074C25" w:rsidRDefault="002B4C03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2F43"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082F43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082F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2AB7" w:rsidRPr="00074C25" w:rsidTr="00685EC8">
        <w:tc>
          <w:tcPr>
            <w:tcW w:w="1657" w:type="pct"/>
          </w:tcPr>
          <w:p w:rsidR="005B2AB7" w:rsidRPr="00074C25" w:rsidRDefault="005B2AB7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:rsidR="005B2AB7" w:rsidRPr="003E0621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18FE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18FE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5B2AB7" w:rsidRPr="003E0621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B2AB7" w:rsidRPr="003E06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AB7" w:rsidRPr="00082F43" w:rsidRDefault="00D130F3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AB7" w:rsidRPr="00082F43" w:rsidRDefault="00D130F3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5B2AB7" w:rsidRPr="009A3DE0" w:rsidTr="00685EC8">
        <w:trPr>
          <w:trHeight w:val="163"/>
        </w:trPr>
        <w:tc>
          <w:tcPr>
            <w:tcW w:w="1657" w:type="pct"/>
          </w:tcPr>
          <w:p w:rsidR="005B2AB7" w:rsidRPr="00C7179C" w:rsidRDefault="005B2AB7" w:rsidP="005B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42" w:type="pct"/>
            <w:gridSpan w:val="2"/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pct"/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pct"/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0" w:type="pct"/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9" w:type="pct"/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5B2AB7" w:rsidRPr="00C7179C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B2AB7" w:rsidRPr="00074C25" w:rsidTr="00685EC8">
        <w:tc>
          <w:tcPr>
            <w:tcW w:w="1657" w:type="pct"/>
          </w:tcPr>
          <w:p w:rsidR="005B2AB7" w:rsidRPr="00074C25" w:rsidRDefault="005B2AB7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:rsidR="005B2AB7" w:rsidRPr="003E0621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D6662">
              <w:rPr>
                <w:rFonts w:ascii="Angsana New" w:hAnsi="Angsana New"/>
                <w:b/>
                <w:bCs/>
                <w:sz w:val="30"/>
                <w:szCs w:val="30"/>
              </w:rPr>
              <w:t>533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D6662">
              <w:rPr>
                <w:rFonts w:ascii="Angsana New" w:hAnsi="Angsana New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5B2AB7" w:rsidRPr="003E0621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B2AB7" w:rsidRPr="003E06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5B2AB7" w:rsidRPr="00082F43" w:rsidRDefault="00D830A6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5B2AB7" w:rsidRPr="00082F43" w:rsidRDefault="00D830A6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B2AB7" w:rsidRPr="00082F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5B2AB7" w:rsidRPr="00074C25" w:rsidTr="00685EC8">
        <w:tc>
          <w:tcPr>
            <w:tcW w:w="1657" w:type="pct"/>
          </w:tcPr>
          <w:p w:rsidR="005B2AB7" w:rsidRPr="00074C25" w:rsidRDefault="005B2AB7" w:rsidP="005B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2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:rsidR="005B2AB7" w:rsidRPr="004601D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:rsidR="005B2AB7" w:rsidRPr="004601D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2AB7" w:rsidRPr="00074C25" w:rsidTr="00685EC8">
        <w:tc>
          <w:tcPr>
            <w:tcW w:w="2199" w:type="pct"/>
            <w:gridSpan w:val="3"/>
          </w:tcPr>
          <w:p w:rsidR="005B2AB7" w:rsidRPr="00074C25" w:rsidRDefault="005B2AB7" w:rsidP="006C6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30" w:right="-131" w:firstLine="14"/>
              <w:rPr>
                <w:rFonts w:ascii="Angsana New" w:hAnsi="Angsana New"/>
                <w:sz w:val="30"/>
                <w:szCs w:val="30"/>
              </w:rPr>
            </w:pPr>
            <w:r w:rsidRPr="00DE2AB2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:rsidR="005B2AB7" w:rsidRPr="004601D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:rsidR="005B2AB7" w:rsidRPr="004601D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2AB7" w:rsidRPr="00074C25" w:rsidTr="00685EC8">
        <w:tc>
          <w:tcPr>
            <w:tcW w:w="2325" w:type="pct"/>
            <w:gridSpan w:val="4"/>
          </w:tcPr>
          <w:p w:rsidR="005B2AB7" w:rsidRPr="00074C25" w:rsidRDefault="005B2AB7" w:rsidP="00D83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after="0" w:line="240" w:lineRule="auto"/>
              <w:ind w:left="-680" w:right="-131" w:firstLine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C67892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C67892" w:rsidRPr="00E0351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67892" w:rsidRPr="00E035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67892" w:rsidRPr="00E0351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3" w:type="pct"/>
            <w:tcBorders>
              <w:bottom w:val="double" w:sz="4" w:space="0" w:color="auto"/>
            </w:tcBorders>
            <w:vAlign w:val="bottom"/>
          </w:tcPr>
          <w:p w:rsidR="005B2AB7" w:rsidRPr="003E0621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C18FE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36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vAlign w:val="bottom"/>
          </w:tcPr>
          <w:p w:rsidR="005B2AB7" w:rsidRPr="003E0621" w:rsidRDefault="00D830A6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678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0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5B2AB7" w:rsidRPr="00082F43" w:rsidRDefault="002B4C03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vAlign w:val="bottom"/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CB19A0" w:rsidRPr="00092F45" w:rsidRDefault="00062DE0" w:rsidP="0006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</w:rPr>
        <w:tab/>
      </w:r>
    </w:p>
    <w:p w:rsidR="009F1AB4" w:rsidRPr="00092F45" w:rsidRDefault="00CB19A0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tab/>
      </w:r>
      <w:r w:rsidR="009F1AB4" w:rsidRPr="00092F45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092F45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395712" w:rsidRPr="00092F45">
        <w:rPr>
          <w:rFonts w:ascii="Angsana New" w:hAnsi="Angsana New"/>
          <w:sz w:val="30"/>
          <w:szCs w:val="30"/>
          <w:cs/>
        </w:rPr>
        <w:t xml:space="preserve"> วัน ถึง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9F1AB4" w:rsidRPr="00092F45">
        <w:rPr>
          <w:rFonts w:ascii="Angsana New" w:hAnsi="Angsana New"/>
          <w:sz w:val="30"/>
          <w:szCs w:val="30"/>
          <w:cs/>
        </w:rPr>
        <w:t xml:space="preserve"> วัน</w:t>
      </w:r>
    </w:p>
    <w:p w:rsidR="00CE35D3" w:rsidRPr="00092F45" w:rsidRDefault="00CE35D3" w:rsidP="00685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23471" w:rsidRPr="00092F45" w:rsidRDefault="009F1AB4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81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092F45">
        <w:rPr>
          <w:rFonts w:ascii="Angsana New" w:hAnsi="Angsana New"/>
          <w:sz w:val="30"/>
          <w:szCs w:val="30"/>
          <w:cs/>
        </w:rPr>
        <w:t>ส่ง</w:t>
      </w:r>
      <w:r w:rsidRPr="00092F45">
        <w:rPr>
          <w:rFonts w:ascii="Angsana New" w:hAnsi="Angsana New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092F45">
        <w:rPr>
          <w:rFonts w:ascii="Angsana New" w:hAnsi="Angsana New"/>
          <w:sz w:val="30"/>
          <w:szCs w:val="30"/>
          <w:cs/>
        </w:rPr>
        <w:t>์ต่างๆของกลุ่มบริษัทไปยัง</w:t>
      </w:r>
      <w:r w:rsidR="00DC2494" w:rsidRPr="00092F4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="00415858" w:rsidRPr="00092F45">
        <w:rPr>
          <w:rFonts w:ascii="Angsana New" w:hAnsi="Angsana New"/>
          <w:sz w:val="30"/>
          <w:szCs w:val="30"/>
        </w:rPr>
        <w:t xml:space="preserve"> </w:t>
      </w:r>
      <w:r w:rsidRPr="00092F45">
        <w:rPr>
          <w:rFonts w:ascii="Angsana New" w:hAnsi="Angsana New"/>
          <w:sz w:val="30"/>
          <w:szCs w:val="30"/>
          <w:cs/>
        </w:rPr>
        <w:t>ด้วยเหตุนี้จึงมี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092F45">
        <w:rPr>
          <w:rFonts w:ascii="Angsana New" w:hAnsi="Angsana New"/>
          <w:sz w:val="30"/>
          <w:szCs w:val="30"/>
          <w:cs/>
        </w:rPr>
        <w:t>รับรู้รายได้</w:t>
      </w:r>
      <w:r w:rsidRPr="00092F45">
        <w:rPr>
          <w:rFonts w:ascii="Angsana New" w:hAnsi="Angsana New"/>
          <w:sz w:val="30"/>
          <w:szCs w:val="30"/>
          <w:cs/>
        </w:rPr>
        <w:t xml:space="preserve"> ส่งผลให้กลุ่มบริษัทมี</w:t>
      </w:r>
      <w:r w:rsidR="007C26D7" w:rsidRPr="00092F45">
        <w:rPr>
          <w:rFonts w:ascii="Angsana New" w:hAnsi="Angsana New"/>
          <w:sz w:val="30"/>
          <w:szCs w:val="30"/>
          <w:cs/>
        </w:rPr>
        <w:t>ยอด</w:t>
      </w:r>
      <w:r w:rsidRPr="00092F45">
        <w:rPr>
          <w:rFonts w:ascii="Angsana New" w:hAnsi="Angsana New"/>
          <w:sz w:val="30"/>
          <w:szCs w:val="30"/>
          <w:cs/>
        </w:rPr>
        <w:t>ลูกหนี้การค้าที่เกินกำหนดชำระเป็นจำนวนมาก</w:t>
      </w:r>
    </w:p>
    <w:p w:rsidR="00092F45" w:rsidRPr="00092F45" w:rsidRDefault="00092F4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946DD6" w:rsidRPr="00092F45" w:rsidRDefault="00092F45" w:rsidP="005A4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877598" w:rsidRPr="00877598">
        <w:rPr>
          <w:rFonts w:ascii="Angsana New" w:hAnsi="Angsana New"/>
          <w:b/>
          <w:bCs/>
          <w:sz w:val="30"/>
          <w:szCs w:val="30"/>
        </w:rPr>
        <w:t>7</w:t>
      </w:r>
      <w:r w:rsidR="00946DD6" w:rsidRPr="00092F45">
        <w:rPr>
          <w:rFonts w:ascii="Angsana New" w:hAnsi="Angsana New"/>
          <w:b/>
          <w:bCs/>
          <w:sz w:val="30"/>
          <w:szCs w:val="30"/>
        </w:rPr>
        <w:tab/>
      </w:r>
      <w:r w:rsidR="00946DD6" w:rsidRPr="00092F4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:rsidR="00C61415" w:rsidRPr="006A0637" w:rsidRDefault="00C61415" w:rsidP="00C61415">
      <w:pPr>
        <w:rPr>
          <w:rFonts w:ascii="Angsana New" w:hAnsi="Angsana New"/>
          <w:b/>
          <w:bCs/>
          <w:sz w:val="24"/>
          <w:szCs w:val="24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093"/>
        <w:gridCol w:w="272"/>
        <w:gridCol w:w="901"/>
        <w:gridCol w:w="270"/>
        <w:gridCol w:w="994"/>
        <w:gridCol w:w="270"/>
        <w:gridCol w:w="910"/>
        <w:gridCol w:w="268"/>
        <w:gridCol w:w="1042"/>
      </w:tblGrid>
      <w:tr w:rsidR="00C61415" w:rsidRPr="004F38D7" w:rsidTr="006C6810">
        <w:trPr>
          <w:tblHeader/>
        </w:trPr>
        <w:tc>
          <w:tcPr>
            <w:tcW w:w="1719" w:type="pct"/>
          </w:tcPr>
          <w:p w:rsidR="00C61415" w:rsidRPr="0041130A" w:rsidRDefault="00C61415" w:rsidP="00AA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:rsidR="00C61415" w:rsidRPr="0041130A" w:rsidRDefault="00C61415" w:rsidP="00AA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C61415" w:rsidRPr="0041130A" w:rsidRDefault="00C61415" w:rsidP="00AA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pct"/>
            <w:gridSpan w:val="3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7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pct"/>
            <w:gridSpan w:val="3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415" w:rsidRPr="004F38D7" w:rsidTr="005A42DF">
        <w:trPr>
          <w:tblHeader/>
        </w:trPr>
        <w:tc>
          <w:tcPr>
            <w:tcW w:w="2314" w:type="pct"/>
            <w:gridSpan w:val="2"/>
          </w:tcPr>
          <w:p w:rsidR="00C61415" w:rsidRPr="0041130A" w:rsidRDefault="00C61415" w:rsidP="006C6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4" w:right="-131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D130F3" w:rsidRPr="00D130F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C61415" w:rsidRPr="0041130A" w:rsidRDefault="00CF50EF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C61415" w:rsidRPr="0041130A" w:rsidRDefault="00CF50EF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C61415" w:rsidRPr="0041130A" w:rsidRDefault="00CF50EF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61415" w:rsidRPr="0041130A" w:rsidRDefault="00CF50EF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C61415" w:rsidRPr="004F38D7" w:rsidTr="006C6810">
        <w:tc>
          <w:tcPr>
            <w:tcW w:w="1719" w:type="pct"/>
          </w:tcPr>
          <w:p w:rsidR="00C61415" w:rsidRPr="0041130A" w:rsidRDefault="00C61415" w:rsidP="00AA6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7" w:type="pct"/>
            <w:gridSpan w:val="7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61415" w:rsidRPr="004F38D7" w:rsidTr="005A42DF">
        <w:tc>
          <w:tcPr>
            <w:tcW w:w="1719" w:type="pct"/>
          </w:tcPr>
          <w:p w:rsidR="00C61415" w:rsidRPr="0041130A" w:rsidRDefault="00C61415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61415" w:rsidRPr="0041130A" w:rsidRDefault="00C61415" w:rsidP="00AA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15" w:rsidRPr="004F38D7" w:rsidTr="005A42DF">
        <w:tc>
          <w:tcPr>
            <w:tcW w:w="1719" w:type="pct"/>
          </w:tcPr>
          <w:p w:rsidR="00C61415" w:rsidRPr="0041130A" w:rsidRDefault="00C61415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C61415" w:rsidRPr="0041130A" w:rsidRDefault="00D830A6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8F2B67">
              <w:rPr>
                <w:rFonts w:ascii="Angsana New" w:hAnsi="Angsana New"/>
                <w:sz w:val="30"/>
                <w:szCs w:val="30"/>
              </w:rPr>
              <w:t>,9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C61415" w:rsidRPr="0041130A" w:rsidRDefault="00D130F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C61415" w:rsidRPr="0041130A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1415" w:rsidRPr="004F38D7" w:rsidTr="005A42DF">
        <w:tc>
          <w:tcPr>
            <w:tcW w:w="1719" w:type="pct"/>
          </w:tcPr>
          <w:p w:rsidR="00C61415" w:rsidRPr="0041130A" w:rsidRDefault="00C61415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9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C61415" w:rsidRPr="003D196B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C61415" w:rsidRPr="003D196B" w:rsidRDefault="00D830A6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61415" w:rsidRPr="003D196B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C61415" w:rsidRPr="0041130A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1415" w:rsidRPr="004F38D7" w:rsidTr="005A42DF">
        <w:tc>
          <w:tcPr>
            <w:tcW w:w="2314" w:type="pct"/>
            <w:gridSpan w:val="2"/>
          </w:tcPr>
          <w:p w:rsidR="00C61415" w:rsidRPr="0041130A" w:rsidRDefault="00C61415" w:rsidP="006C6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</w:t>
            </w: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8" w:type="pct"/>
          </w:tcPr>
          <w:p w:rsidR="00C61415" w:rsidRPr="0041130A" w:rsidRDefault="00C61415" w:rsidP="00C61415">
            <w:pPr>
              <w:pStyle w:val="BodyText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C61415" w:rsidRPr="003D196B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C61415" w:rsidRPr="003D196B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196B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3D196B">
              <w:rPr>
                <w:rFonts w:ascii="Angsana New" w:hAnsi="Angsana New"/>
                <w:sz w:val="30"/>
                <w:szCs w:val="30"/>
              </w:rPr>
              <w:t>97)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C61415" w:rsidRPr="0041130A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4C03" w:rsidRPr="004F38D7" w:rsidTr="005A42DF">
        <w:tc>
          <w:tcPr>
            <w:tcW w:w="2314" w:type="pct"/>
            <w:gridSpan w:val="2"/>
          </w:tcPr>
          <w:p w:rsidR="002B4C03" w:rsidRDefault="002B4C03" w:rsidP="006C6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5A42DF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48" w:type="pct"/>
          </w:tcPr>
          <w:p w:rsidR="002B4C03" w:rsidRPr="0041130A" w:rsidRDefault="002B4C03" w:rsidP="00C61415">
            <w:pPr>
              <w:pStyle w:val="BodyText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2B4C03" w:rsidRPr="005A42DF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2DF"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5A42DF" w:rsidRPr="005A42DF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5A42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2B4C03" w:rsidRPr="005A42DF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2B4C03" w:rsidRPr="003D196B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B4C03" w:rsidRPr="0041130A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2B4C03" w:rsidRPr="0041130A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4C03" w:rsidRPr="0041130A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2B4C03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15" w:rsidRPr="004F38D7" w:rsidTr="005A42DF">
        <w:tc>
          <w:tcPr>
            <w:tcW w:w="1719" w:type="pct"/>
          </w:tcPr>
          <w:p w:rsidR="00C61415" w:rsidRPr="0041130A" w:rsidRDefault="00C61415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:rsidR="00C61415" w:rsidRPr="003D196B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C61415" w:rsidRPr="003D196B" w:rsidRDefault="00D830A6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61415" w:rsidRPr="003D19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61415" w:rsidRPr="003D196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:rsidR="00C61415" w:rsidRPr="0041130A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61415" w:rsidRPr="004F38D7" w:rsidTr="005A42DF">
        <w:trPr>
          <w:trHeight w:val="305"/>
        </w:trPr>
        <w:tc>
          <w:tcPr>
            <w:tcW w:w="1719" w:type="pct"/>
          </w:tcPr>
          <w:p w:rsidR="00C61415" w:rsidRPr="0041130A" w:rsidRDefault="00C61415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  <w:bottom w:val="double" w:sz="4" w:space="0" w:color="auto"/>
            </w:tcBorders>
          </w:tcPr>
          <w:p w:rsidR="00C61415" w:rsidRPr="003D196B" w:rsidRDefault="00D830A6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61415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61415" w:rsidRPr="00BD1F30" w:rsidTr="005A42DF">
        <w:trPr>
          <w:trHeight w:val="188"/>
        </w:trPr>
        <w:tc>
          <w:tcPr>
            <w:tcW w:w="1719" w:type="pct"/>
          </w:tcPr>
          <w:p w:rsidR="00C61415" w:rsidRPr="00BD1F30" w:rsidRDefault="00C6141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596" w:type="pct"/>
          </w:tcPr>
          <w:p w:rsidR="00C61415" w:rsidRPr="00BD1F30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148" w:type="pct"/>
          </w:tcPr>
          <w:p w:rsidR="00C61415" w:rsidRPr="00BD1F30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91" w:type="pct"/>
          </w:tcPr>
          <w:p w:rsidR="00C61415" w:rsidRPr="00BD1F30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" w:type="pct"/>
          </w:tcPr>
          <w:p w:rsidR="00C61415" w:rsidRPr="00BD1F30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:rsidR="00C61415" w:rsidRPr="00BD1F30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7" w:type="pct"/>
          </w:tcPr>
          <w:p w:rsidR="00C61415" w:rsidRPr="00BD1F30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96" w:type="pct"/>
          </w:tcPr>
          <w:p w:rsidR="00C61415" w:rsidRPr="00BD1F30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6" w:type="pct"/>
          </w:tcPr>
          <w:p w:rsidR="00C61415" w:rsidRPr="00BD1F30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:rsidR="00C61415" w:rsidRPr="00BD1F30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61415" w:rsidRPr="004F38D7" w:rsidTr="005A42DF">
        <w:tc>
          <w:tcPr>
            <w:tcW w:w="1719" w:type="pct"/>
          </w:tcPr>
          <w:p w:rsidR="00C61415" w:rsidRPr="0041130A" w:rsidRDefault="00C61415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15" w:rsidRPr="004F38D7" w:rsidTr="005A42DF">
        <w:tc>
          <w:tcPr>
            <w:tcW w:w="1719" w:type="pct"/>
          </w:tcPr>
          <w:p w:rsidR="00C61415" w:rsidRPr="0041130A" w:rsidRDefault="00C61415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C61415" w:rsidRPr="0041130A" w:rsidRDefault="00CF50EF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8F2B67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C61415" w:rsidRPr="0041130A" w:rsidRDefault="00CF50EF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54</w:t>
            </w:r>
            <w:r w:rsidR="00C61415" w:rsidRPr="0041130A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C61415" w:rsidRPr="0041130A" w:rsidRDefault="00CF50EF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8F2B67"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8F2B67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61415" w:rsidRPr="0041130A" w:rsidRDefault="00CF50EF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262</w:t>
            </w:r>
            <w:r w:rsidR="00C61415" w:rsidRPr="0041130A">
              <w:rPr>
                <w:rFonts w:ascii="Angsana New" w:hAnsi="Angsana New"/>
                <w:sz w:val="30"/>
                <w:szCs w:val="30"/>
              </w:rPr>
              <w:t>,9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61415" w:rsidRPr="004F38D7" w:rsidTr="005A42DF">
        <w:tc>
          <w:tcPr>
            <w:tcW w:w="1719" w:type="pct"/>
          </w:tcPr>
          <w:p w:rsidR="00C61415" w:rsidRPr="0041130A" w:rsidRDefault="00C61415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9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C61415" w:rsidRPr="003D196B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C61415" w:rsidRPr="003D196B" w:rsidRDefault="00D830A6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="00C61415" w:rsidRPr="003D196B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C61415" w:rsidRPr="0041130A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61415" w:rsidRPr="0041130A" w:rsidRDefault="00D830A6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="00C61415" w:rsidRPr="003D196B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265C2" w:rsidRPr="004F38D7" w:rsidTr="005A42DF">
        <w:tc>
          <w:tcPr>
            <w:tcW w:w="1719" w:type="pct"/>
          </w:tcPr>
          <w:p w:rsidR="00B265C2" w:rsidRPr="0041130A" w:rsidRDefault="005A42DF" w:rsidP="006C6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596" w:type="pct"/>
          </w:tcPr>
          <w:p w:rsidR="00B265C2" w:rsidRPr="0041130A" w:rsidRDefault="00B265C2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B265C2" w:rsidRPr="0041130A" w:rsidRDefault="00B265C2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B265C2" w:rsidRDefault="00B265C2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265C2" w:rsidRPr="0041130A" w:rsidRDefault="00B265C2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B265C2" w:rsidRPr="003D196B" w:rsidRDefault="00B265C2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265C2" w:rsidRPr="0041130A" w:rsidRDefault="00B265C2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B265C2" w:rsidRDefault="00B265C2" w:rsidP="00B26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B265C2" w:rsidRPr="0041130A" w:rsidRDefault="00B265C2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B265C2" w:rsidRPr="003D196B" w:rsidRDefault="00B265C2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1415" w:rsidRPr="004F38D7" w:rsidTr="005A42DF">
        <w:tc>
          <w:tcPr>
            <w:tcW w:w="2314" w:type="pct"/>
            <w:gridSpan w:val="2"/>
          </w:tcPr>
          <w:p w:rsidR="00C61415" w:rsidRPr="0041130A" w:rsidRDefault="00C61415" w:rsidP="006C6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14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:rsidR="00C61415" w:rsidRPr="003D196B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C61415" w:rsidRPr="003D196B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196B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  <w:r w:rsidRPr="003D19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C61415" w:rsidRPr="0041130A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1415" w:rsidRPr="004F38D7" w:rsidTr="005A42DF">
        <w:tc>
          <w:tcPr>
            <w:tcW w:w="2314" w:type="pct"/>
            <w:gridSpan w:val="2"/>
          </w:tcPr>
          <w:p w:rsidR="00C61415" w:rsidRPr="0041130A" w:rsidRDefault="00C61415" w:rsidP="006C6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B265C2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B265C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265C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41130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เบ็ดเสร็จอื่นในการร่วมค้า</w:t>
            </w:r>
          </w:p>
        </w:tc>
        <w:tc>
          <w:tcPr>
            <w:tcW w:w="14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:rsidR="00C61415" w:rsidRPr="0041130A" w:rsidRDefault="00D130F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2B4C03">
              <w:rPr>
                <w:rFonts w:ascii="Angsana New" w:hAnsi="Angsana New"/>
                <w:sz w:val="30"/>
                <w:szCs w:val="30"/>
              </w:rPr>
              <w:t>,7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:rsidR="00C61415" w:rsidRPr="0041130A" w:rsidRDefault="002B4C03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1415" w:rsidRPr="004F38D7" w:rsidTr="005A42DF">
        <w:tc>
          <w:tcPr>
            <w:tcW w:w="1719" w:type="pct"/>
          </w:tcPr>
          <w:p w:rsidR="00C61415" w:rsidRPr="0041130A" w:rsidRDefault="00C61415" w:rsidP="00FB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:rsidR="00C61415" w:rsidRPr="003D196B" w:rsidRDefault="00CF50EF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C61415" w:rsidRPr="003D196B" w:rsidRDefault="00CF50EF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61415" w:rsidRPr="003D196B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61415" w:rsidRPr="003D196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:rsidR="00C61415" w:rsidRPr="003D196B" w:rsidRDefault="00CF50EF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265C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C61415" w:rsidRPr="003D196B" w:rsidRDefault="00CF50EF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61415" w:rsidRPr="003D196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61415" w:rsidRPr="003D19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C61415" w:rsidRPr="00485AA2" w:rsidTr="005A42DF">
        <w:tc>
          <w:tcPr>
            <w:tcW w:w="1719" w:type="pct"/>
          </w:tcPr>
          <w:p w:rsidR="00C61415" w:rsidRPr="0041130A" w:rsidRDefault="00C61415" w:rsidP="00FB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  <w:bottom w:val="double" w:sz="4" w:space="0" w:color="auto"/>
            </w:tcBorders>
          </w:tcPr>
          <w:p w:rsidR="00C61415" w:rsidRPr="0041130A" w:rsidRDefault="00CF50EF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614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double" w:sz="4" w:space="0" w:color="auto"/>
            </w:tcBorders>
          </w:tcPr>
          <w:p w:rsidR="00C61415" w:rsidRPr="003D196B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61415" w:rsidRPr="0041130A" w:rsidRDefault="00C61415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</w:tcPr>
          <w:p w:rsidR="00C61415" w:rsidRPr="0041130A" w:rsidRDefault="00CF50EF" w:rsidP="00C6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61415" w:rsidRPr="003D196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61415" w:rsidRPr="003D19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456572" w:rsidRPr="00456572" w:rsidRDefault="00456572" w:rsidP="00456572">
      <w:pPr>
        <w:rPr>
          <w:lang w:val="x-none" w:eastAsia="x-none"/>
        </w:rPr>
        <w:sectPr w:rsidR="00456572" w:rsidRPr="00456572" w:rsidSect="00736767">
          <w:headerReference w:type="default" r:id="rId10"/>
          <w:footerReference w:type="default" r:id="rId11"/>
          <w:type w:val="nextColumn"/>
          <w:pgSz w:w="11909" w:h="16834" w:code="9"/>
          <w:pgMar w:top="691" w:right="1289" w:bottom="576" w:left="1152" w:header="720" w:footer="720" w:gutter="0"/>
          <w:cols w:space="720"/>
        </w:sectPr>
      </w:pPr>
    </w:p>
    <w:p w:rsidR="00456033" w:rsidRPr="00092F45" w:rsidRDefault="00456033" w:rsidP="005A42DF">
      <w:pPr>
        <w:pStyle w:val="acctfourfigures"/>
        <w:tabs>
          <w:tab w:val="clear" w:pos="765"/>
        </w:tabs>
        <w:spacing w:line="240" w:lineRule="atLeast"/>
        <w:ind w:left="450"/>
        <w:rPr>
          <w:rFonts w:ascii="Angsana New" w:hAnsi="Angsana New" w:cs="Angsana New"/>
          <w:sz w:val="30"/>
          <w:szCs w:val="30"/>
          <w:lang w:bidi="th-TH"/>
        </w:rPr>
      </w:pP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  <w:r w:rsidR="00A6675C" w:rsidRPr="00092F45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5F36A9" w:rsidRPr="00092F45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092F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092F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092F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C61415">
        <w:rPr>
          <w:rFonts w:ascii="Angsana New" w:hAnsi="Angsana New" w:cs="Angsana New"/>
          <w:sz w:val="30"/>
          <w:szCs w:val="30"/>
        </w:rPr>
        <w:t>3</w:t>
      </w:r>
      <w:r w:rsidR="00D130F3">
        <w:rPr>
          <w:rFonts w:ascii="Angsana New" w:hAnsi="Angsana New" w:cs="Angsana New"/>
          <w:sz w:val="30"/>
          <w:szCs w:val="30"/>
        </w:rPr>
        <w:t>0</w:t>
      </w:r>
      <w:r w:rsidR="00C61415">
        <w:rPr>
          <w:rFonts w:ascii="Angsana New" w:hAnsi="Angsana New" w:cs="Angsana New"/>
          <w:sz w:val="30"/>
          <w:szCs w:val="30"/>
        </w:rPr>
        <w:t xml:space="preserve"> </w:t>
      </w:r>
      <w:r w:rsidR="00C61415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="00C6141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F50EF" w:rsidRPr="00CF50E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D56B13" w:rsidRPr="00092F45">
        <w:rPr>
          <w:rFonts w:ascii="Angsana New" w:hAnsi="Angsana New" w:cs="Angsana New"/>
          <w:sz w:val="30"/>
          <w:szCs w:val="30"/>
          <w:lang w:bidi="th-TH"/>
        </w:rPr>
        <w:t>5</w:t>
      </w:r>
      <w:r w:rsidR="00CF50EF" w:rsidRPr="00CF50E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092F45" w:rsidRPr="00092F45"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Pr="00092F45">
        <w:rPr>
          <w:rFonts w:ascii="Angsana New" w:hAnsi="Angsana New" w:cs="Angsana New"/>
          <w:sz w:val="30"/>
          <w:szCs w:val="30"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552F06" w:rsidRPr="00092F45">
        <w:rPr>
          <w:rFonts w:ascii="Angsana New" w:hAnsi="Angsana New" w:cs="Angsana New"/>
          <w:sz w:val="30"/>
          <w:szCs w:val="30"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rtl/>
          <w:cs/>
        </w:rPr>
        <w:t>31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CF50EF" w:rsidRPr="00CF50EF">
        <w:rPr>
          <w:rFonts w:ascii="Angsana New" w:hAnsi="Angsana New" w:cs="Angsana New" w:hint="cs"/>
          <w:sz w:val="30"/>
          <w:szCs w:val="30"/>
          <w:lang w:val="en-US"/>
        </w:rPr>
        <w:t>2</w:t>
      </w:r>
      <w:r w:rsidR="00E11A21" w:rsidRPr="00E11A21">
        <w:rPr>
          <w:rFonts w:ascii="Angsana New" w:hAnsi="Angsana New" w:cs="Angsana New" w:hint="cs"/>
          <w:sz w:val="30"/>
          <w:szCs w:val="30"/>
          <w:rtl/>
          <w:cs/>
        </w:rPr>
        <w:t>5</w:t>
      </w:r>
      <w:r w:rsidR="00CF50EF" w:rsidRPr="00CF50EF">
        <w:rPr>
          <w:rFonts w:ascii="Angsana New" w:hAnsi="Angsana New" w:hint="cs"/>
          <w:sz w:val="30"/>
          <w:szCs w:val="30"/>
          <w:lang w:val="en-US"/>
        </w:rPr>
        <w:t>6</w:t>
      </w:r>
      <w:r w:rsidR="00CF50EF" w:rsidRPr="00CF50EF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092F45">
        <w:rPr>
          <w:rFonts w:ascii="Angsana New" w:hAnsi="Angsana New" w:cs="Angsana New"/>
          <w:sz w:val="30"/>
          <w:szCs w:val="30"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:rsidR="00092F45" w:rsidRPr="00092F45" w:rsidRDefault="00092F45" w:rsidP="00092F45">
      <w:pPr>
        <w:tabs>
          <w:tab w:val="clear" w:pos="227"/>
          <w:tab w:val="clear" w:pos="454"/>
          <w:tab w:val="clear" w:pos="680"/>
          <w:tab w:val="left" w:pos="720"/>
        </w:tabs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68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8"/>
        <w:gridCol w:w="2072"/>
        <w:gridCol w:w="1170"/>
        <w:gridCol w:w="997"/>
        <w:gridCol w:w="205"/>
        <w:gridCol w:w="1055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71"/>
      </w:tblGrid>
      <w:tr w:rsidR="00092F45" w:rsidRPr="00B34C41" w:rsidTr="00092F45">
        <w:trPr>
          <w:cantSplit/>
          <w:trHeight w:val="353"/>
          <w:tblHeader/>
        </w:trPr>
        <w:tc>
          <w:tcPr>
            <w:tcW w:w="14681" w:type="dxa"/>
            <w:gridSpan w:val="18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92F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92F45" w:rsidRPr="00B34C41" w:rsidTr="00092F45">
        <w:trPr>
          <w:cantSplit/>
          <w:trHeight w:val="74"/>
          <w:tblHeader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257" w:type="dxa"/>
            <w:gridSpan w:val="3"/>
          </w:tcPr>
          <w:p w:rsidR="00DE2B01" w:rsidRDefault="00DE2B01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092F4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41" w:type="dxa"/>
            <w:gridSpan w:val="3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092F4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61415" w:rsidRPr="00B34C41" w:rsidTr="00092F45">
        <w:trPr>
          <w:cantSplit/>
          <w:trHeight w:val="74"/>
          <w:tblHeader/>
        </w:trPr>
        <w:tc>
          <w:tcPr>
            <w:tcW w:w="2158" w:type="dxa"/>
          </w:tcPr>
          <w:p w:rsidR="00C61415" w:rsidRPr="00092F45" w:rsidRDefault="00C61415" w:rsidP="00C61415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:rsidR="00C61415" w:rsidRPr="00092F45" w:rsidRDefault="00C61415" w:rsidP="00C6141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415" w:rsidRPr="00092F45" w:rsidRDefault="00C61415" w:rsidP="00C6141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C61415" w:rsidRPr="00092F45" w:rsidRDefault="00D130F3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6141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05" w:type="dxa"/>
          </w:tcPr>
          <w:p w:rsidR="00C61415" w:rsidRPr="00092F45" w:rsidRDefault="00C6141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C61415" w:rsidRPr="00092F45" w:rsidRDefault="00D130F3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6141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3" w:type="dxa"/>
          </w:tcPr>
          <w:p w:rsidR="00C61415" w:rsidRPr="00092F45" w:rsidRDefault="00C61415" w:rsidP="00C61415">
            <w:pPr>
              <w:pStyle w:val="acctmergecolhdg"/>
              <w:spacing w:line="360" w:lineRule="exact"/>
              <w:ind w:left="-75" w:right="-8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C61415" w:rsidRPr="00092F45" w:rsidRDefault="00D130F3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6141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03" w:type="dxa"/>
          </w:tcPr>
          <w:p w:rsidR="00C61415" w:rsidRPr="00092F45" w:rsidRDefault="00C6141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C61415" w:rsidRPr="00092F45" w:rsidRDefault="00D130F3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6141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3" w:type="dxa"/>
          </w:tcPr>
          <w:p w:rsidR="00C61415" w:rsidRPr="00092F45" w:rsidRDefault="00C61415" w:rsidP="00C61415">
            <w:pPr>
              <w:pStyle w:val="acctmergecolhdg"/>
              <w:spacing w:line="360" w:lineRule="exact"/>
              <w:ind w:left="-75" w:right="-8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C61415" w:rsidRPr="00092F45" w:rsidRDefault="00D130F3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6141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03" w:type="dxa"/>
          </w:tcPr>
          <w:p w:rsidR="00C61415" w:rsidRPr="00092F45" w:rsidRDefault="00C6141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C61415" w:rsidRPr="00092F45" w:rsidRDefault="00D130F3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6141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3" w:type="dxa"/>
          </w:tcPr>
          <w:p w:rsidR="00C61415" w:rsidRPr="00092F45" w:rsidRDefault="00C61415" w:rsidP="00C61415">
            <w:pPr>
              <w:pStyle w:val="acctfourfigures"/>
              <w:tabs>
                <w:tab w:val="clear" w:pos="765"/>
              </w:tabs>
              <w:spacing w:line="360" w:lineRule="exact"/>
              <w:ind w:left="-75" w:right="-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C61415" w:rsidRPr="00092F45" w:rsidRDefault="00D130F3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6141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03" w:type="dxa"/>
          </w:tcPr>
          <w:p w:rsidR="00C61415" w:rsidRPr="00092F45" w:rsidRDefault="00C6141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:rsidR="00C61415" w:rsidRPr="00092F45" w:rsidRDefault="00D130F3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6141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61415" w:rsidRPr="00B34C41" w:rsidTr="00092F45">
        <w:trPr>
          <w:cantSplit/>
          <w:trHeight w:val="74"/>
          <w:tblHeader/>
        </w:trPr>
        <w:tc>
          <w:tcPr>
            <w:tcW w:w="2158" w:type="dxa"/>
          </w:tcPr>
          <w:p w:rsidR="00C61415" w:rsidRPr="00092F45" w:rsidRDefault="00C61415" w:rsidP="00C61415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:rsidR="00C61415" w:rsidRPr="00092F45" w:rsidRDefault="00C61415" w:rsidP="00C6141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415" w:rsidRPr="00092F45" w:rsidRDefault="00C61415" w:rsidP="00C6141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C61415" w:rsidRPr="00092F45" w:rsidRDefault="00CF50EF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="00C61415"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C6141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05" w:type="dxa"/>
          </w:tcPr>
          <w:p w:rsidR="00C61415" w:rsidRPr="00092F45" w:rsidRDefault="00C6141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C61415" w:rsidRPr="00092F45" w:rsidRDefault="00CF50EF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="00C61415"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03" w:type="dxa"/>
          </w:tcPr>
          <w:p w:rsidR="00C61415" w:rsidRPr="00092F45" w:rsidRDefault="00C61415" w:rsidP="00C6141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C61415" w:rsidRPr="00092F45" w:rsidRDefault="00CF50EF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="00C61415"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C6141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03" w:type="dxa"/>
          </w:tcPr>
          <w:p w:rsidR="00C61415" w:rsidRPr="00092F45" w:rsidRDefault="00C6141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C61415" w:rsidRPr="00092F45" w:rsidRDefault="00CF50EF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="00C61415"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03" w:type="dxa"/>
          </w:tcPr>
          <w:p w:rsidR="00C61415" w:rsidRPr="00092F45" w:rsidRDefault="00C61415" w:rsidP="00C6141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C61415" w:rsidRPr="00092F45" w:rsidRDefault="00CF50EF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="00C61415"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C6141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03" w:type="dxa"/>
          </w:tcPr>
          <w:p w:rsidR="00C61415" w:rsidRPr="00092F45" w:rsidRDefault="00C6141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C61415" w:rsidRPr="00092F45" w:rsidRDefault="00CF50EF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="00C61415"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03" w:type="dxa"/>
          </w:tcPr>
          <w:p w:rsidR="00C61415" w:rsidRPr="00092F45" w:rsidRDefault="00C61415" w:rsidP="00C6141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C61415" w:rsidRPr="00092F45" w:rsidRDefault="00CF50EF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="00C61415"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C6141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03" w:type="dxa"/>
          </w:tcPr>
          <w:p w:rsidR="00C61415" w:rsidRPr="00092F45" w:rsidRDefault="00C6141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:rsidR="00C61415" w:rsidRPr="00092F45" w:rsidRDefault="00CF50EF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="00C61415"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092F45" w:rsidRPr="00B34C41" w:rsidTr="00092F45">
        <w:trPr>
          <w:cantSplit/>
          <w:trHeight w:val="299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F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21" w:type="dxa"/>
            <w:gridSpan w:val="11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92F45" w:rsidRPr="00B34C41" w:rsidTr="00092F45">
        <w:trPr>
          <w:cantSplit/>
          <w:trHeight w:val="74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28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decimal" w:pos="461"/>
                <w:tab w:val="left" w:pos="52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092F45" w:rsidRPr="00092F45" w:rsidDel="004B5803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F45" w:rsidRPr="00B34C41" w:rsidTr="00092F45">
        <w:trPr>
          <w:cantSplit/>
          <w:trHeight w:val="74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 xml:space="preserve">Mega Product (Yemen) </w:t>
            </w: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092F45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ตัวแทนจำหน่ายและ </w:t>
            </w:r>
          </w:p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    การตลาด</w:t>
            </w:r>
          </w:p>
        </w:tc>
        <w:tc>
          <w:tcPr>
            <w:tcW w:w="1170" w:type="dxa"/>
          </w:tcPr>
          <w:p w:rsidR="00092F45" w:rsidRPr="00092F45" w:rsidRDefault="00092F45" w:rsidP="00161487">
            <w:pPr>
              <w:tabs>
                <w:tab w:val="clear" w:pos="227"/>
                <w:tab w:val="left" w:pos="112"/>
              </w:tabs>
              <w:spacing w:line="360" w:lineRule="exact"/>
              <w:ind w:left="-68" w:firstLine="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997" w:type="dxa"/>
          </w:tcPr>
          <w:p w:rsidR="00092F45" w:rsidRPr="00092F45" w:rsidRDefault="002B4C03" w:rsidP="00C61415">
            <w:pPr>
              <w:pStyle w:val="acctfourfigures"/>
              <w:tabs>
                <w:tab w:val="clear" w:pos="765"/>
                <w:tab w:val="decimal" w:pos="475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5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C61415">
            <w:pPr>
              <w:pStyle w:val="acctfourfigures"/>
              <w:tabs>
                <w:tab w:val="clear" w:pos="765"/>
                <w:tab w:val="decimal" w:pos="54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CF50EF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B4C03">
              <w:rPr>
                <w:rFonts w:ascii="Angsana New" w:hAnsi="Angsana New" w:cs="Angsana New"/>
                <w:sz w:val="30"/>
                <w:szCs w:val="30"/>
                <w:lang w:bidi="th-TH"/>
              </w:rPr>
              <w:t>,47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CF50EF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92F45"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,47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2B4C03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092F45" w:rsidRPr="00092F45" w:rsidRDefault="002B4C03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2F45" w:rsidRPr="00B34C41" w:rsidTr="00092F45">
        <w:trPr>
          <w:cantSplit/>
          <w:trHeight w:val="431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ปราณา ฟู้ด ฟอร์ไลฟ์ จำกัด              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170" w:type="dxa"/>
          </w:tcPr>
          <w:p w:rsidR="00092F45" w:rsidRPr="00092F45" w:rsidRDefault="00092F45" w:rsidP="00161487">
            <w:pPr>
              <w:tabs>
                <w:tab w:val="clear" w:pos="227"/>
                <w:tab w:val="clear" w:pos="454"/>
                <w:tab w:val="left" w:pos="815"/>
              </w:tabs>
              <w:spacing w:line="360" w:lineRule="exact"/>
              <w:ind w:left="119" w:hanging="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7" w:type="dxa"/>
          </w:tcPr>
          <w:p w:rsidR="00092F45" w:rsidRPr="00092F45" w:rsidRDefault="002B4C03" w:rsidP="00D830A6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left="-79" w:right="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5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C61415">
            <w:pPr>
              <w:pStyle w:val="acctfourfigures"/>
              <w:tabs>
                <w:tab w:val="clear" w:pos="765"/>
                <w:tab w:val="decimal" w:pos="54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2B4C03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15,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92F45" w:rsidRPr="00092F45" w:rsidRDefault="002B4C03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4,5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92F45" w:rsidRPr="00092F45" w:rsidRDefault="002B4C03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092F45" w:rsidRPr="00092F45" w:rsidRDefault="00D830A6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092F45" w:rsidRPr="00092F45">
              <w:rPr>
                <w:rFonts w:ascii="Angsana New" w:hAnsi="Angsana New"/>
                <w:sz w:val="30"/>
                <w:szCs w:val="30"/>
              </w:rPr>
              <w:t>,9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092F45" w:rsidRPr="00B34C41" w:rsidTr="00092F45">
        <w:trPr>
          <w:cantSplit/>
          <w:trHeight w:val="64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092F45" w:rsidRPr="00092F45" w:rsidRDefault="00092F4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D830A6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B4C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D130F3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92F45" w:rsidRPr="00092F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77598" w:rsidRPr="008775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2B4C03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D830A6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92F45" w:rsidRPr="00092F45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</w:tr>
      <w:tr w:rsidR="00E11CF7" w:rsidRPr="00B34C41" w:rsidTr="00725A8F">
        <w:trPr>
          <w:cantSplit/>
          <w:trHeight w:val="242"/>
        </w:trPr>
        <w:tc>
          <w:tcPr>
            <w:tcW w:w="2158" w:type="dxa"/>
          </w:tcPr>
          <w:p w:rsidR="00E11CF7" w:rsidRPr="00092F45" w:rsidRDefault="00E11CF7" w:rsidP="00092F45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:rsidR="00E11CF7" w:rsidRPr="00092F45" w:rsidRDefault="00E11CF7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11CF7" w:rsidRPr="00092F45" w:rsidRDefault="00E11CF7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E11CF7" w:rsidRPr="00092F45" w:rsidRDefault="00E11CF7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:rsidR="00E11CF7" w:rsidRPr="00092F45" w:rsidRDefault="00E11CF7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E11CF7" w:rsidRPr="00092F45" w:rsidRDefault="00E11CF7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E11CF7" w:rsidRPr="00092F45" w:rsidRDefault="00E11CF7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E11CF7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E11CF7" w:rsidRDefault="00E11CF7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E11CF7" w:rsidRPr="00092F45" w:rsidRDefault="00E11CF7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E11CF7" w:rsidRPr="00092F45" w:rsidRDefault="00E11CF7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F45" w:rsidRPr="00B34C41" w:rsidTr="00092F45">
        <w:trPr>
          <w:cantSplit/>
          <w:trHeight w:val="44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092F45" w:rsidRPr="00092F45" w:rsidRDefault="00092F4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C6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:rsidR="00092F45" w:rsidRPr="00092F45" w:rsidRDefault="00092F45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F45" w:rsidRPr="00B34C41" w:rsidTr="00092F45">
        <w:trPr>
          <w:cantSplit/>
          <w:trHeight w:val="431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เมก้า มาลี จำกัด              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28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ธุรกิจผลิตภัณฑ์ภายใต้เครื่องหมายการค้า</w:t>
            </w:r>
          </w:p>
        </w:tc>
        <w:tc>
          <w:tcPr>
            <w:tcW w:w="1170" w:type="dxa"/>
          </w:tcPr>
          <w:p w:rsidR="00092F45" w:rsidRPr="00092F45" w:rsidRDefault="00092F45" w:rsidP="00161487">
            <w:pPr>
              <w:tabs>
                <w:tab w:val="clear" w:pos="454"/>
                <w:tab w:val="decimal" w:pos="461"/>
              </w:tabs>
              <w:spacing w:line="360" w:lineRule="exact"/>
              <w:ind w:left="-151" w:firstLine="1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7" w:type="dxa"/>
          </w:tcPr>
          <w:p w:rsidR="00092F45" w:rsidRPr="00092F45" w:rsidRDefault="002B4C03" w:rsidP="00C61415">
            <w:pPr>
              <w:pStyle w:val="acctfourfigures"/>
              <w:tabs>
                <w:tab w:val="clear" w:pos="765"/>
                <w:tab w:val="decimal" w:pos="475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51.</w:t>
            </w:r>
            <w:r w:rsidR="00D130F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C61415">
            <w:pPr>
              <w:pStyle w:val="acctfourfigures"/>
              <w:tabs>
                <w:tab w:val="clear" w:pos="765"/>
                <w:tab w:val="decimal" w:pos="54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</w:rPr>
              <w:t>51.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2B4C03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D130F3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130F3">
              <w:rPr>
                <w:rFonts w:ascii="Angsana New" w:hAnsi="Angsana New" w:cs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092F45" w:rsidRPr="00092F45" w:rsidRDefault="002B4C03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15,3</w:t>
            </w:r>
            <w:r w:rsidR="00D130F3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15,3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092F45" w:rsidRPr="00092F45" w:rsidRDefault="002B4C03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:rsidR="00092F45" w:rsidRPr="00092F45" w:rsidRDefault="00CF50E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092F45" w:rsidRPr="00092F45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92F45" w:rsidRPr="00B34C41" w:rsidTr="00092F45">
        <w:trPr>
          <w:cantSplit/>
          <w:trHeight w:val="74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บริษัทจัดการการลงทุน</w:t>
            </w: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left" w:pos="292"/>
                <w:tab w:val="decimal" w:pos="461"/>
              </w:tabs>
              <w:spacing w:line="360" w:lineRule="exact"/>
              <w:ind w:left="192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997" w:type="dxa"/>
          </w:tcPr>
          <w:p w:rsidR="00092F45" w:rsidRPr="00092F45" w:rsidRDefault="002B4C03" w:rsidP="00C61415">
            <w:pPr>
              <w:pStyle w:val="acctfourfigures"/>
              <w:tabs>
                <w:tab w:val="clear" w:pos="765"/>
                <w:tab w:val="decimal" w:pos="475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130F3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D130F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C61415">
            <w:pPr>
              <w:pStyle w:val="acctfourfigures"/>
              <w:tabs>
                <w:tab w:val="clear" w:pos="765"/>
                <w:tab w:val="decimal" w:pos="54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092F4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03" w:type="dxa"/>
          </w:tcPr>
          <w:p w:rsidR="00092F45" w:rsidRPr="00092F45" w:rsidDel="004B5803" w:rsidRDefault="00092F45" w:rsidP="00092F45">
            <w:pPr>
              <w:tabs>
                <w:tab w:val="clear" w:pos="454"/>
                <w:tab w:val="decimal" w:pos="300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2B4C03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515,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515,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92F45" w:rsidRPr="00092F45" w:rsidRDefault="00CF50EF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B4C03">
              <w:rPr>
                <w:rFonts w:ascii="Angsana New" w:hAnsi="Angsana New" w:cs="Angsana New"/>
                <w:sz w:val="30"/>
                <w:szCs w:val="30"/>
                <w:lang w:bidi="th-TH"/>
              </w:rPr>
              <w:t>57,8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B4C03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92F45" w:rsidRPr="00092F45" w:rsidRDefault="00CF50EF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92F45"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57,8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92F45"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92F45" w:rsidRPr="00092F45" w:rsidRDefault="00CF50E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2B4C03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44</w:t>
            </w:r>
            <w:r w:rsidR="002B4C0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092F45" w:rsidRPr="00092F45" w:rsidRDefault="00CF50E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35</w:t>
            </w:r>
            <w:r w:rsidR="00092F45" w:rsidRPr="00092F45">
              <w:rPr>
                <w:rFonts w:ascii="Angsana New" w:hAnsi="Angsana New"/>
                <w:sz w:val="30"/>
                <w:szCs w:val="30"/>
              </w:rPr>
              <w:t>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92F45" w:rsidRPr="00B34C41" w:rsidTr="00092F45">
        <w:trPr>
          <w:cantSplit/>
          <w:trHeight w:val="64"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092F45" w:rsidRPr="00092F45" w:rsidRDefault="00092F45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CF50EF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B4C0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73,1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B4C0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CF50EF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92F45" w:rsidRPr="00092F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73,1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92F45" w:rsidRPr="00092F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CF50E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:rsidR="00092F45" w:rsidRPr="00092F45" w:rsidRDefault="00CF50EF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92F45" w:rsidRPr="00092F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</w:tr>
    </w:tbl>
    <w:p w:rsidR="00B61C0A" w:rsidRDefault="00B61C0A" w:rsidP="008C5FAE">
      <w:pPr>
        <w:tabs>
          <w:tab w:val="clear" w:pos="454"/>
          <w:tab w:val="left" w:pos="630"/>
          <w:tab w:val="left" w:pos="720"/>
        </w:tabs>
        <w:spacing w:before="160"/>
        <w:ind w:left="630" w:right="627"/>
        <w:rPr>
          <w:rFonts w:ascii="Angsana New" w:hAnsi="Angsana New"/>
          <w:sz w:val="30"/>
          <w:szCs w:val="30"/>
        </w:rPr>
      </w:pPr>
    </w:p>
    <w:p w:rsidR="00B61C0A" w:rsidRDefault="00B61C0A" w:rsidP="008C5FAE">
      <w:pPr>
        <w:tabs>
          <w:tab w:val="clear" w:pos="454"/>
          <w:tab w:val="left" w:pos="630"/>
          <w:tab w:val="left" w:pos="720"/>
        </w:tabs>
        <w:spacing w:before="160"/>
        <w:ind w:left="630" w:right="627"/>
        <w:rPr>
          <w:rFonts w:ascii="Angsana New" w:hAnsi="Angsana New"/>
          <w:sz w:val="30"/>
          <w:szCs w:val="30"/>
          <w:cs/>
        </w:rPr>
        <w:sectPr w:rsidR="00B61C0A" w:rsidSect="00092F45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445105" w:rsidRDefault="00B61C0A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>และการร่วมค้าไม่ใช่บริษัท</w:t>
      </w:r>
      <w:r w:rsidRPr="00144E97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445105" w:rsidRPr="00946073" w:rsidRDefault="00445105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445105" w:rsidRDefault="00C617FD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617FD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:rsidR="00445105" w:rsidRPr="00946073" w:rsidRDefault="00445105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445105" w:rsidRPr="00AC5F75" w:rsidRDefault="00B61C0A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5F7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130F3">
        <w:rPr>
          <w:rFonts w:ascii="Angsana New" w:hAnsi="Angsana New" w:hint="cs"/>
          <w:sz w:val="30"/>
          <w:szCs w:val="30"/>
          <w:cs/>
        </w:rPr>
        <w:t>0</w:t>
      </w:r>
      <w:r w:rsidR="00C61415" w:rsidRPr="00AC5F75">
        <w:rPr>
          <w:rFonts w:ascii="Angsana New" w:hAnsi="Angsana New"/>
          <w:sz w:val="30"/>
          <w:szCs w:val="30"/>
        </w:rPr>
        <w:t xml:space="preserve"> </w:t>
      </w:r>
      <w:r w:rsidR="00C61415" w:rsidRPr="00AC5F7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Pr="00AC5F75"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กลุ่มบริษัทไม่ได้รับรู้ส่วนแบ่งขาดทุน</w:t>
      </w:r>
      <w:r w:rsidRPr="00AC5F75">
        <w:rPr>
          <w:rFonts w:ascii="Angsana New" w:hAnsi="Angsana New" w:hint="cs"/>
          <w:sz w:val="30"/>
          <w:szCs w:val="30"/>
          <w:cs/>
        </w:rPr>
        <w:t xml:space="preserve">สะสมของ </w:t>
      </w:r>
      <w:r w:rsidRPr="00AC5F75">
        <w:rPr>
          <w:rFonts w:ascii="Angsana New" w:hAnsi="Angsana New"/>
          <w:sz w:val="30"/>
          <w:szCs w:val="30"/>
        </w:rPr>
        <w:t xml:space="preserve">Mega Product (Yemen) Limited </w:t>
      </w:r>
      <w:r w:rsidRPr="00AC5F75"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ซึ่งเป็นบริษัทร่วมทางอ้อมในส่วนที่เกินกว่ามูลค่าตามบัญชี</w:t>
      </w:r>
      <w:r w:rsidRPr="00AC5F75">
        <w:rPr>
          <w:rFonts w:ascii="Angsana New" w:hAnsi="Angsana New"/>
          <w:sz w:val="30"/>
          <w:szCs w:val="30"/>
          <w:cs/>
        </w:rPr>
        <w:t>ของเงินลงทุนในบริษัทร่วมทางอ้อม</w:t>
      </w:r>
      <w:r w:rsidRPr="00AC5F75">
        <w:rPr>
          <w:rFonts w:ascii="Angsana New" w:hAnsi="Angsana New" w:hint="cs"/>
          <w:sz w:val="30"/>
          <w:szCs w:val="30"/>
          <w:cs/>
        </w:rPr>
        <w:t>ของกลุ่มบริษัทจำนวน</w:t>
      </w:r>
      <w:r w:rsidR="00D830A6">
        <w:rPr>
          <w:rFonts w:ascii="Angsana New" w:hAnsi="Angsana New"/>
          <w:sz w:val="30"/>
          <w:szCs w:val="30"/>
        </w:rPr>
        <w:t xml:space="preserve"> </w:t>
      </w:r>
      <w:r w:rsidR="00D130F3" w:rsidRPr="00D130F3">
        <w:rPr>
          <w:rFonts w:ascii="Angsana New" w:hAnsi="Angsana New"/>
          <w:sz w:val="30"/>
          <w:szCs w:val="30"/>
        </w:rPr>
        <w:t>4</w:t>
      </w:r>
      <w:r w:rsidR="002B4C03" w:rsidRPr="00AC5F75">
        <w:rPr>
          <w:rFonts w:ascii="Angsana New" w:hAnsi="Angsana New"/>
          <w:sz w:val="30"/>
          <w:szCs w:val="30"/>
        </w:rPr>
        <w:t>.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2B4C03" w:rsidRPr="00AC5F75"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C5F75">
        <w:rPr>
          <w:rFonts w:ascii="Angsana New" w:hAnsi="Angsana New"/>
          <w:i/>
          <w:iCs/>
          <w:sz w:val="30"/>
          <w:szCs w:val="30"/>
          <w:cs/>
        </w:rPr>
        <w:t>(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3</w:t>
      </w:r>
      <w:r w:rsidR="00D830A6" w:rsidRPr="00D830A6">
        <w:rPr>
          <w:rFonts w:ascii="Angsana New" w:hAnsi="Angsana New"/>
          <w:i/>
          <w:iCs/>
          <w:sz w:val="30"/>
          <w:szCs w:val="30"/>
        </w:rPr>
        <w:t>1</w:t>
      </w:r>
      <w:r w:rsidRPr="00AC5F75">
        <w:rPr>
          <w:rFonts w:ascii="Angsana New" w:hAnsi="Angsana New"/>
          <w:i/>
          <w:iCs/>
          <w:sz w:val="30"/>
          <w:szCs w:val="30"/>
        </w:rPr>
        <w:t xml:space="preserve"> </w:t>
      </w:r>
      <w:r w:rsidRPr="00AC5F75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AC5F75">
        <w:rPr>
          <w:rFonts w:ascii="Angsana New" w:hAnsi="Angsana New"/>
          <w:i/>
          <w:iCs/>
          <w:sz w:val="30"/>
          <w:szCs w:val="30"/>
        </w:rPr>
        <w:t xml:space="preserve"> 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2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5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62</w:t>
      </w:r>
      <w:r w:rsidRPr="00AC5F75">
        <w:rPr>
          <w:rFonts w:ascii="Angsana New" w:hAnsi="Angsana New"/>
          <w:i/>
          <w:iCs/>
          <w:sz w:val="30"/>
          <w:szCs w:val="30"/>
        </w:rPr>
        <w:t>:</w:t>
      </w:r>
      <w:r w:rsidRPr="00AC5F7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4</w:t>
      </w:r>
      <w:r w:rsidRPr="00AC5F75">
        <w:rPr>
          <w:rFonts w:ascii="Angsana New" w:hAnsi="Angsana New"/>
          <w:i/>
          <w:iCs/>
          <w:sz w:val="30"/>
          <w:szCs w:val="30"/>
        </w:rPr>
        <w:t>.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2</w:t>
      </w:r>
      <w:r w:rsidR="00D830A6" w:rsidRPr="00D830A6">
        <w:rPr>
          <w:rFonts w:ascii="Angsana New" w:hAnsi="Angsana New"/>
          <w:i/>
          <w:iCs/>
          <w:sz w:val="30"/>
          <w:szCs w:val="30"/>
        </w:rPr>
        <w:t>0</w:t>
      </w:r>
      <w:r w:rsidRPr="00AC5F75">
        <w:rPr>
          <w:rFonts w:ascii="Angsana New" w:hAnsi="Angsana New"/>
          <w:i/>
          <w:iCs/>
          <w:sz w:val="30"/>
          <w:szCs w:val="30"/>
        </w:rPr>
        <w:t xml:space="preserve"> </w:t>
      </w:r>
      <w:r w:rsidRPr="00AC5F7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C5F75">
        <w:rPr>
          <w:rFonts w:ascii="Angsana New" w:hAnsi="Angsana New"/>
          <w:sz w:val="30"/>
          <w:szCs w:val="30"/>
        </w:rPr>
        <w:t>)</w:t>
      </w:r>
      <w:r w:rsidR="007D3DCA" w:rsidRPr="00AC5F75">
        <w:rPr>
          <w:rFonts w:ascii="Angsana New" w:hAnsi="Angsana New" w:hint="cs"/>
          <w:sz w:val="30"/>
          <w:szCs w:val="30"/>
          <w:cs/>
        </w:rPr>
        <w:t xml:space="preserve"> </w:t>
      </w:r>
      <w:r w:rsidR="007D3DCA" w:rsidRPr="00AC5F75">
        <w:rPr>
          <w:rFonts w:ascii="Angsana New" w:hAnsi="Angsana New"/>
          <w:sz w:val="30"/>
          <w:szCs w:val="30"/>
          <w:cs/>
        </w:rPr>
        <w:t xml:space="preserve">ซึ่ง </w:t>
      </w:r>
      <w:r w:rsidR="00F60B53">
        <w:rPr>
          <w:rFonts w:ascii="Angsana New" w:hAnsi="Angsana New"/>
          <w:sz w:val="30"/>
          <w:szCs w:val="30"/>
        </w:rPr>
        <w:t>0.2</w:t>
      </w:r>
      <w:r w:rsidR="00F60B53" w:rsidRPr="00D830A6">
        <w:rPr>
          <w:rFonts w:ascii="Angsana New" w:hAnsi="Angsana New"/>
          <w:sz w:val="30"/>
          <w:szCs w:val="30"/>
        </w:rPr>
        <w:t>1</w:t>
      </w:r>
      <w:r w:rsidR="00F60B53" w:rsidRPr="00AC5F75">
        <w:rPr>
          <w:rFonts w:ascii="Angsana New" w:hAnsi="Angsana New"/>
          <w:sz w:val="30"/>
          <w:szCs w:val="30"/>
        </w:rPr>
        <w:t xml:space="preserve"> </w:t>
      </w:r>
      <w:r w:rsidR="007D3DCA" w:rsidRPr="00AC5F75">
        <w:rPr>
          <w:rFonts w:ascii="Angsana New" w:hAnsi="Angsana New"/>
          <w:sz w:val="30"/>
          <w:szCs w:val="30"/>
          <w:cs/>
        </w:rPr>
        <w:t xml:space="preserve">ล้านบาทเป็นส่วนแบ่งขาดทุนของกลุ่มบริษัทสำหรับงวดหกเดือนสิ้นสุดวันที่ </w:t>
      </w:r>
      <w:r w:rsidR="00F60B53" w:rsidRPr="00D130F3">
        <w:rPr>
          <w:rFonts w:ascii="Angsana New" w:hAnsi="Angsana New"/>
          <w:sz w:val="30"/>
          <w:szCs w:val="30"/>
        </w:rPr>
        <w:t>3</w:t>
      </w:r>
      <w:r w:rsidR="00F60B53">
        <w:rPr>
          <w:rFonts w:ascii="Angsana New" w:hAnsi="Angsana New"/>
          <w:sz w:val="30"/>
          <w:szCs w:val="30"/>
        </w:rPr>
        <w:t>0</w:t>
      </w:r>
      <w:r w:rsidR="007D3DCA" w:rsidRPr="00AC5F75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7D3DCA" w:rsidRPr="00AC5F75">
        <w:rPr>
          <w:rFonts w:ascii="Angsana New" w:hAnsi="Angsana New"/>
          <w:sz w:val="30"/>
          <w:szCs w:val="30"/>
          <w:cs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7D3DCA" w:rsidRPr="00AC5F75">
        <w:rPr>
          <w:rFonts w:ascii="Angsana New" w:hAnsi="Angsana New"/>
          <w:sz w:val="30"/>
          <w:szCs w:val="30"/>
          <w:cs/>
        </w:rPr>
        <w:t>3</w:t>
      </w:r>
      <w:r w:rsidR="007D3DCA" w:rsidRPr="00AC5F75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CF39D5" w:rsidRPr="00CF39D5">
        <w:rPr>
          <w:rFonts w:ascii="Angsana New" w:hAnsi="Angsana New"/>
          <w:i/>
          <w:iCs/>
          <w:sz w:val="30"/>
          <w:szCs w:val="30"/>
        </w:rPr>
        <w:t>30</w:t>
      </w:r>
      <w:r w:rsidR="007D3DCA" w:rsidRPr="00AC5F75">
        <w:rPr>
          <w:rFonts w:ascii="Angsana New" w:hAnsi="Angsana New"/>
          <w:i/>
          <w:iCs/>
          <w:sz w:val="30"/>
          <w:szCs w:val="30"/>
          <w:cs/>
        </w:rPr>
        <w:t xml:space="preserve"> มิถุนายน </w:t>
      </w:r>
      <w:r w:rsidR="00CF39D5" w:rsidRPr="00CF39D5">
        <w:rPr>
          <w:rFonts w:ascii="Angsana New" w:hAnsi="Angsana New"/>
          <w:i/>
          <w:iCs/>
          <w:sz w:val="30"/>
          <w:szCs w:val="30"/>
        </w:rPr>
        <w:t>2562</w:t>
      </w:r>
      <w:r w:rsidR="007D3DCA" w:rsidRPr="00AC5F75">
        <w:rPr>
          <w:rFonts w:ascii="Angsana New" w:hAnsi="Angsana New"/>
          <w:i/>
          <w:iCs/>
          <w:sz w:val="30"/>
          <w:szCs w:val="30"/>
          <w:cs/>
        </w:rPr>
        <w:t xml:space="preserve">: กำไร </w:t>
      </w:r>
      <w:r w:rsidR="00CF39D5" w:rsidRPr="00CF39D5">
        <w:rPr>
          <w:rFonts w:ascii="Angsana New" w:hAnsi="Angsana New"/>
          <w:i/>
          <w:iCs/>
          <w:sz w:val="30"/>
          <w:szCs w:val="30"/>
        </w:rPr>
        <w:t>0.34</w:t>
      </w:r>
      <w:r w:rsidR="00CF39D5">
        <w:rPr>
          <w:rFonts w:ascii="Angsana New" w:hAnsi="Angsana New"/>
          <w:sz w:val="30"/>
          <w:szCs w:val="30"/>
        </w:rPr>
        <w:t xml:space="preserve"> </w:t>
      </w:r>
      <w:r w:rsidR="007D3DCA" w:rsidRPr="00AC5F75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="007D3DCA" w:rsidRPr="00AC5F75">
        <w:rPr>
          <w:rFonts w:ascii="Angsana New" w:hAnsi="Angsana New"/>
          <w:sz w:val="30"/>
          <w:szCs w:val="30"/>
          <w:cs/>
        </w:rPr>
        <w:t>กลุ่มบริษัทไม่มีภาระผูกพันจาก</w:t>
      </w:r>
      <w:r w:rsidR="00736767">
        <w:rPr>
          <w:rFonts w:ascii="Angsana New" w:hAnsi="Angsana New"/>
          <w:sz w:val="30"/>
          <w:szCs w:val="30"/>
        </w:rPr>
        <w:t xml:space="preserve">                                                </w:t>
      </w:r>
      <w:r w:rsidR="007D3DCA" w:rsidRPr="00AC5F75">
        <w:rPr>
          <w:rFonts w:ascii="Angsana New" w:hAnsi="Angsana New"/>
          <w:sz w:val="30"/>
          <w:szCs w:val="30"/>
          <w:cs/>
        </w:rPr>
        <w:t>ผลขาดทุนสะสม</w:t>
      </w:r>
    </w:p>
    <w:p w:rsidR="00336F67" w:rsidRPr="00946073" w:rsidRDefault="00336F67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336F67" w:rsidRDefault="002D53B9" w:rsidP="007D3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5F75">
        <w:rPr>
          <w:rFonts w:ascii="Angsana New" w:hAnsi="Angsana New" w:hint="cs"/>
          <w:sz w:val="30"/>
          <w:szCs w:val="30"/>
          <w:cs/>
        </w:rPr>
        <w:t>ในระหว่างงวดหกเดือนสิ้น</w:t>
      </w:r>
      <w:r w:rsidRPr="00AC5F75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F60B53" w:rsidRPr="00D130F3">
        <w:rPr>
          <w:rFonts w:ascii="Angsana New" w:hAnsi="Angsana New"/>
          <w:sz w:val="30"/>
          <w:szCs w:val="30"/>
        </w:rPr>
        <w:t>3</w:t>
      </w:r>
      <w:r w:rsidR="00F60B53">
        <w:rPr>
          <w:rFonts w:ascii="Angsana New" w:hAnsi="Angsana New"/>
          <w:sz w:val="30"/>
          <w:szCs w:val="30"/>
        </w:rPr>
        <w:t>0</w:t>
      </w:r>
      <w:r w:rsidR="00F60B53" w:rsidRPr="00AC5F75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F60B53" w:rsidRPr="00CF50EF">
        <w:rPr>
          <w:rFonts w:ascii="Angsana New" w:hAnsi="Angsana New"/>
          <w:sz w:val="30"/>
          <w:szCs w:val="30"/>
        </w:rPr>
        <w:t>2</w:t>
      </w:r>
      <w:r w:rsidR="00F60B53" w:rsidRPr="00AC5F75">
        <w:rPr>
          <w:rFonts w:ascii="Angsana New" w:hAnsi="Angsana New"/>
          <w:sz w:val="30"/>
          <w:szCs w:val="30"/>
          <w:cs/>
        </w:rPr>
        <w:t>5</w:t>
      </w:r>
      <w:r w:rsidR="00F60B53" w:rsidRPr="00CF50EF">
        <w:rPr>
          <w:rFonts w:ascii="Angsana New" w:hAnsi="Angsana New"/>
          <w:sz w:val="30"/>
          <w:szCs w:val="30"/>
        </w:rPr>
        <w:t>6</w:t>
      </w:r>
      <w:r w:rsidR="00F60B53">
        <w:rPr>
          <w:rFonts w:ascii="Angsana New" w:hAnsi="Angsana New"/>
          <w:sz w:val="30"/>
          <w:szCs w:val="30"/>
        </w:rPr>
        <w:t>3</w:t>
      </w:r>
      <w:r w:rsidR="00F60B53" w:rsidRPr="00AC5F7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C5F75">
        <w:rPr>
          <w:rFonts w:ascii="Angsana New" w:hAnsi="Angsana New" w:hint="cs"/>
          <w:sz w:val="30"/>
          <w:szCs w:val="30"/>
          <w:cs/>
        </w:rPr>
        <w:t>กลุ่มบริษัทขายเงินลงทุนใน</w:t>
      </w:r>
      <w:r w:rsidR="007D3DCA" w:rsidRPr="00AC5F75">
        <w:rPr>
          <w:rFonts w:ascii="Angsana New" w:hAnsi="Angsana New"/>
          <w:sz w:val="30"/>
          <w:szCs w:val="30"/>
          <w:cs/>
        </w:rPr>
        <w:t xml:space="preserve"> บริษัท </w:t>
      </w:r>
      <w:r w:rsidR="00DC2E82">
        <w:rPr>
          <w:rFonts w:ascii="Angsana New" w:hAnsi="Angsana New" w:hint="cs"/>
          <w:sz w:val="30"/>
          <w:szCs w:val="30"/>
          <w:cs/>
        </w:rPr>
        <w:t>ป</w:t>
      </w:r>
      <w:r w:rsidR="007D3DCA" w:rsidRPr="00AC5F75">
        <w:rPr>
          <w:rFonts w:ascii="Angsana New" w:hAnsi="Angsana New"/>
          <w:sz w:val="30"/>
          <w:szCs w:val="30"/>
          <w:cs/>
        </w:rPr>
        <w:t>รา</w:t>
      </w:r>
      <w:r w:rsidR="00DC2E82">
        <w:rPr>
          <w:rFonts w:ascii="Angsana New" w:hAnsi="Angsana New" w:hint="cs"/>
          <w:sz w:val="30"/>
          <w:szCs w:val="30"/>
          <w:cs/>
        </w:rPr>
        <w:t>ณ</w:t>
      </w:r>
      <w:r w:rsidR="007D3DCA" w:rsidRPr="00AC5F75">
        <w:rPr>
          <w:rFonts w:ascii="Angsana New" w:hAnsi="Angsana New"/>
          <w:sz w:val="30"/>
          <w:szCs w:val="30"/>
          <w:cs/>
        </w:rPr>
        <w:t>า</w:t>
      </w:r>
      <w:r w:rsidR="00161487">
        <w:rPr>
          <w:rFonts w:ascii="Angsana New" w:hAnsi="Angsana New"/>
          <w:sz w:val="30"/>
          <w:szCs w:val="30"/>
        </w:rPr>
        <w:t xml:space="preserve"> </w:t>
      </w:r>
      <w:r w:rsidR="007D3DCA" w:rsidRPr="00AC5F75">
        <w:rPr>
          <w:rFonts w:ascii="Angsana New" w:hAnsi="Angsana New"/>
          <w:sz w:val="30"/>
          <w:szCs w:val="30"/>
          <w:cs/>
        </w:rPr>
        <w:t>ฟู้ด</w:t>
      </w:r>
      <w:r w:rsidR="00161487">
        <w:rPr>
          <w:rFonts w:ascii="Angsana New" w:hAnsi="Angsana New"/>
          <w:sz w:val="30"/>
          <w:szCs w:val="30"/>
        </w:rPr>
        <w:t xml:space="preserve"> </w:t>
      </w:r>
      <w:r w:rsidR="007D3DCA" w:rsidRPr="00AC5F75">
        <w:rPr>
          <w:rFonts w:ascii="Angsana New" w:hAnsi="Angsana New"/>
          <w:sz w:val="30"/>
          <w:szCs w:val="30"/>
          <w:cs/>
        </w:rPr>
        <w:t>ฟอร์</w:t>
      </w:r>
      <w:r w:rsidR="00161487">
        <w:rPr>
          <w:rFonts w:ascii="Angsana New" w:hAnsi="Angsana New"/>
          <w:sz w:val="30"/>
          <w:szCs w:val="30"/>
        </w:rPr>
        <w:t xml:space="preserve"> </w:t>
      </w:r>
      <w:r w:rsidR="007D3DCA" w:rsidRPr="00AC5F75">
        <w:rPr>
          <w:rFonts w:ascii="Angsana New" w:hAnsi="Angsana New"/>
          <w:sz w:val="30"/>
          <w:szCs w:val="30"/>
          <w:cs/>
        </w:rPr>
        <w:t xml:space="preserve">ไลฟ์ จำกัด ซึ่งเป็นบริษัทร่วมทางอ้อมในประเทศไทยจำนวน </w:t>
      </w:r>
      <w:r w:rsidR="00F60B53" w:rsidRPr="00D130F3">
        <w:rPr>
          <w:rFonts w:ascii="Angsana New" w:hAnsi="Angsana New"/>
          <w:sz w:val="30"/>
          <w:szCs w:val="30"/>
        </w:rPr>
        <w:t>4</w:t>
      </w:r>
      <w:r w:rsidR="00F60B53" w:rsidRPr="00AC5F75">
        <w:rPr>
          <w:rFonts w:ascii="Angsana New" w:hAnsi="Angsana New"/>
          <w:sz w:val="30"/>
          <w:szCs w:val="30"/>
        </w:rPr>
        <w:t>.</w:t>
      </w:r>
      <w:r w:rsidR="00F60B53" w:rsidRPr="00D130F3">
        <w:rPr>
          <w:rFonts w:ascii="Angsana New" w:hAnsi="Angsana New"/>
          <w:sz w:val="30"/>
          <w:szCs w:val="30"/>
        </w:rPr>
        <w:t>5</w:t>
      </w:r>
      <w:r w:rsidR="00F60B53">
        <w:rPr>
          <w:rFonts w:ascii="Angsana New" w:hAnsi="Angsana New"/>
          <w:sz w:val="30"/>
          <w:szCs w:val="30"/>
        </w:rPr>
        <w:t xml:space="preserve"> </w:t>
      </w:r>
      <w:r w:rsidR="007D3DCA" w:rsidRPr="00AC5F75">
        <w:rPr>
          <w:rFonts w:ascii="Angsana New" w:hAnsi="Angsana New"/>
          <w:sz w:val="30"/>
          <w:szCs w:val="30"/>
          <w:cs/>
        </w:rPr>
        <w:t>ล้านบาท</w:t>
      </w:r>
      <w:r w:rsidRPr="00AC5F75">
        <w:rPr>
          <w:rFonts w:ascii="Angsana New" w:hAnsi="Angsana New" w:hint="cs"/>
          <w:sz w:val="30"/>
          <w:szCs w:val="30"/>
          <w:cs/>
        </w:rPr>
        <w:t xml:space="preserve"> </w:t>
      </w:r>
      <w:r w:rsidR="007D3DCA" w:rsidRPr="00AC5F75">
        <w:rPr>
          <w:rFonts w:ascii="Angsana New" w:hAnsi="Angsana New"/>
          <w:sz w:val="30"/>
          <w:szCs w:val="30"/>
          <w:cs/>
        </w:rPr>
        <w:t>กลุ่มบริษัท</w:t>
      </w:r>
      <w:r w:rsidRPr="00AC5F75">
        <w:rPr>
          <w:rFonts w:ascii="Angsana New" w:hAnsi="Angsana New" w:hint="cs"/>
          <w:sz w:val="30"/>
          <w:szCs w:val="30"/>
          <w:cs/>
        </w:rPr>
        <w:t>รับรู้กำไรจากการขายเงินลงทุนจำนวน</w:t>
      </w:r>
      <w:r w:rsidR="007D3DCA" w:rsidRPr="00AC5F75">
        <w:rPr>
          <w:rFonts w:ascii="Angsana New" w:hAnsi="Angsana New"/>
          <w:sz w:val="30"/>
          <w:szCs w:val="30"/>
          <w:cs/>
        </w:rPr>
        <w:t xml:space="preserve"> </w:t>
      </w:r>
      <w:r w:rsidR="00E17636">
        <w:rPr>
          <w:rFonts w:ascii="Angsana New" w:hAnsi="Angsana New"/>
          <w:sz w:val="30"/>
          <w:szCs w:val="30"/>
        </w:rPr>
        <w:t xml:space="preserve">3.28 </w:t>
      </w:r>
      <w:r w:rsidR="007D3DCA" w:rsidRPr="00AC5F75">
        <w:rPr>
          <w:rFonts w:ascii="Angsana New" w:hAnsi="Angsana New"/>
          <w:sz w:val="30"/>
          <w:szCs w:val="30"/>
          <w:cs/>
        </w:rPr>
        <w:t>ล้านบาท</w:t>
      </w:r>
      <w:r w:rsidR="00DE6A8D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D830A6">
        <w:rPr>
          <w:rFonts w:ascii="Angsana New" w:hAnsi="Angsana New" w:hint="cs"/>
          <w:sz w:val="30"/>
          <w:szCs w:val="30"/>
          <w:cs/>
        </w:rPr>
        <w:t>รวม</w:t>
      </w:r>
      <w:r w:rsidR="00DE6A8D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DE6A8D">
        <w:rPr>
          <w:rFonts w:ascii="Angsana New" w:hAnsi="Angsana New"/>
          <w:sz w:val="30"/>
          <w:szCs w:val="30"/>
        </w:rPr>
        <w:t xml:space="preserve"> </w:t>
      </w:r>
      <w:r w:rsidR="00DE6A8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946073">
        <w:rPr>
          <w:rFonts w:ascii="Angsana New" w:hAnsi="Angsana New" w:hint="cs"/>
          <w:sz w:val="30"/>
          <w:szCs w:val="30"/>
          <w:cs/>
        </w:rPr>
        <w:t xml:space="preserve"> </w:t>
      </w:r>
    </w:p>
    <w:p w:rsidR="00946073" w:rsidRPr="00946073" w:rsidRDefault="00946073" w:rsidP="007D3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946073" w:rsidRDefault="00946073" w:rsidP="00946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กลุ่มบริษัทรับรู้ส่วนแบ่งขาดทุนของ</w:t>
      </w:r>
      <w:r w:rsidRPr="00AC5F75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ป</w:t>
      </w:r>
      <w:r w:rsidRPr="00AC5F75">
        <w:rPr>
          <w:rFonts w:ascii="Angsana New" w:hAnsi="Angsana New"/>
          <w:sz w:val="30"/>
          <w:szCs w:val="30"/>
          <w:cs/>
        </w:rPr>
        <w:t>รา</w:t>
      </w:r>
      <w:r>
        <w:rPr>
          <w:rFonts w:ascii="Angsana New" w:hAnsi="Angsana New" w:hint="cs"/>
          <w:sz w:val="30"/>
          <w:szCs w:val="30"/>
          <w:cs/>
        </w:rPr>
        <w:t>ณ</w:t>
      </w:r>
      <w:r w:rsidRPr="00AC5F75">
        <w:rPr>
          <w:rFonts w:ascii="Angsana New" w:hAnsi="Angsana New"/>
          <w:sz w:val="30"/>
          <w:szCs w:val="30"/>
          <w:cs/>
        </w:rPr>
        <w:t>า</w:t>
      </w:r>
      <w:r w:rsidR="00161487"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ฟู้ด</w:t>
      </w:r>
      <w:r w:rsidR="00161487">
        <w:rPr>
          <w:rFonts w:ascii="Angsana New" w:hAnsi="Angsana New"/>
          <w:sz w:val="30"/>
          <w:szCs w:val="30"/>
        </w:rPr>
        <w:t xml:space="preserve"> </w:t>
      </w:r>
      <w:r w:rsidRPr="00AC5F75">
        <w:rPr>
          <w:rFonts w:ascii="Angsana New" w:hAnsi="Angsana New"/>
          <w:sz w:val="30"/>
          <w:szCs w:val="30"/>
          <w:cs/>
        </w:rPr>
        <w:t>ฟอร์ไลฟ์ จำกัด ซึ่งเป็นบริษัทร่วมทางอ้อมในประเทศไทยจำนวน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0.71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E534A">
        <w:rPr>
          <w:rFonts w:ascii="Angsana New" w:hAnsi="Angsana New"/>
          <w:i/>
          <w:iCs/>
          <w:sz w:val="30"/>
          <w:szCs w:val="30"/>
        </w:rPr>
        <w:t xml:space="preserve">(30 </w:t>
      </w:r>
      <w:r w:rsidRPr="008E534A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Pr="008E534A">
        <w:rPr>
          <w:rFonts w:ascii="Angsana New" w:hAnsi="Angsana New"/>
          <w:i/>
          <w:iCs/>
          <w:sz w:val="30"/>
          <w:szCs w:val="30"/>
        </w:rPr>
        <w:t xml:space="preserve">2562: 0.60 </w:t>
      </w:r>
      <w:r w:rsidRPr="008E53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8E534A">
        <w:rPr>
          <w:rFonts w:ascii="Angsana New" w:hAnsi="Angsana New"/>
          <w:i/>
          <w:iCs/>
          <w:sz w:val="30"/>
          <w:szCs w:val="30"/>
        </w:rPr>
        <w:t>)</w:t>
      </w:r>
    </w:p>
    <w:p w:rsidR="00445105" w:rsidRPr="00946073" w:rsidRDefault="00445105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4"/>
          <w:szCs w:val="14"/>
          <w:cs/>
        </w:rPr>
      </w:pPr>
    </w:p>
    <w:p w:rsidR="00A608E7" w:rsidRDefault="00A608E7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กลุ่มบริษัทได้เพิ่มเงินลงทุนจำนวน </w:t>
      </w:r>
      <w:r w:rsidR="00D830A6" w:rsidRPr="00D830A6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</w:t>
      </w:r>
      <w:r w:rsidR="00D130F3" w:rsidRPr="00D130F3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>ล้านบาทในทุนที่ออกและชำระแล้วของบริษัท ปราณา ฟู้ด ฟอร์</w:t>
      </w:r>
      <w:r w:rsidR="0016148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ไลฟ์ จำกัด ซึ่งเป็นบริษัทย่อยทางอ้อมในประเทศ</w:t>
      </w:r>
    </w:p>
    <w:p w:rsidR="00A608E7" w:rsidRPr="00946073" w:rsidRDefault="00A608E7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5105" w:rsidRDefault="00C617FD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617FD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:rsidR="00445105" w:rsidRPr="00946073" w:rsidRDefault="00445105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AC5F75" w:rsidRDefault="00AC5F75" w:rsidP="00AC5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D130F3" w:rsidRPr="00D130F3">
        <w:rPr>
          <w:rFonts w:ascii="Angsana New" w:hAnsi="Angsana New"/>
          <w:sz w:val="30"/>
          <w:szCs w:val="30"/>
        </w:rPr>
        <w:t>4</w:t>
      </w:r>
      <w:r w:rsidR="00DE6A8D">
        <w:rPr>
          <w:rFonts w:ascii="Angsana New" w:hAnsi="Angsana New"/>
          <w:sz w:val="30"/>
          <w:szCs w:val="30"/>
        </w:rPr>
        <w:t xml:space="preserve"> </w:t>
      </w:r>
      <w:r w:rsidR="00DE6A8D">
        <w:rPr>
          <w:rFonts w:ascii="Angsana New" w:hAnsi="Angsana New" w:hint="cs"/>
          <w:sz w:val="30"/>
          <w:szCs w:val="30"/>
          <w:cs/>
        </w:rPr>
        <w:t>พฤษภาคม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="00775032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อนุมัติ</w:t>
      </w:r>
      <w:r w:rsidR="00DE6A8D">
        <w:rPr>
          <w:rFonts w:ascii="Angsana New" w:hAnsi="Angsana New" w:hint="cs"/>
          <w:sz w:val="30"/>
          <w:szCs w:val="30"/>
          <w:cs/>
        </w:rPr>
        <w:t>เลิกบริษัท เมก้า</w:t>
      </w:r>
      <w:r w:rsidR="00DE6A8D">
        <w:rPr>
          <w:rFonts w:ascii="Angsana New" w:hAnsi="Angsana New"/>
          <w:sz w:val="30"/>
          <w:szCs w:val="30"/>
        </w:rPr>
        <w:t xml:space="preserve"> </w:t>
      </w:r>
      <w:r w:rsidR="00DE6A8D">
        <w:rPr>
          <w:rFonts w:ascii="Angsana New" w:hAnsi="Angsana New" w:hint="cs"/>
          <w:sz w:val="30"/>
          <w:szCs w:val="30"/>
          <w:cs/>
        </w:rPr>
        <w:t xml:space="preserve">มาลี จำกัด </w:t>
      </w:r>
      <w:r w:rsidR="00DE6A8D">
        <w:rPr>
          <w:rFonts w:ascii="Angsana New" w:hAnsi="Angsana New"/>
          <w:sz w:val="30"/>
          <w:szCs w:val="30"/>
        </w:rPr>
        <w:t>(“</w:t>
      </w:r>
      <w:r w:rsidR="00DE6A8D">
        <w:rPr>
          <w:rFonts w:ascii="Angsana New" w:hAnsi="Angsana New" w:hint="cs"/>
          <w:sz w:val="30"/>
          <w:szCs w:val="30"/>
          <w:cs/>
        </w:rPr>
        <w:t>เมก้า มาลี</w:t>
      </w:r>
      <w:r w:rsidR="00DE6A8D">
        <w:rPr>
          <w:rFonts w:ascii="Angsana New" w:hAnsi="Angsana New"/>
          <w:sz w:val="30"/>
          <w:szCs w:val="30"/>
        </w:rPr>
        <w:t xml:space="preserve">”)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="00775032">
        <w:rPr>
          <w:rFonts w:ascii="Angsana New" w:hAnsi="Angsana New" w:hint="cs"/>
          <w:sz w:val="30"/>
          <w:szCs w:val="30"/>
          <w:cs/>
        </w:rPr>
        <w:t xml:space="preserve">ต่อมา                                                  </w:t>
      </w:r>
      <w:r w:rsidR="00DE6A8D">
        <w:rPr>
          <w:rFonts w:ascii="Angsana New" w:hAnsi="Angsana New" w:hint="cs"/>
          <w:sz w:val="30"/>
          <w:szCs w:val="30"/>
          <w:cs/>
        </w:rPr>
        <w:t xml:space="preserve">ได้จดทะเบียนเลิกกิจการกับกระทรวงพาณิชย์เมื่อวันที่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E6A8D">
        <w:rPr>
          <w:rFonts w:ascii="Angsana New" w:hAnsi="Angsana New"/>
          <w:sz w:val="30"/>
          <w:szCs w:val="30"/>
        </w:rPr>
        <w:t xml:space="preserve"> </w:t>
      </w:r>
      <w:r w:rsidR="00DE6A8D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ดังนั้นบริษัทจึงรับรู้ขาดทุนจาก</w:t>
      </w:r>
      <w:r w:rsidR="00775032">
        <w:rPr>
          <w:rFonts w:ascii="Angsana New" w:hAnsi="Angsana New" w:hint="cs"/>
          <w:sz w:val="30"/>
          <w:szCs w:val="30"/>
          <w:cs/>
        </w:rPr>
        <w:t xml:space="preserve">                                                      </w:t>
      </w:r>
      <w:r>
        <w:rPr>
          <w:rFonts w:ascii="Angsana New" w:hAnsi="Angsana New" w:hint="cs"/>
          <w:sz w:val="30"/>
          <w:szCs w:val="30"/>
          <w:cs/>
        </w:rPr>
        <w:t>การด้อยค่าของเงินลงทุนใน</w:t>
      </w:r>
      <w:r w:rsidR="00225EBA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เมก้า</w:t>
      </w:r>
      <w:r w:rsidR="00674DE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มาลี </w:t>
      </w:r>
      <w:r w:rsidR="00775032">
        <w:rPr>
          <w:rFonts w:ascii="Angsana New" w:hAnsi="Angsana New" w:hint="cs"/>
          <w:sz w:val="30"/>
          <w:szCs w:val="30"/>
          <w:cs/>
        </w:rPr>
        <w:t xml:space="preserve">จำกัด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775032">
        <w:rPr>
          <w:rFonts w:ascii="Angsana New" w:hAnsi="Angsana New"/>
          <w:sz w:val="30"/>
          <w:szCs w:val="30"/>
        </w:rPr>
        <w:t>.</w:t>
      </w:r>
      <w:r w:rsidR="00D130F3" w:rsidRPr="00D130F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ล้านบาทในงบกำไรขาดทุนเบ็ดเสร็จ</w:t>
      </w:r>
      <w:r w:rsidR="00674DE1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674DE1">
        <w:rPr>
          <w:rFonts w:ascii="Angsana New" w:hAnsi="Angsana New"/>
          <w:sz w:val="30"/>
          <w:szCs w:val="30"/>
        </w:rPr>
        <w:t xml:space="preserve"> </w:t>
      </w:r>
      <w:r w:rsidR="00674DE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</w:p>
    <w:p w:rsidR="00AC5F75" w:rsidRPr="00946073" w:rsidRDefault="00AC5F75" w:rsidP="00AC5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C07847" w:rsidRDefault="00B61C0A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725A8F">
        <w:rPr>
          <w:rFonts w:ascii="Angsana New" w:hAnsi="Angsana New"/>
          <w:sz w:val="30"/>
          <w:szCs w:val="30"/>
        </w:rPr>
        <w:t xml:space="preserve"> </w:t>
      </w:r>
      <w:r w:rsidR="00725A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บริษัทได้เพิ่มเงินลงทุน</w:t>
      </w:r>
      <w:r w:rsidRPr="00F963EA">
        <w:rPr>
          <w:rFonts w:ascii="Angsana New" w:hAnsi="Angsana New" w:hint="cs"/>
          <w:sz w:val="30"/>
          <w:szCs w:val="30"/>
          <w:cs/>
        </w:rPr>
        <w:t>จำนวน</w:t>
      </w:r>
      <w:r w:rsidR="00725A8F">
        <w:rPr>
          <w:rFonts w:ascii="Angsana New" w:hAnsi="Angsana New"/>
          <w:sz w:val="30"/>
          <w:szCs w:val="30"/>
        </w:rPr>
        <w:t xml:space="preserve"> </w:t>
      </w:r>
      <w:r w:rsidR="00D830A6" w:rsidRPr="00D830A6">
        <w:rPr>
          <w:rFonts w:ascii="Angsana New" w:hAnsi="Angsana New"/>
          <w:sz w:val="30"/>
          <w:szCs w:val="30"/>
        </w:rPr>
        <w:t>10</w:t>
      </w:r>
      <w:r w:rsidR="00725A8F">
        <w:rPr>
          <w:rFonts w:ascii="Angsana New" w:hAnsi="Angsana New"/>
          <w:sz w:val="30"/>
          <w:szCs w:val="30"/>
        </w:rPr>
        <w:t>.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EC597C">
        <w:rPr>
          <w:rFonts w:ascii="Angsana New" w:hAnsi="Angsana New"/>
          <w:sz w:val="30"/>
          <w:szCs w:val="30"/>
        </w:rPr>
        <w:t xml:space="preserve"> </w:t>
      </w:r>
      <w:r w:rsidRPr="00EB2018">
        <w:rPr>
          <w:rFonts w:ascii="Angsana New" w:hAnsi="Angsana New" w:hint="cs"/>
          <w:spacing w:val="1"/>
          <w:sz w:val="30"/>
          <w:szCs w:val="30"/>
          <w:cs/>
        </w:rPr>
        <w:t>ล้านบาท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>ในทุนที่ออกและชำระแล้วของ</w:t>
      </w:r>
      <w:r w:rsidR="005E3E5F"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="00D830A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>เมก้า มาลี</w:t>
      </w:r>
      <w:r w:rsidRPr="008C5FAE">
        <w:rPr>
          <w:rFonts w:ascii="Angsana New" w:hAnsi="Angsana New"/>
          <w:spacing w:val="2"/>
          <w:sz w:val="30"/>
          <w:szCs w:val="30"/>
        </w:rPr>
        <w:t xml:space="preserve"> </w:t>
      </w:r>
      <w:r w:rsidR="005E3E5F">
        <w:rPr>
          <w:rFonts w:ascii="Angsana New" w:hAnsi="Angsana New" w:hint="cs"/>
          <w:spacing w:val="2"/>
          <w:sz w:val="30"/>
          <w:szCs w:val="30"/>
          <w:cs/>
        </w:rPr>
        <w:t xml:space="preserve">จำกัด </w:t>
      </w:r>
    </w:p>
    <w:p w:rsidR="00C07847" w:rsidRPr="00946073" w:rsidRDefault="00C07847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2"/>
          <w:sz w:val="20"/>
          <w:szCs w:val="20"/>
        </w:rPr>
      </w:pPr>
    </w:p>
    <w:p w:rsidR="00445105" w:rsidRDefault="00B61C0A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C5FAE">
        <w:rPr>
          <w:rFonts w:ascii="Angsana New" w:hAnsi="Angsana New" w:hint="cs"/>
          <w:spacing w:val="2"/>
          <w:sz w:val="30"/>
          <w:szCs w:val="30"/>
          <w:cs/>
        </w:rPr>
        <w:t>ในระหว่างงวด</w:t>
      </w:r>
      <w:r w:rsidR="00AA667A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130F3">
        <w:rPr>
          <w:rFonts w:ascii="Angsana New" w:hAnsi="Angsana New" w:hint="cs"/>
          <w:sz w:val="30"/>
          <w:szCs w:val="30"/>
          <w:cs/>
        </w:rPr>
        <w:t>0</w:t>
      </w:r>
      <w:r w:rsidR="00AA667A">
        <w:rPr>
          <w:rFonts w:ascii="Angsana New" w:hAnsi="Angsana New"/>
          <w:sz w:val="30"/>
          <w:szCs w:val="30"/>
        </w:rPr>
        <w:t xml:space="preserve"> </w:t>
      </w:r>
      <w:r w:rsidR="00AA667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F50EF" w:rsidRPr="00CF50EF">
        <w:rPr>
          <w:rFonts w:ascii="Angsana New" w:hAnsi="Angsana New"/>
          <w:spacing w:val="2"/>
          <w:sz w:val="30"/>
          <w:szCs w:val="30"/>
        </w:rPr>
        <w:t>2</w:t>
      </w:r>
      <w:r w:rsidR="00D130F3" w:rsidRPr="00D130F3">
        <w:rPr>
          <w:rFonts w:ascii="Angsana New" w:hAnsi="Angsana New"/>
          <w:spacing w:val="2"/>
          <w:sz w:val="30"/>
          <w:szCs w:val="30"/>
        </w:rPr>
        <w:t>5</w:t>
      </w:r>
      <w:r w:rsidR="00CF50EF" w:rsidRPr="00CF50EF">
        <w:rPr>
          <w:rFonts w:ascii="Angsana New" w:hAnsi="Angsana New"/>
          <w:spacing w:val="2"/>
          <w:sz w:val="30"/>
          <w:szCs w:val="30"/>
        </w:rPr>
        <w:t>6</w:t>
      </w:r>
      <w:r w:rsidR="00D130F3" w:rsidRPr="00D130F3">
        <w:rPr>
          <w:rFonts w:ascii="Angsana New" w:hAnsi="Angsana New"/>
          <w:spacing w:val="2"/>
          <w:sz w:val="30"/>
          <w:szCs w:val="30"/>
        </w:rPr>
        <w:t>3</w:t>
      </w:r>
      <w:r w:rsidRPr="008C5FAE">
        <w:rPr>
          <w:rFonts w:ascii="Angsana New" w:hAnsi="Angsana New"/>
          <w:spacing w:val="2"/>
          <w:sz w:val="30"/>
          <w:szCs w:val="30"/>
        </w:rPr>
        <w:t xml:space="preserve"> </w:t>
      </w:r>
      <w:r w:rsidRPr="008C5FAE">
        <w:rPr>
          <w:rFonts w:ascii="Angsana New" w:hAnsi="Angsana New"/>
          <w:spacing w:val="2"/>
          <w:sz w:val="30"/>
          <w:szCs w:val="30"/>
          <w:cs/>
        </w:rPr>
        <w:t>กลุ่มบริษัทรับรู้ส่วนแบ่งผลขาดทุน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>ของ</w:t>
      </w:r>
      <w:r w:rsidR="005E3E5F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>เมก้า มาลี</w:t>
      </w:r>
      <w:r w:rsidR="005E3E5F">
        <w:rPr>
          <w:rFonts w:ascii="Angsana New" w:hAnsi="Angsana New" w:hint="cs"/>
          <w:spacing w:val="2"/>
          <w:sz w:val="30"/>
          <w:szCs w:val="30"/>
          <w:cs/>
        </w:rPr>
        <w:t xml:space="preserve"> จำกัด</w:t>
      </w:r>
      <w:r w:rsidR="005B16A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="007D3DCA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A97FE7">
        <w:rPr>
          <w:rFonts w:ascii="Angsana New" w:hAnsi="Angsana New"/>
          <w:sz w:val="30"/>
          <w:szCs w:val="30"/>
        </w:rPr>
        <w:t xml:space="preserve">2.79 </w:t>
      </w:r>
      <w:r w:rsidRPr="008C5FAE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8C5FAE">
        <w:rPr>
          <w:rFonts w:ascii="Angsana New" w:hAnsi="Angsana New"/>
          <w:spacing w:val="2"/>
          <w:sz w:val="30"/>
          <w:szCs w:val="30"/>
        </w:rPr>
        <w:t xml:space="preserve"> </w:t>
      </w:r>
      <w:r w:rsidRPr="00AA667A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3</w:t>
      </w:r>
      <w:r w:rsidR="00D130F3">
        <w:rPr>
          <w:rFonts w:ascii="Angsana New" w:hAnsi="Angsana New" w:hint="cs"/>
          <w:i/>
          <w:iCs/>
          <w:sz w:val="30"/>
          <w:szCs w:val="30"/>
          <w:cs/>
        </w:rPr>
        <w:t>0</w:t>
      </w:r>
      <w:r w:rsidR="00AA667A" w:rsidRPr="00AA667A">
        <w:rPr>
          <w:rFonts w:ascii="Angsana New" w:hAnsi="Angsana New"/>
          <w:i/>
          <w:iCs/>
          <w:sz w:val="30"/>
          <w:szCs w:val="30"/>
        </w:rPr>
        <w:t xml:space="preserve"> </w:t>
      </w:r>
      <w:r w:rsidR="00AA667A" w:rsidRPr="00AA667A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AA667A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2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5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62</w:t>
      </w:r>
      <w:r w:rsidRPr="00D0689B">
        <w:rPr>
          <w:rFonts w:ascii="Angsana New" w:hAnsi="Angsana New"/>
          <w:i/>
          <w:iCs/>
          <w:sz w:val="30"/>
          <w:szCs w:val="30"/>
        </w:rPr>
        <w:t xml:space="preserve">: 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4</w:t>
      </w:r>
      <w:r w:rsidR="00B410CA">
        <w:rPr>
          <w:rFonts w:ascii="Angsana New" w:hAnsi="Angsana New"/>
          <w:i/>
          <w:iCs/>
          <w:sz w:val="30"/>
          <w:szCs w:val="30"/>
        </w:rPr>
        <w:t>.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26</w:t>
      </w:r>
      <w:r w:rsidR="00D0689B" w:rsidRPr="00D0689B">
        <w:rPr>
          <w:rFonts w:ascii="Angsana New" w:hAnsi="Angsana New"/>
          <w:i/>
          <w:iCs/>
          <w:sz w:val="30"/>
          <w:szCs w:val="30"/>
        </w:rPr>
        <w:t xml:space="preserve"> </w:t>
      </w:r>
      <w:r w:rsidRPr="00D0689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C597C">
        <w:rPr>
          <w:rFonts w:ascii="Angsana New" w:hAnsi="Angsana New"/>
          <w:sz w:val="30"/>
          <w:szCs w:val="30"/>
        </w:rPr>
        <w:t>)</w:t>
      </w:r>
    </w:p>
    <w:p w:rsidR="00445105" w:rsidRPr="00946073" w:rsidRDefault="00445105" w:rsidP="00AC5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:rsidR="00F963EA" w:rsidRDefault="00231BC8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F963EA" w:rsidRPr="00F963EA">
        <w:rPr>
          <w:rFonts w:ascii="Angsana New" w:hAnsi="Angsana New" w:hint="cs"/>
          <w:sz w:val="30"/>
          <w:szCs w:val="30"/>
          <w:cs/>
        </w:rPr>
        <w:t>ระหว่างงวด</w:t>
      </w:r>
      <w:r w:rsidR="00AA667A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130F3">
        <w:rPr>
          <w:rFonts w:ascii="Angsana New" w:hAnsi="Angsana New" w:hint="cs"/>
          <w:sz w:val="30"/>
          <w:szCs w:val="30"/>
          <w:cs/>
        </w:rPr>
        <w:t>0</w:t>
      </w:r>
      <w:r w:rsidR="00AA667A">
        <w:rPr>
          <w:rFonts w:ascii="Angsana New" w:hAnsi="Angsana New"/>
          <w:sz w:val="30"/>
          <w:szCs w:val="30"/>
        </w:rPr>
        <w:t xml:space="preserve"> </w:t>
      </w:r>
      <w:r w:rsidR="00AA667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9361FB">
        <w:rPr>
          <w:rFonts w:ascii="Angsana New" w:hAnsi="Angsana New" w:hint="cs"/>
          <w:sz w:val="30"/>
          <w:szCs w:val="30"/>
          <w:cs/>
        </w:rPr>
        <w:t>3</w:t>
      </w:r>
      <w:r w:rsidR="00F963EA" w:rsidRPr="00F963EA">
        <w:rPr>
          <w:rFonts w:ascii="Angsana New" w:hAnsi="Angsana New"/>
          <w:sz w:val="30"/>
          <w:szCs w:val="30"/>
        </w:rPr>
        <w:t xml:space="preserve"> </w:t>
      </w:r>
      <w:r w:rsidR="00F963EA" w:rsidRPr="00F963EA">
        <w:rPr>
          <w:rFonts w:ascii="Angsana New" w:hAnsi="Angsana New" w:hint="cs"/>
          <w:sz w:val="30"/>
          <w:szCs w:val="30"/>
          <w:cs/>
        </w:rPr>
        <w:t>กลุ</w:t>
      </w:r>
      <w:r>
        <w:rPr>
          <w:rFonts w:ascii="Angsana New" w:hAnsi="Angsana New" w:hint="cs"/>
          <w:sz w:val="30"/>
          <w:szCs w:val="30"/>
          <w:cs/>
        </w:rPr>
        <w:t>่</w:t>
      </w:r>
      <w:r w:rsidR="00F963EA" w:rsidRPr="00F963EA">
        <w:rPr>
          <w:rFonts w:ascii="Angsana New" w:hAnsi="Angsana New" w:hint="cs"/>
          <w:sz w:val="30"/>
          <w:szCs w:val="30"/>
          <w:cs/>
        </w:rPr>
        <w:t>มบริษัทรับรู้ส่วนแบ่ง</w:t>
      </w:r>
      <w:r w:rsidR="00E1098E">
        <w:rPr>
          <w:rFonts w:ascii="Angsana New" w:hAnsi="Angsana New" w:hint="cs"/>
          <w:sz w:val="30"/>
          <w:szCs w:val="30"/>
          <w:cs/>
        </w:rPr>
        <w:t>กำไร</w:t>
      </w:r>
      <w:r w:rsidR="00F963EA" w:rsidRPr="00F963EA">
        <w:rPr>
          <w:rFonts w:ascii="Angsana New" w:hAnsi="Angsana New" w:hint="cs"/>
          <w:sz w:val="30"/>
          <w:szCs w:val="30"/>
          <w:cs/>
        </w:rPr>
        <w:t>เบ็ดเสร็จของบริษัท</w:t>
      </w:r>
      <w:r w:rsidR="00D869F0">
        <w:rPr>
          <w:rFonts w:ascii="Angsana New" w:hAnsi="Angsana New" w:hint="cs"/>
          <w:sz w:val="30"/>
          <w:szCs w:val="30"/>
          <w:cs/>
        </w:rPr>
        <w:t xml:space="preserve">           </w:t>
      </w:r>
      <w:r w:rsidR="00F963EA">
        <w:rPr>
          <w:rFonts w:ascii="Angsana New" w:hAnsi="Angsana New"/>
          <w:sz w:val="30"/>
          <w:szCs w:val="30"/>
        </w:rPr>
        <w:t>MEGA MSN PTE. LTD.</w:t>
      </w:r>
      <w:r w:rsidR="007D3DCA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A97FE7">
        <w:rPr>
          <w:rFonts w:ascii="Angsana New" w:hAnsi="Angsana New"/>
          <w:sz w:val="30"/>
          <w:szCs w:val="30"/>
        </w:rPr>
        <w:t xml:space="preserve">4.69 </w:t>
      </w:r>
      <w:r w:rsidR="00F963EA" w:rsidRPr="00F963EA">
        <w:rPr>
          <w:rFonts w:ascii="Angsana New" w:hAnsi="Angsana New" w:hint="cs"/>
          <w:sz w:val="30"/>
          <w:szCs w:val="30"/>
          <w:cs/>
        </w:rPr>
        <w:t>ล้านบาท</w:t>
      </w:r>
      <w:r w:rsidR="00F963EA" w:rsidRPr="00F118A6">
        <w:rPr>
          <w:rFonts w:ascii="Angsana New" w:hAnsi="Angsana New" w:cs="Cordia New" w:hint="cs"/>
          <w:sz w:val="30"/>
          <w:szCs w:val="38"/>
          <w:cs/>
        </w:rPr>
        <w:t xml:space="preserve"> </w:t>
      </w:r>
      <w:r w:rsidR="00F963EA" w:rsidRPr="00AA667A">
        <w:rPr>
          <w:rFonts w:ascii="Angsana New" w:hAnsi="Angsana New" w:cs="Cordia New"/>
          <w:i/>
          <w:iCs/>
          <w:sz w:val="30"/>
          <w:szCs w:val="38"/>
        </w:rPr>
        <w:t>(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3</w:t>
      </w:r>
      <w:r w:rsidR="00D130F3">
        <w:rPr>
          <w:rFonts w:ascii="Angsana New" w:hAnsi="Angsana New" w:hint="cs"/>
          <w:i/>
          <w:iCs/>
          <w:sz w:val="30"/>
          <w:szCs w:val="30"/>
          <w:cs/>
        </w:rPr>
        <w:t>0</w:t>
      </w:r>
      <w:r w:rsidR="00AA667A" w:rsidRPr="00AA667A">
        <w:rPr>
          <w:rFonts w:ascii="Angsana New" w:hAnsi="Angsana New"/>
          <w:i/>
          <w:iCs/>
          <w:sz w:val="30"/>
          <w:szCs w:val="30"/>
        </w:rPr>
        <w:t xml:space="preserve"> </w:t>
      </w:r>
      <w:r w:rsidR="00AA667A" w:rsidRPr="00AA667A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AA667A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2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5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6</w:t>
      </w:r>
      <w:r w:rsidR="00CF50EF" w:rsidRPr="00CF50EF">
        <w:rPr>
          <w:rFonts w:ascii="Angsana New" w:hAnsi="Angsana New" w:hint="cs"/>
          <w:i/>
          <w:iCs/>
          <w:sz w:val="30"/>
          <w:szCs w:val="30"/>
        </w:rPr>
        <w:t>2</w:t>
      </w:r>
      <w:r w:rsidR="00F963EA" w:rsidRPr="00F963EA">
        <w:rPr>
          <w:rFonts w:ascii="Angsana New" w:hAnsi="Angsana New"/>
          <w:i/>
          <w:iCs/>
          <w:sz w:val="30"/>
          <w:szCs w:val="30"/>
        </w:rPr>
        <w:t xml:space="preserve">: </w:t>
      </w:r>
      <w:r w:rsidR="0038744C">
        <w:rPr>
          <w:rFonts w:ascii="Angsana New" w:hAnsi="Angsana New" w:hint="cs"/>
          <w:i/>
          <w:iCs/>
          <w:sz w:val="30"/>
          <w:szCs w:val="30"/>
          <w:cs/>
        </w:rPr>
        <w:t>ขาดทุนเบ็ดเสร็จ</w:t>
      </w:r>
      <w:r w:rsidR="00350A56">
        <w:rPr>
          <w:rFonts w:ascii="Angsana New" w:hAnsi="Angsana New"/>
          <w:i/>
          <w:iCs/>
          <w:sz w:val="30"/>
          <w:szCs w:val="30"/>
        </w:rPr>
        <w:t xml:space="preserve"> </w:t>
      </w:r>
      <w:r w:rsidR="00D830A6" w:rsidRPr="00D830A6">
        <w:rPr>
          <w:rFonts w:ascii="Angsana New" w:hAnsi="Angsana New"/>
          <w:i/>
          <w:iCs/>
          <w:sz w:val="30"/>
          <w:szCs w:val="30"/>
        </w:rPr>
        <w:t>1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2</w:t>
      </w:r>
      <w:r w:rsidR="00B410CA">
        <w:rPr>
          <w:rFonts w:ascii="Angsana New" w:hAnsi="Angsana New"/>
          <w:i/>
          <w:iCs/>
          <w:sz w:val="30"/>
          <w:szCs w:val="30"/>
        </w:rPr>
        <w:t>.9</w:t>
      </w:r>
      <w:r w:rsidR="001855F0" w:rsidRPr="001855F0">
        <w:rPr>
          <w:rFonts w:ascii="Angsana New" w:hAnsi="Angsana New"/>
          <w:i/>
          <w:iCs/>
          <w:sz w:val="30"/>
          <w:szCs w:val="30"/>
        </w:rPr>
        <w:t>8</w:t>
      </w:r>
      <w:r w:rsidR="00872D91">
        <w:rPr>
          <w:rFonts w:ascii="Angsana New" w:hAnsi="Angsana New"/>
          <w:i/>
          <w:iCs/>
          <w:sz w:val="30"/>
          <w:szCs w:val="30"/>
        </w:rPr>
        <w:t xml:space="preserve"> </w:t>
      </w:r>
      <w:r w:rsidR="00872D9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963EA" w:rsidRPr="00F963EA">
        <w:rPr>
          <w:rFonts w:ascii="Angsana New" w:hAnsi="Angsana New"/>
          <w:i/>
          <w:iCs/>
          <w:sz w:val="30"/>
          <w:szCs w:val="30"/>
        </w:rPr>
        <w:t>)</w:t>
      </w:r>
    </w:p>
    <w:p w:rsidR="00946073" w:rsidRDefault="00946073" w:rsidP="00B4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97CF9" w:rsidRPr="00144E97" w:rsidRDefault="001855F0" w:rsidP="00E45BFB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855F0">
        <w:rPr>
          <w:rFonts w:ascii="Angsana New" w:hAnsi="Angsana New"/>
          <w:sz w:val="30"/>
          <w:szCs w:val="30"/>
          <w:lang w:val="en-US"/>
        </w:rPr>
        <w:t>8</w:t>
      </w:r>
      <w:r w:rsidR="000D1258" w:rsidRPr="00144E97">
        <w:rPr>
          <w:rFonts w:ascii="Angsana New" w:hAnsi="Angsana New"/>
          <w:sz w:val="30"/>
          <w:szCs w:val="30"/>
        </w:rPr>
        <w:tab/>
      </w:r>
      <w:r w:rsidR="000D1258" w:rsidRPr="00144E9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966EE" w:rsidRPr="00144E97">
        <w:rPr>
          <w:rFonts w:ascii="Angsana New" w:hAnsi="Angsana New"/>
          <w:sz w:val="30"/>
          <w:szCs w:val="30"/>
          <w:cs/>
        </w:rPr>
        <w:t>ย่อย</w:t>
      </w:r>
    </w:p>
    <w:p w:rsidR="00B410CA" w:rsidRPr="00B8381D" w:rsidRDefault="00B410CA" w:rsidP="00B410CA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7"/>
        <w:gridCol w:w="1170"/>
        <w:gridCol w:w="269"/>
        <w:gridCol w:w="1150"/>
      </w:tblGrid>
      <w:tr w:rsidR="00B410CA" w:rsidRPr="00AB4725" w:rsidTr="00B410CA">
        <w:tc>
          <w:tcPr>
            <w:tcW w:w="3586" w:type="pct"/>
          </w:tcPr>
          <w:p w:rsidR="00B410CA" w:rsidRPr="00AB4725" w:rsidRDefault="00B410CA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3"/>
          </w:tcPr>
          <w:p w:rsidR="00B410CA" w:rsidRPr="00AB4725" w:rsidRDefault="00B410CA" w:rsidP="00F8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410CA" w:rsidRPr="00AB4725" w:rsidTr="00B410CA">
        <w:tc>
          <w:tcPr>
            <w:tcW w:w="3586" w:type="pct"/>
          </w:tcPr>
          <w:p w:rsidR="00B410CA" w:rsidRPr="00AB4725" w:rsidRDefault="00B410CA" w:rsidP="00F8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shd w:val="clear" w:color="auto" w:fill="FFFFFF"/>
          </w:tcPr>
          <w:p w:rsidR="00B410CA" w:rsidRPr="00AB4725" w:rsidRDefault="00CF50EF" w:rsidP="00F8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FFFFFF"/>
          </w:tcPr>
          <w:p w:rsidR="00B410CA" w:rsidRPr="00AB4725" w:rsidRDefault="00B410CA" w:rsidP="00F8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FFFFFF"/>
          </w:tcPr>
          <w:p w:rsidR="00B410CA" w:rsidRPr="00AB4725" w:rsidRDefault="00CF50EF" w:rsidP="00F8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410CA" w:rsidRPr="00AB4725" w:rsidTr="00B410CA">
        <w:tc>
          <w:tcPr>
            <w:tcW w:w="3586" w:type="pct"/>
          </w:tcPr>
          <w:p w:rsidR="00B410CA" w:rsidRPr="00AB4725" w:rsidRDefault="00B410CA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3"/>
          </w:tcPr>
          <w:p w:rsidR="00B410CA" w:rsidRPr="00AB4725" w:rsidRDefault="00B410CA" w:rsidP="00F8617D">
            <w:pPr>
              <w:pStyle w:val="a1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410CA" w:rsidRPr="00AB4725" w:rsidTr="00B410CA">
        <w:tc>
          <w:tcPr>
            <w:tcW w:w="3586" w:type="pct"/>
          </w:tcPr>
          <w:p w:rsidR="00B410CA" w:rsidRPr="00AB4725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AB47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9" w:type="pct"/>
          </w:tcPr>
          <w:p w:rsidR="00B410CA" w:rsidRPr="00AB4725" w:rsidRDefault="000D079E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B410CA" w:rsidRPr="00AB4725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B410CA" w:rsidRPr="00AB4725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B410CA" w:rsidRPr="00AB4725" w:rsidTr="00B410CA">
        <w:tc>
          <w:tcPr>
            <w:tcW w:w="3586" w:type="pct"/>
          </w:tcPr>
          <w:p w:rsidR="00B410CA" w:rsidRPr="00AB4725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B410CA" w:rsidRPr="00AB4725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53</w:t>
            </w:r>
            <w:r w:rsidR="002B4C03">
              <w:rPr>
                <w:rFonts w:ascii="Angsana New" w:hAnsi="Angsana New"/>
                <w:sz w:val="30"/>
                <w:szCs w:val="30"/>
              </w:rPr>
              <w:t>9,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:rsidR="00B410CA" w:rsidRPr="00AB4725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B410CA" w:rsidRPr="00AB4725" w:rsidRDefault="00D830A6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B410CA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410CA" w:rsidRPr="00AB4725" w:rsidTr="00B410CA">
        <w:tc>
          <w:tcPr>
            <w:tcW w:w="3586" w:type="pct"/>
          </w:tcPr>
          <w:p w:rsidR="00B410CA" w:rsidRPr="00AB4725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B410CA" w:rsidRPr="00AB4725" w:rsidRDefault="00D830A6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B4C0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B410CA" w:rsidRPr="00AB4725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B410CA" w:rsidRPr="00AB4725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B410CA" w:rsidRPr="00AB4725" w:rsidTr="00B410CA">
        <w:tc>
          <w:tcPr>
            <w:tcW w:w="3586" w:type="pct"/>
          </w:tcPr>
          <w:p w:rsidR="00B410CA" w:rsidRPr="00AB4725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  <w:tcBorders>
              <w:top w:val="double" w:sz="4" w:space="0" w:color="auto"/>
            </w:tcBorders>
          </w:tcPr>
          <w:p w:rsidR="00B410CA" w:rsidRPr="00AB4725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B410CA" w:rsidRPr="00AB4725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  <w:bottom w:val="double" w:sz="4" w:space="0" w:color="auto"/>
            </w:tcBorders>
          </w:tcPr>
          <w:p w:rsidR="00B410CA" w:rsidRPr="00AB4725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:rsidR="00414C82" w:rsidRDefault="00414C82" w:rsidP="007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E221F" w:rsidRDefault="007E221F" w:rsidP="007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31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การเพิ่มขึ้น</w:t>
      </w:r>
      <w:r w:rsidR="00D4317B" w:rsidRPr="00D431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ของเงินลงทุนในบริษัทย่อยทางตรง</w:t>
      </w:r>
    </w:p>
    <w:p w:rsidR="004E7760" w:rsidRDefault="004E7760" w:rsidP="007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E7760" w:rsidRPr="00F963EA" w:rsidRDefault="004E7760" w:rsidP="004E7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B410CA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B410CA">
        <w:rPr>
          <w:rFonts w:ascii="Angsana New" w:hAnsi="Angsana New"/>
          <w:sz w:val="30"/>
          <w:szCs w:val="30"/>
        </w:rPr>
        <w:t xml:space="preserve">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B410CA">
        <w:rPr>
          <w:rFonts w:ascii="Angsana New" w:hAnsi="Angsana New"/>
          <w:sz w:val="30"/>
          <w:szCs w:val="30"/>
        </w:rPr>
        <w:t xml:space="preserve"> </w:t>
      </w:r>
      <w:r w:rsidR="00B410CA">
        <w:rPr>
          <w:rFonts w:ascii="Angsana New" w:hAnsi="Angsana New" w:hint="cs"/>
          <w:sz w:val="30"/>
          <w:szCs w:val="30"/>
          <w:cs/>
        </w:rPr>
        <w:t>มิถุนายน</w:t>
      </w:r>
      <w:r w:rsidR="00B410CA">
        <w:rPr>
          <w:rFonts w:ascii="Angsana New" w:hAnsi="Angsana New"/>
          <w:sz w:val="30"/>
          <w:szCs w:val="30"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 </w:t>
      </w:r>
      <w:r w:rsidR="00833846">
        <w:rPr>
          <w:rFonts w:ascii="Angsana New" w:hAnsi="Angsana New"/>
          <w:sz w:val="30"/>
          <w:szCs w:val="30"/>
        </w:rPr>
        <w:t xml:space="preserve">416.91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7C1194">
        <w:rPr>
          <w:rFonts w:ascii="Angsana New" w:hAnsi="Angsana New"/>
          <w:sz w:val="32"/>
          <w:szCs w:val="32"/>
        </w:rPr>
        <w:t>PT Futamed Pharmaceuticals</w:t>
      </w:r>
      <w:r w:rsidRPr="007C11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ซึ่งเป็นบริษัทย่อยทางตรงในประเทศอินโดนี</w:t>
      </w:r>
      <w:r w:rsidR="005F4395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ซียเพื่อ</w:t>
      </w:r>
      <w:r w:rsidR="00161487">
        <w:rPr>
          <w:rFonts w:ascii="Angsana New" w:hAnsi="Angsana New" w:hint="cs"/>
          <w:sz w:val="30"/>
          <w:szCs w:val="30"/>
          <w:cs/>
        </w:rPr>
        <w:t xml:space="preserve">                                       </w:t>
      </w:r>
      <w:r>
        <w:rPr>
          <w:rFonts w:ascii="Angsana New" w:hAnsi="Angsana New" w:hint="cs"/>
          <w:sz w:val="30"/>
          <w:szCs w:val="30"/>
          <w:cs/>
        </w:rPr>
        <w:t>ขยายธุรกิจ</w:t>
      </w:r>
      <w:r w:rsidR="002C3B45">
        <w:rPr>
          <w:rFonts w:ascii="Angsana New" w:hAnsi="Angsana New"/>
          <w:sz w:val="30"/>
          <w:szCs w:val="30"/>
        </w:rPr>
        <w:t xml:space="preserve"> </w:t>
      </w:r>
      <w:r w:rsidR="002C3B45" w:rsidRPr="002C3B45">
        <w:rPr>
          <w:rFonts w:ascii="Angsana New" w:hAnsi="Angsana New"/>
          <w:i/>
          <w:iCs/>
          <w:sz w:val="30"/>
          <w:szCs w:val="30"/>
        </w:rPr>
        <w:t>(</w:t>
      </w:r>
      <w:r w:rsidR="002C3B45" w:rsidRPr="002C3B45">
        <w:rPr>
          <w:rFonts w:ascii="Angsana New" w:hAnsi="Angsana New" w:hint="cs"/>
          <w:i/>
          <w:iCs/>
          <w:sz w:val="30"/>
          <w:szCs w:val="30"/>
          <w:cs/>
        </w:rPr>
        <w:t>หมายเหตุ</w:t>
      </w:r>
      <w:r w:rsidR="00E91A18">
        <w:rPr>
          <w:rFonts w:ascii="Angsana New" w:hAnsi="Angsana New"/>
          <w:i/>
          <w:iCs/>
          <w:sz w:val="30"/>
          <w:szCs w:val="30"/>
        </w:rPr>
        <w:t xml:space="preserve"> 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4</w:t>
      </w:r>
      <w:r w:rsidR="002C3B45" w:rsidRPr="002C3B45">
        <w:rPr>
          <w:rFonts w:ascii="Angsana New" w:hAnsi="Angsana New"/>
          <w:i/>
          <w:iCs/>
          <w:sz w:val="30"/>
          <w:szCs w:val="30"/>
        </w:rPr>
        <w:t>)</w:t>
      </w:r>
    </w:p>
    <w:p w:rsidR="00501B83" w:rsidRDefault="00501B83" w:rsidP="00C60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C3B45" w:rsidRDefault="002C3B45" w:rsidP="002C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B410CA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B410CA">
        <w:rPr>
          <w:rFonts w:ascii="Angsana New" w:hAnsi="Angsana New"/>
          <w:sz w:val="30"/>
          <w:szCs w:val="30"/>
        </w:rPr>
        <w:t xml:space="preserve">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B410CA">
        <w:rPr>
          <w:rFonts w:ascii="Angsana New" w:hAnsi="Angsana New"/>
          <w:sz w:val="30"/>
          <w:szCs w:val="30"/>
        </w:rPr>
        <w:t xml:space="preserve"> </w:t>
      </w:r>
      <w:r w:rsidR="00B410CA">
        <w:rPr>
          <w:rFonts w:ascii="Angsana New" w:hAnsi="Angsana New" w:hint="cs"/>
          <w:sz w:val="30"/>
          <w:szCs w:val="30"/>
          <w:cs/>
        </w:rPr>
        <w:t>มิถุนายน</w:t>
      </w:r>
      <w:r w:rsidR="00B410CA">
        <w:rPr>
          <w:rFonts w:ascii="Angsana New" w:hAnsi="Angsana New"/>
          <w:sz w:val="30"/>
          <w:szCs w:val="30"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บริษัทได้เพิ่มเงินลงทุนจำนวน </w:t>
      </w:r>
      <w:r w:rsidR="00833846">
        <w:rPr>
          <w:rFonts w:ascii="Angsana New" w:hAnsi="Angsana New"/>
          <w:sz w:val="30"/>
          <w:szCs w:val="30"/>
        </w:rPr>
        <w:t xml:space="preserve">121.82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7C1194">
        <w:rPr>
          <w:rFonts w:ascii="Angsana New" w:hAnsi="Angsana New"/>
          <w:sz w:val="30"/>
          <w:szCs w:val="30"/>
        </w:rPr>
        <w:t>PT Futamed Pharmaceuticals</w:t>
      </w:r>
      <w:r w:rsidRPr="007C11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ซึ่งเป็นบริษัทย่อยทางตรงในประเทศอินโดนี</w:t>
      </w:r>
      <w:r w:rsidR="005F4395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ซียเพื่อ</w:t>
      </w:r>
      <w:r w:rsidR="00161487">
        <w:rPr>
          <w:rFonts w:ascii="Angsana New" w:hAnsi="Angsana New" w:hint="cs"/>
          <w:sz w:val="30"/>
          <w:szCs w:val="30"/>
          <w:cs/>
        </w:rPr>
        <w:t xml:space="preserve">                                        </w:t>
      </w:r>
      <w:r>
        <w:rPr>
          <w:rFonts w:ascii="Angsana New" w:hAnsi="Angsana New" w:hint="cs"/>
          <w:sz w:val="30"/>
          <w:szCs w:val="30"/>
          <w:cs/>
        </w:rPr>
        <w:t>ขยายธุรกิจ</w:t>
      </w:r>
    </w:p>
    <w:p w:rsidR="008D31EA" w:rsidRPr="00F963EA" w:rsidRDefault="008D31EA" w:rsidP="002C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8D31EA" w:rsidRPr="00F963EA" w:rsidRDefault="008D31EA" w:rsidP="008D3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="00161487">
        <w:rPr>
          <w:rFonts w:ascii="Angsana New" w:hAnsi="Angsana New" w:hint="cs"/>
          <w:sz w:val="30"/>
          <w:szCs w:val="30"/>
          <w:cs/>
        </w:rPr>
        <w:t>เพิ่มเงิน</w:t>
      </w:r>
      <w:r>
        <w:rPr>
          <w:rFonts w:ascii="Angsana New" w:hAnsi="Angsana New" w:hint="cs"/>
          <w:sz w:val="30"/>
          <w:szCs w:val="30"/>
          <w:cs/>
        </w:rPr>
        <w:t>ลงทุนเป็นจำนวนเงิน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D830A6" w:rsidRPr="00D830A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.9</w:t>
      </w:r>
      <w:r w:rsidR="00CF50EF" w:rsidRPr="00CF50E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ในทุนที่ออกและชำระแล้วของบริษัท </w:t>
      </w:r>
      <w:r>
        <w:rPr>
          <w:rFonts w:ascii="Angsana New" w:hAnsi="Angsana New"/>
          <w:sz w:val="30"/>
          <w:szCs w:val="30"/>
        </w:rPr>
        <w:t xml:space="preserve">Mega We Care Tanzania Ltd.,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ซึ่งเป็นบริษัทย่อยทางตรงในประเทศแทนซาเนียเพื่อขยายธุรกิจ</w:t>
      </w:r>
    </w:p>
    <w:p w:rsidR="002C3B45" w:rsidRPr="00920220" w:rsidRDefault="002C3B45" w:rsidP="008D3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56B13" w:rsidRPr="00F963EA" w:rsidRDefault="00501B83" w:rsidP="00C60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231BC8">
        <w:rPr>
          <w:rFonts w:ascii="Angsana New" w:hAnsi="Angsana New" w:hint="cs"/>
          <w:sz w:val="30"/>
          <w:szCs w:val="30"/>
          <w:cs/>
        </w:rPr>
        <w:t>งวด</w:t>
      </w:r>
      <w:r w:rsidR="00B410CA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B410CA">
        <w:rPr>
          <w:rFonts w:ascii="Angsana New" w:hAnsi="Angsana New"/>
          <w:sz w:val="30"/>
          <w:szCs w:val="30"/>
        </w:rPr>
        <w:t xml:space="preserve">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B410CA">
        <w:rPr>
          <w:rFonts w:ascii="Angsana New" w:hAnsi="Angsana New"/>
          <w:sz w:val="30"/>
          <w:szCs w:val="30"/>
        </w:rPr>
        <w:t xml:space="preserve"> </w:t>
      </w:r>
      <w:r w:rsidR="00B410CA">
        <w:rPr>
          <w:rFonts w:ascii="Angsana New" w:hAnsi="Angsana New" w:hint="cs"/>
          <w:sz w:val="30"/>
          <w:szCs w:val="30"/>
          <w:cs/>
        </w:rPr>
        <w:t>มิถุนายน</w:t>
      </w:r>
      <w:r w:rsidR="00B410CA">
        <w:rPr>
          <w:rFonts w:ascii="Angsana New" w:hAnsi="Angsana New"/>
          <w:sz w:val="30"/>
          <w:szCs w:val="30"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FB2EF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</w:t>
      </w:r>
      <w:r w:rsidR="005D17FA">
        <w:rPr>
          <w:rFonts w:ascii="Angsana New" w:hAnsi="Angsana New"/>
          <w:sz w:val="30"/>
          <w:szCs w:val="30"/>
        </w:rPr>
        <w:t xml:space="preserve">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4B2CE4">
        <w:rPr>
          <w:rFonts w:ascii="Angsana New" w:hAnsi="Angsana New"/>
          <w:sz w:val="30"/>
          <w:szCs w:val="30"/>
        </w:rPr>
        <w:t>.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4B2CE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 w:rsidR="00231BC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Mega We Care Tanzania Ltd.,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</w:t>
      </w:r>
      <w:r w:rsidR="00161487">
        <w:rPr>
          <w:rFonts w:ascii="Angsana New" w:hAnsi="Angsana New" w:hint="cs"/>
          <w:sz w:val="30"/>
          <w:szCs w:val="30"/>
          <w:cs/>
        </w:rPr>
        <w:t xml:space="preserve">                                               </w:t>
      </w:r>
      <w:r>
        <w:rPr>
          <w:rFonts w:ascii="Angsana New" w:hAnsi="Angsana New" w:hint="cs"/>
          <w:sz w:val="30"/>
          <w:szCs w:val="30"/>
          <w:cs/>
        </w:rPr>
        <w:t>ขยายธุรกิ</w:t>
      </w:r>
      <w:r w:rsidR="00F963EA">
        <w:rPr>
          <w:rFonts w:ascii="Angsana New" w:hAnsi="Angsana New" w:hint="cs"/>
          <w:sz w:val="30"/>
          <w:szCs w:val="30"/>
          <w:cs/>
        </w:rPr>
        <w:t>จ</w:t>
      </w:r>
    </w:p>
    <w:p w:rsidR="008D31EA" w:rsidRDefault="008D31EA" w:rsidP="009E3CAD">
      <w:pPr>
        <w:rPr>
          <w:rFonts w:ascii="Angsana New" w:hAnsi="Angsana New"/>
          <w:sz w:val="30"/>
          <w:szCs w:val="30"/>
        </w:rPr>
      </w:pPr>
    </w:p>
    <w:p w:rsidR="00421981" w:rsidRDefault="00421981" w:rsidP="009E3CAD">
      <w:pPr>
        <w:rPr>
          <w:rFonts w:ascii="Angsana New" w:hAnsi="Angsana New"/>
          <w:sz w:val="30"/>
          <w:szCs w:val="30"/>
        </w:rPr>
      </w:pPr>
    </w:p>
    <w:p w:rsidR="00421981" w:rsidRDefault="00421981" w:rsidP="009E3CAD">
      <w:pPr>
        <w:rPr>
          <w:rFonts w:ascii="Angsana New" w:hAnsi="Angsana New"/>
          <w:sz w:val="30"/>
          <w:szCs w:val="30"/>
        </w:rPr>
      </w:pPr>
    </w:p>
    <w:p w:rsidR="003574C4" w:rsidRDefault="003574C4" w:rsidP="009E3CAD">
      <w:pPr>
        <w:rPr>
          <w:rFonts w:ascii="Angsana New" w:hAnsi="Angsana New"/>
          <w:sz w:val="30"/>
          <w:szCs w:val="30"/>
        </w:rPr>
      </w:pPr>
    </w:p>
    <w:p w:rsidR="00421981" w:rsidRPr="00920220" w:rsidRDefault="00421981" w:rsidP="009E3CAD">
      <w:pPr>
        <w:rPr>
          <w:rFonts w:ascii="Angsana New" w:hAnsi="Angsana New"/>
          <w:sz w:val="30"/>
          <w:szCs w:val="30"/>
        </w:rPr>
      </w:pPr>
    </w:p>
    <w:p w:rsidR="00920220" w:rsidRDefault="00A245CC" w:rsidP="004A2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45CC">
        <w:rPr>
          <w:rFonts w:ascii="Angsana New" w:hAnsi="Angsana New"/>
          <w:b/>
          <w:bCs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:rsidR="00DF4B66" w:rsidRDefault="00DF4B66" w:rsidP="004A20BF">
      <w:pPr>
        <w:ind w:left="360" w:right="-25"/>
        <w:rPr>
          <w:rFonts w:ascii="Angsana New" w:hAnsi="Angsana New"/>
          <w:sz w:val="30"/>
          <w:szCs w:val="30"/>
        </w:rPr>
      </w:pPr>
    </w:p>
    <w:p w:rsidR="00DF4B66" w:rsidRDefault="00DF4B66" w:rsidP="004A20BF">
      <w:pPr>
        <w:ind w:left="360" w:right="-11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A245CC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="004A20BF">
        <w:rPr>
          <w:rFonts w:ascii="Angsana New" w:hAnsi="Angsana New" w:hint="cs"/>
          <w:sz w:val="30"/>
          <w:szCs w:val="30"/>
          <w:cs/>
        </w:rPr>
        <w:t xml:space="preserve">                                           </w:t>
      </w:r>
      <w:r w:rsidRPr="00A245CC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>
        <w:rPr>
          <w:rFonts w:ascii="Angsana New" w:hAnsi="Angsana New"/>
          <w:spacing w:val="2"/>
          <w:sz w:val="30"/>
          <w:szCs w:val="30"/>
        </w:rPr>
        <w:t xml:space="preserve"> 9.</w:t>
      </w:r>
      <w:r w:rsidR="00CF50EF" w:rsidRPr="00CF50EF">
        <w:rPr>
          <w:rFonts w:ascii="Angsana New" w:hAnsi="Angsana New"/>
          <w:spacing w:val="2"/>
          <w:sz w:val="30"/>
          <w:szCs w:val="30"/>
        </w:rPr>
        <w:t>6</w:t>
      </w:r>
      <w:r w:rsidR="00D830A6" w:rsidRPr="00D830A6">
        <w:rPr>
          <w:rFonts w:ascii="Angsana New" w:hAnsi="Angsana New"/>
          <w:spacing w:val="2"/>
          <w:sz w:val="30"/>
          <w:szCs w:val="30"/>
        </w:rPr>
        <w:t>0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 ล้านบาท ในทุนที่ออกและชำระแล้วของบริษัท </w:t>
      </w:r>
      <w:r w:rsidRPr="00A245CC">
        <w:rPr>
          <w:rFonts w:ascii="Angsana New" w:hAnsi="Angsana New"/>
          <w:spacing w:val="2"/>
          <w:sz w:val="30"/>
          <w:szCs w:val="30"/>
        </w:rPr>
        <w:t xml:space="preserve">MAXXCARE Limited </w:t>
      </w:r>
      <w:r w:rsidRPr="00A245CC">
        <w:rPr>
          <w:rFonts w:ascii="Angsana New" w:hAnsi="Angsana New"/>
          <w:spacing w:val="2"/>
          <w:sz w:val="30"/>
          <w:szCs w:val="30"/>
          <w:cs/>
        </w:rPr>
        <w:t>ซึ่งเป็นบริษัทย่อ</w:t>
      </w:r>
      <w:r>
        <w:rPr>
          <w:rFonts w:ascii="Angsana New" w:hAnsi="Angsana New" w:hint="cs"/>
          <w:spacing w:val="2"/>
          <w:sz w:val="30"/>
          <w:szCs w:val="30"/>
          <w:cs/>
        </w:rPr>
        <w:t>ย</w:t>
      </w:r>
      <w:r w:rsidRPr="00A245CC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ทางอ้อมในประเทศเมียนมาร์เพื่อขยายธุรกิจ</w:t>
      </w:r>
    </w:p>
    <w:p w:rsidR="00DF4B66" w:rsidRDefault="00DF4B66" w:rsidP="004A20BF">
      <w:pPr>
        <w:ind w:left="360" w:right="-25"/>
        <w:rPr>
          <w:rFonts w:ascii="Angsana New" w:hAnsi="Angsana New"/>
          <w:sz w:val="30"/>
          <w:szCs w:val="30"/>
        </w:rPr>
      </w:pPr>
    </w:p>
    <w:p w:rsidR="00DF4B66" w:rsidRDefault="00DF4B66" w:rsidP="004A20BF">
      <w:pPr>
        <w:ind w:left="360" w:right="-11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A245CC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="004A20BF">
        <w:rPr>
          <w:rFonts w:ascii="Angsana New" w:hAnsi="Angsana New" w:hint="cs"/>
          <w:sz w:val="30"/>
          <w:szCs w:val="30"/>
          <w:cs/>
        </w:rPr>
        <w:t xml:space="preserve">                                           </w:t>
      </w:r>
      <w:r w:rsidRPr="00A245CC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>
        <w:rPr>
          <w:rFonts w:ascii="Angsana New" w:hAnsi="Angsana New"/>
          <w:spacing w:val="2"/>
          <w:sz w:val="30"/>
          <w:szCs w:val="30"/>
        </w:rPr>
        <w:t xml:space="preserve"> 9.</w:t>
      </w:r>
      <w:r>
        <w:rPr>
          <w:rFonts w:ascii="Angsana New" w:hAnsi="Angsana New"/>
          <w:spacing w:val="2"/>
          <w:sz w:val="30"/>
          <w:szCs w:val="30"/>
          <w:lang w:val="en-GB"/>
        </w:rPr>
        <w:t>48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 ล้านบาท ในทุนที่ออกและชำระแล้วของบริษัท </w:t>
      </w:r>
      <w:r w:rsidRPr="00A245CC">
        <w:rPr>
          <w:rFonts w:ascii="Angsana New" w:hAnsi="Angsana New"/>
          <w:spacing w:val="2"/>
          <w:sz w:val="30"/>
          <w:szCs w:val="30"/>
        </w:rPr>
        <w:t xml:space="preserve">MAXXCARE </w:t>
      </w:r>
      <w:r w:rsidR="00161487">
        <w:rPr>
          <w:rFonts w:ascii="Angsana New" w:hAnsi="Angsana New"/>
          <w:spacing w:val="2"/>
          <w:sz w:val="30"/>
          <w:szCs w:val="30"/>
        </w:rPr>
        <w:t xml:space="preserve">Company </w:t>
      </w:r>
      <w:r w:rsidRPr="00A245CC">
        <w:rPr>
          <w:rFonts w:ascii="Angsana New" w:hAnsi="Angsana New"/>
          <w:spacing w:val="2"/>
          <w:sz w:val="30"/>
          <w:szCs w:val="30"/>
        </w:rPr>
        <w:t xml:space="preserve">Limited </w:t>
      </w:r>
      <w:r w:rsidRPr="00A245CC">
        <w:rPr>
          <w:rFonts w:ascii="Angsana New" w:hAnsi="Angsana New"/>
          <w:spacing w:val="2"/>
          <w:sz w:val="30"/>
          <w:szCs w:val="30"/>
          <w:cs/>
        </w:rPr>
        <w:t>ซึ่งเป็น</w:t>
      </w:r>
      <w:r w:rsidR="004A20BF">
        <w:rPr>
          <w:rFonts w:ascii="Angsana New" w:hAnsi="Angsana New" w:hint="cs"/>
          <w:spacing w:val="2"/>
          <w:sz w:val="30"/>
          <w:szCs w:val="30"/>
          <w:cs/>
        </w:rPr>
        <w:t xml:space="preserve">                                                       </w:t>
      </w:r>
      <w:r w:rsidRPr="00A245CC">
        <w:rPr>
          <w:rFonts w:ascii="Angsana New" w:hAnsi="Angsana New"/>
          <w:spacing w:val="2"/>
          <w:sz w:val="30"/>
          <w:szCs w:val="30"/>
          <w:cs/>
        </w:rPr>
        <w:t>บริษัทย่อ</w:t>
      </w:r>
      <w:r>
        <w:rPr>
          <w:rFonts w:ascii="Angsana New" w:hAnsi="Angsana New" w:hint="cs"/>
          <w:spacing w:val="2"/>
          <w:sz w:val="30"/>
          <w:szCs w:val="30"/>
          <w:cs/>
        </w:rPr>
        <w:t>ย</w:t>
      </w:r>
      <w:r w:rsidRPr="00A245CC">
        <w:rPr>
          <w:rFonts w:ascii="Angsana New" w:hAnsi="Angsana New"/>
          <w:sz w:val="30"/>
          <w:szCs w:val="30"/>
          <w:cs/>
        </w:rPr>
        <w:t>ทางอ้อมในประเทศ</w:t>
      </w:r>
      <w:r>
        <w:rPr>
          <w:rFonts w:ascii="Angsana New" w:hAnsi="Angsana New" w:hint="cs"/>
          <w:sz w:val="30"/>
          <w:szCs w:val="30"/>
          <w:cs/>
        </w:rPr>
        <w:t>เวียดนาม</w:t>
      </w:r>
      <w:r w:rsidRPr="00A245CC">
        <w:rPr>
          <w:rFonts w:ascii="Angsana New" w:hAnsi="Angsana New"/>
          <w:sz w:val="30"/>
          <w:szCs w:val="30"/>
          <w:cs/>
        </w:rPr>
        <w:t>เพื่อขยายธุรกิจ</w:t>
      </w:r>
    </w:p>
    <w:p w:rsidR="00DF4B66" w:rsidRDefault="00DF4B66" w:rsidP="004A20BF">
      <w:pPr>
        <w:ind w:left="360" w:right="-25"/>
        <w:rPr>
          <w:rFonts w:ascii="Angsana New" w:hAnsi="Angsana New"/>
          <w:sz w:val="30"/>
          <w:szCs w:val="30"/>
        </w:rPr>
      </w:pPr>
    </w:p>
    <w:p w:rsidR="00DF4B66" w:rsidRDefault="00DF4B66" w:rsidP="004A20BF">
      <w:pPr>
        <w:ind w:left="360" w:right="-2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FB2EF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A245CC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Pr="00A245CC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="00D130F3" w:rsidRPr="00D130F3">
        <w:rPr>
          <w:rFonts w:ascii="Angsana New" w:hAnsi="Angsana New"/>
          <w:spacing w:val="2"/>
          <w:sz w:val="30"/>
          <w:szCs w:val="30"/>
        </w:rPr>
        <w:t>3</w:t>
      </w:r>
      <w:r w:rsidR="00D830A6" w:rsidRPr="00D830A6">
        <w:rPr>
          <w:rFonts w:ascii="Angsana New" w:hAnsi="Angsana New"/>
          <w:spacing w:val="2"/>
          <w:sz w:val="30"/>
          <w:szCs w:val="30"/>
        </w:rPr>
        <w:t>1</w:t>
      </w:r>
      <w:r w:rsidR="008D31EA">
        <w:rPr>
          <w:rFonts w:ascii="Angsana New" w:hAnsi="Angsana New"/>
          <w:spacing w:val="2"/>
          <w:sz w:val="30"/>
          <w:szCs w:val="30"/>
        </w:rPr>
        <w:t>.</w:t>
      </w:r>
      <w:r w:rsidR="00CF50EF" w:rsidRPr="00CF50EF">
        <w:rPr>
          <w:rFonts w:ascii="Angsana New" w:hAnsi="Angsana New"/>
          <w:spacing w:val="2"/>
          <w:sz w:val="30"/>
          <w:szCs w:val="30"/>
        </w:rPr>
        <w:t>2</w:t>
      </w:r>
      <w:r w:rsidR="00D130F3" w:rsidRPr="00D130F3">
        <w:rPr>
          <w:rFonts w:ascii="Angsana New" w:hAnsi="Angsana New"/>
          <w:spacing w:val="2"/>
          <w:sz w:val="30"/>
          <w:szCs w:val="30"/>
        </w:rPr>
        <w:t>3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 ล้านบาท ในทุนที่ออกและชำระแล้วของบริษัท </w:t>
      </w:r>
      <w:r w:rsidR="008D31EA">
        <w:rPr>
          <w:rFonts w:ascii="Angsana New" w:hAnsi="Angsana New"/>
          <w:spacing w:val="2"/>
          <w:sz w:val="30"/>
          <w:szCs w:val="30"/>
        </w:rPr>
        <w:t>Mega Lifesciences (Australia)</w:t>
      </w:r>
      <w:r w:rsidR="003574C4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8D31EA">
        <w:rPr>
          <w:rFonts w:ascii="Angsana New" w:hAnsi="Angsana New"/>
          <w:spacing w:val="2"/>
          <w:sz w:val="30"/>
          <w:szCs w:val="30"/>
        </w:rPr>
        <w:t>P</w:t>
      </w:r>
      <w:r w:rsidR="00D830A6">
        <w:rPr>
          <w:rFonts w:ascii="Angsana New" w:hAnsi="Angsana New"/>
          <w:spacing w:val="2"/>
          <w:sz w:val="30"/>
          <w:szCs w:val="30"/>
        </w:rPr>
        <w:t>ty</w:t>
      </w:r>
      <w:r w:rsidR="00BC13E7">
        <w:rPr>
          <w:rFonts w:ascii="Angsana New" w:hAnsi="Angsana New"/>
          <w:spacing w:val="2"/>
          <w:sz w:val="30"/>
          <w:szCs w:val="30"/>
        </w:rPr>
        <w:t>.</w:t>
      </w:r>
      <w:r w:rsidR="004A20B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8D31EA">
        <w:rPr>
          <w:rFonts w:ascii="Angsana New" w:hAnsi="Angsana New"/>
          <w:spacing w:val="2"/>
          <w:sz w:val="30"/>
          <w:szCs w:val="30"/>
        </w:rPr>
        <w:t xml:space="preserve">Limited </w:t>
      </w:r>
      <w:r w:rsidRPr="00A245CC">
        <w:rPr>
          <w:rFonts w:ascii="Angsana New" w:hAnsi="Angsana New"/>
          <w:spacing w:val="2"/>
          <w:sz w:val="30"/>
          <w:szCs w:val="30"/>
          <w:cs/>
        </w:rPr>
        <w:t>ซึ่งเป็นบริษัทย่อ</w:t>
      </w:r>
      <w:r>
        <w:rPr>
          <w:rFonts w:ascii="Angsana New" w:hAnsi="Angsana New" w:hint="cs"/>
          <w:spacing w:val="2"/>
          <w:sz w:val="30"/>
          <w:szCs w:val="30"/>
          <w:cs/>
        </w:rPr>
        <w:t>ย</w:t>
      </w:r>
      <w:r w:rsidRPr="00A245CC">
        <w:rPr>
          <w:rFonts w:ascii="Angsana New" w:hAnsi="Angsana New"/>
          <w:sz w:val="30"/>
          <w:szCs w:val="30"/>
          <w:cs/>
        </w:rPr>
        <w:t>ทางอ้อมในประเทศ</w:t>
      </w:r>
      <w:r w:rsidR="008D31EA">
        <w:rPr>
          <w:rFonts w:ascii="Angsana New" w:hAnsi="Angsana New" w:hint="cs"/>
          <w:sz w:val="30"/>
          <w:szCs w:val="30"/>
          <w:cs/>
        </w:rPr>
        <w:t>ออสเตรเลีย</w:t>
      </w:r>
      <w:r w:rsidRPr="00A245CC">
        <w:rPr>
          <w:rFonts w:ascii="Angsana New" w:hAnsi="Angsana New"/>
          <w:sz w:val="30"/>
          <w:szCs w:val="30"/>
          <w:cs/>
        </w:rPr>
        <w:t>เพื่อขยายธุรกิจ</w:t>
      </w:r>
    </w:p>
    <w:p w:rsidR="00DF4B66" w:rsidRPr="00920220" w:rsidRDefault="00DF4B66" w:rsidP="00DF4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5641C" w:rsidRPr="00C5641C" w:rsidRDefault="00C5641C" w:rsidP="00C5641C">
      <w:pPr>
        <w:ind w:left="540" w:right="-25"/>
        <w:rPr>
          <w:rFonts w:ascii="Angsana New" w:hAnsi="Angsana New"/>
          <w:cs/>
        </w:rPr>
        <w:sectPr w:rsidR="00C5641C" w:rsidRPr="00C5641C" w:rsidSect="00092F45"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5255" w:type="pct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4"/>
        <w:gridCol w:w="1710"/>
        <w:gridCol w:w="1078"/>
        <w:gridCol w:w="880"/>
        <w:gridCol w:w="180"/>
        <w:gridCol w:w="987"/>
        <w:gridCol w:w="180"/>
        <w:gridCol w:w="996"/>
        <w:gridCol w:w="180"/>
        <w:gridCol w:w="993"/>
        <w:gridCol w:w="180"/>
        <w:gridCol w:w="941"/>
        <w:gridCol w:w="180"/>
        <w:gridCol w:w="1002"/>
        <w:gridCol w:w="180"/>
        <w:gridCol w:w="971"/>
        <w:gridCol w:w="180"/>
        <w:gridCol w:w="953"/>
        <w:gridCol w:w="6"/>
      </w:tblGrid>
      <w:tr w:rsidR="00C369FC" w:rsidRPr="00F4482E" w:rsidTr="00845FA3">
        <w:trPr>
          <w:gridAfter w:val="1"/>
          <w:wAfter w:w="2" w:type="pct"/>
          <w:cantSplit/>
          <w:trHeight w:hRule="exact" w:val="461"/>
          <w:tblHeader/>
        </w:trPr>
        <w:tc>
          <w:tcPr>
            <w:tcW w:w="4998" w:type="pct"/>
            <w:gridSpan w:val="18"/>
          </w:tcPr>
          <w:p w:rsidR="00C369FC" w:rsidRPr="00C369FC" w:rsidRDefault="00C369FC" w:rsidP="00D830A6">
            <w:pPr>
              <w:pStyle w:val="acctmergecolhdg"/>
              <w:spacing w:line="240" w:lineRule="atLeast"/>
              <w:ind w:left="53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69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เงินลงทุนในบริษัทย่อย ณ วันที่ </w:t>
            </w:r>
            <w:r w:rsidRPr="00C369F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="00D130F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0</w:t>
            </w:r>
            <w:r w:rsidRPr="00C3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69F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C3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50EF" w:rsidRPr="00CF50E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Pr="00C369F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  <w:r w:rsidRPr="00C369F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C3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69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C369F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C3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69F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C3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50EF" w:rsidRPr="00CF50E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Pr="00C369F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62</w:t>
            </w:r>
            <w:r w:rsidRPr="00C369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และเงินปันผลรับจากเงินลงทุนสำหรับงวดหกเดือนสิ้นสุดวันที่ </w:t>
            </w:r>
            <w:r w:rsidRPr="00C369F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="00D130F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0</w:t>
            </w:r>
            <w:r w:rsidRPr="00C3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69F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C3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69FC">
              <w:rPr>
                <w:rFonts w:asciiTheme="majorBidi" w:hAnsiTheme="majorBidi" w:cstheme="majorBidi"/>
                <w:sz w:val="30"/>
                <w:szCs w:val="30"/>
                <w:cs/>
              </w:rPr>
              <w:t>มีดังนี้</w:t>
            </w:r>
          </w:p>
        </w:tc>
      </w:tr>
      <w:tr w:rsidR="00C369FC" w:rsidRPr="00F4482E" w:rsidTr="00845FA3">
        <w:trPr>
          <w:gridAfter w:val="1"/>
          <w:wAfter w:w="2" w:type="pct"/>
          <w:cantSplit/>
          <w:trHeight w:hRule="exact" w:val="288"/>
          <w:tblHeader/>
        </w:trPr>
        <w:tc>
          <w:tcPr>
            <w:tcW w:w="4998" w:type="pct"/>
            <w:gridSpan w:val="18"/>
          </w:tcPr>
          <w:p w:rsidR="00C369FC" w:rsidRPr="00144E97" w:rsidRDefault="00C369FC" w:rsidP="009361F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69FC" w:rsidRPr="00F4482E" w:rsidTr="00845FA3">
        <w:trPr>
          <w:gridAfter w:val="1"/>
          <w:wAfter w:w="2" w:type="pct"/>
          <w:cantSplit/>
          <w:trHeight w:hRule="exact" w:val="288"/>
          <w:tblHeader/>
        </w:trPr>
        <w:tc>
          <w:tcPr>
            <w:tcW w:w="1144" w:type="pct"/>
          </w:tcPr>
          <w:p w:rsidR="00C369FC" w:rsidRPr="00F4482E" w:rsidRDefault="00C369FC" w:rsidP="009361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54" w:type="pct"/>
            <w:gridSpan w:val="17"/>
          </w:tcPr>
          <w:p w:rsidR="00C369FC" w:rsidRPr="00F4482E" w:rsidRDefault="00C369FC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F4482E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361FB" w:rsidRPr="00F4482E" w:rsidTr="00845FA3">
        <w:trPr>
          <w:cantSplit/>
          <w:trHeight w:val="677"/>
          <w:tblHeader/>
        </w:trPr>
        <w:tc>
          <w:tcPr>
            <w:tcW w:w="1144" w:type="pct"/>
          </w:tcPr>
          <w:p w:rsidR="009361FB" w:rsidRPr="00F4482E" w:rsidRDefault="009361FB" w:rsidP="009361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9361FB" w:rsidRPr="00F4482E" w:rsidRDefault="009361FB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23FFF" w:rsidRDefault="00523FFF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F4482E" w:rsidRDefault="009361FB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53" w:type="pct"/>
          </w:tcPr>
          <w:p w:rsidR="00523FFF" w:rsidRDefault="00523FFF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F4482E" w:rsidRDefault="009361FB" w:rsidP="009361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ประเทศที่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670" w:type="pct"/>
            <w:gridSpan w:val="3"/>
          </w:tcPr>
          <w:p w:rsidR="00B659F5" w:rsidRDefault="00B659F5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23FFF" w:rsidRDefault="00523FFF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F4482E" w:rsidRDefault="009361FB" w:rsidP="009361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59" w:type="pct"/>
          </w:tcPr>
          <w:p w:rsidR="009361FB" w:rsidRPr="00F4482E" w:rsidRDefault="009361FB" w:rsidP="009361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pct"/>
            <w:gridSpan w:val="3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23FFF" w:rsidRDefault="00523FFF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  <w:r w:rsidRPr="00F4482E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9" w:type="pct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695" w:type="pct"/>
            <w:gridSpan w:val="3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23FFF" w:rsidRDefault="00523FFF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59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1" w:type="pct"/>
            <w:gridSpan w:val="4"/>
          </w:tcPr>
          <w:p w:rsidR="009361FB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7F15B8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</w:t>
            </w:r>
            <w:r w:rsidR="0035329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งวด</w:t>
            </w:r>
            <w:r w:rsidR="00B410C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หก</w:t>
            </w:r>
            <w:r w:rsidR="007F15B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เดือน</w:t>
            </w:r>
          </w:p>
          <w:p w:rsidR="009361FB" w:rsidRPr="00F4482E" w:rsidRDefault="007F15B8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845FA3" w:rsidRPr="00F4482E" w:rsidTr="00845FA3">
        <w:trPr>
          <w:cantSplit/>
          <w:trHeight w:hRule="exact" w:val="335"/>
          <w:tblHeader/>
        </w:trPr>
        <w:tc>
          <w:tcPr>
            <w:tcW w:w="1144" w:type="pct"/>
          </w:tcPr>
          <w:p w:rsidR="00B410CA" w:rsidRPr="00F4482E" w:rsidRDefault="00B410CA" w:rsidP="00B410C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B410CA" w:rsidRPr="00F4482E" w:rsidRDefault="00B410CA" w:rsidP="00B410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B410CA" w:rsidRPr="00F4482E" w:rsidRDefault="00B410CA" w:rsidP="00B410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pct"/>
          </w:tcPr>
          <w:p w:rsidR="00B410CA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B410C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B410CA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="00B410C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B410CA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B410C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B410CA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="00B410C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08" w:type="pct"/>
          </w:tcPr>
          <w:p w:rsidR="00B410CA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B410C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B410CA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="00B410C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</w:tcPr>
          <w:p w:rsidR="00B410CA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B410C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" w:type="pct"/>
            <w:gridSpan w:val="2"/>
          </w:tcPr>
          <w:p w:rsidR="00B410CA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B410C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45FA3" w:rsidRPr="00F4482E" w:rsidTr="00845FA3">
        <w:trPr>
          <w:cantSplit/>
          <w:trHeight w:hRule="exact" w:val="274"/>
          <w:tblHeader/>
        </w:trPr>
        <w:tc>
          <w:tcPr>
            <w:tcW w:w="1144" w:type="pct"/>
          </w:tcPr>
          <w:p w:rsidR="00B410CA" w:rsidRPr="00F4482E" w:rsidRDefault="00B410CA" w:rsidP="00B410C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B410CA" w:rsidRPr="00F4482E" w:rsidRDefault="00B410CA" w:rsidP="00B410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B410CA" w:rsidRPr="00F4482E" w:rsidRDefault="00B410CA" w:rsidP="00B410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pct"/>
          </w:tcPr>
          <w:p w:rsidR="00B410CA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B410C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B410CA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B410CA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B410C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B410CA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08" w:type="pct"/>
          </w:tcPr>
          <w:p w:rsidR="00B410CA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B410C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B410CA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</w:tcPr>
          <w:p w:rsidR="00B410CA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B410C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B410CA" w:rsidRPr="00F4482E" w:rsidRDefault="00B410CA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" w:type="pct"/>
            <w:gridSpan w:val="2"/>
          </w:tcPr>
          <w:p w:rsidR="00B410CA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9361FB" w:rsidRPr="00F4482E" w:rsidTr="00845FA3">
        <w:trPr>
          <w:cantSplit/>
          <w:trHeight w:val="272"/>
          <w:tblHeader/>
        </w:trPr>
        <w:tc>
          <w:tcPr>
            <w:tcW w:w="1144" w:type="pct"/>
          </w:tcPr>
          <w:p w:rsidR="009361FB" w:rsidRPr="00F4482E" w:rsidRDefault="009361FB" w:rsidP="009361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pct"/>
            <w:gridSpan w:val="3"/>
          </w:tcPr>
          <w:p w:rsidR="009361FB" w:rsidRPr="00E72FF2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59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214" w:type="pct"/>
            <w:gridSpan w:val="12"/>
          </w:tcPr>
          <w:p w:rsidR="009361FB" w:rsidRPr="00E72FF2" w:rsidRDefault="009361FB" w:rsidP="009361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พันบาท</w:t>
            </w: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 xml:space="preserve">  </w:t>
            </w:r>
          </w:p>
        </w:tc>
      </w:tr>
      <w:tr w:rsidR="00845FA3" w:rsidRPr="00F4482E" w:rsidTr="00845FA3">
        <w:trPr>
          <w:cantSplit/>
          <w:trHeight w:hRule="exact" w:val="344"/>
          <w:tblHeader/>
        </w:trPr>
        <w:tc>
          <w:tcPr>
            <w:tcW w:w="1144" w:type="pct"/>
          </w:tcPr>
          <w:p w:rsidR="009361FB" w:rsidRPr="00F4482E" w:rsidRDefault="009361FB" w:rsidP="00845FA3">
            <w:pPr>
              <w:ind w:left="439" w:firstLine="77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560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08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" w:type="pct"/>
            <w:gridSpan w:val="2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5FA3" w:rsidRPr="00F4482E" w:rsidTr="00845FA3">
        <w:trPr>
          <w:cantSplit/>
          <w:tblHeader/>
        </w:trPr>
        <w:tc>
          <w:tcPr>
            <w:tcW w:w="1144" w:type="pct"/>
          </w:tcPr>
          <w:p w:rsidR="00DE24FD" w:rsidRPr="00F4482E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39"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บริษัท เมก้า ไลฟ์ไซแอ็นซ์ พีทีวาย จำกัด</w:t>
            </w:r>
          </w:p>
        </w:tc>
        <w:tc>
          <w:tcPr>
            <w:tcW w:w="560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และจัดจำหน่าย</w:t>
            </w:r>
          </w:p>
        </w:tc>
        <w:tc>
          <w:tcPr>
            <w:tcW w:w="353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8" w:type="pct"/>
          </w:tcPr>
          <w:p w:rsidR="00DE24FD" w:rsidRPr="00F4482E" w:rsidRDefault="00DE24FD" w:rsidP="00D677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9" w:type="pct"/>
          </w:tcPr>
          <w:p w:rsidR="00DE24FD" w:rsidRPr="00F4482E" w:rsidRDefault="00DE24FD" w:rsidP="00D6772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3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DE24FD" w:rsidRPr="00F4482E" w:rsidRDefault="00DE24FD" w:rsidP="00D6772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59" w:type="pct"/>
          </w:tcPr>
          <w:p w:rsidR="00DE24FD" w:rsidRPr="00F4482E" w:rsidRDefault="00DE24FD" w:rsidP="00D6772D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</w:tcPr>
          <w:p w:rsidR="00DE24FD" w:rsidRPr="00F4482E" w:rsidRDefault="00DE24FD" w:rsidP="00D677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99,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DE24FD" w:rsidRPr="00F4482E" w:rsidRDefault="00DE24FD" w:rsidP="004219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99,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DE24FD" w:rsidRPr="00F4482E" w:rsidRDefault="00DE24FD" w:rsidP="0042198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845FA3" w:rsidRPr="00F4482E" w:rsidTr="00845FA3">
        <w:trPr>
          <w:cantSplit/>
          <w:tblHeader/>
        </w:trPr>
        <w:tc>
          <w:tcPr>
            <w:tcW w:w="1144" w:type="pct"/>
          </w:tcPr>
          <w:p w:rsidR="00DE24FD" w:rsidRPr="00F4482E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39"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บริษัท แนทเชอรัล เฮลท์ ฟู้ดส์ จำกัด</w:t>
            </w:r>
          </w:p>
        </w:tc>
        <w:tc>
          <w:tcPr>
            <w:tcW w:w="560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3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8" w:type="pct"/>
          </w:tcPr>
          <w:p w:rsidR="00DE24FD" w:rsidRPr="00F4482E" w:rsidRDefault="00DE24FD" w:rsidP="00D677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9" w:type="pct"/>
          </w:tcPr>
          <w:p w:rsidR="00DE24FD" w:rsidRPr="00F4482E" w:rsidRDefault="00DE24FD" w:rsidP="00D6772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3" w:type="pct"/>
          </w:tcPr>
          <w:p w:rsidR="00DE24FD" w:rsidRPr="00F4482E" w:rsidRDefault="00DE24FD" w:rsidP="005F6176">
            <w:pPr>
              <w:tabs>
                <w:tab w:val="clear" w:pos="227"/>
                <w:tab w:val="left" w:pos="541"/>
              </w:tabs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DE24FD" w:rsidRPr="00F4482E" w:rsidRDefault="00DE24FD" w:rsidP="00D6772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5,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59" w:type="pct"/>
          </w:tcPr>
          <w:p w:rsidR="00DE24FD" w:rsidRPr="00F4482E" w:rsidRDefault="00DE24FD" w:rsidP="00D6772D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5,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</w:tcPr>
          <w:p w:rsidR="00DE24FD" w:rsidRPr="00F4482E" w:rsidRDefault="00DE24FD" w:rsidP="00D677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4,99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4,99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DE24FD" w:rsidRPr="00F4482E" w:rsidRDefault="00DE24FD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DE24FD" w:rsidRPr="00F4482E" w:rsidRDefault="00DE24FD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5FA3" w:rsidRPr="00F4482E" w:rsidTr="00845FA3">
        <w:trPr>
          <w:cantSplit/>
          <w:trHeight w:val="317"/>
          <w:tblHeader/>
        </w:trPr>
        <w:tc>
          <w:tcPr>
            <w:tcW w:w="1144" w:type="pct"/>
          </w:tcPr>
          <w:p w:rsidR="00DE24FD" w:rsidRPr="00F4482E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39"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บริษัท เมก้า วีแคร์ จำกัด</w:t>
            </w:r>
          </w:p>
        </w:tc>
        <w:tc>
          <w:tcPr>
            <w:tcW w:w="560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ศูนย์สุขภาพ</w:t>
            </w:r>
          </w:p>
        </w:tc>
        <w:tc>
          <w:tcPr>
            <w:tcW w:w="353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8" w:type="pct"/>
          </w:tcPr>
          <w:p w:rsidR="00DE24FD" w:rsidRPr="00F4482E" w:rsidRDefault="00DE24FD" w:rsidP="000A69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</w:t>
            </w:r>
            <w:r w:rsidR="00CF50EF" w:rsidRPr="00CF50EF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59" w:type="pct"/>
          </w:tcPr>
          <w:p w:rsidR="00DE24FD" w:rsidRPr="00F4482E" w:rsidRDefault="00DE24FD" w:rsidP="00D6772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3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</w:t>
            </w:r>
            <w:r w:rsidR="00CF50EF" w:rsidRPr="00CF50E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DE24FD" w:rsidRPr="00F4482E" w:rsidRDefault="00DE24FD" w:rsidP="00D6772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9" w:type="pct"/>
          </w:tcPr>
          <w:p w:rsidR="00DE24FD" w:rsidRPr="00F4482E" w:rsidRDefault="00DE24FD" w:rsidP="00D6772D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</w:tcPr>
          <w:p w:rsidR="00DE24FD" w:rsidRPr="00F4482E" w:rsidRDefault="00DE24FD" w:rsidP="00D677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DE24FD" w:rsidRPr="00F4482E" w:rsidRDefault="00DE24FD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DE24FD" w:rsidRPr="00F4482E" w:rsidRDefault="00DE24FD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5FA3" w:rsidRPr="00F4482E" w:rsidTr="00845FA3">
        <w:trPr>
          <w:cantSplit/>
          <w:trHeight w:val="704"/>
          <w:tblHeader/>
        </w:trPr>
        <w:tc>
          <w:tcPr>
            <w:tcW w:w="1144" w:type="pct"/>
          </w:tcPr>
          <w:p w:rsidR="00DE24FD" w:rsidRPr="00F4482E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39"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LIMITED LIABILITY COMPANY </w:t>
            </w:r>
          </w:p>
          <w:p w:rsidR="00DE24FD" w:rsidRPr="00F4482E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39"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   “MEGA LIFESCIENCES"      </w:t>
            </w:r>
          </w:p>
        </w:tc>
        <w:tc>
          <w:tcPr>
            <w:tcW w:w="560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3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ยูเครน</w:t>
            </w:r>
          </w:p>
        </w:tc>
        <w:tc>
          <w:tcPr>
            <w:tcW w:w="288" w:type="pct"/>
          </w:tcPr>
          <w:p w:rsidR="00DE24FD" w:rsidRPr="00F4482E" w:rsidRDefault="00D830A6" w:rsidP="00981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2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30A6">
              <w:rPr>
                <w:rFonts w:ascii="Angsana New" w:hAnsi="Angsana New"/>
                <w:sz w:val="26"/>
                <w:szCs w:val="26"/>
              </w:rPr>
              <w:t>100</w:t>
            </w:r>
            <w:r w:rsidR="00DE24FD"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D130F3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DE24FD" w:rsidRPr="00F4482E" w:rsidRDefault="00D830A6" w:rsidP="005F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30A6">
              <w:rPr>
                <w:rFonts w:ascii="Angsana New" w:hAnsi="Angsana New"/>
                <w:sz w:val="26"/>
                <w:szCs w:val="26"/>
              </w:rPr>
              <w:t>100</w:t>
            </w:r>
            <w:r w:rsidR="00DE24FD"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D130F3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DE24FD" w:rsidRPr="00F4482E" w:rsidRDefault="00CF50EF" w:rsidP="00D6772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59" w:type="pct"/>
          </w:tcPr>
          <w:p w:rsidR="00DE24FD" w:rsidRPr="00F4482E" w:rsidRDefault="00DE24FD" w:rsidP="00D6772D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F4482E" w:rsidRDefault="00CF50EF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</w:tcPr>
          <w:p w:rsidR="00DE24FD" w:rsidRPr="00F4482E" w:rsidRDefault="00CF50EF" w:rsidP="00D677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DE24FD" w:rsidRPr="00F4482E" w:rsidRDefault="00CF50EF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DE24FD" w:rsidRPr="00F4482E" w:rsidRDefault="00DE24FD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DE24FD" w:rsidRPr="00F4482E" w:rsidRDefault="00DE24FD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5FA3" w:rsidRPr="00F4482E" w:rsidTr="00845FA3">
        <w:trPr>
          <w:cantSplit/>
          <w:trHeight w:val="659"/>
          <w:tblHeader/>
        </w:trPr>
        <w:tc>
          <w:tcPr>
            <w:tcW w:w="1144" w:type="pct"/>
          </w:tcPr>
          <w:p w:rsidR="00DE24FD" w:rsidRPr="00F4482E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39"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Mega Lifesciences Sdn.Bhd.  </w:t>
            </w:r>
          </w:p>
        </w:tc>
        <w:tc>
          <w:tcPr>
            <w:tcW w:w="560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3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288" w:type="pct"/>
          </w:tcPr>
          <w:p w:rsidR="00DE24FD" w:rsidRPr="00F4482E" w:rsidRDefault="00D830A6" w:rsidP="00981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2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30A6">
              <w:rPr>
                <w:rFonts w:ascii="Angsana New" w:hAnsi="Angsana New"/>
                <w:sz w:val="26"/>
                <w:szCs w:val="26"/>
              </w:rPr>
              <w:t>100</w:t>
            </w:r>
            <w:r w:rsidR="00DE24FD"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D130F3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DE24FD" w:rsidRPr="00F4482E" w:rsidRDefault="00D830A6" w:rsidP="005F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30A6">
              <w:rPr>
                <w:rFonts w:ascii="Angsana New" w:hAnsi="Angsana New"/>
                <w:sz w:val="26"/>
                <w:szCs w:val="26"/>
              </w:rPr>
              <w:t>100</w:t>
            </w:r>
            <w:r w:rsidR="00DE24FD"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DE24FD" w:rsidRPr="00F4482E" w:rsidRDefault="00CF50EF" w:rsidP="00D6772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43,781</w:t>
            </w:r>
          </w:p>
        </w:tc>
        <w:tc>
          <w:tcPr>
            <w:tcW w:w="59" w:type="pct"/>
          </w:tcPr>
          <w:p w:rsidR="00DE24FD" w:rsidRPr="00F4482E" w:rsidRDefault="00DE24FD" w:rsidP="00D6772D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F4482E" w:rsidRDefault="00CF50EF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43,781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</w:tcPr>
          <w:p w:rsidR="00DE24FD" w:rsidRPr="00F4482E" w:rsidRDefault="00CF50EF" w:rsidP="00D677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44,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DE24FD" w:rsidRPr="00F4482E" w:rsidRDefault="00CF50EF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44,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DE24FD" w:rsidRPr="00F4482E">
              <w:rPr>
                <w:rFonts w:ascii="Angsana New" w:hAnsi="Angsan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DE24FD" w:rsidRPr="00F4482E" w:rsidRDefault="00DE24FD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DE24FD" w:rsidRPr="005E2668" w:rsidRDefault="00D830A6" w:rsidP="00421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D830A6">
              <w:rPr>
                <w:rFonts w:ascii="Angsana New" w:hAnsi="Angsana New"/>
                <w:sz w:val="26"/>
                <w:szCs w:val="26"/>
              </w:rPr>
              <w:t>11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E24FD" w:rsidRPr="005E2668">
              <w:rPr>
                <w:rFonts w:ascii="Angsana New" w:hAnsi="Angsana New"/>
                <w:sz w:val="26"/>
                <w:szCs w:val="26"/>
              </w:rPr>
              <w:t>,</w:t>
            </w:r>
            <w:r w:rsidR="00CF50EF" w:rsidRPr="00CF50EF">
              <w:rPr>
                <w:rFonts w:ascii="Angsana New" w:hAnsi="Angsana New"/>
                <w:sz w:val="26"/>
                <w:szCs w:val="26"/>
              </w:rPr>
              <w:t>26</w:t>
            </w:r>
            <w:r w:rsidR="001855F0" w:rsidRPr="001855F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45FA3" w:rsidRPr="00F4482E" w:rsidTr="00845FA3">
        <w:trPr>
          <w:cantSplit/>
          <w:trHeight w:val="632"/>
          <w:tblHeader/>
        </w:trPr>
        <w:tc>
          <w:tcPr>
            <w:tcW w:w="1144" w:type="pct"/>
          </w:tcPr>
          <w:p w:rsidR="00DE24FD" w:rsidRPr="00F4482E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439"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Mega We Care Tanzania Ltd.</w:t>
            </w:r>
          </w:p>
        </w:tc>
        <w:tc>
          <w:tcPr>
            <w:tcW w:w="560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3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แทนซาเนีย</w:t>
            </w:r>
          </w:p>
        </w:tc>
        <w:tc>
          <w:tcPr>
            <w:tcW w:w="288" w:type="pct"/>
          </w:tcPr>
          <w:p w:rsidR="00DE24FD" w:rsidRPr="00F4482E" w:rsidRDefault="00D830A6" w:rsidP="00981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2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30A6">
              <w:rPr>
                <w:rFonts w:ascii="Angsana New" w:hAnsi="Angsana New"/>
                <w:sz w:val="26"/>
                <w:szCs w:val="26"/>
              </w:rPr>
              <w:t>100</w:t>
            </w:r>
            <w:r w:rsidR="00DE24FD"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D130F3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DE24FD" w:rsidRPr="00F4482E" w:rsidRDefault="00D830A6" w:rsidP="005F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30A6">
              <w:rPr>
                <w:rFonts w:ascii="Angsana New" w:hAnsi="Angsana New"/>
                <w:sz w:val="26"/>
                <w:szCs w:val="26"/>
              </w:rPr>
              <w:t>100</w:t>
            </w:r>
            <w:r w:rsidR="00DE24FD"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DE24FD" w:rsidRPr="00F4482E" w:rsidRDefault="00CF50EF" w:rsidP="00D6772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DE24F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DE24FD">
              <w:rPr>
                <w:rFonts w:ascii="Angsana New" w:hAnsi="Angsana New"/>
                <w:sz w:val="26"/>
                <w:szCs w:val="26"/>
                <w:lang w:bidi="th-TH"/>
              </w:rPr>
              <w:t>78</w:t>
            </w:r>
          </w:p>
        </w:tc>
        <w:tc>
          <w:tcPr>
            <w:tcW w:w="59" w:type="pct"/>
          </w:tcPr>
          <w:p w:rsidR="00DE24FD" w:rsidRPr="00F4482E" w:rsidRDefault="00DE24FD" w:rsidP="00D6772D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1,3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</w:tcPr>
          <w:p w:rsidR="00DE24FD" w:rsidRPr="00F4482E" w:rsidRDefault="00CF50EF" w:rsidP="00D677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42198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DE24FD">
              <w:rPr>
                <w:rFonts w:ascii="Angsana New" w:hAnsi="Angsana New"/>
                <w:sz w:val="26"/>
                <w:szCs w:val="26"/>
                <w:lang w:bidi="th-TH"/>
              </w:rPr>
              <w:t>78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1,3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DE24FD" w:rsidRPr="00F4482E" w:rsidRDefault="00DE24FD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DE24FD" w:rsidRPr="00F4482E" w:rsidRDefault="00DE24FD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5FA3" w:rsidRPr="00F4482E" w:rsidTr="00845FA3">
        <w:trPr>
          <w:cantSplit/>
          <w:trHeight w:val="632"/>
          <w:tblHeader/>
        </w:trPr>
        <w:tc>
          <w:tcPr>
            <w:tcW w:w="1144" w:type="pct"/>
          </w:tcPr>
          <w:p w:rsidR="00C369FC" w:rsidRDefault="00C369FC" w:rsidP="00D830A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062BC" w:rsidRPr="00F4482E" w:rsidRDefault="00B062BC" w:rsidP="00D830A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3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DE24FD" w:rsidRPr="00F4482E" w:rsidRDefault="00DE24FD" w:rsidP="005F6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left="370" w:right="-3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326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2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5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2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8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</w:tcPr>
          <w:p w:rsidR="00DE24FD" w:rsidRPr="00F4482E" w:rsidRDefault="00DE24FD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DE24FD" w:rsidRPr="00F4482E" w:rsidRDefault="00DE24FD" w:rsidP="005F617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gridSpan w:val="2"/>
          </w:tcPr>
          <w:p w:rsidR="00DE24FD" w:rsidRPr="00F4482E" w:rsidRDefault="00DE24FD" w:rsidP="005F6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2BC" w:rsidRPr="00F4482E" w:rsidTr="00845FA3">
        <w:trPr>
          <w:cantSplit/>
          <w:trHeight w:val="443"/>
          <w:tblHeader/>
        </w:trPr>
        <w:tc>
          <w:tcPr>
            <w:tcW w:w="1144" w:type="pct"/>
          </w:tcPr>
          <w:p w:rsidR="00B062BC" w:rsidRPr="00F4482E" w:rsidRDefault="00B062BC" w:rsidP="00DF16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56" w:type="pct"/>
            <w:gridSpan w:val="18"/>
          </w:tcPr>
          <w:p w:rsidR="00B062BC" w:rsidRPr="00B062BC" w:rsidRDefault="00B062BC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B062BC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E24FD" w:rsidRPr="00F4482E" w:rsidTr="00845FA3">
        <w:trPr>
          <w:cantSplit/>
          <w:trHeight w:val="443"/>
          <w:tblHeader/>
        </w:trPr>
        <w:tc>
          <w:tcPr>
            <w:tcW w:w="1144" w:type="pct"/>
          </w:tcPr>
          <w:p w:rsidR="00DE24FD" w:rsidRPr="00F4482E" w:rsidRDefault="00DE24FD" w:rsidP="00DF162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DE24FD" w:rsidRPr="00F4482E" w:rsidRDefault="00DE24FD" w:rsidP="00DF16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E24FD" w:rsidRDefault="00DE24FD" w:rsidP="00DF16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E24FD" w:rsidRPr="00F4482E" w:rsidRDefault="00DE24FD" w:rsidP="00DF16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53" w:type="pct"/>
          </w:tcPr>
          <w:p w:rsidR="00DE24FD" w:rsidRDefault="00DE24FD" w:rsidP="00DF16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E24FD" w:rsidRPr="00F4482E" w:rsidRDefault="00DE24FD" w:rsidP="00DF16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ประเทศที่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670" w:type="pct"/>
            <w:gridSpan w:val="3"/>
          </w:tcPr>
          <w:p w:rsidR="00DE24FD" w:rsidRDefault="00DE24FD" w:rsidP="00DF162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E24FD" w:rsidRDefault="00DE24FD" w:rsidP="004B4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E24FD" w:rsidRPr="00F4482E" w:rsidRDefault="00DE24FD" w:rsidP="004B43A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59" w:type="pct"/>
          </w:tcPr>
          <w:p w:rsidR="00DE24FD" w:rsidRPr="00F4482E" w:rsidRDefault="00DE24FD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10" w:type="pct"/>
            <w:gridSpan w:val="3"/>
          </w:tcPr>
          <w:p w:rsidR="00DE24FD" w:rsidRPr="00F4482E" w:rsidRDefault="00DE24FD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E24FD" w:rsidRDefault="00DE24FD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E24FD" w:rsidRPr="00F4482E" w:rsidRDefault="00DE24FD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59" w:type="pct"/>
          </w:tcPr>
          <w:p w:rsidR="00DE24FD" w:rsidRPr="00F4482E" w:rsidRDefault="00DE24FD" w:rsidP="00DF1628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5" w:type="pct"/>
            <w:gridSpan w:val="3"/>
          </w:tcPr>
          <w:p w:rsidR="00DE24FD" w:rsidRDefault="00DE24FD" w:rsidP="00DF16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E24FD" w:rsidRDefault="00DE24FD" w:rsidP="00DF16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E24FD" w:rsidRPr="00F4482E" w:rsidRDefault="00DE24FD" w:rsidP="00DF16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F162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59" w:type="pct"/>
          </w:tcPr>
          <w:p w:rsidR="00DE24FD" w:rsidRPr="00F4482E" w:rsidRDefault="00DE24FD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91" w:type="pct"/>
            <w:gridSpan w:val="4"/>
          </w:tcPr>
          <w:p w:rsidR="00DE24FD" w:rsidRPr="00DF1628" w:rsidRDefault="00DE24FD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162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DE24FD" w:rsidRDefault="00DE24FD" w:rsidP="00DF162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162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งวดหกเดือน</w:t>
            </w:r>
          </w:p>
          <w:p w:rsidR="00DE24FD" w:rsidRPr="00F4482E" w:rsidRDefault="00DE24FD" w:rsidP="00DF162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845FA3" w:rsidRPr="00F4482E" w:rsidTr="00845FA3">
        <w:trPr>
          <w:cantSplit/>
          <w:trHeight w:hRule="exact" w:val="389"/>
          <w:tblHeader/>
        </w:trPr>
        <w:tc>
          <w:tcPr>
            <w:tcW w:w="1144" w:type="pct"/>
          </w:tcPr>
          <w:p w:rsidR="00DE24FD" w:rsidRPr="00F4482E" w:rsidRDefault="00DE24FD" w:rsidP="00B410C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DE24FD" w:rsidRPr="00F4482E" w:rsidRDefault="00DE24FD" w:rsidP="00B410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DE24FD" w:rsidRPr="00F4482E" w:rsidRDefault="00DE24FD" w:rsidP="00B410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pct"/>
          </w:tcPr>
          <w:p w:rsidR="00DE24FD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DE24F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DE24FD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="00DE24F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DE24FD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DE24F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DE24FD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="00DE24F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08" w:type="pct"/>
          </w:tcPr>
          <w:p w:rsidR="00DE24FD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DE24F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DE24FD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="00DE24F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</w:tcPr>
          <w:p w:rsidR="00DE24FD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DE24F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" w:type="pct"/>
            <w:gridSpan w:val="2"/>
          </w:tcPr>
          <w:p w:rsidR="00DE24FD" w:rsidRPr="00F4482E" w:rsidRDefault="00D130F3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DE24F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45FA3" w:rsidRPr="00F4482E" w:rsidTr="00845FA3">
        <w:trPr>
          <w:cantSplit/>
          <w:trHeight w:hRule="exact" w:val="274"/>
          <w:tblHeader/>
        </w:trPr>
        <w:tc>
          <w:tcPr>
            <w:tcW w:w="1144" w:type="pct"/>
          </w:tcPr>
          <w:p w:rsidR="00DE24FD" w:rsidRPr="00F4482E" w:rsidRDefault="00DE24FD" w:rsidP="00B410C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DE24FD" w:rsidRPr="00F4482E" w:rsidRDefault="00DE24FD" w:rsidP="00B410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DE24FD" w:rsidRPr="00F4482E" w:rsidRDefault="00DE24FD" w:rsidP="00B410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pct"/>
          </w:tcPr>
          <w:p w:rsidR="00DE24FD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DE24F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DE24FD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DE24FD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DE24F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DE24FD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08" w:type="pct"/>
          </w:tcPr>
          <w:p w:rsidR="00DE24FD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DE24F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DE24FD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</w:tcPr>
          <w:p w:rsidR="00DE24FD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DE24F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DE24FD" w:rsidRPr="00F4482E" w:rsidRDefault="00DE24FD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" w:type="pct"/>
            <w:gridSpan w:val="2"/>
          </w:tcPr>
          <w:p w:rsidR="00DE24FD" w:rsidRPr="00F4482E" w:rsidRDefault="00CF50EF" w:rsidP="00B4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DE24FD" w:rsidRPr="00F4482E" w:rsidTr="00845FA3">
        <w:trPr>
          <w:cantSplit/>
          <w:trHeight w:val="308"/>
          <w:tblHeader/>
        </w:trPr>
        <w:tc>
          <w:tcPr>
            <w:tcW w:w="1144" w:type="pct"/>
          </w:tcPr>
          <w:p w:rsidR="00DE24FD" w:rsidRPr="00F4482E" w:rsidRDefault="00DE24FD" w:rsidP="00DF162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DE24FD" w:rsidRPr="00F4482E" w:rsidRDefault="00DE24FD" w:rsidP="00DF1628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3" w:type="pct"/>
          </w:tcPr>
          <w:p w:rsidR="00DE24FD" w:rsidRPr="00F4482E" w:rsidRDefault="00DE24FD" w:rsidP="00DF162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0" w:type="pct"/>
            <w:gridSpan w:val="3"/>
          </w:tcPr>
          <w:p w:rsidR="00DE24FD" w:rsidRPr="00E72FF2" w:rsidRDefault="00DE24FD" w:rsidP="00DF16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59" w:type="pct"/>
          </w:tcPr>
          <w:p w:rsidR="00DE24FD" w:rsidRPr="00F4482E" w:rsidRDefault="00DE24FD" w:rsidP="00DF16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DE24FD" w:rsidRPr="00F4482E" w:rsidRDefault="00DE24FD" w:rsidP="00DF162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:rsidR="00DE24FD" w:rsidRPr="00F4482E" w:rsidRDefault="00DE24FD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F4482E" w:rsidRDefault="00DE24FD" w:rsidP="00DF162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:rsidR="00DE24FD" w:rsidRPr="00F4482E" w:rsidRDefault="00DE24FD" w:rsidP="00DF1628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695" w:type="pct"/>
            <w:gridSpan w:val="3"/>
          </w:tcPr>
          <w:p w:rsidR="00DE24FD" w:rsidRPr="0060186E" w:rsidRDefault="00DE24FD" w:rsidP="005D5A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Cordia New"/>
                <w:sz w:val="26"/>
                <w:szCs w:val="26"/>
                <w:lang w:val="en-US" w:bidi="th-TH"/>
              </w:rPr>
            </w:pPr>
            <w:r w:rsidRPr="005D5AF3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(</w:t>
            </w:r>
            <w:r w:rsidRPr="005D5AF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5D5AF3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59" w:type="pct"/>
          </w:tcPr>
          <w:p w:rsidR="00DE24FD" w:rsidRPr="00F4482E" w:rsidRDefault="00DE24FD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DE24FD" w:rsidRPr="00F4482E" w:rsidRDefault="00DE24FD" w:rsidP="00DF162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DE24FD" w:rsidRPr="00F4482E" w:rsidRDefault="00DE24FD" w:rsidP="00DF16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DE24FD" w:rsidRPr="00F4482E" w:rsidRDefault="00DE24FD" w:rsidP="00DF162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5FA3" w:rsidRPr="00F4482E" w:rsidTr="00845FA3">
        <w:trPr>
          <w:cantSplit/>
          <w:trHeight w:val="443"/>
          <w:tblHeader/>
        </w:trPr>
        <w:tc>
          <w:tcPr>
            <w:tcW w:w="1144" w:type="pct"/>
          </w:tcPr>
          <w:p w:rsidR="00C369FC" w:rsidRPr="00F4482E" w:rsidRDefault="00C369FC" w:rsidP="00845FA3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531" w:firstLine="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PT Futamed Pharmaceuticals</w:t>
            </w:r>
          </w:p>
        </w:tc>
        <w:tc>
          <w:tcPr>
            <w:tcW w:w="560" w:type="pct"/>
          </w:tcPr>
          <w:p w:rsidR="00C369FC" w:rsidRPr="00F4482E" w:rsidRDefault="00C369FC" w:rsidP="00C369F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C369FC" w:rsidRDefault="00C369FC" w:rsidP="00C369FC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C369FC" w:rsidRPr="00F4482E" w:rsidRDefault="00C369FC" w:rsidP="00C369FC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และรับจ้างผลิต</w:t>
            </w:r>
          </w:p>
        </w:tc>
        <w:tc>
          <w:tcPr>
            <w:tcW w:w="353" w:type="pct"/>
          </w:tcPr>
          <w:p w:rsidR="00C369FC" w:rsidRPr="00F4482E" w:rsidRDefault="00C369FC" w:rsidP="00C369F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288" w:type="pct"/>
          </w:tcPr>
          <w:p w:rsidR="00C369FC" w:rsidRPr="00F4482E" w:rsidRDefault="001855F0" w:rsidP="00C36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55F0">
              <w:rPr>
                <w:rFonts w:ascii="Angsana New" w:hAnsi="Angsana New"/>
                <w:sz w:val="26"/>
                <w:szCs w:val="26"/>
              </w:rPr>
              <w:t>8</w:t>
            </w:r>
            <w:r w:rsidR="00CF50EF"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C369FC">
              <w:rPr>
                <w:rFonts w:ascii="Angsana New" w:hAnsi="Angsana New"/>
                <w:sz w:val="26"/>
                <w:szCs w:val="26"/>
              </w:rPr>
              <w:t>.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4</w:t>
            </w:r>
            <w:r w:rsidR="00CF50EF" w:rsidRPr="00CF50E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C369FC" w:rsidRPr="00F4482E" w:rsidRDefault="00C369FC" w:rsidP="00C36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left="370"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326" w:type="pct"/>
          </w:tcPr>
          <w:p w:rsidR="00C369FC" w:rsidRPr="00F4482E" w:rsidRDefault="00D830A6" w:rsidP="00C369F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2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130F3" w:rsidRPr="00D130F3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1855F0" w:rsidRPr="001855F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C369F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D130F3" w:rsidRPr="00D130F3">
              <w:rPr>
                <w:rFonts w:ascii="Angsana New" w:hAnsi="Angsana New"/>
                <w:sz w:val="26"/>
                <w:szCs w:val="26"/>
                <w:lang w:val="en-US" w:bidi="th-TH"/>
              </w:rPr>
              <w:t>544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619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5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2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</w:tcPr>
          <w:p w:rsidR="00C369FC" w:rsidRPr="00F4482E" w:rsidRDefault="00D130F3" w:rsidP="00845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130F3">
              <w:rPr>
                <w:rFonts w:ascii="Angsana New" w:hAnsi="Angsana New"/>
                <w:sz w:val="26"/>
                <w:szCs w:val="26"/>
                <w:lang w:val="en-US" w:bidi="th-TH"/>
              </w:rPr>
              <w:t>53</w:t>
            </w:r>
            <w:r w:rsidR="001855F0" w:rsidRPr="001855F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C369FC">
              <w:rPr>
                <w:rFonts w:ascii="Angsana New" w:hAnsi="Angsana New"/>
                <w:sz w:val="26"/>
                <w:szCs w:val="26"/>
                <w:lang w:val="en-US" w:bidi="th-TH"/>
              </w:rPr>
              <w:t>,7</w:t>
            </w:r>
            <w:r w:rsidRPr="00D130F3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8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</w:tcPr>
          <w:p w:rsidR="00C369FC" w:rsidRPr="00F4482E" w:rsidRDefault="00C369FC" w:rsidP="00845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9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gridSpan w:val="2"/>
          </w:tcPr>
          <w:p w:rsidR="00C369FC" w:rsidRPr="00F4482E" w:rsidRDefault="00C369FC" w:rsidP="00845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5FA3" w:rsidRPr="00F4482E" w:rsidTr="00845FA3">
        <w:trPr>
          <w:cantSplit/>
          <w:trHeight w:val="443"/>
          <w:tblHeader/>
        </w:trPr>
        <w:tc>
          <w:tcPr>
            <w:tcW w:w="1144" w:type="pct"/>
          </w:tcPr>
          <w:p w:rsidR="00C369FC" w:rsidRPr="00F4482E" w:rsidRDefault="00C369FC" w:rsidP="00845FA3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531" w:firstLine="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Health at Home Pte Ltd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560" w:type="pct"/>
          </w:tcPr>
          <w:p w:rsidR="00C369FC" w:rsidRPr="00F4482E" w:rsidRDefault="00C369FC" w:rsidP="00C369FC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สนับสนุน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ด้านดิจิตอลของ</w:t>
            </w: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ผลิตภัณฑ์ภายใต้</w:t>
            </w:r>
            <w:r w:rsidRPr="00F4482E">
              <w:rPr>
                <w:rFonts w:ascii="Angsana New" w:hAnsi="Angsan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353" w:type="pct"/>
          </w:tcPr>
          <w:p w:rsidR="00C369FC" w:rsidRPr="00F4482E" w:rsidRDefault="00C369FC" w:rsidP="00C369F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88" w:type="pct"/>
          </w:tcPr>
          <w:p w:rsidR="00C369FC" w:rsidRPr="000A6968" w:rsidRDefault="00C369FC" w:rsidP="0073790F">
            <w:pPr>
              <w:pStyle w:val="acctfourfigures"/>
              <w:tabs>
                <w:tab w:val="clear" w:pos="765"/>
              </w:tabs>
              <w:spacing w:line="240" w:lineRule="atLeast"/>
              <w:ind w:left="-79" w:right="-355"/>
              <w:jc w:val="center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</w:t>
            </w:r>
            <w:r w:rsidR="00D130F3">
              <w:rPr>
                <w:rFonts w:ascii="Angsana New" w:hAnsi="Angsana New"/>
                <w:sz w:val="26"/>
                <w:szCs w:val="26"/>
              </w:rPr>
              <w:t>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="00D130F3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D130F3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0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C369FC" w:rsidRPr="00F4482E" w:rsidRDefault="00C369FC" w:rsidP="0073790F">
            <w:pPr>
              <w:pStyle w:val="acctfourfigures"/>
              <w:tabs>
                <w:tab w:val="clear" w:pos="765"/>
              </w:tabs>
              <w:spacing w:line="240" w:lineRule="atLeast"/>
              <w:ind w:left="-79" w:right="-4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C369FC" w:rsidRPr="005F67D9" w:rsidRDefault="00C369FC" w:rsidP="00C369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C369FC" w:rsidRDefault="00C369FC" w:rsidP="00C369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:rsidR="00C369FC" w:rsidRPr="00F4482E" w:rsidRDefault="00C369FC" w:rsidP="00845FA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  <w:tcBorders>
              <w:bottom w:val="single" w:sz="4" w:space="0" w:color="auto"/>
            </w:tcBorders>
          </w:tcPr>
          <w:p w:rsidR="00C369FC" w:rsidRPr="00F4482E" w:rsidRDefault="00C369FC" w:rsidP="00845FA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5FA3" w:rsidRPr="00F4482E" w:rsidTr="00845FA3">
        <w:trPr>
          <w:cantSplit/>
          <w:trHeight w:hRule="exact" w:val="302"/>
          <w:tblHeader/>
        </w:trPr>
        <w:tc>
          <w:tcPr>
            <w:tcW w:w="1144" w:type="pct"/>
          </w:tcPr>
          <w:p w:rsidR="00C369FC" w:rsidRPr="00F4482E" w:rsidRDefault="00C369FC" w:rsidP="00845FA3">
            <w:pPr>
              <w:tabs>
                <w:tab w:val="left" w:pos="540"/>
              </w:tabs>
              <w:ind w:left="531" w:hanging="90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60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</w:t>
            </w:r>
            <w:r w:rsidR="00CF50EF" w:rsidRPr="00CF50E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</w:t>
            </w:r>
            <w:r w:rsidR="00CF50EF" w:rsidRPr="00CF50E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,874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</w:tcPr>
          <w:p w:rsidR="00C369FC" w:rsidRDefault="00C369FC" w:rsidP="00845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757,189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</w:tcPr>
          <w:p w:rsidR="00C369FC" w:rsidRPr="00F4482E" w:rsidRDefault="00C369FC" w:rsidP="00845FA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</w:tcPr>
          <w:p w:rsidR="00C369FC" w:rsidRPr="00F4482E" w:rsidRDefault="00C369FC" w:rsidP="00C369F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369FC" w:rsidRPr="005E2668" w:rsidRDefault="00C369FC" w:rsidP="00845FA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E266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113,</w:t>
            </w:r>
            <w:r w:rsidR="00CF50EF" w:rsidRPr="00CF50E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</w:t>
            </w:r>
            <w:r w:rsidRPr="005E266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</w:t>
            </w:r>
          </w:p>
        </w:tc>
      </w:tr>
    </w:tbl>
    <w:p w:rsidR="009361FB" w:rsidRDefault="009361FB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5284" w:type="pct"/>
        <w:tblInd w:w="-27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6"/>
        <w:gridCol w:w="1710"/>
        <w:gridCol w:w="1084"/>
        <w:gridCol w:w="888"/>
        <w:gridCol w:w="178"/>
        <w:gridCol w:w="949"/>
        <w:gridCol w:w="175"/>
        <w:gridCol w:w="983"/>
        <w:gridCol w:w="164"/>
        <w:gridCol w:w="15"/>
        <w:gridCol w:w="967"/>
        <w:gridCol w:w="6"/>
        <w:gridCol w:w="169"/>
        <w:gridCol w:w="952"/>
        <w:gridCol w:w="164"/>
        <w:gridCol w:w="927"/>
        <w:gridCol w:w="40"/>
        <w:gridCol w:w="138"/>
        <w:gridCol w:w="28"/>
        <w:gridCol w:w="909"/>
        <w:gridCol w:w="169"/>
        <w:gridCol w:w="964"/>
      </w:tblGrid>
      <w:tr w:rsidR="009361FB" w:rsidRPr="00074C25" w:rsidTr="00845FA3">
        <w:trPr>
          <w:cantSplit/>
          <w:trHeight w:hRule="exact" w:val="331"/>
        </w:trPr>
        <w:tc>
          <w:tcPr>
            <w:tcW w:w="1230" w:type="pct"/>
          </w:tcPr>
          <w:p w:rsidR="009361FB" w:rsidRPr="00821F8B" w:rsidRDefault="009361FB" w:rsidP="009361FB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70" w:type="pct"/>
            <w:gridSpan w:val="21"/>
          </w:tcPr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A3" w:rsidRPr="00074C25" w:rsidTr="00845FA3">
        <w:trPr>
          <w:cantSplit/>
        </w:trPr>
        <w:tc>
          <w:tcPr>
            <w:tcW w:w="1230" w:type="pct"/>
          </w:tcPr>
          <w:p w:rsidR="009361FB" w:rsidRPr="00821F8B" w:rsidRDefault="009361FB" w:rsidP="009361FB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br w:type="page"/>
            </w:r>
            <w:r w:rsidRPr="00821F8B">
              <w:rPr>
                <w:rFonts w:ascii="Angsana New" w:hAnsi="Angsana New"/>
                <w:sz w:val="26"/>
                <w:szCs w:val="26"/>
                <w:cs/>
              </w:rPr>
              <w:br/>
            </w:r>
          </w:p>
        </w:tc>
        <w:tc>
          <w:tcPr>
            <w:tcW w:w="557" w:type="pct"/>
          </w:tcPr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027C0" w:rsidRPr="00821F8B" w:rsidRDefault="008027C0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53" w:type="pct"/>
          </w:tcPr>
          <w:p w:rsidR="008027C0" w:rsidRPr="00821F8B" w:rsidRDefault="008027C0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ประเทศที่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656" w:type="pct"/>
            <w:gridSpan w:val="3"/>
          </w:tcPr>
          <w:p w:rsidR="008027C0" w:rsidRPr="00821F8B" w:rsidRDefault="008027C0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45FA3" w:rsidRDefault="00845FA3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57" w:type="pct"/>
          </w:tcPr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pct"/>
            <w:gridSpan w:val="4"/>
          </w:tcPr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027C0" w:rsidRPr="00821F8B" w:rsidRDefault="008027C0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57" w:type="pct"/>
            <w:gridSpan w:val="2"/>
          </w:tcPr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5" w:type="pct"/>
            <w:gridSpan w:val="3"/>
          </w:tcPr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027C0" w:rsidRPr="00821F8B" w:rsidRDefault="008027C0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821F8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8" w:type="pct"/>
            <w:gridSpan w:val="2"/>
          </w:tcPr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pct"/>
            <w:gridSpan w:val="4"/>
          </w:tcPr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  <w:p w:rsidR="009361FB" w:rsidRPr="00821F8B" w:rsidRDefault="009361FB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สำหรั</w:t>
            </w:r>
            <w:r w:rsidR="00EA15D0" w:rsidRPr="00821F8B">
              <w:rPr>
                <w:rFonts w:ascii="Angsana New" w:hAnsi="Angsana New" w:hint="cs"/>
                <w:sz w:val="26"/>
                <w:szCs w:val="26"/>
                <w:cs/>
              </w:rPr>
              <w:t>บงวด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="00EA15D0" w:rsidRPr="00821F8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  <w:p w:rsidR="00EA15D0" w:rsidRPr="00821F8B" w:rsidRDefault="00EA15D0" w:rsidP="009361FB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845FA3" w:rsidRPr="00074C25" w:rsidTr="00845FA3">
        <w:trPr>
          <w:cantSplit/>
          <w:trHeight w:hRule="exact" w:val="331"/>
        </w:trPr>
        <w:tc>
          <w:tcPr>
            <w:tcW w:w="1230" w:type="pct"/>
          </w:tcPr>
          <w:p w:rsidR="00821F8B" w:rsidRPr="00821F8B" w:rsidRDefault="00821F8B" w:rsidP="00821F8B">
            <w:pPr>
              <w:pStyle w:val="acctfourfigures"/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7" w:type="pct"/>
          </w:tcPr>
          <w:p w:rsidR="00821F8B" w:rsidRPr="00821F8B" w:rsidRDefault="00821F8B" w:rsidP="00821F8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821F8B" w:rsidRPr="00821F8B" w:rsidRDefault="00821F8B" w:rsidP="00821F8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" w:type="pct"/>
          </w:tcPr>
          <w:p w:rsidR="00821F8B" w:rsidRPr="00821F8B" w:rsidRDefault="00D130F3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8" w:type="pct"/>
          </w:tcPr>
          <w:p w:rsidR="00821F8B" w:rsidRPr="00821F8B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821F8B" w:rsidRPr="00821F8B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7" w:type="pct"/>
          </w:tcPr>
          <w:p w:rsidR="00821F8B" w:rsidRPr="00821F8B" w:rsidRDefault="00821F8B" w:rsidP="00821F8B">
            <w:pPr>
              <w:pStyle w:val="acctmergecolhdg"/>
              <w:spacing w:line="240" w:lineRule="atLeas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821F8B" w:rsidRPr="00821F8B" w:rsidRDefault="00D130F3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8" w:type="pct"/>
            <w:gridSpan w:val="2"/>
          </w:tcPr>
          <w:p w:rsidR="00821F8B" w:rsidRPr="00821F8B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" w:type="pct"/>
            <w:gridSpan w:val="2"/>
          </w:tcPr>
          <w:p w:rsidR="00821F8B" w:rsidRPr="00821F8B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5" w:type="pct"/>
          </w:tcPr>
          <w:p w:rsidR="00821F8B" w:rsidRPr="00821F8B" w:rsidRDefault="00821F8B" w:rsidP="00821F8B">
            <w:pPr>
              <w:pStyle w:val="acctmergecolhdg"/>
              <w:spacing w:line="240" w:lineRule="atLeas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0" w:type="pct"/>
          </w:tcPr>
          <w:p w:rsidR="00821F8B" w:rsidRPr="00821F8B" w:rsidRDefault="00D130F3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3" w:type="pct"/>
          </w:tcPr>
          <w:p w:rsidR="00821F8B" w:rsidRPr="00821F8B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</w:tcPr>
          <w:p w:rsidR="00821F8B" w:rsidRPr="00821F8B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4" w:type="pct"/>
            <w:gridSpan w:val="2"/>
          </w:tcPr>
          <w:p w:rsidR="00821F8B" w:rsidRPr="00821F8B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" w:type="pct"/>
          </w:tcPr>
          <w:p w:rsidR="00821F8B" w:rsidRPr="00821F8B" w:rsidRDefault="00D130F3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5" w:type="pct"/>
          </w:tcPr>
          <w:p w:rsidR="00821F8B" w:rsidRPr="00821F8B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</w:tcPr>
          <w:p w:rsidR="00821F8B" w:rsidRPr="00821F8B" w:rsidRDefault="00D130F3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45FA3" w:rsidRPr="00074C25" w:rsidTr="00845FA3">
        <w:trPr>
          <w:cantSplit/>
          <w:trHeight w:hRule="exact" w:val="331"/>
        </w:trPr>
        <w:tc>
          <w:tcPr>
            <w:tcW w:w="1230" w:type="pct"/>
          </w:tcPr>
          <w:p w:rsidR="00821F8B" w:rsidRPr="00821F8B" w:rsidRDefault="00821F8B" w:rsidP="00821F8B">
            <w:pPr>
              <w:pStyle w:val="acctfourfigures"/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7" w:type="pct"/>
          </w:tcPr>
          <w:p w:rsidR="00821F8B" w:rsidRPr="00821F8B" w:rsidRDefault="00821F8B" w:rsidP="00821F8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821F8B" w:rsidRPr="00821F8B" w:rsidRDefault="00821F8B" w:rsidP="00821F8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" w:type="pct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8" w:type="pct"/>
          </w:tcPr>
          <w:p w:rsidR="00821F8B" w:rsidRPr="00821F8B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7" w:type="pct"/>
          </w:tcPr>
          <w:p w:rsidR="00821F8B" w:rsidRPr="00821F8B" w:rsidRDefault="00821F8B" w:rsidP="00821F8B">
            <w:pPr>
              <w:pStyle w:val="acctmergecolhdg"/>
              <w:spacing w:line="240" w:lineRule="atLeas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3" w:type="pct"/>
          </w:tcPr>
          <w:p w:rsidR="00821F8B" w:rsidRPr="00821F8B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2" w:type="pct"/>
            <w:gridSpan w:val="3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5" w:type="pct"/>
          </w:tcPr>
          <w:p w:rsidR="00821F8B" w:rsidRPr="00821F8B" w:rsidRDefault="00821F8B" w:rsidP="00821F8B">
            <w:pPr>
              <w:pStyle w:val="acctmergecolhdg"/>
              <w:spacing w:line="240" w:lineRule="atLeas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0" w:type="pct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3" w:type="pct"/>
          </w:tcPr>
          <w:p w:rsidR="00821F8B" w:rsidRPr="00821F8B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4" w:type="pct"/>
            <w:gridSpan w:val="2"/>
          </w:tcPr>
          <w:p w:rsidR="00821F8B" w:rsidRPr="00821F8B" w:rsidRDefault="00821F8B" w:rsidP="00821F8B">
            <w:pPr>
              <w:pStyle w:val="acctfourfigures"/>
              <w:tabs>
                <w:tab w:val="clear" w:pos="765"/>
              </w:tabs>
              <w:spacing w:line="240" w:lineRule="atLeas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" w:type="pct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5" w:type="pct"/>
          </w:tcPr>
          <w:p w:rsidR="00821F8B" w:rsidRPr="00821F8B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9361FB" w:rsidRPr="00074C25" w:rsidTr="00845FA3">
        <w:trPr>
          <w:cantSplit/>
        </w:trPr>
        <w:tc>
          <w:tcPr>
            <w:tcW w:w="1230" w:type="pct"/>
          </w:tcPr>
          <w:p w:rsidR="009361FB" w:rsidRPr="00821F8B" w:rsidRDefault="009361FB" w:rsidP="009361FB">
            <w:pPr>
              <w:pStyle w:val="acctfourfigures"/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7" w:type="pct"/>
          </w:tcPr>
          <w:p w:rsidR="009361FB" w:rsidRPr="00821F8B" w:rsidRDefault="009361FB" w:rsidP="009361F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9361FB" w:rsidRPr="00821F8B" w:rsidRDefault="009361FB" w:rsidP="009361F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</w:tcPr>
          <w:p w:rsidR="009361FB" w:rsidRPr="00821F8B" w:rsidRDefault="009361FB" w:rsidP="00936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7" w:type="pct"/>
          </w:tcPr>
          <w:p w:rsidR="009361FB" w:rsidRPr="00821F8B" w:rsidRDefault="009361FB" w:rsidP="009361FB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147" w:type="pct"/>
            <w:gridSpan w:val="15"/>
          </w:tcPr>
          <w:p w:rsidR="009361FB" w:rsidRPr="00821F8B" w:rsidRDefault="009361FB" w:rsidP="00D1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1F8B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  <w:t>(พันบาท)</w:t>
            </w:r>
            <w:r w:rsidRPr="00821F8B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</w:t>
            </w:r>
          </w:p>
        </w:tc>
      </w:tr>
      <w:tr w:rsidR="009361FB" w:rsidRPr="00074C25" w:rsidTr="00845FA3">
        <w:trPr>
          <w:cantSplit/>
        </w:trPr>
        <w:tc>
          <w:tcPr>
            <w:tcW w:w="4999" w:type="pct"/>
            <w:gridSpan w:val="22"/>
          </w:tcPr>
          <w:p w:rsidR="009361FB" w:rsidRPr="00821F8B" w:rsidRDefault="009361FB" w:rsidP="00845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368" w:right="-131" w:firstLine="270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  <w:r w:rsidRPr="00821F8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21F8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(ลงทุนผ่านทางบริษัท เมก้า ไลฟ์ไซแอ็นซ์ พีทีวาย จำกัด</w:t>
            </w:r>
            <w:r w:rsidR="00B60657" w:rsidRPr="00821F8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845FA3" w:rsidRPr="00074C25" w:rsidTr="00845FA3">
        <w:trPr>
          <w:cantSplit/>
        </w:trPr>
        <w:tc>
          <w:tcPr>
            <w:tcW w:w="1230" w:type="pct"/>
          </w:tcPr>
          <w:p w:rsidR="00DE24FD" w:rsidRPr="00821F8B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5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Mega Lifesciences (Australia)</w:t>
            </w: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21F8B">
              <w:rPr>
                <w:rFonts w:ascii="Angsana New" w:hAnsi="Angsana New"/>
                <w:sz w:val="26"/>
                <w:szCs w:val="26"/>
              </w:rPr>
              <w:t>Pty. Limited</w:t>
            </w:r>
          </w:p>
        </w:tc>
        <w:tc>
          <w:tcPr>
            <w:tcW w:w="557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และรับจ้างผลิต</w:t>
            </w:r>
          </w:p>
        </w:tc>
        <w:tc>
          <w:tcPr>
            <w:tcW w:w="353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289" w:type="pct"/>
          </w:tcPr>
          <w:p w:rsidR="00DE24FD" w:rsidRPr="00821F8B" w:rsidRDefault="00DE24FD" w:rsidP="00D677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8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7" w:type="pct"/>
          </w:tcPr>
          <w:p w:rsidR="00DE24FD" w:rsidRPr="00821F8B" w:rsidRDefault="00DE24FD" w:rsidP="006329BB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499,5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53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3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8,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55" w:type="pct"/>
          </w:tcPr>
          <w:p w:rsidR="00DE24FD" w:rsidRPr="00821F8B" w:rsidRDefault="00DE24FD" w:rsidP="006329BB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0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 w:rsidR="00D130F3">
              <w:rPr>
                <w:rFonts w:ascii="Angsana New" w:hAnsi="Angsana New"/>
                <w:sz w:val="26"/>
                <w:szCs w:val="26"/>
                <w:lang w:bidi="th-TH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1,389</w:t>
            </w:r>
          </w:p>
        </w:tc>
        <w:tc>
          <w:tcPr>
            <w:tcW w:w="53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2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47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,15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  <w:gridSpan w:val="2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6" w:type="pct"/>
          </w:tcPr>
          <w:p w:rsidR="00DE24FD" w:rsidRPr="00821F8B" w:rsidRDefault="00DE24FD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5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</w:tcPr>
          <w:p w:rsidR="00DE24FD" w:rsidRPr="00821F8B" w:rsidRDefault="00DE24FD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5FA3" w:rsidRPr="00074C25" w:rsidTr="00845FA3">
        <w:trPr>
          <w:cantSplit/>
        </w:trPr>
        <w:tc>
          <w:tcPr>
            <w:tcW w:w="1230" w:type="pct"/>
          </w:tcPr>
          <w:p w:rsidR="00DE24FD" w:rsidRPr="00821F8B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458" w:firstLine="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Mega Lifesciences (Vietnam) Limited</w:t>
            </w:r>
          </w:p>
        </w:tc>
        <w:tc>
          <w:tcPr>
            <w:tcW w:w="557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และจัดจำหน่าย</w:t>
            </w:r>
          </w:p>
        </w:tc>
        <w:tc>
          <w:tcPr>
            <w:tcW w:w="353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89" w:type="pct"/>
          </w:tcPr>
          <w:p w:rsidR="00DE24FD" w:rsidRPr="00821F8B" w:rsidRDefault="00DE24FD" w:rsidP="00D677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8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7" w:type="pct"/>
          </w:tcPr>
          <w:p w:rsidR="00DE24FD" w:rsidRPr="00821F8B" w:rsidRDefault="00DE24FD" w:rsidP="006329BB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DE24FD" w:rsidRPr="00821F8B" w:rsidRDefault="00D830A6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DE24FD">
              <w:rPr>
                <w:rFonts w:ascii="Angsana New" w:hAnsi="Angsana New"/>
                <w:sz w:val="26"/>
                <w:szCs w:val="26"/>
                <w:lang w:val="en-US" w:bidi="th-TH"/>
              </w:rPr>
              <w:t>7,9</w:t>
            </w:r>
            <w:r w:rsidR="00D130F3" w:rsidRPr="00D130F3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DE24FD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53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3"/>
          </w:tcPr>
          <w:p w:rsidR="00DE24FD" w:rsidRPr="00821F8B" w:rsidRDefault="00D830A6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DE24FD" w:rsidRPr="00821F8B">
              <w:rPr>
                <w:rFonts w:ascii="Angsana New" w:hAnsi="Angsana New"/>
                <w:sz w:val="26"/>
                <w:szCs w:val="26"/>
                <w:lang w:val="en-US" w:bidi="th-TH"/>
              </w:rPr>
              <w:t>7,9</w:t>
            </w:r>
            <w:r w:rsidR="00D130F3" w:rsidRPr="00D130F3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DE24FD" w:rsidRPr="00821F8B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55" w:type="pct"/>
          </w:tcPr>
          <w:p w:rsidR="00DE24FD" w:rsidRPr="00821F8B" w:rsidRDefault="00DE24FD" w:rsidP="006329BB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0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,8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53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2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,8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54" w:type="pct"/>
            <w:gridSpan w:val="2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6" w:type="pct"/>
          </w:tcPr>
          <w:p w:rsidR="00DE24FD" w:rsidRPr="00821F8B" w:rsidRDefault="00DE24FD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5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</w:tcPr>
          <w:p w:rsidR="00DE24FD" w:rsidRPr="00821F8B" w:rsidRDefault="00DE24FD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5FA3" w:rsidRPr="00074C25" w:rsidTr="00845FA3">
        <w:trPr>
          <w:cantSplit/>
        </w:trPr>
        <w:tc>
          <w:tcPr>
            <w:tcW w:w="1230" w:type="pct"/>
          </w:tcPr>
          <w:p w:rsidR="00DE24FD" w:rsidRPr="00821F8B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458" w:firstLine="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PT Mega Lifesciences</w:t>
            </w:r>
          </w:p>
        </w:tc>
        <w:tc>
          <w:tcPr>
            <w:tcW w:w="557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3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289" w:type="pct"/>
          </w:tcPr>
          <w:p w:rsidR="00DE24FD" w:rsidRPr="00821F8B" w:rsidRDefault="00DE24FD" w:rsidP="00D677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9</w:t>
            </w:r>
            <w:r w:rsidR="001855F0" w:rsidRPr="001855F0">
              <w:rPr>
                <w:rFonts w:ascii="Angsana New" w:hAnsi="Angsana New"/>
                <w:sz w:val="26"/>
                <w:szCs w:val="26"/>
              </w:rPr>
              <w:t>8</w:t>
            </w:r>
            <w:r w:rsidRPr="00821F8B">
              <w:rPr>
                <w:rFonts w:ascii="Angsana New" w:hAnsi="Angsana New"/>
                <w:sz w:val="26"/>
                <w:szCs w:val="26"/>
              </w:rPr>
              <w:t>.99</w:t>
            </w:r>
          </w:p>
        </w:tc>
        <w:tc>
          <w:tcPr>
            <w:tcW w:w="58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9</w:t>
            </w:r>
            <w:r w:rsidR="001855F0" w:rsidRPr="001855F0">
              <w:rPr>
                <w:rFonts w:ascii="Angsana New" w:hAnsi="Angsana New"/>
                <w:sz w:val="26"/>
                <w:szCs w:val="26"/>
              </w:rPr>
              <w:t>8</w:t>
            </w:r>
            <w:r w:rsidRPr="00821F8B">
              <w:rPr>
                <w:rFonts w:ascii="Angsana New" w:hAnsi="Angsana New"/>
                <w:sz w:val="26"/>
                <w:szCs w:val="26"/>
              </w:rPr>
              <w:t>.99</w:t>
            </w:r>
          </w:p>
        </w:tc>
        <w:tc>
          <w:tcPr>
            <w:tcW w:w="57" w:type="pct"/>
          </w:tcPr>
          <w:p w:rsidR="00DE24FD" w:rsidRPr="00821F8B" w:rsidRDefault="00DE24FD" w:rsidP="006329BB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DE24FD" w:rsidRPr="00821F8B" w:rsidRDefault="00DE24FD" w:rsidP="00D6772D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15,1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53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3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15,1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55" w:type="pct"/>
          </w:tcPr>
          <w:p w:rsidR="00DE24FD" w:rsidRPr="00821F8B" w:rsidRDefault="00DE24FD" w:rsidP="006329BB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0" w:type="pct"/>
          </w:tcPr>
          <w:p w:rsidR="00DE24FD" w:rsidRPr="00821F8B" w:rsidRDefault="00DE24FD" w:rsidP="00D6772D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15,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3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2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15,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4" w:type="pct"/>
            <w:gridSpan w:val="2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6" w:type="pct"/>
          </w:tcPr>
          <w:p w:rsidR="00DE24FD" w:rsidRPr="00821F8B" w:rsidRDefault="00DE24F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5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</w:tcPr>
          <w:p w:rsidR="00DE24FD" w:rsidRPr="00821F8B" w:rsidRDefault="00DE24FD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5FA3" w:rsidRPr="00074C25" w:rsidTr="00845FA3">
        <w:trPr>
          <w:cantSplit/>
        </w:trPr>
        <w:tc>
          <w:tcPr>
            <w:tcW w:w="1230" w:type="pct"/>
          </w:tcPr>
          <w:p w:rsidR="00DE24FD" w:rsidRPr="00821F8B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458" w:firstLine="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Mega Lifesciences PTY Limited</w:t>
            </w:r>
          </w:p>
        </w:tc>
        <w:tc>
          <w:tcPr>
            <w:tcW w:w="557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และจัดจำหน่าย</w:t>
            </w:r>
          </w:p>
        </w:tc>
        <w:tc>
          <w:tcPr>
            <w:tcW w:w="353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289" w:type="pct"/>
          </w:tcPr>
          <w:p w:rsidR="00DE24FD" w:rsidRPr="00821F8B" w:rsidRDefault="00DE24FD" w:rsidP="00D677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DE24FD" w:rsidRPr="00821F8B" w:rsidRDefault="00DE24FD" w:rsidP="006329BB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DE24FD" w:rsidRPr="00821F8B" w:rsidRDefault="00DE24FD" w:rsidP="00D6772D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15,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81</w:t>
            </w:r>
          </w:p>
        </w:tc>
        <w:tc>
          <w:tcPr>
            <w:tcW w:w="53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3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15,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81</w:t>
            </w:r>
          </w:p>
        </w:tc>
        <w:tc>
          <w:tcPr>
            <w:tcW w:w="55" w:type="pct"/>
          </w:tcPr>
          <w:p w:rsidR="00DE24FD" w:rsidRPr="00821F8B" w:rsidRDefault="00DE24FD" w:rsidP="006329BB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0" w:type="pct"/>
          </w:tcPr>
          <w:p w:rsidR="00DE24FD" w:rsidRPr="00821F8B" w:rsidRDefault="00DE24FD" w:rsidP="00D6772D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18,8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3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2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18,8</w:t>
            </w:r>
            <w:r w:rsidR="00CF50EF"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D830A6"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4" w:type="pct"/>
            <w:gridSpan w:val="2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6" w:type="pct"/>
          </w:tcPr>
          <w:p w:rsidR="00DE24FD" w:rsidRPr="00821F8B" w:rsidRDefault="00DE24F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5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</w:tcPr>
          <w:p w:rsidR="00DE24FD" w:rsidRPr="00821F8B" w:rsidRDefault="00DE24FD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5FA3" w:rsidRPr="00074C25" w:rsidTr="00845FA3">
        <w:trPr>
          <w:cantSplit/>
        </w:trPr>
        <w:tc>
          <w:tcPr>
            <w:tcW w:w="1230" w:type="pct"/>
          </w:tcPr>
          <w:p w:rsidR="00DE24FD" w:rsidRPr="00821F8B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5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Mega Lifesciences Nigeria Limited</w:t>
            </w:r>
          </w:p>
        </w:tc>
        <w:tc>
          <w:tcPr>
            <w:tcW w:w="557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และจัดจำหน่าย</w:t>
            </w:r>
          </w:p>
        </w:tc>
        <w:tc>
          <w:tcPr>
            <w:tcW w:w="353" w:type="pct"/>
          </w:tcPr>
          <w:p w:rsidR="00DE24FD" w:rsidRPr="00821F8B" w:rsidRDefault="00DE24FD" w:rsidP="006329BB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ไนจีเรีย</w:t>
            </w:r>
          </w:p>
        </w:tc>
        <w:tc>
          <w:tcPr>
            <w:tcW w:w="289" w:type="pct"/>
          </w:tcPr>
          <w:p w:rsidR="00DE24FD" w:rsidRPr="00821F8B" w:rsidRDefault="00DE24FD" w:rsidP="00D677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DE24FD" w:rsidRPr="00821F8B" w:rsidRDefault="00DE24FD" w:rsidP="006329BB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DE24FD" w:rsidRPr="00821F8B" w:rsidRDefault="00DE24FD" w:rsidP="00D6772D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14,885</w:t>
            </w:r>
          </w:p>
        </w:tc>
        <w:tc>
          <w:tcPr>
            <w:tcW w:w="53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3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14,885</w:t>
            </w:r>
          </w:p>
        </w:tc>
        <w:tc>
          <w:tcPr>
            <w:tcW w:w="55" w:type="pct"/>
          </w:tcPr>
          <w:p w:rsidR="00DE24FD" w:rsidRPr="00821F8B" w:rsidRDefault="00DE24FD" w:rsidP="006329BB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0" w:type="pct"/>
          </w:tcPr>
          <w:p w:rsidR="00DE24FD" w:rsidRPr="00821F8B" w:rsidRDefault="00DE24FD" w:rsidP="00D6772D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 w:cs="Angsana New" w:hint="cs"/>
                <w:sz w:val="26"/>
                <w:szCs w:val="26"/>
              </w:rPr>
              <w:t>17,89</w:t>
            </w:r>
            <w:r w:rsidR="00CF50EF" w:rsidRPr="00CF50E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53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2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 w:cs="Angsana New" w:hint="cs"/>
                <w:sz w:val="26"/>
                <w:szCs w:val="26"/>
              </w:rPr>
              <w:t>17,89</w:t>
            </w:r>
            <w:r w:rsidR="00CF50EF" w:rsidRPr="00CF50E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54" w:type="pct"/>
            <w:gridSpan w:val="2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6" w:type="pct"/>
          </w:tcPr>
          <w:p w:rsidR="00DE24FD" w:rsidRPr="00821F8B" w:rsidRDefault="00DE24F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5" w:type="pct"/>
          </w:tcPr>
          <w:p w:rsidR="00DE24FD" w:rsidRPr="00821F8B" w:rsidRDefault="00DE24FD" w:rsidP="006329BB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</w:tcPr>
          <w:p w:rsidR="00DE24FD" w:rsidRPr="00821F8B" w:rsidRDefault="00DE24FD" w:rsidP="006329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9361FB" w:rsidRDefault="009361FB" w:rsidP="009361FB">
      <w:pPr>
        <w:spacing w:line="100" w:lineRule="exact"/>
      </w:pPr>
      <w:r>
        <w:br w:type="page"/>
      </w:r>
    </w:p>
    <w:tbl>
      <w:tblPr>
        <w:tblW w:w="5225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3"/>
        <w:gridCol w:w="2156"/>
        <w:gridCol w:w="1008"/>
        <w:gridCol w:w="957"/>
        <w:gridCol w:w="173"/>
        <w:gridCol w:w="881"/>
        <w:gridCol w:w="164"/>
        <w:gridCol w:w="993"/>
        <w:gridCol w:w="164"/>
        <w:gridCol w:w="987"/>
        <w:gridCol w:w="170"/>
        <w:gridCol w:w="951"/>
        <w:gridCol w:w="164"/>
        <w:gridCol w:w="960"/>
        <w:gridCol w:w="164"/>
        <w:gridCol w:w="908"/>
        <w:gridCol w:w="173"/>
        <w:gridCol w:w="978"/>
      </w:tblGrid>
      <w:tr w:rsidR="009361FB" w:rsidRPr="00074C25" w:rsidTr="005E2668">
        <w:trPr>
          <w:cantSplit/>
          <w:trHeight w:hRule="exact" w:val="331"/>
        </w:trPr>
        <w:tc>
          <w:tcPr>
            <w:tcW w:w="1065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35" w:type="pct"/>
            <w:gridSpan w:val="17"/>
          </w:tcPr>
          <w:p w:rsidR="009361FB" w:rsidRPr="00E72FF2" w:rsidRDefault="009361FB" w:rsidP="00936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61FB" w:rsidRPr="00074C25" w:rsidTr="00DE24FD">
        <w:trPr>
          <w:cantSplit/>
        </w:trPr>
        <w:tc>
          <w:tcPr>
            <w:tcW w:w="1065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br w:type="page"/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br/>
            </w:r>
          </w:p>
        </w:tc>
        <w:tc>
          <w:tcPr>
            <w:tcW w:w="710" w:type="pct"/>
          </w:tcPr>
          <w:p w:rsidR="009361FB" w:rsidRDefault="009361FB" w:rsidP="009361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45FA3" w:rsidRPr="00E72FF2" w:rsidRDefault="00845FA3" w:rsidP="009361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32" w:type="pct"/>
          </w:tcPr>
          <w:p w:rsidR="00845FA3" w:rsidRDefault="00845FA3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662" w:type="pct"/>
            <w:gridSpan w:val="3"/>
          </w:tcPr>
          <w:p w:rsidR="008A7853" w:rsidRDefault="008A7853" w:rsidP="009361FB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845FA3" w:rsidRPr="00E72FF2" w:rsidRDefault="00845FA3" w:rsidP="009361FB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361FB" w:rsidRPr="00E72FF2" w:rsidRDefault="009361FB" w:rsidP="009361FB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4" w:type="pct"/>
          </w:tcPr>
          <w:p w:rsidR="009361FB" w:rsidRPr="00E72FF2" w:rsidRDefault="009361FB" w:rsidP="009361FB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06" w:type="pct"/>
            <w:gridSpan w:val="3"/>
          </w:tcPr>
          <w:p w:rsidR="009361FB" w:rsidRDefault="009361FB" w:rsidP="009361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45FA3" w:rsidRPr="00E72FF2" w:rsidRDefault="00845FA3" w:rsidP="009361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E72FF2" w:rsidRDefault="009361FB" w:rsidP="009361FB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56" w:type="pct"/>
          </w:tcPr>
          <w:p w:rsidR="009361FB" w:rsidRPr="00E72FF2" w:rsidRDefault="009361FB" w:rsidP="009361FB">
            <w:pPr>
              <w:pStyle w:val="acctmergecolhdg"/>
              <w:tabs>
                <w:tab w:val="decimal" w:pos="619"/>
              </w:tabs>
              <w:spacing w:line="320" w:lineRule="exact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683" w:type="pct"/>
            <w:gridSpan w:val="3"/>
          </w:tcPr>
          <w:p w:rsidR="009361FB" w:rsidRDefault="009361FB" w:rsidP="009361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45FA3" w:rsidRPr="00E72FF2" w:rsidRDefault="00845FA3" w:rsidP="009361F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E72FF2" w:rsidRDefault="009361FB" w:rsidP="009361FB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54" w:type="pct"/>
          </w:tcPr>
          <w:p w:rsidR="009361FB" w:rsidRPr="00E72FF2" w:rsidRDefault="009361FB" w:rsidP="009361FB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78" w:type="pct"/>
            <w:gridSpan w:val="3"/>
          </w:tcPr>
          <w:p w:rsidR="009361FB" w:rsidRPr="00E72FF2" w:rsidRDefault="009361FB" w:rsidP="00936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  <w:p w:rsidR="009361FB" w:rsidRDefault="009361FB" w:rsidP="00936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CD14F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821F8B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="00CD14F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  <w:p w:rsidR="00CD14FE" w:rsidRPr="00E72FF2" w:rsidRDefault="00CD14FE" w:rsidP="00936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821F8B" w:rsidRPr="00074C25" w:rsidTr="00DE24FD">
        <w:trPr>
          <w:cantSplit/>
          <w:trHeight w:hRule="exact" w:val="331"/>
        </w:trPr>
        <w:tc>
          <w:tcPr>
            <w:tcW w:w="1065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</w:tcPr>
          <w:p w:rsidR="00821F8B" w:rsidRPr="00821F8B" w:rsidRDefault="00D130F3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7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4" w:type="pct"/>
          </w:tcPr>
          <w:p w:rsidR="00821F8B" w:rsidRPr="00E72FF2" w:rsidRDefault="00821F8B" w:rsidP="00821F8B">
            <w:pPr>
              <w:pStyle w:val="acctmergecolhdg"/>
              <w:spacing w:line="32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821F8B" w:rsidRPr="00821F8B" w:rsidRDefault="00D130F3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4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6" w:type="pct"/>
          </w:tcPr>
          <w:p w:rsidR="00821F8B" w:rsidRPr="00E72FF2" w:rsidRDefault="00821F8B" w:rsidP="00821F8B">
            <w:pPr>
              <w:pStyle w:val="acctmergecolhdg"/>
              <w:spacing w:line="32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3" w:type="pct"/>
          </w:tcPr>
          <w:p w:rsidR="00821F8B" w:rsidRPr="00821F8B" w:rsidRDefault="00D130F3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4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4" w:type="pct"/>
          </w:tcPr>
          <w:p w:rsidR="00821F8B" w:rsidRPr="00E72FF2" w:rsidRDefault="00821F8B" w:rsidP="00821F8B">
            <w:pPr>
              <w:pStyle w:val="acctfourfigures"/>
              <w:tabs>
                <w:tab w:val="clear" w:pos="765"/>
              </w:tabs>
              <w:spacing w:line="320" w:lineRule="exact"/>
              <w:ind w:left="-129" w:righ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" w:type="pct"/>
          </w:tcPr>
          <w:p w:rsidR="00821F8B" w:rsidRPr="00821F8B" w:rsidRDefault="00D130F3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57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2" w:type="pct"/>
          </w:tcPr>
          <w:p w:rsidR="00821F8B" w:rsidRPr="00821F8B" w:rsidRDefault="00D130F3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21F8B" w:rsidRPr="00074C25" w:rsidTr="00DE24FD">
        <w:trPr>
          <w:cantSplit/>
          <w:trHeight w:hRule="exact" w:val="331"/>
        </w:trPr>
        <w:tc>
          <w:tcPr>
            <w:tcW w:w="1065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7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821F8B" w:rsidRPr="00E72FF2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54" w:type="pct"/>
          </w:tcPr>
          <w:p w:rsidR="00821F8B" w:rsidRPr="00E72FF2" w:rsidRDefault="00821F8B" w:rsidP="00821F8B">
            <w:pPr>
              <w:pStyle w:val="acctmergecolhdg"/>
              <w:spacing w:line="32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4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821F8B" w:rsidRPr="00E72FF2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56" w:type="pct"/>
          </w:tcPr>
          <w:p w:rsidR="00821F8B" w:rsidRPr="00E72FF2" w:rsidRDefault="00821F8B" w:rsidP="00821F8B">
            <w:pPr>
              <w:pStyle w:val="acctmergecolhdg"/>
              <w:spacing w:line="32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3" w:type="pct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4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:rsidR="00821F8B" w:rsidRPr="00E72FF2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54" w:type="pct"/>
          </w:tcPr>
          <w:p w:rsidR="00821F8B" w:rsidRPr="00E72FF2" w:rsidRDefault="00821F8B" w:rsidP="00821F8B">
            <w:pPr>
              <w:pStyle w:val="acctfourfigures"/>
              <w:tabs>
                <w:tab w:val="clear" w:pos="765"/>
              </w:tabs>
              <w:spacing w:line="320" w:lineRule="exact"/>
              <w:ind w:left="-129" w:righ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" w:type="pct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821F8B"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7" w:type="pct"/>
          </w:tcPr>
          <w:p w:rsidR="00821F8B" w:rsidRPr="00E72FF2" w:rsidRDefault="00821F8B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2" w:type="pct"/>
          </w:tcPr>
          <w:p w:rsidR="00821F8B" w:rsidRPr="00821F8B" w:rsidRDefault="00CF50EF" w:rsidP="0082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9361FB" w:rsidRPr="00074C25" w:rsidTr="005E2668">
        <w:trPr>
          <w:cantSplit/>
        </w:trPr>
        <w:tc>
          <w:tcPr>
            <w:tcW w:w="1065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:rsidR="009361FB" w:rsidRPr="00E72FF2" w:rsidRDefault="009361FB" w:rsidP="009361FB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2" w:type="pct"/>
            <w:gridSpan w:val="3"/>
          </w:tcPr>
          <w:p w:rsidR="009361FB" w:rsidRPr="00E72FF2" w:rsidRDefault="009361FB" w:rsidP="00024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" w:type="pct"/>
          </w:tcPr>
          <w:p w:rsidR="009361FB" w:rsidRPr="00E72FF2" w:rsidRDefault="009361FB" w:rsidP="009361FB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177" w:type="pct"/>
            <w:gridSpan w:val="11"/>
          </w:tcPr>
          <w:p w:rsidR="009361FB" w:rsidRPr="00E72FF2" w:rsidRDefault="009361FB" w:rsidP="00936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  <w:t>(พันบาท)</w:t>
            </w:r>
          </w:p>
        </w:tc>
      </w:tr>
      <w:tr w:rsidR="00DE24FD" w:rsidRPr="00074C25" w:rsidTr="00DE24FD">
        <w:trPr>
          <w:cantSplit/>
          <w:trHeight w:val="632"/>
        </w:trPr>
        <w:tc>
          <w:tcPr>
            <w:tcW w:w="1065" w:type="pct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Ghana Limited</w:t>
            </w:r>
          </w:p>
        </w:tc>
        <w:tc>
          <w:tcPr>
            <w:tcW w:w="710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32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กาน่า</w:t>
            </w:r>
          </w:p>
        </w:tc>
        <w:tc>
          <w:tcPr>
            <w:tcW w:w="315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9,4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9,4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,185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,185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DE24FD" w:rsidRPr="00E72FF2" w:rsidRDefault="00DE24F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</w:tcPr>
          <w:p w:rsidR="00DE24FD" w:rsidRPr="00E72FF2" w:rsidRDefault="00DE24FD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24FD" w:rsidRPr="00074C25" w:rsidTr="00DE24FD">
        <w:trPr>
          <w:cantSplit/>
        </w:trPr>
        <w:tc>
          <w:tcPr>
            <w:tcW w:w="1065" w:type="pct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Private Limited</w:t>
            </w:r>
          </w:p>
        </w:tc>
        <w:tc>
          <w:tcPr>
            <w:tcW w:w="710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32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15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4,777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4,777</w:t>
            </w: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DE24FD" w:rsidRPr="00E72FF2" w:rsidRDefault="00DE24F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</w:tcPr>
          <w:p w:rsidR="00DE24FD" w:rsidRPr="00E72FF2" w:rsidRDefault="00DE24FD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24FD" w:rsidRPr="00074C25" w:rsidTr="00DE24FD">
        <w:trPr>
          <w:cantSplit/>
        </w:trPr>
        <w:tc>
          <w:tcPr>
            <w:tcW w:w="1065" w:type="pct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Limited</w:t>
            </w:r>
          </w:p>
        </w:tc>
        <w:tc>
          <w:tcPr>
            <w:tcW w:w="710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332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315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,884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,884</w:t>
            </w: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DE24FD" w:rsidRPr="00E72FF2" w:rsidRDefault="00DE24F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</w:tcPr>
          <w:p w:rsidR="00DE24FD" w:rsidRPr="00E72FF2" w:rsidRDefault="00DE24FD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24FD" w:rsidRPr="00074C25" w:rsidTr="00DE24FD">
        <w:trPr>
          <w:cantSplit/>
          <w:trHeight w:hRule="exact" w:val="648"/>
        </w:trPr>
        <w:tc>
          <w:tcPr>
            <w:tcW w:w="1065" w:type="pct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บริษัท อี-เซ็นซ จำกัด</w:t>
            </w:r>
          </w:p>
        </w:tc>
        <w:tc>
          <w:tcPr>
            <w:tcW w:w="710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ออกแบบพัฒนาระบบ</w:t>
            </w:r>
          </w:p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332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315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499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499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DE24FD" w:rsidRPr="00E72FF2" w:rsidRDefault="00DE24F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</w:tcPr>
          <w:p w:rsidR="00DE24FD" w:rsidRPr="00E72FF2" w:rsidRDefault="00DE24FD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24FD" w:rsidRPr="00074C25" w:rsidTr="00DE24FD">
        <w:trPr>
          <w:cantSplit/>
        </w:trPr>
        <w:tc>
          <w:tcPr>
            <w:tcW w:w="1065" w:type="pct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Products (Mauritius) Limited</w:t>
            </w:r>
          </w:p>
        </w:tc>
        <w:tc>
          <w:tcPr>
            <w:tcW w:w="710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332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315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41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41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4,99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4,99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DE24FD" w:rsidRPr="00E72FF2" w:rsidRDefault="00DE24F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</w:tcPr>
          <w:p w:rsidR="00DE24FD" w:rsidRPr="00E72FF2" w:rsidRDefault="00DE24FD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24FD" w:rsidRPr="005E2668" w:rsidTr="00DE24FD">
        <w:trPr>
          <w:cantSplit/>
        </w:trPr>
        <w:tc>
          <w:tcPr>
            <w:tcW w:w="1065" w:type="pct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Pte. Ltd.</w:t>
            </w:r>
          </w:p>
        </w:tc>
        <w:tc>
          <w:tcPr>
            <w:tcW w:w="710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332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สิงค์โปร์</w:t>
            </w:r>
          </w:p>
        </w:tc>
        <w:tc>
          <w:tcPr>
            <w:tcW w:w="315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15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15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15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15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DE24FD" w:rsidRPr="005E2668" w:rsidRDefault="00CF50EF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E24FD">
              <w:rPr>
                <w:rFonts w:ascii="Angsana New" w:hAnsi="Angsana New"/>
                <w:sz w:val="26"/>
                <w:szCs w:val="26"/>
              </w:rPr>
              <w:t>,</w:t>
            </w:r>
            <w:r w:rsidR="00D130F3"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="00DE24FD">
              <w:rPr>
                <w:rFonts w:ascii="Angsana New" w:hAnsi="Angsana New"/>
                <w:sz w:val="26"/>
                <w:szCs w:val="26"/>
              </w:rPr>
              <w:t>7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</w:tcPr>
          <w:p w:rsidR="00DE24FD" w:rsidRPr="005E2668" w:rsidRDefault="00D130F3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="00DE24FD" w:rsidRPr="005E2668">
              <w:rPr>
                <w:rFonts w:ascii="Angsana New" w:hAnsi="Angsana New"/>
                <w:sz w:val="26"/>
                <w:szCs w:val="26"/>
              </w:rPr>
              <w:t>,</w:t>
            </w: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="00D830A6" w:rsidRPr="00D830A6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DE24FD" w:rsidRPr="00074C25" w:rsidTr="00DE24FD">
        <w:trPr>
          <w:cantSplit/>
        </w:trPr>
        <w:tc>
          <w:tcPr>
            <w:tcW w:w="1065" w:type="pct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PTY Peru S.A.C.</w:t>
            </w:r>
          </w:p>
        </w:tc>
        <w:tc>
          <w:tcPr>
            <w:tcW w:w="710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32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เปรู</w:t>
            </w:r>
          </w:p>
        </w:tc>
        <w:tc>
          <w:tcPr>
            <w:tcW w:w="315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1,53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1,53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DE24FD" w:rsidRPr="00E72FF2" w:rsidRDefault="00DE24F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</w:tcPr>
          <w:p w:rsidR="00DE24FD" w:rsidRPr="00E72FF2" w:rsidRDefault="00DE24FD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24FD" w:rsidRPr="00074C25" w:rsidTr="00DE24FD">
        <w:trPr>
          <w:cantSplit/>
        </w:trPr>
        <w:tc>
          <w:tcPr>
            <w:tcW w:w="1065" w:type="pct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MAXXCARE Limited</w:t>
            </w:r>
          </w:p>
        </w:tc>
        <w:tc>
          <w:tcPr>
            <w:tcW w:w="710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332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315" w:type="pct"/>
          </w:tcPr>
          <w:p w:rsidR="00DE24FD" w:rsidRPr="00E72FF2" w:rsidRDefault="00D830A6" w:rsidP="00D6772D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830A6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DE24FD" w:rsidRPr="00E72FF2" w:rsidRDefault="00CF50EF" w:rsidP="00D6772D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 w:rsidR="00FF4A06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  <w:r w:rsidR="00DE24FD">
              <w:rPr>
                <w:rFonts w:ascii="Angsana New" w:hAnsi="Angsana New" w:cs="Angsana New"/>
                <w:sz w:val="26"/>
                <w:szCs w:val="26"/>
                <w:lang w:bidi="th-TH"/>
              </w:rPr>
              <w:t>,889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E72FF2" w:rsidRDefault="00CF50EF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DE24FD" w:rsidRPr="00E72FF2" w:rsidRDefault="00CF50EF" w:rsidP="00D6772D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 w:rsidR="00DE24F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</w:t>
            </w:r>
            <w:r w:rsidR="001855F0" w:rsidRPr="001855F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88</w:t>
            </w:r>
            <w:r w:rsidR="00DE24F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DE24FD" w:rsidRPr="00E72FF2" w:rsidRDefault="00CF50EF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 w:rsidR="00D830A6"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DE24FD" w:rsidRPr="00E72FF2" w:rsidRDefault="00DE24F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</w:tcPr>
          <w:p w:rsidR="00DE24FD" w:rsidRPr="00E72FF2" w:rsidRDefault="00DE24FD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24FD" w:rsidRPr="00074C25" w:rsidTr="00DE24FD">
        <w:trPr>
          <w:cantSplit/>
        </w:trPr>
        <w:tc>
          <w:tcPr>
            <w:tcW w:w="1065" w:type="pct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MAXXCARE Company Ltd.</w:t>
            </w:r>
          </w:p>
        </w:tc>
        <w:tc>
          <w:tcPr>
            <w:tcW w:w="710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332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315" w:type="pct"/>
          </w:tcPr>
          <w:p w:rsidR="00DE24FD" w:rsidRPr="00E72FF2" w:rsidRDefault="00D830A6" w:rsidP="00D6772D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830A6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,73</w:t>
            </w:r>
            <w:r w:rsidR="00D130F3">
              <w:rPr>
                <w:rFonts w:ascii="Angsana New" w:hAnsi="Angsana New" w:cs="Angsana New"/>
                <w:sz w:val="26"/>
                <w:szCs w:val="26"/>
                <w:lang w:bidi="th-TH"/>
              </w:rPr>
              <w:t>0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3,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DE24FD" w:rsidRPr="00E72FF2" w:rsidRDefault="00DE24FD" w:rsidP="00D6772D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,73</w:t>
            </w:r>
            <w:r w:rsidR="00D130F3">
              <w:rPr>
                <w:rFonts w:ascii="Angsana New" w:hAnsi="Angsana New" w:cs="Angsana New"/>
                <w:sz w:val="26"/>
                <w:szCs w:val="26"/>
                <w:lang w:bidi="th-TH"/>
              </w:rPr>
              <w:t>0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3,</w:t>
            </w:r>
            <w:r w:rsidR="00CF50EF"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:rsidR="00DE24FD" w:rsidRPr="00E72FF2" w:rsidRDefault="00DE24F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:rsidR="00DE24FD" w:rsidRPr="00E72FF2" w:rsidRDefault="00DE24FD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24FD" w:rsidRPr="00074C25" w:rsidTr="00DE24FD">
        <w:trPr>
          <w:cantSplit/>
          <w:trHeight w:hRule="exact" w:val="302"/>
        </w:trPr>
        <w:tc>
          <w:tcPr>
            <w:tcW w:w="1065" w:type="pct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1,444,</w:t>
            </w:r>
            <w:r w:rsidR="00CF50EF" w:rsidRPr="00CF50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</w:t>
            </w:r>
            <w:r w:rsidR="00FF4A0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1,393,944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:rsidR="00DE24FD" w:rsidRPr="00E72FF2" w:rsidRDefault="00CF50EF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CF50EF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</w:t>
            </w:r>
            <w:r w:rsidR="00D130F3" w:rsidRPr="00D130F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  <w:r w:rsidR="00DE24F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,</w:t>
            </w:r>
            <w:r w:rsidR="00D130F3" w:rsidRPr="00D130F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</w:t>
            </w:r>
            <w:r w:rsidR="00DE24F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</w:t>
            </w:r>
            <w:r w:rsidR="00D830A6" w:rsidRPr="00D830A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</w:tcPr>
          <w:p w:rsidR="00DE24FD" w:rsidRPr="00E72FF2" w:rsidRDefault="00D130F3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130F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  <w:r w:rsidR="00D830A6" w:rsidRPr="00D830A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DE24F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,</w:t>
            </w:r>
            <w:r w:rsidR="00D830A6" w:rsidRPr="00D830A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D130F3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  <w:r w:rsidR="00D830A6" w:rsidRPr="00D830A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</w:t>
            </w:r>
          </w:p>
        </w:tc>
      </w:tr>
      <w:tr w:rsidR="00DE24FD" w:rsidRPr="00074C25" w:rsidTr="00DE24FD">
        <w:trPr>
          <w:cantSplit/>
          <w:trHeight w:hRule="exact" w:val="383"/>
        </w:trPr>
        <w:tc>
          <w:tcPr>
            <w:tcW w:w="2107" w:type="pct"/>
            <w:gridSpan w:val="3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(ลงทุนผ่านทางบริษัท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Mega Lifesciences Sdn.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Bhd)</w:t>
            </w:r>
          </w:p>
        </w:tc>
        <w:tc>
          <w:tcPr>
            <w:tcW w:w="31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DE24FD" w:rsidRPr="00074C25" w:rsidTr="00DE24FD">
        <w:trPr>
          <w:cantSplit/>
        </w:trPr>
        <w:tc>
          <w:tcPr>
            <w:tcW w:w="1065" w:type="pct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Bio-Life Marketing Sdn. Bhd.</w:t>
            </w:r>
          </w:p>
        </w:tc>
        <w:tc>
          <w:tcPr>
            <w:tcW w:w="710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32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15" w:type="pct"/>
          </w:tcPr>
          <w:p w:rsidR="00DE24FD" w:rsidRPr="00E72FF2" w:rsidRDefault="00D830A6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830A6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11,977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11,977</w:t>
            </w: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DE24FD" w:rsidRPr="00E72FF2" w:rsidRDefault="00CF50EF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17,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DE24FD" w:rsidRPr="00E72FF2" w:rsidRDefault="00CF50EF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17,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DE24FD"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DE24FD" w:rsidRPr="00E72FF2" w:rsidRDefault="00DE24FD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</w:tcPr>
          <w:p w:rsidR="00DE24FD" w:rsidRPr="00E72FF2" w:rsidRDefault="00DE24FD" w:rsidP="00886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24FD" w:rsidRPr="00074C25" w:rsidTr="00DE24FD">
        <w:trPr>
          <w:cantSplit/>
          <w:trHeight w:hRule="exact" w:val="331"/>
        </w:trPr>
        <w:tc>
          <w:tcPr>
            <w:tcW w:w="1065" w:type="pct"/>
          </w:tcPr>
          <w:p w:rsidR="00DE24FD" w:rsidRPr="00E72FF2" w:rsidRDefault="00DE24FD" w:rsidP="00845FA3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รวมบริษัทย่อยทางอ้อม</w:t>
            </w:r>
          </w:p>
        </w:tc>
        <w:tc>
          <w:tcPr>
            <w:tcW w:w="710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:rsidR="00DE24FD" w:rsidRPr="00E72FF2" w:rsidRDefault="00DE24FD" w:rsidP="00886819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nil"/>
            </w:tcBorders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" w:type="pct"/>
            <w:tcBorders>
              <w:bottom w:val="nil"/>
            </w:tcBorders>
          </w:tcPr>
          <w:p w:rsidR="00DE24FD" w:rsidRPr="00E72FF2" w:rsidRDefault="00DE24FD" w:rsidP="00886819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5" w:type="pct"/>
            <w:tcBorders>
              <w:bottom w:val="nil"/>
            </w:tcBorders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6" w:type="pct"/>
          </w:tcPr>
          <w:p w:rsidR="00DE24FD" w:rsidRPr="00E72FF2" w:rsidRDefault="00DE24FD" w:rsidP="00886819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:rsidR="00DE24FD" w:rsidRPr="00E72FF2" w:rsidRDefault="00CF50EF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DE24FD"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D830A6" w:rsidRPr="00D830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Pr="00CF50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DE24F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1,91</w:t>
            </w:r>
            <w:r w:rsidR="00FF4A0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:rsidR="00DE24FD" w:rsidRPr="00E72FF2" w:rsidRDefault="00CF50EF" w:rsidP="00886819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DE24FD"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D830A6" w:rsidRPr="00D830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="00DE24FD"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11,</w:t>
            </w:r>
            <w:r w:rsidRPr="00CF50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D830A6" w:rsidRPr="00D830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4" w:type="pct"/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:rsidR="00DE24FD" w:rsidRPr="00E72FF2" w:rsidRDefault="00CF50EF" w:rsidP="00886819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FF4A0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3,57</w:t>
            </w:r>
            <w:r w:rsidR="00D130F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0</w:t>
            </w:r>
          </w:p>
        </w:tc>
        <w:tc>
          <w:tcPr>
            <w:tcW w:w="57" w:type="pct"/>
          </w:tcPr>
          <w:p w:rsidR="00DE24FD" w:rsidRPr="00E72FF2" w:rsidRDefault="00DE24FD" w:rsidP="00886819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</w:tcPr>
          <w:p w:rsidR="00DE24FD" w:rsidRPr="00E72FF2" w:rsidRDefault="00DE24FD" w:rsidP="00886819">
            <w:pPr>
              <w:pStyle w:val="acctfourfigures"/>
              <w:tabs>
                <w:tab w:val="clear" w:pos="765"/>
                <w:tab w:val="decimal" w:pos="793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31,13</w:t>
            </w:r>
            <w:r w:rsidR="00D130F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0</w:t>
            </w:r>
          </w:p>
        </w:tc>
      </w:tr>
    </w:tbl>
    <w:p w:rsidR="00387ACC" w:rsidRPr="00E2280F" w:rsidRDefault="00387ACC" w:rsidP="003B078C">
      <w:pPr>
        <w:tabs>
          <w:tab w:val="left" w:pos="14310"/>
        </w:tabs>
        <w:rPr>
          <w:rFonts w:ascii="Angsana New" w:hAnsi="Angsana New"/>
          <w:sz w:val="8"/>
          <w:szCs w:val="8"/>
        </w:rPr>
        <w:sectPr w:rsidR="00387ACC" w:rsidRPr="00E2280F" w:rsidSect="00092F45">
          <w:headerReference w:type="default" r:id="rId12"/>
          <w:footerReference w:type="default" r:id="rId13"/>
          <w:type w:val="nextColumn"/>
          <w:pgSz w:w="16834" w:h="11909" w:orient="landscape" w:code="9"/>
          <w:pgMar w:top="691" w:right="1152" w:bottom="576" w:left="1152" w:header="720" w:footer="347" w:gutter="0"/>
          <w:cols w:space="720"/>
          <w:docGrid w:linePitch="245"/>
        </w:sectPr>
      </w:pPr>
    </w:p>
    <w:p w:rsidR="00F96958" w:rsidRPr="00144E97" w:rsidRDefault="00094253" w:rsidP="00302064">
      <w:pPr>
        <w:pStyle w:val="Heading5"/>
        <w:tabs>
          <w:tab w:val="left" w:pos="45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t>9</w:t>
      </w:r>
      <w:r w:rsidR="00AF6475" w:rsidRPr="00144E97">
        <w:rPr>
          <w:rFonts w:ascii="Angsana New" w:hAnsi="Angsana New"/>
          <w:sz w:val="30"/>
          <w:szCs w:val="30"/>
        </w:rPr>
        <w:tab/>
      </w:r>
      <w:r w:rsidR="00F96958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8013BF" w:rsidRPr="00144E97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F7402" w:rsidRPr="00144E97" w:rsidRDefault="00FF7402" w:rsidP="00302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hanging="9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sz w:val="30"/>
          <w:szCs w:val="30"/>
          <w:cs/>
        </w:rPr>
        <w:t>ก</w:t>
      </w:r>
      <w:r w:rsidRPr="00144E9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CA7F0E">
        <w:rPr>
          <w:rFonts w:ascii="Angsana New" w:hAnsi="Angsana New"/>
          <w:sz w:val="30"/>
          <w:szCs w:val="30"/>
          <w:cs/>
        </w:rPr>
        <w:t xml:space="preserve"> </w:t>
      </w:r>
      <w:r w:rsidRPr="00CA7F0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:rsidR="00FF7402" w:rsidRDefault="00FF7402" w:rsidP="00FF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9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8"/>
        <w:gridCol w:w="1264"/>
        <w:gridCol w:w="236"/>
        <w:gridCol w:w="1192"/>
        <w:gridCol w:w="236"/>
        <w:gridCol w:w="1484"/>
        <w:gridCol w:w="236"/>
        <w:gridCol w:w="16"/>
        <w:gridCol w:w="1190"/>
        <w:gridCol w:w="236"/>
        <w:gridCol w:w="22"/>
        <w:gridCol w:w="1448"/>
      </w:tblGrid>
      <w:tr w:rsidR="00302064" w:rsidRPr="00A16777" w:rsidTr="00302064">
        <w:trPr>
          <w:tblHeader/>
        </w:trPr>
        <w:tc>
          <w:tcPr>
            <w:tcW w:w="1189" w:type="pct"/>
          </w:tcPr>
          <w:p w:rsidR="00302064" w:rsidRPr="00F15275" w:rsidRDefault="00302064" w:rsidP="00DC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224" w:type="pct"/>
            <w:gridSpan w:val="5"/>
          </w:tcPr>
          <w:p w:rsidR="00302064" w:rsidRPr="00526E2F" w:rsidDel="003621D0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:rsidR="00302064" w:rsidRPr="00526E2F" w:rsidDel="003621D0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60" w:type="pct"/>
            <w:gridSpan w:val="4"/>
          </w:tcPr>
          <w:p w:rsidR="00302064" w:rsidRPr="00C06EC7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6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064" w:rsidRPr="00272D23" w:rsidTr="003574C4">
        <w:trPr>
          <w:trHeight w:val="1109"/>
          <w:tblHeader/>
        </w:trPr>
        <w:tc>
          <w:tcPr>
            <w:tcW w:w="1189" w:type="pct"/>
          </w:tcPr>
          <w:p w:rsidR="00302064" w:rsidRDefault="00302064" w:rsidP="00DC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02064" w:rsidRDefault="00302064" w:rsidP="00DC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02064" w:rsidRPr="007E63AD" w:rsidRDefault="00302064" w:rsidP="00DC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302064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:rsidR="00302064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302064" w:rsidRPr="004C3F86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9" w:type="pct"/>
          </w:tcPr>
          <w:p w:rsidR="00302064" w:rsidRPr="004C3F86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302064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  <w:p w:rsidR="00302064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ที่ได้มาจากการ</w:t>
            </w:r>
          </w:p>
          <w:p w:rsidR="00302064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ซื้อธุรกิจ</w:t>
            </w:r>
          </w:p>
          <w:p w:rsidR="00302064" w:rsidRPr="004357CF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357C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357C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D130F3" w:rsidRPr="00D130F3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Pr="004357C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9" w:type="pct"/>
          </w:tcPr>
          <w:p w:rsidR="00302064" w:rsidRPr="004C3F86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pct"/>
            <w:vAlign w:val="bottom"/>
          </w:tcPr>
          <w:p w:rsidR="00302064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การจำหน่าย</w:t>
            </w:r>
          </w:p>
          <w:p w:rsidR="00302064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และการโอนออก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:rsidR="00302064" w:rsidRPr="004C3F86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  <w:gridSpan w:val="2"/>
          </w:tcPr>
          <w:p w:rsidR="00302064" w:rsidRPr="004C3F86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</w:tcPr>
          <w:p w:rsidR="00302064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02064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:rsidR="00302064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302064" w:rsidRPr="004C3F86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9" w:type="pct"/>
          </w:tcPr>
          <w:p w:rsidR="00302064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1" w:type="pct"/>
            <w:gridSpan w:val="2"/>
          </w:tcPr>
          <w:p w:rsidR="00302064" w:rsidRDefault="00302064" w:rsidP="00302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02064" w:rsidRDefault="00302064" w:rsidP="00302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การจำหน่าย</w:t>
            </w:r>
          </w:p>
          <w:p w:rsidR="00302064" w:rsidRDefault="00302064" w:rsidP="00302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และการโอนออก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:rsidR="00302064" w:rsidRDefault="00302064" w:rsidP="00302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3574C4" w:rsidRPr="00A16777" w:rsidTr="003574C4">
        <w:trPr>
          <w:tblHeader/>
        </w:trPr>
        <w:tc>
          <w:tcPr>
            <w:tcW w:w="1189" w:type="pct"/>
          </w:tcPr>
          <w:p w:rsidR="003574C4" w:rsidRPr="007E63AD" w:rsidRDefault="003574C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1" w:type="pct"/>
            <w:gridSpan w:val="11"/>
          </w:tcPr>
          <w:p w:rsidR="003574C4" w:rsidRDefault="003574C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02064" w:rsidRPr="00272D23" w:rsidTr="003574C4">
        <w:trPr>
          <w:tblHeader/>
        </w:trPr>
        <w:tc>
          <w:tcPr>
            <w:tcW w:w="1189" w:type="pct"/>
            <w:vAlign w:val="bottom"/>
          </w:tcPr>
          <w:p w:rsidR="00302064" w:rsidRDefault="00302064" w:rsidP="00DC47B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37" w:type="pct"/>
            <w:vAlign w:val="center"/>
          </w:tcPr>
          <w:p w:rsidR="00302064" w:rsidRPr="00EF5859" w:rsidRDefault="00302064" w:rsidP="00DC47BB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 w:cstheme="min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center"/>
          </w:tcPr>
          <w:p w:rsidR="00302064" w:rsidRPr="003574C4" w:rsidRDefault="003574C4" w:rsidP="003574C4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</w:t>
            </w:r>
            <w:r w:rsidR="00302064" w:rsidRPr="003574C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02064" w:rsidRPr="003574C4">
              <w:rPr>
                <w:rFonts w:ascii="Angsana New" w:hAnsi="Angsana New"/>
                <w:sz w:val="30"/>
                <w:szCs w:val="30"/>
                <w:lang w:bidi="th-TH"/>
              </w:rPr>
              <w:t>83</w:t>
            </w:r>
          </w:p>
        </w:tc>
        <w:tc>
          <w:tcPr>
            <w:tcW w:w="119" w:type="pct"/>
          </w:tcPr>
          <w:p w:rsidR="00302064" w:rsidRPr="00485AA2" w:rsidRDefault="00302064" w:rsidP="003574C4">
            <w:pPr>
              <w:pStyle w:val="acctfourfigures"/>
              <w:tabs>
                <w:tab w:val="clear" w:pos="765"/>
                <w:tab w:val="decimal" w:pos="821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8" w:type="pct"/>
            <w:vAlign w:val="center"/>
          </w:tcPr>
          <w:p w:rsidR="00302064" w:rsidRPr="009D131B" w:rsidRDefault="00302064" w:rsidP="0011361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gridSpan w:val="2"/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30" w:type="pct"/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02064" w:rsidRPr="00272D23" w:rsidTr="003574C4">
        <w:trPr>
          <w:tblHeader/>
        </w:trPr>
        <w:tc>
          <w:tcPr>
            <w:tcW w:w="1189" w:type="pct"/>
            <w:vAlign w:val="bottom"/>
          </w:tcPr>
          <w:p w:rsidR="00302064" w:rsidRPr="00C06EC7" w:rsidRDefault="00302064" w:rsidP="00DC47B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7" w:type="pct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148,853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,878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8" w:type="pct"/>
            <w:vAlign w:val="center"/>
          </w:tcPr>
          <w:p w:rsidR="00302064" w:rsidRPr="009D131B" w:rsidRDefault="00302064" w:rsidP="0011361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gridSpan w:val="2"/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30" w:type="pct"/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02064" w:rsidRPr="00272D23" w:rsidTr="003574C4">
        <w:trPr>
          <w:tblHeader/>
        </w:trPr>
        <w:tc>
          <w:tcPr>
            <w:tcW w:w="1189" w:type="pct"/>
            <w:vAlign w:val="bottom"/>
          </w:tcPr>
          <w:p w:rsidR="00302064" w:rsidRDefault="00302064" w:rsidP="00DC47B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7" w:type="pct"/>
            <w:vAlign w:val="center"/>
          </w:tcPr>
          <w:p w:rsidR="00302064" w:rsidRPr="009D131B" w:rsidRDefault="00CF50EF" w:rsidP="00DC47BB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02064">
              <w:rPr>
                <w:rFonts w:ascii="Angsana New" w:hAnsi="Angsana New"/>
                <w:sz w:val="30"/>
                <w:szCs w:val="30"/>
                <w:lang w:bidi="th-TH"/>
              </w:rPr>
              <w:t>,7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8" w:type="pct"/>
            <w:vAlign w:val="center"/>
          </w:tcPr>
          <w:p w:rsidR="00302064" w:rsidRPr="009D131B" w:rsidRDefault="00302064" w:rsidP="0011361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gridSpan w:val="2"/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30" w:type="pct"/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02064" w:rsidRPr="00272D23" w:rsidTr="003574C4">
        <w:trPr>
          <w:tblHeader/>
        </w:trPr>
        <w:tc>
          <w:tcPr>
            <w:tcW w:w="1189" w:type="pct"/>
            <w:vAlign w:val="bottom"/>
          </w:tcPr>
          <w:p w:rsidR="00302064" w:rsidRPr="00C06EC7" w:rsidRDefault="00302064" w:rsidP="00DC47B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6EC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7" w:type="pct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13,7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18,33</w:t>
            </w:r>
            <w:r w:rsidR="00D130F3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8" w:type="pct"/>
            <w:vAlign w:val="center"/>
          </w:tcPr>
          <w:p w:rsidR="00302064" w:rsidRPr="009D131B" w:rsidRDefault="00302064" w:rsidP="0011361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407A6">
              <w:rPr>
                <w:rFonts w:ascii="Angsana New" w:hAnsi="Angsana New"/>
                <w:sz w:val="30"/>
                <w:szCs w:val="30"/>
                <w:lang w:bidi="th-TH"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8,1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574C4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30" w:type="pct"/>
            <w:gridSpan w:val="2"/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30" w:type="pct"/>
          </w:tcPr>
          <w:p w:rsidR="00302064" w:rsidRDefault="00F407A6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02064" w:rsidRPr="00272D23" w:rsidTr="003574C4">
        <w:trPr>
          <w:tblHeader/>
        </w:trPr>
        <w:tc>
          <w:tcPr>
            <w:tcW w:w="1189" w:type="pct"/>
            <w:vAlign w:val="bottom"/>
          </w:tcPr>
          <w:p w:rsidR="00302064" w:rsidRPr="00C06EC7" w:rsidRDefault="00302064" w:rsidP="008B7003">
            <w:pPr>
              <w:pStyle w:val="BodyText"/>
              <w:tabs>
                <w:tab w:val="clear" w:pos="227"/>
                <w:tab w:val="left" w:pos="256"/>
              </w:tabs>
              <w:spacing w:after="0" w:line="240" w:lineRule="auto"/>
              <w:ind w:left="160" w:right="-131" w:hanging="17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6EC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7" w:type="pct"/>
            <w:vAlign w:val="center"/>
          </w:tcPr>
          <w:p w:rsidR="00F165F9" w:rsidRDefault="00F165F9" w:rsidP="00DC47BB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,997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center"/>
          </w:tcPr>
          <w:p w:rsidR="00F165F9" w:rsidRDefault="00F165F9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CF50EF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02064">
              <w:rPr>
                <w:rFonts w:ascii="Angsana New" w:hAnsi="Angsana New"/>
                <w:sz w:val="30"/>
                <w:szCs w:val="30"/>
                <w:lang w:bidi="th-TH"/>
              </w:rPr>
              <w:t>,1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02064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8" w:type="pct"/>
            <w:vAlign w:val="center"/>
          </w:tcPr>
          <w:p w:rsidR="00F165F9" w:rsidRDefault="00F165F9" w:rsidP="0011361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302064" w:rsidP="0011361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,714)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F165F9" w:rsidRDefault="00F165F9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CF50EF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02064">
              <w:rPr>
                <w:rFonts w:ascii="Angsana New" w:hAnsi="Angsana New"/>
                <w:sz w:val="30"/>
                <w:szCs w:val="30"/>
                <w:lang w:bidi="th-TH"/>
              </w:rPr>
              <w:t>59</w:t>
            </w:r>
          </w:p>
        </w:tc>
        <w:tc>
          <w:tcPr>
            <w:tcW w:w="130" w:type="pct"/>
            <w:gridSpan w:val="2"/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30" w:type="pct"/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165F9" w:rsidRDefault="00F165F9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302064" w:rsidRPr="00272D23" w:rsidTr="003574C4">
        <w:trPr>
          <w:tblHeader/>
        </w:trPr>
        <w:tc>
          <w:tcPr>
            <w:tcW w:w="1189" w:type="pct"/>
            <w:vAlign w:val="bottom"/>
          </w:tcPr>
          <w:p w:rsidR="00302064" w:rsidRPr="00C06EC7" w:rsidRDefault="00302064" w:rsidP="00DC47B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6EC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7" w:type="pct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983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8" w:type="pct"/>
            <w:vAlign w:val="center"/>
          </w:tcPr>
          <w:p w:rsidR="00302064" w:rsidRPr="009D131B" w:rsidRDefault="00302064" w:rsidP="0011361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7)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gridSpan w:val="2"/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30" w:type="pct"/>
          </w:tcPr>
          <w:p w:rsidR="00302064" w:rsidRDefault="00F165F9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02064" w:rsidRPr="00272D23" w:rsidTr="003574C4">
        <w:trPr>
          <w:tblHeader/>
        </w:trPr>
        <w:tc>
          <w:tcPr>
            <w:tcW w:w="1189" w:type="pct"/>
            <w:vAlign w:val="bottom"/>
          </w:tcPr>
          <w:p w:rsidR="008B7003" w:rsidRDefault="00302064" w:rsidP="008B7003">
            <w:pPr>
              <w:pStyle w:val="BodyText"/>
              <w:tabs>
                <w:tab w:val="clear" w:pos="227"/>
              </w:tabs>
              <w:spacing w:after="0" w:line="240" w:lineRule="auto"/>
              <w:ind w:left="254" w:right="-131" w:hanging="270"/>
              <w:rPr>
                <w:rFonts w:ascii="Angsana New" w:hAnsi="Angsana New"/>
                <w:sz w:val="30"/>
                <w:szCs w:val="30"/>
              </w:rPr>
            </w:pPr>
            <w:r w:rsidRPr="00C06EC7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:rsidR="00302064" w:rsidRPr="00C06EC7" w:rsidRDefault="00302064" w:rsidP="008B7003">
            <w:pPr>
              <w:pStyle w:val="BodyText"/>
              <w:tabs>
                <w:tab w:val="clear" w:pos="227"/>
              </w:tabs>
              <w:spacing w:after="0" w:line="240" w:lineRule="auto"/>
              <w:ind w:left="436" w:right="-131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37" w:type="pct"/>
            <w:vAlign w:val="center"/>
          </w:tcPr>
          <w:p w:rsidR="00F165F9" w:rsidRDefault="00F165F9" w:rsidP="00DC47BB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CF50EF" w:rsidP="00DC47BB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02064">
              <w:rPr>
                <w:rFonts w:ascii="Angsana New" w:hAnsi="Angsana New"/>
                <w:sz w:val="30"/>
                <w:szCs w:val="30"/>
                <w:lang w:bidi="th-TH"/>
              </w:rPr>
              <w:t>1,558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center"/>
          </w:tcPr>
          <w:p w:rsidR="00F165F9" w:rsidRDefault="00F165F9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8" w:type="pct"/>
            <w:vAlign w:val="center"/>
          </w:tcPr>
          <w:p w:rsidR="00F165F9" w:rsidRDefault="00F165F9" w:rsidP="0011361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302064" w:rsidP="0011361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(13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,879)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F165F9" w:rsidRDefault="00F165F9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49</w:t>
            </w:r>
          </w:p>
        </w:tc>
        <w:tc>
          <w:tcPr>
            <w:tcW w:w="130" w:type="pct"/>
            <w:gridSpan w:val="2"/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30" w:type="pct"/>
          </w:tcPr>
          <w:p w:rsidR="00F165F9" w:rsidRDefault="00F165F9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Default="00F165F9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02064" w:rsidRPr="00272D23" w:rsidTr="003574C4">
        <w:trPr>
          <w:tblHeader/>
        </w:trPr>
        <w:tc>
          <w:tcPr>
            <w:tcW w:w="1189" w:type="pct"/>
            <w:vAlign w:val="bottom"/>
          </w:tcPr>
          <w:p w:rsidR="00302064" w:rsidRPr="00C06EC7" w:rsidRDefault="00302064" w:rsidP="00DC47B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6EC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ผลต่างจากอัตรา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637" w:type="pct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49,</w:t>
            </w:r>
            <w:r w:rsidR="00CF50EF"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51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8" w:type="pct"/>
            <w:vAlign w:val="center"/>
          </w:tcPr>
          <w:p w:rsidR="00302064" w:rsidRPr="009D131B" w:rsidRDefault="00302064" w:rsidP="00113617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2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9" w:type="pct"/>
          </w:tcPr>
          <w:p w:rsidR="00302064" w:rsidRPr="00485AA2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gridSpan w:val="2"/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30" w:type="pct"/>
          </w:tcPr>
          <w:p w:rsidR="00302064" w:rsidRDefault="00113617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02064" w:rsidRPr="00272D23" w:rsidTr="00845FA3">
        <w:trPr>
          <w:tblHeader/>
        </w:trPr>
        <w:tc>
          <w:tcPr>
            <w:tcW w:w="1189" w:type="pct"/>
          </w:tcPr>
          <w:p w:rsidR="00302064" w:rsidRPr="00272D23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02064" w:rsidRPr="003574C4" w:rsidRDefault="00CF50EF" w:rsidP="00DC47BB">
            <w:pPr>
              <w:pStyle w:val="acctfourfigures"/>
              <w:tabs>
                <w:tab w:val="clear" w:pos="765"/>
                <w:tab w:val="decimal" w:pos="1130"/>
              </w:tabs>
              <w:spacing w:line="38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020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74,78</w:t>
            </w:r>
            <w:r w:rsidR="0068765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19" w:type="pct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D130F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D130F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43</w:t>
            </w:r>
          </w:p>
        </w:tc>
        <w:tc>
          <w:tcPr>
            <w:tcW w:w="119" w:type="pct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02064" w:rsidRPr="009D131B" w:rsidRDefault="00302064" w:rsidP="0011361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</w:t>
            </w:r>
            <w:r w:rsidR="00F407A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F407A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19" w:type="pct"/>
            <w:vAlign w:val="center"/>
          </w:tcPr>
          <w:p w:rsidR="00302064" w:rsidRPr="009D131B" w:rsidRDefault="00302064" w:rsidP="00DC47B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02064" w:rsidRPr="009D131B" w:rsidRDefault="00CF50EF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3020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D130F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 w:rsidR="003020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</w:t>
            </w:r>
          </w:p>
        </w:tc>
        <w:tc>
          <w:tcPr>
            <w:tcW w:w="130" w:type="pct"/>
            <w:gridSpan w:val="2"/>
            <w:tcBorders>
              <w:bottom w:val="nil"/>
            </w:tcBorders>
          </w:tcPr>
          <w:p w:rsidR="00302064" w:rsidRDefault="00302064" w:rsidP="00DC47BB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:rsidR="00302064" w:rsidRDefault="00113617" w:rsidP="00113617">
            <w:pPr>
              <w:pStyle w:val="acctfourfigures"/>
              <w:tabs>
                <w:tab w:val="clear" w:pos="765"/>
                <w:tab w:val="decimal" w:pos="1060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F407A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:rsidR="00FF7402" w:rsidRPr="00144E97" w:rsidRDefault="00FF7402" w:rsidP="00FF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24CAE" w:rsidRPr="00B24CAE" w:rsidRDefault="00B24CAE" w:rsidP="00282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B24CAE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Pr="00B24CAE">
        <w:rPr>
          <w:rFonts w:ascii="Angsana New" w:hAnsi="Angsana New" w:hint="cs"/>
          <w:sz w:val="30"/>
          <w:szCs w:val="30"/>
          <w:cs/>
        </w:rPr>
        <w:t>ที่รับรู้เป็นที่ดิน อาคารและอุปกรณ์</w:t>
      </w:r>
      <w:r w:rsidRPr="00B24CA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24CAE" w:rsidRPr="00B24CAE" w:rsidRDefault="00B24CAE" w:rsidP="00B24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810"/>
        <w:gridCol w:w="1350"/>
        <w:gridCol w:w="270"/>
        <w:gridCol w:w="1350"/>
        <w:gridCol w:w="270"/>
        <w:gridCol w:w="1260"/>
        <w:gridCol w:w="270"/>
        <w:gridCol w:w="1350"/>
      </w:tblGrid>
      <w:tr w:rsidR="00390CEF" w:rsidRPr="00B24CAE" w:rsidTr="00572B83">
        <w:trPr>
          <w:trHeight w:val="20"/>
          <w:tblHeader/>
        </w:trPr>
        <w:tc>
          <w:tcPr>
            <w:tcW w:w="2329" w:type="dxa"/>
            <w:shd w:val="clear" w:color="auto" w:fill="auto"/>
            <w:vAlign w:val="bottom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:rsidR="00390CEF" w:rsidRPr="00612FA0" w:rsidRDefault="00390CEF" w:rsidP="00BB51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2F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0CEF" w:rsidRPr="00B24CAE" w:rsidTr="00572B83">
        <w:trPr>
          <w:trHeight w:val="20"/>
          <w:tblHeader/>
        </w:trPr>
        <w:tc>
          <w:tcPr>
            <w:tcW w:w="2329" w:type="dxa"/>
            <w:shd w:val="clear" w:color="auto" w:fill="auto"/>
            <w:vAlign w:val="bottom"/>
          </w:tcPr>
          <w:p w:rsidR="00390CEF" w:rsidRPr="00612FA0" w:rsidRDefault="00390CEF" w:rsidP="008F19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12FA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:rsidR="00390CEF" w:rsidRPr="00B24CAE" w:rsidRDefault="00E854D5" w:rsidP="00E854D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390CEF" w:rsidP="008F191C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90CEF" w:rsidRPr="00B24CAE" w:rsidTr="00572B83">
        <w:trPr>
          <w:trHeight w:val="20"/>
          <w:tblHeader/>
        </w:trPr>
        <w:tc>
          <w:tcPr>
            <w:tcW w:w="2329" w:type="dxa"/>
          </w:tcPr>
          <w:p w:rsidR="00390CEF" w:rsidRPr="00B24CAE" w:rsidRDefault="00390CEF" w:rsidP="008F19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90CEF" w:rsidRPr="00612FA0" w:rsidRDefault="00390CEF" w:rsidP="00E854D5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2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120" w:type="dxa"/>
            <w:gridSpan w:val="7"/>
          </w:tcPr>
          <w:p w:rsidR="00390CEF" w:rsidRPr="00612FA0" w:rsidRDefault="00390CEF" w:rsidP="008F191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762380"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90CEF" w:rsidRPr="00B24CAE" w:rsidTr="00572B83">
        <w:trPr>
          <w:trHeight w:val="20"/>
        </w:trPr>
        <w:tc>
          <w:tcPr>
            <w:tcW w:w="2329" w:type="dxa"/>
          </w:tcPr>
          <w:p w:rsidR="00390CEF" w:rsidRPr="00B24CAE" w:rsidRDefault="00390CEF" w:rsidP="008F1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830A6" w:rsidRPr="00D830A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CF50EF"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 w:hint="cs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390CEF" w:rsidRPr="008977B2" w:rsidRDefault="00BC726F" w:rsidP="008F19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390CEF" w:rsidRPr="00B24CAE" w:rsidRDefault="00D830A6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390CEF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D830A6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390CEF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390CEF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390CEF" w:rsidRPr="00B24CAE" w:rsidRDefault="001855F0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A56C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56C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CF50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90C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56C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390CEF" w:rsidRPr="00B24CAE" w:rsidTr="00572B83">
        <w:trPr>
          <w:trHeight w:val="20"/>
        </w:trPr>
        <w:tc>
          <w:tcPr>
            <w:tcW w:w="2329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C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810" w:type="dxa"/>
          </w:tcPr>
          <w:p w:rsidR="00390CEF" w:rsidRPr="00B24CAE" w:rsidRDefault="00390CEF" w:rsidP="008F19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90CEF" w:rsidRPr="00B24CAE" w:rsidRDefault="00A56CA1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CF50EF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A56CA1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390CEF" w:rsidRPr="00B24CAE" w:rsidRDefault="00D830A6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56C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CF50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A56C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,997</w:t>
            </w:r>
          </w:p>
        </w:tc>
      </w:tr>
      <w:tr w:rsidR="00390CEF" w:rsidRPr="00B24CAE" w:rsidTr="00572B83">
        <w:trPr>
          <w:trHeight w:val="20"/>
        </w:trPr>
        <w:tc>
          <w:tcPr>
            <w:tcW w:w="2329" w:type="dxa"/>
          </w:tcPr>
          <w:p w:rsidR="00390CEF" w:rsidRPr="00B24CAE" w:rsidRDefault="00390CEF" w:rsidP="00572B8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360" w:right="-530" w:hanging="3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ผลต่างจากอัต</w:t>
            </w:r>
            <w:r w:rsidR="00572B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แลกเปลี่ยน</w:t>
            </w:r>
          </w:p>
        </w:tc>
        <w:tc>
          <w:tcPr>
            <w:tcW w:w="810" w:type="dxa"/>
          </w:tcPr>
          <w:p w:rsidR="00390CEF" w:rsidRPr="00B24CAE" w:rsidRDefault="00390CEF" w:rsidP="008F19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90CEF" w:rsidRDefault="00D830A6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A56CA1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="00A56CA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CF50EF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390CEF" w:rsidRPr="00B24CAE" w:rsidRDefault="00CF50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90CEF" w:rsidRPr="00B24CAE" w:rsidRDefault="00D830A6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A56C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390CEF" w:rsidRPr="00B24CAE" w:rsidTr="00572B83">
        <w:trPr>
          <w:trHeight w:val="20"/>
        </w:trPr>
        <w:tc>
          <w:tcPr>
            <w:tcW w:w="2329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B24C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B24CA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810" w:type="dxa"/>
          </w:tcPr>
          <w:p w:rsidR="00390CEF" w:rsidRPr="00B24CAE" w:rsidRDefault="00390CEF" w:rsidP="008F191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90CEF" w:rsidRPr="00B24CAE" w:rsidRDefault="00A56CA1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90CEF" w:rsidRPr="00B24CAE" w:rsidRDefault="00A56CA1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,7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90CEF" w:rsidRPr="00B24CAE" w:rsidRDefault="00A56CA1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90CEF" w:rsidRPr="00B24CAE" w:rsidRDefault="00A56CA1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90CEF" w:rsidRPr="00B24CAE" w:rsidTr="00572B83">
        <w:trPr>
          <w:trHeight w:val="20"/>
        </w:trPr>
        <w:tc>
          <w:tcPr>
            <w:tcW w:w="2329" w:type="dxa"/>
            <w:vAlign w:val="bottom"/>
          </w:tcPr>
          <w:p w:rsidR="00390CEF" w:rsidRPr="001724DB" w:rsidRDefault="00390CEF" w:rsidP="008F191C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4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724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F74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572B83" w:rsidRPr="001724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:rsidR="00390CEF" w:rsidRPr="00B24CAE" w:rsidRDefault="00390CEF" w:rsidP="008F191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CEF" w:rsidRPr="00762380" w:rsidRDefault="00D830A6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56CA1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90CEF" w:rsidRPr="00762380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CEF" w:rsidRPr="00762380" w:rsidRDefault="00D830A6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56C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1361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90CEF" w:rsidRPr="00762380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CEF" w:rsidRPr="00762380" w:rsidRDefault="00A56CA1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70" w:type="dxa"/>
          </w:tcPr>
          <w:p w:rsidR="00390CEF" w:rsidRPr="00762380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CEF" w:rsidRPr="00762380" w:rsidRDefault="00CF50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A56C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:rsidR="00AC5DDA" w:rsidRDefault="00AC5DDA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AC5DDA" w:rsidSect="00092F45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:rsidR="00820347" w:rsidRDefault="00D830A6" w:rsidP="00BD6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830A6">
        <w:rPr>
          <w:rFonts w:ascii="Angsana New" w:hAnsi="Angsana New"/>
          <w:b/>
          <w:bCs/>
          <w:sz w:val="30"/>
          <w:szCs w:val="30"/>
        </w:rPr>
        <w:t>10</w:t>
      </w:r>
      <w:r w:rsidR="00FF7402">
        <w:rPr>
          <w:rFonts w:ascii="Angsana New" w:hAnsi="Angsana New"/>
          <w:b/>
          <w:bCs/>
          <w:sz w:val="30"/>
          <w:szCs w:val="30"/>
          <w:cs/>
        </w:rPr>
        <w:tab/>
      </w:r>
      <w:r w:rsidR="00103507" w:rsidRPr="00103507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8B7003" w:rsidRPr="008B7003" w:rsidRDefault="008B7003" w:rsidP="00BD6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FF7402" w:rsidRPr="00874D80" w:rsidRDefault="00103507" w:rsidP="00BC7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40" w:line="240" w:lineRule="exact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035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Pr="0010350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tbl>
      <w:tblPr>
        <w:tblpPr w:leftFromText="180" w:rightFromText="180" w:vertAnchor="text" w:horzAnchor="margin" w:tblpXSpec="center" w:tblpY="213"/>
        <w:tblW w:w="1521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079"/>
        <w:gridCol w:w="220"/>
        <w:gridCol w:w="1043"/>
        <w:gridCol w:w="220"/>
        <w:gridCol w:w="1040"/>
        <w:gridCol w:w="220"/>
        <w:gridCol w:w="1040"/>
        <w:gridCol w:w="220"/>
        <w:gridCol w:w="1040"/>
        <w:gridCol w:w="220"/>
        <w:gridCol w:w="1040"/>
        <w:gridCol w:w="220"/>
        <w:gridCol w:w="1040"/>
        <w:gridCol w:w="220"/>
        <w:gridCol w:w="1040"/>
      </w:tblGrid>
      <w:tr w:rsidR="00FF7402" w:rsidRPr="00AB4725" w:rsidTr="00874D80">
        <w:trPr>
          <w:cantSplit/>
          <w:trHeight w:val="717"/>
          <w:tblHeader/>
        </w:trPr>
        <w:tc>
          <w:tcPr>
            <w:tcW w:w="5310" w:type="dxa"/>
          </w:tcPr>
          <w:p w:rsidR="00874D80" w:rsidRPr="00AB4725" w:rsidRDefault="00874D80" w:rsidP="00874D80">
            <w:pPr>
              <w:pStyle w:val="acctfourfigures"/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FFFFFF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220" w:type="dxa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ส่วนงานการ</w:t>
            </w:r>
          </w:p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จัดจำหน่ายสินค้า</w:t>
            </w:r>
          </w:p>
        </w:tc>
        <w:tc>
          <w:tcPr>
            <w:tcW w:w="220" w:type="dxa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FF7402" w:rsidRPr="00AB4725" w:rsidRDefault="00FF7402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F7402" w:rsidRPr="00AB4725" w:rsidRDefault="00FF7402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220" w:type="dxa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FF7402" w:rsidRPr="00874D80" w:rsidRDefault="00FF7402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F7402" w:rsidRPr="00AB4725" w:rsidTr="00FF7402">
        <w:trPr>
          <w:cantSplit/>
          <w:tblHeader/>
        </w:trPr>
        <w:tc>
          <w:tcPr>
            <w:tcW w:w="5310" w:type="dxa"/>
          </w:tcPr>
          <w:p w:rsidR="00FF7402" w:rsidRPr="00AB4725" w:rsidRDefault="00FF7402" w:rsidP="00BC726F">
            <w:pPr>
              <w:shd w:val="clear" w:color="auto" w:fill="FFFFFF"/>
              <w:tabs>
                <w:tab w:val="clear" w:pos="454"/>
                <w:tab w:val="left" w:pos="548"/>
              </w:tabs>
              <w:spacing w:line="240" w:lineRule="auto"/>
              <w:ind w:left="540" w:right="-79" w:firstLine="1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9" w:type="dxa"/>
            <w:shd w:val="clear" w:color="auto" w:fill="FFFFFF"/>
          </w:tcPr>
          <w:p w:rsidR="00FF7402" w:rsidRPr="00AB4725" w:rsidRDefault="00CF50EF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FFFFFF"/>
          </w:tcPr>
          <w:p w:rsidR="00FF7402" w:rsidRPr="00AB4725" w:rsidRDefault="00CF50EF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7402"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CF50E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F7402" w:rsidRPr="00AB4725" w:rsidRDefault="00CF50EF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F7402" w:rsidRPr="00AB4725" w:rsidRDefault="00CF50EF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7402"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CF50E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F7402" w:rsidRPr="00AB4725" w:rsidRDefault="00CF50EF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F7402" w:rsidRPr="00AB4725" w:rsidRDefault="00CF50EF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7402"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CF50E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F7402" w:rsidRPr="00AB4725" w:rsidRDefault="00CF50EF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F7402" w:rsidRPr="00AB4725" w:rsidRDefault="00CF50EF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7402"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CF50E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FF7402" w:rsidRPr="00AB4725" w:rsidTr="00FF7402">
        <w:trPr>
          <w:cantSplit/>
        </w:trPr>
        <w:tc>
          <w:tcPr>
            <w:tcW w:w="5310" w:type="dxa"/>
          </w:tcPr>
          <w:p w:rsidR="00FF7402" w:rsidRPr="00AB4725" w:rsidRDefault="00FF7402" w:rsidP="00BC726F">
            <w:pPr>
              <w:shd w:val="clear" w:color="auto" w:fill="FFFFFF"/>
              <w:spacing w:line="240" w:lineRule="auto"/>
              <w:ind w:left="540" w:right="-79" w:firstLine="1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2" w:type="dxa"/>
            <w:gridSpan w:val="15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7402" w:rsidRPr="00AB4725" w:rsidTr="00FF7402">
        <w:trPr>
          <w:cantSplit/>
        </w:trPr>
        <w:tc>
          <w:tcPr>
            <w:tcW w:w="5310" w:type="dxa"/>
            <w:vAlign w:val="bottom"/>
          </w:tcPr>
          <w:p w:rsidR="00FF7402" w:rsidRPr="00AB4725" w:rsidRDefault="00FF7402" w:rsidP="00BC726F">
            <w:pPr>
              <w:shd w:val="clear" w:color="auto" w:fill="FFFFFF"/>
              <w:spacing w:line="240" w:lineRule="auto"/>
              <w:ind w:left="540" w:right="-79" w:firstLine="188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ลูกค้าภา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ยนอก</w:t>
            </w:r>
          </w:p>
        </w:tc>
        <w:tc>
          <w:tcPr>
            <w:tcW w:w="1079" w:type="dxa"/>
          </w:tcPr>
          <w:p w:rsidR="00FF7402" w:rsidRPr="00D74739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47E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47E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947E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  <w:vAlign w:val="bottom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left" w:pos="680"/>
                <w:tab w:val="left" w:pos="9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FF7402" w:rsidRPr="00D74739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D74739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D1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D1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D74739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D74739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D1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,99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D74739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D74739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D1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="009D1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D1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D74739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FF7402" w:rsidRPr="00AB4725" w:rsidTr="00FF7402">
        <w:trPr>
          <w:cantSplit/>
        </w:trPr>
        <w:tc>
          <w:tcPr>
            <w:tcW w:w="5310" w:type="dxa"/>
            <w:vAlign w:val="bottom"/>
          </w:tcPr>
          <w:p w:rsidR="00FF7402" w:rsidRPr="00AB4725" w:rsidRDefault="00FF7402" w:rsidP="00BC726F">
            <w:pPr>
              <w:shd w:val="clear" w:color="auto" w:fill="FFFFFF"/>
              <w:spacing w:line="240" w:lineRule="auto"/>
              <w:ind w:left="540" w:right="-79" w:firstLine="188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79" w:type="dxa"/>
          </w:tcPr>
          <w:p w:rsidR="00FF7402" w:rsidRPr="00D74739" w:rsidRDefault="009D12F8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</w:tcPr>
          <w:p w:rsidR="00FF7402" w:rsidRPr="00D74739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77)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D74739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9D1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9D1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D74739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D74739" w:rsidRDefault="009D12F8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D74739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D74739" w:rsidRDefault="009D12F8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D74739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F7402" w:rsidRPr="00AB4725" w:rsidTr="00FF7402">
        <w:trPr>
          <w:cantSplit/>
        </w:trPr>
        <w:tc>
          <w:tcPr>
            <w:tcW w:w="5310" w:type="dxa"/>
            <w:vAlign w:val="bottom"/>
          </w:tcPr>
          <w:p w:rsidR="00FF7402" w:rsidRPr="00AB4725" w:rsidRDefault="00FF7402" w:rsidP="00BC726F">
            <w:pPr>
              <w:shd w:val="clear" w:color="auto" w:fill="FFFFFF"/>
              <w:spacing w:line="240" w:lineRule="auto"/>
              <w:ind w:left="540" w:right="-79" w:firstLine="188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F7402" w:rsidRPr="00D74739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D1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FF7402" w:rsidRPr="00D74739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F7402" w:rsidRPr="00D74739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D1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F7402" w:rsidRPr="00D74739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F7402" w:rsidRPr="00D74739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F7402" w:rsidRPr="00D74739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F7402" w:rsidRPr="00D74739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D1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9D1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F7402" w:rsidRPr="00D74739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F7402" w:rsidRPr="00D74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F7402" w:rsidRPr="00AB4725" w:rsidTr="00F56C85">
        <w:trPr>
          <w:cantSplit/>
        </w:trPr>
        <w:tc>
          <w:tcPr>
            <w:tcW w:w="5310" w:type="dxa"/>
            <w:vAlign w:val="bottom"/>
          </w:tcPr>
          <w:p w:rsidR="00FF7402" w:rsidRPr="008F7FCF" w:rsidRDefault="00FF7402" w:rsidP="00BC726F">
            <w:pPr>
              <w:shd w:val="clear" w:color="auto" w:fill="FFFFFF"/>
              <w:spacing w:line="240" w:lineRule="auto"/>
              <w:ind w:left="540" w:right="-79" w:firstLine="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F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6A67C9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D1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9D1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6A67C9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6A67C9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D1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D1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</w:t>
            </w: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6A67C9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6A67C9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D1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6A67C9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6A67C9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D1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="009D1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,79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6A67C9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="00FF74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FF7402" w:rsidRPr="00AB4725" w:rsidTr="00F56C85">
        <w:trPr>
          <w:cantSplit/>
        </w:trPr>
        <w:tc>
          <w:tcPr>
            <w:tcW w:w="5310" w:type="dxa"/>
            <w:vAlign w:val="bottom"/>
          </w:tcPr>
          <w:p w:rsidR="00FF7402" w:rsidRPr="00AB4725" w:rsidRDefault="00FF7402" w:rsidP="00BC726F">
            <w:pPr>
              <w:shd w:val="clear" w:color="auto" w:fill="FFFFFF"/>
              <w:spacing w:line="240" w:lineRule="auto"/>
              <w:ind w:left="540" w:right="-79" w:firstLine="1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ส่วนงานก่อน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079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6A67C9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F407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9D1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407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6A67C9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6A67C9" w:rsidRDefault="001855F0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D1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,79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6A67C9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6A67C9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9D1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6A67C9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6A67C9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F407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D1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407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6A67C9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F7402" w:rsidRPr="006A67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FF7402" w:rsidRPr="00AB4725" w:rsidTr="00FF7402">
        <w:trPr>
          <w:cantSplit/>
        </w:trPr>
        <w:tc>
          <w:tcPr>
            <w:tcW w:w="5310" w:type="dxa"/>
            <w:vAlign w:val="bottom"/>
          </w:tcPr>
          <w:p w:rsidR="00FF7402" w:rsidRPr="00AB4725" w:rsidRDefault="00FF7402" w:rsidP="00FF74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  <w:vAlign w:val="bottom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FF7402" w:rsidRPr="003D3DF0" w:rsidRDefault="00FF7402" w:rsidP="00FF7402">
      <w:pPr>
        <w:rPr>
          <w:rFonts w:ascii="Angsana New" w:hAnsi="Angsana New"/>
          <w:cs/>
        </w:rPr>
      </w:pPr>
    </w:p>
    <w:p w:rsidR="00FF7402" w:rsidRPr="003D3DF0" w:rsidRDefault="00FF7402" w:rsidP="00FF7402">
      <w:pPr>
        <w:rPr>
          <w:rFonts w:ascii="Angsana New" w:hAnsi="Angsana New"/>
          <w:cs/>
        </w:rPr>
      </w:pPr>
    </w:p>
    <w:p w:rsidR="00FF7402" w:rsidRPr="003D3DF0" w:rsidRDefault="00FF7402" w:rsidP="00FF7402">
      <w:pPr>
        <w:rPr>
          <w:rFonts w:ascii="Angsana New" w:hAnsi="Angsana New"/>
          <w:cs/>
        </w:rPr>
      </w:pPr>
    </w:p>
    <w:p w:rsidR="00FF7402" w:rsidRPr="003D3DF0" w:rsidRDefault="00FF7402" w:rsidP="00FF7402">
      <w:pPr>
        <w:rPr>
          <w:rFonts w:ascii="Angsana New" w:hAnsi="Angsana New"/>
          <w:cs/>
        </w:rPr>
      </w:pPr>
    </w:p>
    <w:p w:rsidR="00FF7402" w:rsidRPr="003D3DF0" w:rsidRDefault="00FF7402" w:rsidP="00FF7402">
      <w:pPr>
        <w:rPr>
          <w:rFonts w:ascii="Angsana New" w:hAnsi="Angsana New"/>
          <w:cs/>
        </w:rPr>
      </w:pPr>
    </w:p>
    <w:p w:rsidR="00FF7402" w:rsidRPr="003D3DF0" w:rsidRDefault="00FF7402" w:rsidP="00FF7402">
      <w:pPr>
        <w:rPr>
          <w:rFonts w:ascii="Angsana New" w:hAnsi="Angsana New"/>
          <w:cs/>
        </w:rPr>
      </w:pPr>
    </w:p>
    <w:p w:rsidR="00FF7402" w:rsidRPr="003D3DF0" w:rsidRDefault="00FF7402" w:rsidP="00FF7402">
      <w:pPr>
        <w:rPr>
          <w:rFonts w:ascii="Angsana New" w:hAnsi="Angsana New"/>
          <w:cs/>
        </w:rPr>
      </w:pPr>
    </w:p>
    <w:p w:rsidR="00FF7402" w:rsidRPr="003D3DF0" w:rsidRDefault="00FF7402" w:rsidP="00FF7402">
      <w:pPr>
        <w:rPr>
          <w:rFonts w:ascii="Angsana New" w:hAnsi="Angsana New"/>
          <w:cs/>
        </w:rPr>
      </w:pPr>
    </w:p>
    <w:p w:rsidR="00FF7402" w:rsidRPr="003D3DF0" w:rsidRDefault="00FF7402" w:rsidP="00FF7402">
      <w:pPr>
        <w:rPr>
          <w:rFonts w:ascii="Angsana New" w:hAnsi="Angsana New"/>
          <w:cs/>
        </w:rPr>
      </w:pPr>
    </w:p>
    <w:tbl>
      <w:tblPr>
        <w:tblpPr w:leftFromText="180" w:rightFromText="180" w:vertAnchor="text" w:horzAnchor="margin" w:tblpXSpec="center" w:tblpY="213"/>
        <w:tblW w:w="1521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079"/>
        <w:gridCol w:w="220"/>
        <w:gridCol w:w="1043"/>
        <w:gridCol w:w="220"/>
        <w:gridCol w:w="1040"/>
        <w:gridCol w:w="220"/>
        <w:gridCol w:w="1040"/>
        <w:gridCol w:w="220"/>
        <w:gridCol w:w="1040"/>
        <w:gridCol w:w="220"/>
        <w:gridCol w:w="1040"/>
        <w:gridCol w:w="220"/>
        <w:gridCol w:w="1040"/>
        <w:gridCol w:w="220"/>
        <w:gridCol w:w="1040"/>
      </w:tblGrid>
      <w:tr w:rsidR="00FF7402" w:rsidRPr="00AB4725" w:rsidTr="00FF7402">
        <w:trPr>
          <w:cantSplit/>
          <w:tblHeader/>
        </w:trPr>
        <w:tc>
          <w:tcPr>
            <w:tcW w:w="5310" w:type="dxa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FFFFFF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220" w:type="dxa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ส่วนงานการ</w:t>
            </w:r>
          </w:p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จัดจำหน่ายสินค้า</w:t>
            </w:r>
          </w:p>
        </w:tc>
        <w:tc>
          <w:tcPr>
            <w:tcW w:w="220" w:type="dxa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FF7402" w:rsidRPr="00AB4725" w:rsidRDefault="00FF7402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F7402" w:rsidRPr="00AB4725" w:rsidRDefault="00FF7402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220" w:type="dxa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B47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F7402" w:rsidRPr="00AB4725" w:rsidTr="00FF7402">
        <w:trPr>
          <w:cantSplit/>
          <w:tblHeader/>
        </w:trPr>
        <w:tc>
          <w:tcPr>
            <w:tcW w:w="5310" w:type="dxa"/>
          </w:tcPr>
          <w:p w:rsidR="00FF7402" w:rsidRPr="00AB4725" w:rsidRDefault="00FF7402" w:rsidP="00FF7402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AB47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9" w:type="dxa"/>
            <w:shd w:val="clear" w:color="auto" w:fill="FFFFFF"/>
          </w:tcPr>
          <w:p w:rsidR="00FF7402" w:rsidRPr="00AB4725" w:rsidRDefault="00CF50EF" w:rsidP="00FF74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FFFFFF"/>
          </w:tcPr>
          <w:p w:rsidR="00FF7402" w:rsidRPr="00AB4725" w:rsidRDefault="00CF50EF" w:rsidP="00FF74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7402"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CF50E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F7402" w:rsidRPr="00AB4725" w:rsidRDefault="00CF50EF" w:rsidP="00FF74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F7402" w:rsidRPr="00AB4725" w:rsidRDefault="00CF50EF" w:rsidP="00FF74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7402"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CF50E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F7402" w:rsidRPr="00AB4725" w:rsidRDefault="00CF50EF" w:rsidP="00FF74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F7402" w:rsidRPr="00AB4725" w:rsidRDefault="00CF50EF" w:rsidP="00FF74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7402"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CF50E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F7402" w:rsidRPr="00AB4725" w:rsidRDefault="00CF50EF" w:rsidP="00FF74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F7402" w:rsidRPr="00AB4725" w:rsidRDefault="00CF50EF" w:rsidP="00FF74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7402" w:rsidRPr="00AB4725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Pr="00CF50E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FF7402" w:rsidRPr="00AB4725" w:rsidTr="00FF7402">
        <w:trPr>
          <w:cantSplit/>
        </w:trPr>
        <w:tc>
          <w:tcPr>
            <w:tcW w:w="5310" w:type="dxa"/>
          </w:tcPr>
          <w:p w:rsidR="00FF7402" w:rsidRPr="00AB4725" w:rsidRDefault="00FF7402" w:rsidP="00F8617D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2" w:type="dxa"/>
            <w:gridSpan w:val="15"/>
            <w:vAlign w:val="center"/>
          </w:tcPr>
          <w:p w:rsidR="00FF7402" w:rsidRPr="00AB4725" w:rsidRDefault="00FF7402" w:rsidP="00F8617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7402" w:rsidRPr="00AB4725" w:rsidTr="00FF7402">
        <w:trPr>
          <w:cantSplit/>
        </w:trPr>
        <w:tc>
          <w:tcPr>
            <w:tcW w:w="5310" w:type="dxa"/>
            <w:vAlign w:val="bottom"/>
          </w:tcPr>
          <w:p w:rsidR="00FF7402" w:rsidRPr="00AB4725" w:rsidRDefault="00FF7402" w:rsidP="00FF7402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79" w:type="dxa"/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E00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E00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EE00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20" w:type="dxa"/>
            <w:vAlign w:val="bottom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left" w:pos="680"/>
                <w:tab w:val="left" w:pos="90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E00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,779,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0A4D44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E00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0A4D44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0A4D44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EE00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EE00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E00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0A4D44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FF7402" w:rsidRPr="00AB4725" w:rsidTr="00FF7402">
        <w:trPr>
          <w:cantSplit/>
        </w:trPr>
        <w:tc>
          <w:tcPr>
            <w:tcW w:w="5310" w:type="dxa"/>
            <w:vAlign w:val="bottom"/>
          </w:tcPr>
          <w:p w:rsidR="00FF7402" w:rsidRPr="00AB4725" w:rsidRDefault="00FF7402" w:rsidP="00FF7402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79" w:type="dxa"/>
          </w:tcPr>
          <w:p w:rsidR="00FF7402" w:rsidRPr="000A4D44" w:rsidRDefault="00EE0064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,99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0A4D44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EE00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,99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0A4D44" w:rsidRDefault="00EE0064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0A4D44" w:rsidRDefault="00EE0064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F7402" w:rsidRPr="00AB4725" w:rsidTr="00FF7402">
        <w:trPr>
          <w:cantSplit/>
        </w:trPr>
        <w:tc>
          <w:tcPr>
            <w:tcW w:w="5310" w:type="dxa"/>
            <w:vAlign w:val="bottom"/>
          </w:tcPr>
          <w:p w:rsidR="00FF7402" w:rsidRPr="00AB4725" w:rsidRDefault="00FF7402" w:rsidP="00FF7402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E00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F7402" w:rsidRPr="000A4D44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E00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,77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F7402" w:rsidRPr="000A4D44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F7402" w:rsidRPr="000A4D44" w:rsidRDefault="001855F0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F7402" w:rsidRPr="000A4D44" w:rsidRDefault="001855F0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F7402" w:rsidRPr="000A4D44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EE00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,77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F7402" w:rsidRPr="000A4D44" w:rsidRDefault="001855F0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FF7402" w:rsidRPr="000A4D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F7402" w:rsidRPr="00AB4725" w:rsidTr="00224537">
        <w:trPr>
          <w:cantSplit/>
        </w:trPr>
        <w:tc>
          <w:tcPr>
            <w:tcW w:w="5310" w:type="dxa"/>
            <w:vAlign w:val="bottom"/>
          </w:tcPr>
          <w:p w:rsidR="00FF7402" w:rsidRPr="002841FB" w:rsidRDefault="00FF7402" w:rsidP="00FF7402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1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F7402"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F7402"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F7402"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F7402"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0A4D44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,9</w:t>
            </w: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0A4D44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F7402"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0A4D44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402" w:rsidRPr="000A4D44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F7402"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F7402"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</w:tr>
      <w:tr w:rsidR="00FF7402" w:rsidRPr="00AB4725" w:rsidTr="00224537">
        <w:trPr>
          <w:cantSplit/>
        </w:trPr>
        <w:tc>
          <w:tcPr>
            <w:tcW w:w="5310" w:type="dxa"/>
            <w:vAlign w:val="bottom"/>
          </w:tcPr>
          <w:p w:rsidR="00FF7402" w:rsidRPr="00AB4725" w:rsidRDefault="00FF7402" w:rsidP="00FF7402">
            <w:pPr>
              <w:shd w:val="clear" w:color="auto" w:fill="FFFFFF"/>
              <w:spacing w:line="240" w:lineRule="auto"/>
              <w:ind w:left="54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ส่วนงานก่อนภาษีเงินได้</w:t>
            </w:r>
          </w:p>
        </w:tc>
        <w:tc>
          <w:tcPr>
            <w:tcW w:w="1079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407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,9</w:t>
            </w:r>
            <w:r w:rsidR="00F407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0A4D44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F7402"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</w:t>
            </w: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F7402"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0A4D44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0A4D44" w:rsidRDefault="001855F0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F7402"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FF7402"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0A4D44" w:rsidRDefault="00EE0064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F407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407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0A4D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</w:tr>
      <w:tr w:rsidR="00FF7402" w:rsidRPr="00AB4725" w:rsidTr="00F8617D">
        <w:trPr>
          <w:cantSplit/>
        </w:trPr>
        <w:tc>
          <w:tcPr>
            <w:tcW w:w="5310" w:type="dxa"/>
            <w:vAlign w:val="bottom"/>
          </w:tcPr>
          <w:p w:rsidR="00FF7402" w:rsidRPr="00AB4725" w:rsidRDefault="00FF7402" w:rsidP="00FF74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FF7402" w:rsidRPr="00AB4725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  <w:vAlign w:val="bottom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F7402" w:rsidRPr="00AB4725" w:rsidTr="00FF7402">
        <w:trPr>
          <w:cantSplit/>
        </w:trPr>
        <w:tc>
          <w:tcPr>
            <w:tcW w:w="5310" w:type="dxa"/>
            <w:vAlign w:val="bottom"/>
          </w:tcPr>
          <w:p w:rsidR="00FF7402" w:rsidRPr="00AB4725" w:rsidRDefault="00FF7402" w:rsidP="00FF74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7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</w:p>
          <w:p w:rsidR="00FF7402" w:rsidRPr="00AB4725" w:rsidRDefault="00FF7402" w:rsidP="00FF74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FF7402" w:rsidRPr="000A4D44" w:rsidRDefault="00D130F3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,9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0" w:type="dxa"/>
            <w:vAlign w:val="bottom"/>
          </w:tcPr>
          <w:p w:rsidR="00FF7402" w:rsidRPr="000A4D44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FF7402" w:rsidRPr="00AF5D6B" w:rsidRDefault="00AF5D6B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F5D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</w:t>
            </w:r>
            <w:r w:rsidR="00D130F3" w:rsidRPr="00D130F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Pr="00AF5D6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D830A6" w:rsidRPr="00D830A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AF5D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,585</w:t>
            </w:r>
          </w:p>
        </w:tc>
        <w:tc>
          <w:tcPr>
            <w:tcW w:w="220" w:type="dxa"/>
            <w:vAlign w:val="bottom"/>
          </w:tcPr>
          <w:p w:rsidR="00FF7402" w:rsidRPr="00AF5D6B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FF7402" w:rsidRPr="00AF5D6B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407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866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407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20" w:type="dxa"/>
            <w:vAlign w:val="bottom"/>
          </w:tcPr>
          <w:p w:rsidR="00FF7402" w:rsidRPr="00AF5D6B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FF7402" w:rsidRPr="00AF5D6B" w:rsidRDefault="00CF50EF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AF5D6B" w:rsidRPr="00AF5D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,78</w:t>
            </w:r>
            <w:r w:rsidRPr="00CF50E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AF5D6B" w:rsidRPr="00AF5D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,7</w:t>
            </w:r>
            <w:r w:rsidRPr="00CF50E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26</w:t>
            </w:r>
          </w:p>
        </w:tc>
        <w:tc>
          <w:tcPr>
            <w:tcW w:w="220" w:type="dxa"/>
            <w:vAlign w:val="bottom"/>
          </w:tcPr>
          <w:p w:rsidR="00FF7402" w:rsidRPr="00AF5D6B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FF7402" w:rsidRPr="00AF5D6B" w:rsidRDefault="00D830A6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130F3"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E00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20" w:type="dxa"/>
            <w:vAlign w:val="bottom"/>
          </w:tcPr>
          <w:p w:rsidR="00FF7402" w:rsidRPr="00AF5D6B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FF7402" w:rsidRPr="00AF5D6B" w:rsidRDefault="00AF5D6B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F5D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D130F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F5D6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,31</w:t>
            </w:r>
            <w:r w:rsidR="00D130F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20" w:type="dxa"/>
            <w:vAlign w:val="bottom"/>
          </w:tcPr>
          <w:p w:rsidR="00FF7402" w:rsidRPr="00AF5D6B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FF7402" w:rsidRPr="00AF5D6B" w:rsidRDefault="00CF50EF" w:rsidP="00FF740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E00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407A6">
              <w:rPr>
                <w:rFonts w:ascii="Angsana New" w:hAnsi="Angsana New"/>
                <w:b/>
                <w:bCs/>
                <w:sz w:val="30"/>
                <w:szCs w:val="30"/>
              </w:rPr>
              <w:t>932</w:t>
            </w:r>
            <w:r w:rsidR="00EE00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407A6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20" w:type="dxa"/>
            <w:vAlign w:val="bottom"/>
          </w:tcPr>
          <w:p w:rsidR="00FF7402" w:rsidRPr="00AF5D6B" w:rsidRDefault="00FF7402" w:rsidP="00FF7402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FF7402" w:rsidRPr="00AF5D6B" w:rsidRDefault="00CF50EF" w:rsidP="00FF740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6</w:t>
            </w:r>
            <w:r w:rsidR="00AF5D6B" w:rsidRPr="00AF5D6B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,474,</w:t>
            </w:r>
            <w:r w:rsidRPr="00CF50EF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62</w:t>
            </w:r>
            <w:r w:rsidR="00D830A6" w:rsidRPr="00D830A6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1</w:t>
            </w:r>
          </w:p>
        </w:tc>
      </w:tr>
    </w:tbl>
    <w:p w:rsidR="00164EBE" w:rsidRPr="00AF5D6B" w:rsidRDefault="00103507" w:rsidP="00AF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"/>
          <w:szCs w:val="2"/>
        </w:rPr>
      </w:pPr>
      <w:r w:rsidRPr="0010350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:rsidR="00973FA0" w:rsidRDefault="00973FA0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  <w:sectPr w:rsidR="00973FA0" w:rsidSect="00092F45">
          <w:head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p w:rsidR="0061792D" w:rsidRDefault="0061792D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AF5D6B" w:rsidRPr="00AF5D6B" w:rsidRDefault="00AF5D6B" w:rsidP="00AF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7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0"/>
        <w:gridCol w:w="270"/>
        <w:gridCol w:w="1260"/>
        <w:gridCol w:w="270"/>
        <w:gridCol w:w="1164"/>
        <w:gridCol w:w="6"/>
        <w:gridCol w:w="264"/>
        <w:gridCol w:w="6"/>
        <w:gridCol w:w="1350"/>
        <w:gridCol w:w="270"/>
        <w:gridCol w:w="1435"/>
        <w:gridCol w:w="6"/>
      </w:tblGrid>
      <w:tr w:rsidR="00EB237F" w:rsidRPr="00AB4725" w:rsidTr="00EB237F">
        <w:trPr>
          <w:gridAfter w:val="1"/>
          <w:wAfter w:w="6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EB237F" w:rsidRPr="00AB4725" w:rsidRDefault="002841FB" w:rsidP="00F8617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AB472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B47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B237F" w:rsidRPr="00AB4725" w:rsidRDefault="00EB237F" w:rsidP="00F8617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7F" w:rsidRPr="00AB4725" w:rsidRDefault="00EB237F" w:rsidP="00EB23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237F" w:rsidRPr="00AB4725" w:rsidRDefault="00EB237F" w:rsidP="00F8617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237F" w:rsidRPr="00AB4725" w:rsidRDefault="00EB237F" w:rsidP="00F8617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2869DF" w:rsidRPr="00AB4725" w:rsidTr="00EB237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D130F3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2869DF" w:rsidRPr="00AB47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869DF" w:rsidRPr="00AB472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CF50EF" w:rsidP="002869D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CF50EF" w:rsidP="002869D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CF50EF" w:rsidP="002869D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CF50EF" w:rsidP="002869D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86C38" w:rsidRPr="00AB4725" w:rsidTr="00B3066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86C38" w:rsidRPr="00AB4725" w:rsidRDefault="00786C38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86C38" w:rsidRPr="00AB4725" w:rsidRDefault="00786C38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86C38" w:rsidRPr="00AB4725" w:rsidRDefault="00786C38" w:rsidP="002869D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69DF" w:rsidRPr="00AB4725" w:rsidTr="001708F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7003" w:rsidRDefault="002869DF" w:rsidP="008B7003">
            <w:pPr>
              <w:tabs>
                <w:tab w:val="clear" w:pos="227"/>
                <w:tab w:val="clear" w:pos="680"/>
                <w:tab w:val="left" w:pos="425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รวมกำไร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จากส่วน</w:t>
            </w:r>
          </w:p>
          <w:p w:rsidR="002869DF" w:rsidRPr="00AB4725" w:rsidRDefault="002869DF" w:rsidP="00D764CF">
            <w:pPr>
              <w:tabs>
                <w:tab w:val="clear" w:pos="227"/>
                <w:tab w:val="clear" w:pos="680"/>
                <w:tab w:val="left" w:pos="425"/>
                <w:tab w:val="left" w:pos="540"/>
              </w:tabs>
              <w:spacing w:line="240" w:lineRule="auto"/>
              <w:ind w:left="425" w:hanging="27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72D" w:rsidRDefault="00D6772D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2869DF" w:rsidRPr="00AB4725" w:rsidRDefault="00D130F3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44</w:t>
            </w:r>
            <w:r w:rsidR="006E27D0">
              <w:rPr>
                <w:rFonts w:ascii="Angsana New" w:hAnsi="Angsana New"/>
                <w:sz w:val="30"/>
                <w:szCs w:val="30"/>
              </w:rPr>
              <w:t>2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6E27D0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9DF" w:rsidRDefault="002869DF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2869DF" w:rsidRPr="00AB4725" w:rsidRDefault="00D130F3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66</w:t>
            </w:r>
            <w:r w:rsidR="002869DF"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2869DF" w:rsidRPr="000A4D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6772D" w:rsidRDefault="00D6772D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2869DF" w:rsidRPr="00AB4725" w:rsidRDefault="00D6772D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6E27D0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E27D0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9DF" w:rsidRDefault="002869DF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2869DF" w:rsidRPr="00AB4725" w:rsidRDefault="002869DF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7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2869DF" w:rsidRPr="00AB4725" w:rsidTr="001708F5">
        <w:trPr>
          <w:trHeight w:val="26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9DF" w:rsidRPr="00AB4725" w:rsidRDefault="002869DF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72D" w:rsidRPr="00AB4725" w:rsidTr="00EB237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D677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72D" w:rsidRPr="00AB4725" w:rsidTr="00EB237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6E27D0">
              <w:rPr>
                <w:rFonts w:ascii="Angsana New" w:hAnsi="Angsana New"/>
                <w:sz w:val="30"/>
                <w:szCs w:val="30"/>
              </w:rPr>
              <w:t>7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6E27D0">
              <w:rPr>
                <w:rFonts w:ascii="Angsana New" w:hAnsi="Angsana New"/>
                <w:sz w:val="30"/>
                <w:szCs w:val="30"/>
              </w:rPr>
              <w:t>826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D677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66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772D" w:rsidRPr="00AB4725" w:rsidTr="00EB237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6E27D0">
              <w:rPr>
                <w:rFonts w:ascii="Angsana New" w:hAnsi="Angsana New"/>
                <w:sz w:val="30"/>
                <w:szCs w:val="30"/>
              </w:rPr>
              <w:t>5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6E27D0">
              <w:rPr>
                <w:rFonts w:ascii="Angsana New" w:hAnsi="Angsana New"/>
                <w:sz w:val="30"/>
                <w:szCs w:val="30"/>
              </w:rPr>
              <w:t>937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D677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0A4D44">
              <w:rPr>
                <w:rFonts w:ascii="Angsana New" w:hAnsi="Angsana New"/>
                <w:sz w:val="30"/>
                <w:szCs w:val="30"/>
              </w:rPr>
              <w:t>9,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0A4D44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6E27D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E27D0">
              <w:rPr>
                <w:rFonts w:ascii="Angsana New" w:hAnsi="Angsana New"/>
                <w:sz w:val="30"/>
                <w:szCs w:val="30"/>
              </w:rPr>
              <w:t>360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0A4D44">
              <w:rPr>
                <w:rFonts w:ascii="Angsana New" w:hAnsi="Angsana New"/>
                <w:sz w:val="30"/>
                <w:szCs w:val="30"/>
              </w:rPr>
              <w:t>,7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772D" w:rsidRPr="00AB4725" w:rsidTr="00EB237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D677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0A4D44">
              <w:rPr>
                <w:rFonts w:ascii="Angsana New" w:hAnsi="Angsana New"/>
                <w:sz w:val="30"/>
                <w:szCs w:val="30"/>
              </w:rPr>
              <w:t>7,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0A4D44"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772D" w:rsidRPr="00AB4725" w:rsidTr="00EB237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130F3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687657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D677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130F3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6772D"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1855F0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687657">
              <w:rPr>
                <w:rFonts w:ascii="Angsana New" w:hAnsi="Angsana New"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9,7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6772D" w:rsidRPr="00AB4725" w:rsidTr="00EB237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CF50EF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687657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D677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CF50EF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6772D"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130F3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687657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130F3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6772D"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6772D" w:rsidRPr="000A4D4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6772D" w:rsidRPr="00AB4725" w:rsidTr="00EB237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2F5B8D" w:rsidP="002869DF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6772D" w:rsidRPr="00AB472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BC72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772D" w:rsidRPr="00AB4725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B7003" w:rsidRDefault="008B7003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6772D" w:rsidRPr="000A4D44" w:rsidRDefault="00CF50EF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6772D">
              <w:rPr>
                <w:rFonts w:ascii="Angsana New" w:hAnsi="Angsana New"/>
                <w:sz w:val="30"/>
                <w:szCs w:val="30"/>
              </w:rPr>
              <w:t>9,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D677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7003" w:rsidRDefault="008B7003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44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B7003" w:rsidRDefault="008B7003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6772D" w:rsidRPr="000A4D44" w:rsidRDefault="00D130F3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43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7003" w:rsidRDefault="008B7003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45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772D" w:rsidRPr="00AB4725" w:rsidTr="00EB237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7003" w:rsidRDefault="00D6772D" w:rsidP="002869DF">
            <w:pPr>
              <w:tabs>
                <w:tab w:val="clear" w:pos="454"/>
                <w:tab w:val="clear" w:pos="680"/>
                <w:tab w:val="clear" w:pos="907"/>
                <w:tab w:val="left" w:pos="360"/>
                <w:tab w:val="left" w:pos="810"/>
              </w:tabs>
              <w:spacing w:line="240" w:lineRule="auto"/>
              <w:ind w:left="426" w:hanging="27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จากบริษัทร่วม</w:t>
            </w:r>
          </w:p>
          <w:p w:rsidR="00D6772D" w:rsidRPr="00AB4725" w:rsidRDefault="00D6772D" w:rsidP="008B7003">
            <w:pPr>
              <w:tabs>
                <w:tab w:val="clear" w:pos="454"/>
                <w:tab w:val="clear" w:pos="680"/>
                <w:tab w:val="clear" w:pos="907"/>
                <w:tab w:val="left" w:pos="360"/>
                <w:tab w:val="left" w:pos="810"/>
              </w:tabs>
              <w:spacing w:line="240" w:lineRule="auto"/>
              <w:ind w:left="426" w:hanging="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87657" w:rsidRDefault="00687657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6772D" w:rsidRPr="000A4D44" w:rsidRDefault="00D6772D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D677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7657" w:rsidRDefault="00687657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0A4D44">
              <w:rPr>
                <w:rFonts w:ascii="Angsana New" w:hAnsi="Angsana New"/>
                <w:sz w:val="30"/>
                <w:szCs w:val="30"/>
              </w:rPr>
              <w:t>9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87657" w:rsidRDefault="00687657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7657" w:rsidRDefault="00687657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45</w:t>
            </w:r>
            <w:r w:rsidRPr="000A4D44">
              <w:rPr>
                <w:rFonts w:ascii="Angsana New" w:hAnsi="Angsana New"/>
                <w:sz w:val="30"/>
                <w:szCs w:val="30"/>
              </w:rPr>
              <w:t>9)</w:t>
            </w:r>
          </w:p>
        </w:tc>
      </w:tr>
      <w:tr w:rsidR="00D6772D" w:rsidRPr="00AB4725" w:rsidTr="00104CA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72D" w:rsidRPr="000A4D44" w:rsidRDefault="00D6772D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387F3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87F3D">
              <w:rPr>
                <w:rFonts w:ascii="Angsana New" w:hAnsi="Angsana New"/>
                <w:sz w:val="30"/>
                <w:szCs w:val="30"/>
              </w:rPr>
              <w:t>807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D677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0A4D44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387F3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87F3D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72D" w:rsidRPr="000A4D44" w:rsidRDefault="00D6772D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4D44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0A4D44">
              <w:rPr>
                <w:rFonts w:ascii="Angsana New" w:hAnsi="Angsana New"/>
                <w:sz w:val="30"/>
                <w:szCs w:val="30"/>
              </w:rPr>
              <w:t>7,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0A4D44">
              <w:rPr>
                <w:rFonts w:ascii="Angsana New" w:hAnsi="Angsana New"/>
                <w:sz w:val="30"/>
                <w:szCs w:val="30"/>
              </w:rPr>
              <w:t>9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0A4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772D" w:rsidRPr="00AB4725" w:rsidTr="00104CA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F5B8D">
            <w:pPr>
              <w:tabs>
                <w:tab w:val="clear" w:pos="227"/>
                <w:tab w:val="clear" w:pos="680"/>
                <w:tab w:val="left" w:pos="245"/>
                <w:tab w:val="left" w:pos="540"/>
              </w:tabs>
              <w:spacing w:line="240" w:lineRule="auto"/>
              <w:ind w:left="245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772D" w:rsidRPr="000A4D44" w:rsidRDefault="00387F3D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D677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772D" w:rsidRPr="000A4D44" w:rsidRDefault="00CF50EF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6772D" w:rsidRPr="000A4D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72D" w:rsidRPr="00AB4725" w:rsidRDefault="00D6772D" w:rsidP="002869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772D" w:rsidRPr="000A4D44" w:rsidRDefault="00CF50EF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87F3D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7F3D">
              <w:rPr>
                <w:rFonts w:ascii="Angsana New" w:hAnsi="Angsana New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772D" w:rsidRPr="000A4D44" w:rsidRDefault="00D6772D" w:rsidP="002869D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772D" w:rsidRPr="000A4D44" w:rsidRDefault="00D130F3" w:rsidP="00286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AF5D6B" w:rsidRDefault="00AF5D6B"/>
    <w:p w:rsidR="00104CA6" w:rsidRDefault="00104CA6"/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899"/>
        <w:gridCol w:w="1351"/>
        <w:gridCol w:w="270"/>
        <w:gridCol w:w="1440"/>
      </w:tblGrid>
      <w:tr w:rsidR="00FB16F1" w:rsidRPr="00994DB9" w:rsidTr="00104CA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D130F3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AF5D6B"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5D6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D130F3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FB16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16F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B16F1" w:rsidRPr="00994DB9" w:rsidTr="00104CA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CF50EF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FB16F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CF50EF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FB16F1" w:rsidRPr="00994DB9" w:rsidTr="00104CA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16F1" w:rsidRPr="00973FAC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915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B16F1" w:rsidRPr="00994DB9" w:rsidTr="00104CA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2F5B8D">
            <w:pPr>
              <w:tabs>
                <w:tab w:val="clear" w:pos="680"/>
                <w:tab w:val="left" w:pos="540"/>
              </w:tabs>
              <w:ind w:left="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CF0" w:rsidRPr="00994DB9" w:rsidTr="00104CA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2F5B8D">
            <w:pPr>
              <w:tabs>
                <w:tab w:val="clear" w:pos="680"/>
                <w:tab w:val="left" w:pos="540"/>
              </w:tabs>
              <w:ind w:left="254"/>
              <w:rPr>
                <w:rFonts w:ascii="Angsana New" w:hAnsi="Angsana New"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1CF0" w:rsidRPr="00A15C2F" w:rsidRDefault="00CF50EF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387F3D">
              <w:rPr>
                <w:rFonts w:ascii="Angsana New" w:hAnsi="Angsana New"/>
                <w:sz w:val="30"/>
                <w:szCs w:val="30"/>
              </w:rPr>
              <w:t>932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387F3D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074C25" w:rsidRDefault="00CF50EF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961CF0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961CF0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61CF0" w:rsidRPr="00994DB9" w:rsidTr="00104CA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2F5B8D">
            <w:pPr>
              <w:tabs>
                <w:tab w:val="clear" w:pos="680"/>
                <w:tab w:val="left" w:pos="540"/>
              </w:tabs>
              <w:ind w:left="254"/>
              <w:rPr>
                <w:rFonts w:ascii="Angsana New" w:hAnsi="Angsana New"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1CF0" w:rsidRPr="00A15C2F" w:rsidRDefault="00D130F3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6772D">
              <w:rPr>
                <w:rFonts w:ascii="Angsana New" w:hAnsi="Angsana New"/>
                <w:sz w:val="30"/>
                <w:szCs w:val="30"/>
              </w:rPr>
              <w:t>9</w:t>
            </w:r>
            <w:r w:rsidR="00387F3D">
              <w:rPr>
                <w:rFonts w:ascii="Angsana New" w:hAnsi="Angsana New"/>
                <w:sz w:val="30"/>
                <w:szCs w:val="30"/>
              </w:rPr>
              <w:t>3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387F3D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CF0" w:rsidRPr="00074C25" w:rsidRDefault="00D130F3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961CF0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61CF0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61CF0" w:rsidRPr="001F5E1F" w:rsidTr="00104CA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2F5B8D">
            <w:pPr>
              <w:tabs>
                <w:tab w:val="clear" w:pos="680"/>
                <w:tab w:val="left" w:pos="540"/>
              </w:tabs>
              <w:ind w:left="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clear" w:pos="3515"/>
                <w:tab w:val="left" w:pos="414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1CF0" w:rsidRPr="004F52D5" w:rsidRDefault="00D830A6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7F3D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7F3D">
              <w:rPr>
                <w:rFonts w:ascii="Angsana New" w:hAnsi="Angsana New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1CF0" w:rsidRPr="00074C25" w:rsidRDefault="00D830A6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961C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61C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961CF0" w:rsidRPr="001F5E1F" w:rsidTr="00104CA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clear" w:pos="3515"/>
                <w:tab w:val="left" w:pos="414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61CF0" w:rsidRDefault="00961CF0" w:rsidP="0096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72354" w:rsidRDefault="00972354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961CF0" w:rsidRDefault="00961CF0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961CF0" w:rsidRDefault="00961CF0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813EAE" w:rsidRPr="00144E97" w:rsidRDefault="00D830A6" w:rsidP="0069467F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  <w:lang w:val="en-US"/>
        </w:rPr>
        <w:t>11</w:t>
      </w:r>
      <w:r w:rsidR="00913C97">
        <w:rPr>
          <w:rFonts w:ascii="Angsana New" w:hAnsi="Angsana New"/>
          <w:sz w:val="30"/>
          <w:szCs w:val="30"/>
          <w:lang w:val="en-US"/>
        </w:rPr>
        <w:t xml:space="preserve">       </w:t>
      </w:r>
      <w:r w:rsidR="00734C15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:rsidR="00F613D7" w:rsidRPr="00382CBD" w:rsidRDefault="00F613D7" w:rsidP="008970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  <w:lang w:val="en-US"/>
        </w:rPr>
      </w:pPr>
    </w:p>
    <w:p w:rsidR="009F7C16" w:rsidRPr="00144E97" w:rsidRDefault="009F7C16" w:rsidP="008970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44E97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:rsidR="00E6546B" w:rsidRDefault="00E6546B" w:rsidP="00E6546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810"/>
        <w:gridCol w:w="1080"/>
        <w:gridCol w:w="180"/>
        <w:gridCol w:w="1080"/>
        <w:gridCol w:w="180"/>
        <w:gridCol w:w="1080"/>
        <w:gridCol w:w="180"/>
        <w:gridCol w:w="1080"/>
      </w:tblGrid>
      <w:tr w:rsidR="00AF5D6B" w:rsidRPr="00AB4725" w:rsidTr="00F8617D">
        <w:trPr>
          <w:cantSplit/>
          <w:trHeight w:hRule="exact" w:val="389"/>
        </w:trPr>
        <w:tc>
          <w:tcPr>
            <w:tcW w:w="3690" w:type="dxa"/>
          </w:tcPr>
          <w:p w:rsidR="00AF5D6B" w:rsidRPr="00AB4725" w:rsidRDefault="00AF5D6B" w:rsidP="00F861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5D6B" w:rsidRPr="00AB4725" w:rsidRDefault="00AF5D6B" w:rsidP="00F861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AF5D6B" w:rsidRPr="00AB4725" w:rsidRDefault="00AF5D6B" w:rsidP="00F861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AF5D6B" w:rsidRPr="00AB4725" w:rsidRDefault="00AF5D6B" w:rsidP="00F861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AF5D6B" w:rsidRPr="00AB4725" w:rsidRDefault="00AF5D6B" w:rsidP="00F861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D6B" w:rsidRPr="00AB4725" w:rsidTr="00F8617D">
        <w:trPr>
          <w:cantSplit/>
          <w:trHeight w:hRule="exact" w:val="389"/>
        </w:trPr>
        <w:tc>
          <w:tcPr>
            <w:tcW w:w="3690" w:type="dxa"/>
          </w:tcPr>
          <w:p w:rsidR="00AF5D6B" w:rsidRPr="00AB4725" w:rsidRDefault="00AF5D6B" w:rsidP="00F8617D">
            <w:pPr>
              <w:tabs>
                <w:tab w:val="left" w:pos="540"/>
              </w:tabs>
              <w:spacing w:line="240" w:lineRule="auto"/>
              <w:ind w:left="-73" w:right="-108" w:firstLine="73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D130F3" w:rsidRPr="00D130F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มิถุ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810" w:type="dxa"/>
          </w:tcPr>
          <w:p w:rsidR="00AF5D6B" w:rsidRPr="00AB4725" w:rsidRDefault="00AF5D6B" w:rsidP="00F86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F5D6B" w:rsidRPr="00AB4725" w:rsidRDefault="00CF50EF" w:rsidP="00F8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AF5D6B" w:rsidRPr="00AB4725" w:rsidRDefault="00AF5D6B" w:rsidP="00F8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F5D6B" w:rsidRPr="00AB4725" w:rsidRDefault="00CF50EF" w:rsidP="00F8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F5D6B" w:rsidRPr="00AB4725" w:rsidRDefault="00AF5D6B" w:rsidP="00F8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F5D6B" w:rsidRPr="00AB4725" w:rsidRDefault="00CF50EF" w:rsidP="00F8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AF5D6B" w:rsidRPr="00AB4725" w:rsidRDefault="00AF5D6B" w:rsidP="00F8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F5D6B" w:rsidRPr="00AB4725" w:rsidRDefault="00CF50EF" w:rsidP="00F8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F5D6B" w:rsidRPr="00AB4725" w:rsidTr="00F8617D">
        <w:trPr>
          <w:cantSplit/>
          <w:trHeight w:hRule="exact" w:val="389"/>
        </w:trPr>
        <w:tc>
          <w:tcPr>
            <w:tcW w:w="3690" w:type="dxa"/>
          </w:tcPr>
          <w:p w:rsidR="00AF5D6B" w:rsidRPr="00AB4725" w:rsidRDefault="00AF5D6B" w:rsidP="00F8617D">
            <w:pPr>
              <w:spacing w:line="240" w:lineRule="auto"/>
              <w:ind w:left="-73" w:firstLine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AF5D6B" w:rsidRPr="00AB4725" w:rsidRDefault="00AF5D6B" w:rsidP="00F8617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AF5D6B" w:rsidRPr="00AB4725" w:rsidRDefault="00AF5D6B" w:rsidP="00F8617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F5D6B" w:rsidRPr="00AB4725" w:rsidTr="00F8617D">
        <w:trPr>
          <w:cantSplit/>
          <w:trHeight w:hRule="exact" w:val="389"/>
        </w:trPr>
        <w:tc>
          <w:tcPr>
            <w:tcW w:w="3690" w:type="dxa"/>
          </w:tcPr>
          <w:p w:rsidR="00AF5D6B" w:rsidRPr="00AB4725" w:rsidRDefault="00AF5D6B" w:rsidP="00F8617D">
            <w:pPr>
              <w:spacing w:line="240" w:lineRule="auto"/>
              <w:ind w:left="-73" w:firstLine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0" w:type="dxa"/>
          </w:tcPr>
          <w:p w:rsidR="00AF5D6B" w:rsidRPr="00AB4725" w:rsidRDefault="00AF5D6B" w:rsidP="00F861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5D6B" w:rsidRPr="00AB4725" w:rsidRDefault="00AF5D6B" w:rsidP="00F861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F5D6B" w:rsidRPr="00AB4725" w:rsidRDefault="00AF5D6B" w:rsidP="00F8617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5D6B" w:rsidRPr="00AB4725" w:rsidRDefault="00AF5D6B" w:rsidP="00F861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F5D6B" w:rsidRPr="00AB4725" w:rsidRDefault="00AF5D6B" w:rsidP="00F8617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5D6B" w:rsidRPr="00AB4725" w:rsidRDefault="00AF5D6B" w:rsidP="00F861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F5D6B" w:rsidRPr="00AB4725" w:rsidRDefault="00AF5D6B" w:rsidP="00F8617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5D6B" w:rsidRPr="00AB4725" w:rsidRDefault="00AF5D6B" w:rsidP="00F8617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2"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5D6B" w:rsidRPr="00AB4725" w:rsidTr="00F8617D">
        <w:trPr>
          <w:cantSplit/>
          <w:trHeight w:hRule="exact" w:val="389"/>
        </w:trPr>
        <w:tc>
          <w:tcPr>
            <w:tcW w:w="3690" w:type="dxa"/>
          </w:tcPr>
          <w:p w:rsidR="00AF5D6B" w:rsidRPr="00AB4725" w:rsidRDefault="00AF5D6B" w:rsidP="00AF5D6B">
            <w:pPr>
              <w:spacing w:line="240" w:lineRule="auto"/>
              <w:ind w:left="-73" w:firstLine="7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810" w:type="dxa"/>
          </w:tcPr>
          <w:p w:rsidR="00AF5D6B" w:rsidRPr="00AB4725" w:rsidRDefault="00AF5D6B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5D6B" w:rsidRPr="000A4D44" w:rsidRDefault="00D6772D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118,594</w:t>
            </w:r>
          </w:p>
        </w:tc>
        <w:tc>
          <w:tcPr>
            <w:tcW w:w="1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5D6B" w:rsidRPr="000A4D44" w:rsidRDefault="00CF50EF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F50EF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6</w:t>
            </w:r>
            <w:r w:rsidR="00AF5D6B"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4,</w:t>
            </w:r>
            <w:r w:rsidRPr="00CF50EF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66</w:t>
            </w:r>
            <w:r w:rsidR="00D130F3">
              <w:rPr>
                <w:rFonts w:ascii="Angsana New" w:hAnsi="Angsana New" w:cs="Angsana New"/>
                <w:b w:val="0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5D6B" w:rsidRPr="000A4D44" w:rsidRDefault="00D6772D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 w:rsidR="00D130F3">
              <w:rPr>
                <w:rFonts w:ascii="Angsana New" w:hAnsi="Angsana New" w:cs="Angsana New"/>
                <w:b w:val="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D130F3">
              <w:rPr>
                <w:rFonts w:ascii="Angsana New" w:hAnsi="Angsana New" w:cs="Angsana New"/>
                <w:b w:val="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1</w:t>
            </w:r>
            <w:r w:rsidR="00D130F3">
              <w:rPr>
                <w:rFonts w:ascii="Angsana New" w:hAnsi="Angsana New" w:cs="Angsana New"/>
                <w:b w:val="0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:rsidR="00AF5D6B" w:rsidRPr="00AB4725" w:rsidRDefault="00AF5D6B" w:rsidP="00AF5D6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7,</w:t>
            </w:r>
            <w:r w:rsidR="00CF50EF" w:rsidRPr="00CF50EF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</w:t>
            </w: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41</w:t>
            </w:r>
          </w:p>
        </w:tc>
      </w:tr>
      <w:tr w:rsidR="00AF5D6B" w:rsidRPr="00AB4725" w:rsidTr="00F8617D">
        <w:trPr>
          <w:cantSplit/>
          <w:trHeight w:hRule="exact" w:val="389"/>
        </w:trPr>
        <w:tc>
          <w:tcPr>
            <w:tcW w:w="3690" w:type="dxa"/>
          </w:tcPr>
          <w:p w:rsidR="00AF5D6B" w:rsidRPr="00AB4725" w:rsidRDefault="000161D3" w:rsidP="00AF5D6B">
            <w:pPr>
              <w:spacing w:line="240" w:lineRule="auto"/>
              <w:ind w:left="-73" w:firstLine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ภาษีงวดก่อนๆที่บันทึกต่ำไป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:rsidR="00AF5D6B" w:rsidRPr="000A4D44" w:rsidRDefault="00AF5D6B" w:rsidP="00AF5D6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5D6B" w:rsidRPr="000A4D44" w:rsidRDefault="00D6772D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7D3B92">
              <w:rPr>
                <w:rFonts w:ascii="Angsana New" w:hAnsi="Angsana New" w:cs="Angsana New"/>
                <w:b w:val="0"/>
                <w:sz w:val="30"/>
                <w:szCs w:val="30"/>
              </w:rPr>
              <w:t>3,792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339</w:t>
            </w:r>
          </w:p>
        </w:tc>
        <w:tc>
          <w:tcPr>
            <w:tcW w:w="1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5D6B" w:rsidRPr="000A4D44" w:rsidRDefault="00D6772D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AF5D6B" w:rsidRPr="00AB4725" w:rsidRDefault="00AF5D6B" w:rsidP="00AF5D6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5D6B" w:rsidRPr="000A4D44" w:rsidRDefault="00CF50EF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CF50EF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</w:t>
            </w:r>
            <w:r w:rsidR="00AF5D6B"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87</w:t>
            </w:r>
          </w:p>
        </w:tc>
      </w:tr>
      <w:tr w:rsidR="00AF5D6B" w:rsidRPr="00AB4725" w:rsidTr="00F8617D">
        <w:trPr>
          <w:cantSplit/>
          <w:trHeight w:hRule="exact" w:val="389"/>
        </w:trPr>
        <w:tc>
          <w:tcPr>
            <w:tcW w:w="3690" w:type="dxa"/>
          </w:tcPr>
          <w:p w:rsidR="00AF5D6B" w:rsidRPr="00AB4725" w:rsidRDefault="00AF5D6B" w:rsidP="00AF5D6B">
            <w:pPr>
              <w:spacing w:line="240" w:lineRule="auto"/>
              <w:ind w:left="-73" w:firstLine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AF5D6B" w:rsidRPr="00AB4725" w:rsidRDefault="00AF5D6B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F5D6B" w:rsidRPr="000A4D44" w:rsidRDefault="00D6772D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11</w:t>
            </w:r>
            <w:r w:rsidR="007D3B92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="007D3B92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802</w:t>
            </w:r>
          </w:p>
        </w:tc>
        <w:tc>
          <w:tcPr>
            <w:tcW w:w="1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F5D6B" w:rsidRPr="000A4D44" w:rsidRDefault="00CF50EF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F50EF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</w:t>
            </w:r>
            <w:r w:rsidR="00AF5D6B" w:rsidRPr="000A4D44">
              <w:rPr>
                <w:rFonts w:ascii="Angsana New" w:hAnsi="Angsana New" w:cs="Angsana New"/>
                <w:bCs/>
                <w:sz w:val="30"/>
                <w:szCs w:val="30"/>
              </w:rPr>
              <w:t>4,999</w:t>
            </w:r>
          </w:p>
        </w:tc>
        <w:tc>
          <w:tcPr>
            <w:tcW w:w="1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F5D6B" w:rsidRPr="000A4D44" w:rsidRDefault="00CF50EF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F50EF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</w:t>
            </w:r>
            <w:r w:rsidR="00D6772D">
              <w:rPr>
                <w:rFonts w:ascii="Angsana New" w:hAnsi="Angsana New" w:cs="Angsana New"/>
                <w:bCs/>
                <w:sz w:val="30"/>
                <w:szCs w:val="30"/>
              </w:rPr>
              <w:t>9,984</w:t>
            </w:r>
          </w:p>
        </w:tc>
        <w:tc>
          <w:tcPr>
            <w:tcW w:w="180" w:type="dxa"/>
          </w:tcPr>
          <w:p w:rsidR="00AF5D6B" w:rsidRPr="00AB4725" w:rsidRDefault="00AF5D6B" w:rsidP="00AF5D6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Cs/>
                <w:sz w:val="30"/>
                <w:szCs w:val="30"/>
              </w:rPr>
              <w:t>7,5</w:t>
            </w:r>
            <w:r w:rsidR="00CF50EF" w:rsidRPr="00CF50EF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</w:t>
            </w:r>
            <w:r w:rsidRPr="000A4D44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</w:tr>
      <w:tr w:rsidR="00AF5D6B" w:rsidRPr="00AB4725" w:rsidTr="00F8617D">
        <w:trPr>
          <w:cantSplit/>
          <w:trHeight w:hRule="exact" w:val="389"/>
        </w:trPr>
        <w:tc>
          <w:tcPr>
            <w:tcW w:w="3690" w:type="dxa"/>
          </w:tcPr>
          <w:p w:rsidR="00AF5D6B" w:rsidRPr="00AB4725" w:rsidRDefault="00AF5D6B" w:rsidP="00AF5D6B">
            <w:pPr>
              <w:spacing w:line="240" w:lineRule="auto"/>
              <w:ind w:left="-73" w:firstLine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:rsidR="00AF5D6B" w:rsidRPr="00AB4725" w:rsidRDefault="00AF5D6B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5D6B" w:rsidRPr="00AB4725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:rsidR="00AF5D6B" w:rsidRPr="00AB4725" w:rsidRDefault="00AF5D6B" w:rsidP="00AF5D6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F5D6B" w:rsidRPr="00AB4725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AF5D6B" w:rsidRPr="00AB4725" w:rsidTr="00F8617D">
        <w:trPr>
          <w:cantSplit/>
          <w:trHeight w:hRule="exact" w:val="389"/>
        </w:trPr>
        <w:tc>
          <w:tcPr>
            <w:tcW w:w="3690" w:type="dxa"/>
          </w:tcPr>
          <w:p w:rsidR="00AF5D6B" w:rsidRPr="00AB4725" w:rsidRDefault="00AF5D6B" w:rsidP="00AF5D6B">
            <w:pPr>
              <w:spacing w:line="240" w:lineRule="auto"/>
              <w:ind w:left="-73" w:firstLine="73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  <w:r w:rsidRPr="00AB472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</w:tcPr>
          <w:p w:rsidR="00AF5D6B" w:rsidRPr="00AB4725" w:rsidRDefault="00AF5D6B" w:rsidP="00AF5D6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5D6B" w:rsidRPr="000A4D44" w:rsidRDefault="00D6772D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9,445)</w:t>
            </w:r>
          </w:p>
        </w:tc>
        <w:tc>
          <w:tcPr>
            <w:tcW w:w="1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(7,3</w:t>
            </w:r>
            <w:r w:rsidR="00D130F3">
              <w:rPr>
                <w:rFonts w:ascii="Angsana New" w:hAnsi="Angsana New" w:cs="Angsana New"/>
                <w:b w:val="0"/>
                <w:sz w:val="30"/>
                <w:szCs w:val="30"/>
              </w:rPr>
              <w:t>0</w:t>
            </w: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7)</w:t>
            </w:r>
          </w:p>
        </w:tc>
        <w:tc>
          <w:tcPr>
            <w:tcW w:w="1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5D6B" w:rsidRPr="000A4D44" w:rsidRDefault="00D6772D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(1</w:t>
            </w:r>
            <w:r w:rsidR="00CF50EF" w:rsidRPr="00CF50EF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,9</w:t>
            </w:r>
            <w:r w:rsidR="00CF50EF" w:rsidRPr="00CF50EF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6</w:t>
            </w:r>
            <w:r w:rsidR="00113617">
              <w:rPr>
                <w:rFonts w:ascii="Angsana New" w:hAnsi="Angsana New" w:cs="Angsana New"/>
                <w:b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AF5D6B" w:rsidRPr="00AB4725" w:rsidRDefault="00AF5D6B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 w:val="0"/>
                <w:sz w:val="30"/>
                <w:szCs w:val="30"/>
              </w:rPr>
              <w:t>594</w:t>
            </w:r>
          </w:p>
        </w:tc>
      </w:tr>
      <w:tr w:rsidR="00AF5D6B" w:rsidRPr="00AB4725" w:rsidTr="00F8617D">
        <w:trPr>
          <w:cantSplit/>
          <w:trHeight w:hRule="exact" w:val="389"/>
        </w:trPr>
        <w:tc>
          <w:tcPr>
            <w:tcW w:w="3690" w:type="dxa"/>
          </w:tcPr>
          <w:p w:rsidR="00AF5D6B" w:rsidRPr="00AB4725" w:rsidRDefault="00AF5D6B" w:rsidP="00AF5D6B">
            <w:pPr>
              <w:spacing w:line="240" w:lineRule="auto"/>
              <w:ind w:left="-73" w:firstLine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810" w:type="dxa"/>
          </w:tcPr>
          <w:p w:rsidR="00AF5D6B" w:rsidRPr="00AB4725" w:rsidRDefault="00AF5D6B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F5D6B" w:rsidRPr="000A4D44" w:rsidRDefault="00D6772D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  <w:r w:rsidR="007D3B92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="007D3B92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357</w:t>
            </w:r>
          </w:p>
        </w:tc>
        <w:tc>
          <w:tcPr>
            <w:tcW w:w="1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Cs/>
                <w:sz w:val="30"/>
                <w:szCs w:val="30"/>
              </w:rPr>
              <w:t>57,</w:t>
            </w:r>
            <w:r w:rsidR="00CF50EF" w:rsidRPr="00CF50EF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</w:t>
            </w:r>
            <w:r w:rsidRPr="000A4D44"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  <w:r w:rsidR="00CF50EF" w:rsidRPr="00CF50EF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F5D6B" w:rsidRPr="000A4D44" w:rsidRDefault="00D6772D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17,</w:t>
            </w:r>
            <w:r w:rsidR="00D130F3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 w:rsidR="00CF50EF" w:rsidRPr="00CF50EF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AF5D6B" w:rsidRPr="00AB4725" w:rsidRDefault="00AF5D6B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F5D6B" w:rsidRPr="000A4D44" w:rsidRDefault="00AF5D6B" w:rsidP="00AF5D6B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A4D44">
              <w:rPr>
                <w:rFonts w:ascii="Angsana New" w:hAnsi="Angsana New" w:cs="Angsana New"/>
                <w:bCs/>
                <w:sz w:val="30"/>
                <w:szCs w:val="30"/>
              </w:rPr>
              <w:t>8,1</w:t>
            </w:r>
            <w:r w:rsidR="00CF50EF" w:rsidRPr="00CF50EF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22</w:t>
            </w:r>
          </w:p>
        </w:tc>
      </w:tr>
    </w:tbl>
    <w:p w:rsidR="00AF5D6B" w:rsidRDefault="00AF5D6B" w:rsidP="00E6546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:rsidR="00382CBD" w:rsidRPr="00382CBD" w:rsidRDefault="00382CBD" w:rsidP="0004458E">
      <w:pPr>
        <w:tabs>
          <w:tab w:val="left" w:pos="630"/>
        </w:tabs>
        <w:spacing w:line="240" w:lineRule="auto"/>
        <w:ind w:firstLine="540"/>
        <w:rPr>
          <w:rFonts w:ascii="Angsana New" w:hAnsi="Angsana New"/>
          <w:i/>
          <w:iCs/>
          <w:sz w:val="14"/>
          <w:szCs w:val="14"/>
        </w:rPr>
      </w:pPr>
    </w:p>
    <w:p w:rsidR="00382CBD" w:rsidRPr="00144E97" w:rsidRDefault="00382CBD" w:rsidP="002F5B8D">
      <w:pPr>
        <w:tabs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144E97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:rsidR="00382CBD" w:rsidRPr="00382CBD" w:rsidRDefault="00382CBD" w:rsidP="0004458E">
      <w:pPr>
        <w:tabs>
          <w:tab w:val="left" w:pos="630"/>
        </w:tabs>
        <w:spacing w:line="240" w:lineRule="auto"/>
        <w:ind w:firstLine="540"/>
        <w:rPr>
          <w:rFonts w:ascii="Angsana New" w:hAnsi="Angsana New"/>
        </w:rPr>
      </w:pPr>
    </w:p>
    <w:p w:rsidR="0004458E" w:rsidRPr="00E91057" w:rsidRDefault="0004458E" w:rsidP="002F5B8D">
      <w:pPr>
        <w:numPr>
          <w:ilvl w:val="0"/>
          <w:numId w:val="19"/>
        </w:numPr>
        <w:tabs>
          <w:tab w:val="clear" w:pos="907"/>
          <w:tab w:val="left" w:pos="900"/>
        </w:tabs>
        <w:ind w:right="-205"/>
        <w:jc w:val="thaiDistribute"/>
        <w:rPr>
          <w:rFonts w:ascii="Angsana New" w:hAnsi="Angsana New"/>
          <w:sz w:val="30"/>
          <w:szCs w:val="30"/>
        </w:rPr>
      </w:pPr>
      <w:r w:rsidRPr="00E91057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พ</w:t>
      </w:r>
      <w:r w:rsidRPr="00E91057">
        <w:rPr>
          <w:rFonts w:ascii="Angsana New" w:hAnsi="Angsana New"/>
          <w:sz w:val="30"/>
          <w:szCs w:val="30"/>
          <w:cs/>
        </w:rPr>
        <w:t>.</w:t>
      </w:r>
      <w:r w:rsidRPr="00E91057">
        <w:rPr>
          <w:rFonts w:ascii="Angsana New" w:hAnsi="Angsana New" w:hint="cs"/>
          <w:sz w:val="30"/>
          <w:szCs w:val="30"/>
          <w:cs/>
        </w:rPr>
        <w:t>ศ</w:t>
      </w:r>
      <w:r w:rsidRPr="00E91057">
        <w:rPr>
          <w:rFonts w:ascii="Angsana New" w:hAnsi="Angsana New"/>
          <w:sz w:val="30"/>
          <w:szCs w:val="30"/>
          <w:cs/>
        </w:rPr>
        <w:t>.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พฤษภาคม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:rsidR="0004458E" w:rsidRDefault="0004458E" w:rsidP="002F5B8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205"/>
        <w:jc w:val="thaiDistribute"/>
        <w:rPr>
          <w:rFonts w:ascii="Angsana New" w:hAnsi="Angsana New"/>
          <w:sz w:val="30"/>
          <w:szCs w:val="30"/>
        </w:rPr>
      </w:pPr>
      <w:r w:rsidRPr="003C63CC">
        <w:rPr>
          <w:rFonts w:ascii="Angsana New" w:hAnsi="Angsana New"/>
          <w:sz w:val="30"/>
          <w:szCs w:val="30"/>
          <w:cs/>
        </w:rPr>
        <w:t>บริษัทและบริษัทย่อยอีกแห่งหนึ่งในประเทศไทย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</w:t>
      </w:r>
      <w:r>
        <w:rPr>
          <w:rFonts w:ascii="Angsana New" w:hAnsi="Angsana New"/>
          <w:sz w:val="30"/>
          <w:szCs w:val="30"/>
          <w:cs/>
        </w:rPr>
        <w:t xml:space="preserve">ัตราและยกเว้นรัษฎากรฉบับที่ 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1855F0" w:rsidRPr="001855F0">
        <w:rPr>
          <w:rFonts w:ascii="Angsana New" w:hAnsi="Angsana New"/>
          <w:sz w:val="30"/>
          <w:szCs w:val="30"/>
        </w:rPr>
        <w:t>8</w:t>
      </w:r>
      <w:r w:rsidR="00877598" w:rsidRPr="00877598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พ.ศ.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55</w:t>
      </w:r>
      <w:r w:rsidR="001855F0" w:rsidRPr="001855F0">
        <w:rPr>
          <w:rFonts w:ascii="Angsana New" w:hAnsi="Angsana New"/>
          <w:sz w:val="30"/>
          <w:szCs w:val="30"/>
        </w:rPr>
        <w:t>8</w:t>
      </w:r>
      <w:r w:rsidRPr="003C63CC">
        <w:rPr>
          <w:rFonts w:ascii="Angsana New" w:hAnsi="Angsana New"/>
          <w:sz w:val="30"/>
          <w:szCs w:val="30"/>
          <w:cs/>
        </w:rPr>
        <w:t xml:space="preserve"> ในฐานะที่เป็นบริษัทการค้าระหว่างประเทศ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ห้าปีเริ่มตั้งแต่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CB3967">
        <w:rPr>
          <w:rFonts w:ascii="Angsana New" w:hAnsi="Angsana New"/>
          <w:sz w:val="30"/>
          <w:szCs w:val="30"/>
        </w:rPr>
        <w:t xml:space="preserve"> </w:t>
      </w:r>
      <w:r w:rsidRPr="003C63CC">
        <w:rPr>
          <w:rFonts w:ascii="Angsana New" w:hAnsi="Angsana New"/>
          <w:sz w:val="30"/>
          <w:szCs w:val="30"/>
          <w:cs/>
        </w:rPr>
        <w:t xml:space="preserve">มกราคม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3C63CC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</w:t>
      </w:r>
      <w:r w:rsidR="00D71B22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3C63CC">
        <w:rPr>
          <w:rFonts w:ascii="Angsana New" w:hAnsi="Angsana New"/>
          <w:sz w:val="30"/>
          <w:szCs w:val="30"/>
          <w:cs/>
        </w:rPr>
        <w:t>จะต้องปฏิบัติตามเงื่อนไขและข้อกำหนดที่เกี่ยวข้องกับการเป็นบริษัทการค้าระหว่างประเทศ</w:t>
      </w:r>
      <w:r w:rsidR="00A24547">
        <w:rPr>
          <w:rFonts w:ascii="Angsana New" w:hAnsi="Angsana New" w:hint="cs"/>
          <w:sz w:val="30"/>
          <w:szCs w:val="30"/>
          <w:cs/>
        </w:rPr>
        <w:t xml:space="preserve"> อย่างไรก็ตามพระราชกฤษฎีกาได้ยกเลิก</w:t>
      </w:r>
      <w:r w:rsidR="009E033C">
        <w:rPr>
          <w:rFonts w:ascii="Angsana New" w:hAnsi="Angsana New" w:hint="cs"/>
          <w:sz w:val="30"/>
          <w:szCs w:val="30"/>
          <w:cs/>
        </w:rPr>
        <w:t xml:space="preserve">สิทธิประโยชน์ของบริษัทการค้าระหว่างประเทศมีผลตั้งแต่วันที่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9E033C">
        <w:rPr>
          <w:rFonts w:ascii="Angsana New" w:hAnsi="Angsana New"/>
          <w:sz w:val="30"/>
          <w:szCs w:val="30"/>
        </w:rPr>
        <w:t xml:space="preserve"> </w:t>
      </w:r>
      <w:r w:rsidR="009E033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62</w:t>
      </w:r>
    </w:p>
    <w:p w:rsidR="006E79A5" w:rsidRDefault="006E79A5" w:rsidP="006E7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:rsidR="00AF5D6B" w:rsidRDefault="00AF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A41DD" w:rsidRDefault="001A41DD" w:rsidP="002F5B8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295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t xml:space="preserve">บริษัท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877598" w:rsidRPr="00877598">
        <w:rPr>
          <w:rFonts w:ascii="Angsana New" w:hAnsi="Angsana New"/>
          <w:sz w:val="30"/>
          <w:szCs w:val="30"/>
        </w:rPr>
        <w:t>7</w:t>
      </w:r>
      <w:r w:rsidR="00D130F3" w:rsidRPr="00D130F3">
        <w:rPr>
          <w:rFonts w:ascii="Angsana New" w:hAnsi="Angsana New"/>
          <w:sz w:val="30"/>
          <w:szCs w:val="30"/>
        </w:rPr>
        <w:t>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BD79EB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>
        <w:rPr>
          <w:rFonts w:ascii="Angsana New" w:hAnsi="Angsana New" w:hint="cs"/>
          <w:sz w:val="30"/>
          <w:szCs w:val="30"/>
          <w:cs/>
        </w:rPr>
        <w:t>สี่</w:t>
      </w:r>
      <w:r w:rsidRPr="00BD79EB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62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:rsidR="00C41865" w:rsidRPr="00A97F8F" w:rsidRDefault="00382CBD" w:rsidP="002F5B8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29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>
        <w:rPr>
          <w:rFonts w:ascii="Angsana New" w:hAnsi="Angsana New" w:hint="cs"/>
          <w:sz w:val="30"/>
          <w:szCs w:val="30"/>
          <w:cs/>
        </w:rPr>
        <w:br/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</w:t>
      </w:r>
      <w:r w:rsidRPr="00A97F8F">
        <w:rPr>
          <w:rFonts w:ascii="Angsana New" w:hAnsi="Angsana New" w:hint="cs"/>
          <w:sz w:val="30"/>
          <w:szCs w:val="30"/>
          <w:cs/>
        </w:rPr>
        <w:t>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:rsidR="00B85EE4" w:rsidRPr="007621F1" w:rsidRDefault="00B85EE4" w:rsidP="00B85EE4">
      <w:pPr>
        <w:spacing w:line="240" w:lineRule="auto"/>
        <w:rPr>
          <w:rFonts w:ascii="Angsana New" w:hAnsi="Angsana New"/>
          <w:sz w:val="14"/>
          <w:szCs w:val="14"/>
          <w:cs/>
          <w:lang w:val="th-TH"/>
        </w:rPr>
      </w:pPr>
    </w:p>
    <w:p w:rsidR="00B85EE4" w:rsidRPr="00144E97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AF5D6B" w:rsidRPr="00B24CAE">
        <w:rPr>
          <w:rFonts w:ascii="Angsana New" w:hAnsi="Angsana New"/>
          <w:sz w:val="30"/>
          <w:szCs w:val="30"/>
        </w:rPr>
        <w:t xml:space="preserve"> </w:t>
      </w:r>
      <w:r w:rsidR="00AF5D6B">
        <w:rPr>
          <w:rFonts w:ascii="Angsana New" w:hAnsi="Angsana New" w:hint="cs"/>
          <w:sz w:val="30"/>
          <w:szCs w:val="30"/>
          <w:cs/>
        </w:rPr>
        <w:t>มิถุนายน</w:t>
      </w:r>
      <w:r w:rsidR="00AF5D6B">
        <w:rPr>
          <w:rFonts w:ascii="Angsana New" w:hAnsi="Angsana New"/>
          <w:sz w:val="30"/>
          <w:szCs w:val="30"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และ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CF50EF" w:rsidRPr="00CF50EF">
        <w:rPr>
          <w:rFonts w:ascii="Angsana New" w:hAnsi="Angsana New" w:hint="cs"/>
          <w:sz w:val="30"/>
          <w:szCs w:val="30"/>
        </w:rPr>
        <w:t>2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:rsidR="00B85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096"/>
        <w:gridCol w:w="268"/>
        <w:gridCol w:w="1156"/>
        <w:gridCol w:w="268"/>
        <w:gridCol w:w="1164"/>
      </w:tblGrid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2" w:type="dxa"/>
            <w:gridSpan w:val="7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8" w:type="dxa"/>
            <w:gridSpan w:val="3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85EE4" w:rsidRPr="00144E97" w:rsidRDefault="00D130F3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AF5D6B"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5D6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B85EE4" w:rsidRPr="00144E97" w:rsidRDefault="00D130F3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B85EE4"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5EE4"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85EE4" w:rsidRPr="00144E97" w:rsidRDefault="00D130F3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AF5D6B"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5D6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B85EE4" w:rsidRPr="00144E97" w:rsidRDefault="00D130F3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B85EE4"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5EE4"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85EE4" w:rsidRPr="00144E97" w:rsidRDefault="00CF50EF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B85EE4" w:rsidRPr="00144E97" w:rsidRDefault="00CF50EF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85EE4" w:rsidRPr="00144E97" w:rsidRDefault="00CF50EF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B85EE4" w:rsidRPr="00144E97" w:rsidRDefault="00CF50EF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85EE4" w:rsidRPr="00144E97" w:rsidTr="0080491C">
        <w:trPr>
          <w:trHeight w:val="362"/>
        </w:trPr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2" w:type="dxa"/>
            <w:gridSpan w:val="7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B7B" w:rsidRPr="00144E97" w:rsidTr="0080491C">
        <w:tc>
          <w:tcPr>
            <w:tcW w:w="3960" w:type="dxa"/>
          </w:tcPr>
          <w:p w:rsidR="006B2B7B" w:rsidRPr="00144E97" w:rsidRDefault="006B2B7B" w:rsidP="00936319">
            <w:pPr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6B2B7B" w:rsidRPr="00EA6DBA" w:rsidRDefault="00D130F3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44</w:t>
            </w:r>
            <w:r w:rsidR="00D6772D">
              <w:rPr>
                <w:rFonts w:ascii="Angsana New" w:hAnsi="Angsana New"/>
                <w:sz w:val="30"/>
                <w:szCs w:val="30"/>
              </w:rPr>
              <w:t>7,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6B2B7B" w:rsidRPr="00C8760F" w:rsidRDefault="00D130F3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6B2B7B">
              <w:rPr>
                <w:rFonts w:ascii="Angsana New" w:hAnsi="Angsana New"/>
                <w:sz w:val="30"/>
                <w:szCs w:val="30"/>
              </w:rPr>
              <w:t>9,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6B2B7B" w:rsidRPr="00EA6DBA" w:rsidRDefault="00D6772D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00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6B2B7B" w:rsidRPr="00C8760F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2B7B" w:rsidRPr="00144E97" w:rsidTr="0080491C">
        <w:tc>
          <w:tcPr>
            <w:tcW w:w="3960" w:type="dxa"/>
          </w:tcPr>
          <w:p w:rsidR="006B2B7B" w:rsidRPr="00144E97" w:rsidRDefault="006B2B7B" w:rsidP="00936319">
            <w:pPr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60" w:type="dxa"/>
          </w:tcPr>
          <w:p w:rsidR="006B2B7B" w:rsidRPr="00EA6DBA" w:rsidRDefault="00D6772D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6B2B7B" w:rsidRPr="00C8760F" w:rsidRDefault="006B2B7B" w:rsidP="00ED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6B2B7B" w:rsidRPr="00EA6DBA" w:rsidRDefault="00CF50EF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6772D">
              <w:rPr>
                <w:rFonts w:ascii="Angsana New" w:hAnsi="Angsana New"/>
                <w:sz w:val="30"/>
                <w:szCs w:val="30"/>
              </w:rPr>
              <w:t>9,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6B2B7B" w:rsidRPr="00C8760F" w:rsidRDefault="00CF50EF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6B2B7B">
              <w:rPr>
                <w:rFonts w:ascii="Angsana New" w:hAnsi="Angsana New"/>
                <w:sz w:val="30"/>
                <w:szCs w:val="30"/>
              </w:rPr>
              <w:t>,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B2B7B" w:rsidRPr="00144E97" w:rsidTr="0080491C">
        <w:tc>
          <w:tcPr>
            <w:tcW w:w="3960" w:type="dxa"/>
          </w:tcPr>
          <w:p w:rsidR="006B2B7B" w:rsidRPr="00144E97" w:rsidRDefault="006B2B7B" w:rsidP="00936319">
            <w:pPr>
              <w:spacing w:line="240" w:lineRule="auto"/>
              <w:ind w:firstLine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EA6DBA" w:rsidRDefault="00D830A6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7,9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C8760F" w:rsidRDefault="00D830A6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B2B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144E97" w:rsidRDefault="00D6772D" w:rsidP="006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,77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6B2B7B" w:rsidRPr="00EA6DBA" w:rsidRDefault="006B2B7B" w:rsidP="006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240876" w:rsidRDefault="006B2B7B" w:rsidP="006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B85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096"/>
        <w:gridCol w:w="268"/>
        <w:gridCol w:w="1156"/>
        <w:gridCol w:w="268"/>
        <w:gridCol w:w="1149"/>
      </w:tblGrid>
      <w:tr w:rsidR="00B85EE4" w:rsidRPr="00144E97" w:rsidTr="0080491C">
        <w:tc>
          <w:tcPr>
            <w:tcW w:w="3960" w:type="dxa"/>
          </w:tcPr>
          <w:p w:rsidR="00B85EE4" w:rsidRPr="006D5404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5467" w:type="dxa"/>
            <w:gridSpan w:val="7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85EE4" w:rsidRPr="00144E97" w:rsidRDefault="00D130F3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AF5D6B"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5D6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B85EE4" w:rsidRPr="00144E97" w:rsidRDefault="00D130F3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B85EE4"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5EE4"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85EE4" w:rsidRPr="00144E97" w:rsidRDefault="00D130F3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AF5D6B"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5D6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B85EE4" w:rsidRPr="00144E97" w:rsidRDefault="00D130F3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B85EE4"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5EE4"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85EE4" w:rsidRPr="00144E97" w:rsidTr="0080491C"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85EE4" w:rsidRPr="00144E97" w:rsidRDefault="00CF50EF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B85EE4" w:rsidRPr="00144E97" w:rsidRDefault="00CF50EF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85EE4" w:rsidRPr="00144E97" w:rsidRDefault="00CF50EF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B85EE4" w:rsidRPr="00144E97" w:rsidRDefault="00CF50EF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85EE4" w:rsidRPr="00144E97" w:rsidTr="0080491C">
        <w:trPr>
          <w:trHeight w:val="362"/>
        </w:trPr>
        <w:tc>
          <w:tcPr>
            <w:tcW w:w="396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67" w:type="dxa"/>
            <w:gridSpan w:val="7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B7B" w:rsidRPr="00144E97" w:rsidTr="0080491C">
        <w:tc>
          <w:tcPr>
            <w:tcW w:w="3960" w:type="dxa"/>
          </w:tcPr>
          <w:p w:rsidR="006B2B7B" w:rsidRPr="00144E97" w:rsidRDefault="006B2B7B" w:rsidP="00936319">
            <w:pPr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6B2B7B" w:rsidRPr="00EA6DBA" w:rsidRDefault="00D830A6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6B2B7B" w:rsidRPr="00EA6DBA" w:rsidRDefault="00877598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6B2B7B">
              <w:rPr>
                <w:rFonts w:ascii="Angsana New" w:hAnsi="Angsana New"/>
                <w:sz w:val="30"/>
                <w:szCs w:val="30"/>
              </w:rPr>
              <w:t>,9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6B2B7B" w:rsidRPr="00EA6DBA" w:rsidRDefault="00D6772D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7,7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6B2B7B" w:rsidRPr="00EA6DBA" w:rsidRDefault="006B2B7B" w:rsidP="00ED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2B7B" w:rsidRPr="00144E97" w:rsidTr="0080491C">
        <w:tc>
          <w:tcPr>
            <w:tcW w:w="3960" w:type="dxa"/>
          </w:tcPr>
          <w:p w:rsidR="006B2B7B" w:rsidRPr="00144E97" w:rsidRDefault="006B2B7B" w:rsidP="00936319">
            <w:pPr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60" w:type="dxa"/>
          </w:tcPr>
          <w:p w:rsidR="006B2B7B" w:rsidRPr="00EA6DBA" w:rsidRDefault="00D6772D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7,7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6B2B7B" w:rsidRPr="00EA6DBA" w:rsidRDefault="006B2B7B" w:rsidP="00687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2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6B2B7B" w:rsidRPr="00EA6DBA" w:rsidRDefault="00D130F3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6772D">
              <w:rPr>
                <w:rFonts w:ascii="Angsana New" w:hAnsi="Angsana New"/>
                <w:sz w:val="30"/>
                <w:szCs w:val="30"/>
              </w:rPr>
              <w:t>7,7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6B2B7B" w:rsidRPr="00EA6DBA" w:rsidRDefault="00CF50EF" w:rsidP="00ED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6B2B7B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B2B7B" w:rsidRPr="00144E97" w:rsidTr="0080491C">
        <w:tc>
          <w:tcPr>
            <w:tcW w:w="3960" w:type="dxa"/>
          </w:tcPr>
          <w:p w:rsidR="006B2B7B" w:rsidRPr="00144E97" w:rsidRDefault="006B2B7B" w:rsidP="00936319">
            <w:pPr>
              <w:spacing w:line="240" w:lineRule="auto"/>
              <w:ind w:firstLine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EA6DBA" w:rsidRDefault="00CF50EF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,7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063DCB" w:rsidRDefault="00D130F3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B2B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68" w:type="dxa"/>
          </w:tcPr>
          <w:p w:rsidR="006B2B7B" w:rsidRPr="00144E97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EA6DBA" w:rsidRDefault="00D6772D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B2B7B" w:rsidRPr="00EA6DBA" w:rsidRDefault="006B2B7B" w:rsidP="006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6B2B7B" w:rsidRPr="00EA6DBA" w:rsidRDefault="006B2B7B" w:rsidP="00ED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85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p w:rsidR="00B85EE4" w:rsidRPr="00547F95" w:rsidRDefault="00B85EE4" w:rsidP="006B5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:rsidR="00B85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p w:rsidR="00B85EE4" w:rsidRPr="006B50A7" w:rsidRDefault="00B85EE4" w:rsidP="006B5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36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F8617D" w:rsidRPr="006B50A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หก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6B50A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                           </w:t>
      </w:r>
      <w:r w:rsidR="00D130F3" w:rsidRPr="00D130F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  <w:r w:rsidR="00D830A6" w:rsidRPr="00D830A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0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8617D" w:rsidRPr="006B50A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F50EF" w:rsidRPr="00CF50E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</w:t>
      </w:r>
      <w:r w:rsidR="00D130F3" w:rsidRPr="00D130F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5</w:t>
      </w:r>
      <w:r w:rsidR="00CF50EF" w:rsidRPr="00CF50E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  <w:r w:rsidR="00D130F3" w:rsidRPr="00D130F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:rsidR="00B85EE4" w:rsidRPr="00DF3F80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7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988"/>
        <w:gridCol w:w="270"/>
        <w:gridCol w:w="1079"/>
        <w:gridCol w:w="236"/>
        <w:gridCol w:w="1169"/>
        <w:gridCol w:w="260"/>
        <w:gridCol w:w="1083"/>
        <w:gridCol w:w="6"/>
        <w:gridCol w:w="264"/>
        <w:gridCol w:w="6"/>
        <w:gridCol w:w="1073"/>
        <w:gridCol w:w="6"/>
        <w:gridCol w:w="236"/>
        <w:gridCol w:w="931"/>
        <w:gridCol w:w="11"/>
      </w:tblGrid>
      <w:tr w:rsidR="0080491C" w:rsidTr="002E625C">
        <w:trPr>
          <w:gridAfter w:val="1"/>
          <w:wAfter w:w="11" w:type="dxa"/>
          <w:tblHeader/>
        </w:trPr>
        <w:tc>
          <w:tcPr>
            <w:tcW w:w="2160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7" w:type="dxa"/>
            <w:gridSpan w:val="14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491C" w:rsidTr="002E625C">
        <w:trPr>
          <w:gridAfter w:val="1"/>
          <w:wAfter w:w="11" w:type="dxa"/>
          <w:tblHeader/>
        </w:trPr>
        <w:tc>
          <w:tcPr>
            <w:tcW w:w="2160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7" w:type="dxa"/>
            <w:gridSpan w:val="5"/>
            <w:tcBorders>
              <w:bottom w:val="single" w:sz="4" w:space="0" w:color="auto"/>
            </w:tcBorders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/>
                <w:sz w:val="30"/>
                <w:szCs w:val="30"/>
              </w:rPr>
              <w:t>)/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0491C" w:rsidTr="002E625C">
        <w:trPr>
          <w:trHeight w:val="1099"/>
          <w:tblHeader/>
        </w:trPr>
        <w:tc>
          <w:tcPr>
            <w:tcW w:w="2160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80491C" w:rsidRDefault="0080491C" w:rsidP="0080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:rsidR="0080491C" w:rsidRDefault="00CF50EF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804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A07FE2" w:rsidRDefault="00A07FE2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0491C" w:rsidRDefault="00FF2F9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  <w:r w:rsidR="008049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:rsidR="0080491C" w:rsidRDefault="00FF2F9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กำไรสะสม</w:t>
            </w:r>
          </w:p>
          <w:p w:rsidR="00FF2F9C" w:rsidRPr="007B4F55" w:rsidRDefault="00FF2F9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F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B4F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D130F3" w:rsidRPr="00D130F3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7B4F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vAlign w:val="bottom"/>
          </w:tcPr>
          <w:p w:rsidR="001B2EEB" w:rsidRDefault="001B2EEB" w:rsidP="0080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 w:rsidR="00B77BCE">
              <w:rPr>
                <w:rFonts w:ascii="Angsana New" w:hAnsi="Angsana New" w:hint="cs"/>
                <w:sz w:val="30"/>
                <w:szCs w:val="30"/>
                <w:cs/>
              </w:rPr>
              <w:t>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  <w:p w:rsidR="0080491C" w:rsidRDefault="001B2EEB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การรวมธุรกิจ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491C" w:rsidRPr="007B4F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80491C" w:rsidRPr="007B4F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D130F3" w:rsidRPr="00D130F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="0080491C" w:rsidRPr="007B4F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vAlign w:val="bottom"/>
          </w:tcPr>
          <w:p w:rsidR="0080491C" w:rsidRDefault="0080491C" w:rsidP="00EA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  <w:vAlign w:val="bottom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vAlign w:val="bottom"/>
          </w:tcPr>
          <w:p w:rsidR="0080491C" w:rsidRDefault="0080491C" w:rsidP="00EA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="00EA25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A2560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F861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  <w:p w:rsidR="0080491C" w:rsidRDefault="00CF50EF" w:rsidP="00EA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049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804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80491C" w:rsidTr="002E625C">
        <w:trPr>
          <w:gridAfter w:val="1"/>
          <w:wAfter w:w="11" w:type="dxa"/>
          <w:tblHeader/>
        </w:trPr>
        <w:tc>
          <w:tcPr>
            <w:tcW w:w="2160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07" w:type="dxa"/>
            <w:gridSpan w:val="14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772D" w:rsidTr="002E625C">
        <w:tc>
          <w:tcPr>
            <w:tcW w:w="2160" w:type="dxa"/>
          </w:tcPr>
          <w:p w:rsidR="00D6772D" w:rsidRDefault="00D6772D" w:rsidP="0087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4" w:right="-79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8" w:type="dxa"/>
          </w:tcPr>
          <w:p w:rsidR="00D6772D" w:rsidRPr="006E384F" w:rsidRDefault="00D6772D" w:rsidP="00804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D6772D" w:rsidRDefault="00D6772D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:rsidR="00D6772D" w:rsidRDefault="00D6772D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6772D" w:rsidRDefault="00D6772D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D6772D" w:rsidRDefault="00D6772D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D6772D" w:rsidRDefault="00D6772D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D6772D" w:rsidRDefault="00D6772D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6772D" w:rsidRDefault="00D6772D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:rsidR="00D6772D" w:rsidRDefault="00D6772D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6772D" w:rsidRDefault="00D6772D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42" w:type="dxa"/>
            <w:gridSpan w:val="2"/>
          </w:tcPr>
          <w:p w:rsidR="00D6772D" w:rsidRDefault="00D6772D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6772D" w:rsidTr="002E625C">
        <w:tc>
          <w:tcPr>
            <w:tcW w:w="2160" w:type="dxa"/>
          </w:tcPr>
          <w:p w:rsidR="00D6772D" w:rsidRDefault="00D6772D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88" w:type="dxa"/>
          </w:tcPr>
          <w:p w:rsidR="00D6772D" w:rsidRPr="001D6CFC" w:rsidRDefault="00CF50EF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26</w:t>
            </w:r>
            <w:r w:rsidR="00D6772D">
              <w:rPr>
                <w:rFonts w:ascii="Angsana New" w:hAnsi="Angsana New"/>
                <w:sz w:val="30"/>
                <w:szCs w:val="30"/>
              </w:rPr>
              <w:t>9,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</w:tcPr>
          <w:p w:rsidR="00D6772D" w:rsidRPr="00F13916" w:rsidRDefault="00D6772D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88,7</w:t>
            </w:r>
            <w:r w:rsidR="00D130F3">
              <w:rPr>
                <w:rFonts w:ascii="Angsana New" w:hAnsi="Angsana New"/>
                <w:sz w:val="30"/>
                <w:szCs w:val="30"/>
                <w:lang w:val="en-GB" w:bidi="ar-SA"/>
              </w:rPr>
              <w:t>00</w:t>
            </w:r>
          </w:p>
        </w:tc>
        <w:tc>
          <w:tcPr>
            <w:tcW w:w="236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D6772D" w:rsidRPr="00EA6DBA" w:rsidRDefault="00CF50EF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="0011361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D6772D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vAlign w:val="bottom"/>
          </w:tcPr>
          <w:p w:rsidR="00D6772D" w:rsidRPr="00EA6DBA" w:rsidRDefault="00D130F3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35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6772D" w:rsidRPr="002E100D" w:rsidTr="002E625C">
        <w:trPr>
          <w:trHeight w:val="659"/>
        </w:trPr>
        <w:tc>
          <w:tcPr>
            <w:tcW w:w="2160" w:type="dxa"/>
          </w:tcPr>
          <w:p w:rsidR="00D6772D" w:rsidRDefault="00D6772D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88" w:type="dxa"/>
          </w:tcPr>
          <w:p w:rsidR="00D6772D" w:rsidRDefault="00D6772D" w:rsidP="002E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6772D" w:rsidRPr="001D6CFC" w:rsidRDefault="00D130F3" w:rsidP="002E1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6772D"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6772D" w:rsidRPr="002E100D" w:rsidRDefault="00D6772D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D6772D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6772D" w:rsidRPr="001D6CFC" w:rsidRDefault="00D830A6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6772D">
              <w:rPr>
                <w:rFonts w:ascii="Angsana New" w:hAnsi="Angsana New"/>
                <w:sz w:val="30"/>
                <w:szCs w:val="30"/>
              </w:rPr>
              <w:t>,9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D6772D" w:rsidRPr="002E100D" w:rsidRDefault="00D6772D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D6772D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6772D" w:rsidRPr="00EA6DBA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D6772D" w:rsidRDefault="00D6772D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D6772D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6772D" w:rsidRPr="00EA6DBA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:rsidR="00D6772D" w:rsidRPr="00EA6DBA" w:rsidRDefault="00D6772D" w:rsidP="00D6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:rsidR="00D6772D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6772D" w:rsidRPr="00EA6DBA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D6772D" w:rsidRDefault="00D6772D" w:rsidP="002E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</w:tcPr>
          <w:p w:rsidR="00D6772D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6772D" w:rsidRPr="00EA6DBA" w:rsidRDefault="00D130F3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6772D">
              <w:rPr>
                <w:rFonts w:ascii="Angsana New" w:hAnsi="Angsana New"/>
                <w:sz w:val="30"/>
                <w:szCs w:val="30"/>
              </w:rPr>
              <w:t>9,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D6772D" w:rsidTr="002E625C">
        <w:tc>
          <w:tcPr>
            <w:tcW w:w="21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988" w:type="dxa"/>
          </w:tcPr>
          <w:p w:rsidR="00D6772D" w:rsidRPr="001D6CFC" w:rsidRDefault="001855F0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6772D">
              <w:rPr>
                <w:rFonts w:ascii="Angsana New" w:hAnsi="Angsana New"/>
                <w:sz w:val="30"/>
                <w:szCs w:val="30"/>
              </w:rPr>
              <w:t>,9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</w:tcPr>
          <w:p w:rsidR="00D6772D" w:rsidRPr="001D6CFC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</w:tcPr>
          <w:p w:rsidR="00D6772D" w:rsidRPr="00063DCB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D6772D" w:rsidRPr="00063DCB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6772D" w:rsidRPr="00063DCB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:rsidR="00D6772D" w:rsidRPr="00063DCB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D6772D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</w:tcPr>
          <w:p w:rsidR="00D6772D" w:rsidRPr="00063DCB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6772D" w:rsidTr="002E625C">
        <w:tc>
          <w:tcPr>
            <w:tcW w:w="21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88" w:type="dxa"/>
          </w:tcPr>
          <w:p w:rsidR="00D6772D" w:rsidRPr="001D6CFC" w:rsidRDefault="00D830A6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6772D">
              <w:rPr>
                <w:rFonts w:ascii="Angsana New" w:hAnsi="Angsana New"/>
                <w:sz w:val="30"/>
                <w:szCs w:val="30"/>
              </w:rPr>
              <w:t>,9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</w:tcPr>
          <w:p w:rsidR="00D6772D" w:rsidRPr="001D6CFC" w:rsidRDefault="001855F0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6772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236" w:type="dxa"/>
          </w:tcPr>
          <w:p w:rsidR="00D6772D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vAlign w:val="bottom"/>
          </w:tcPr>
          <w:p w:rsidR="00D6772D" w:rsidRPr="00EA6DBA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6772D" w:rsidTr="002E625C">
        <w:tc>
          <w:tcPr>
            <w:tcW w:w="21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88" w:type="dxa"/>
          </w:tcPr>
          <w:p w:rsidR="00D6772D" w:rsidRPr="001D6CFC" w:rsidRDefault="00CF50EF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6772D">
              <w:rPr>
                <w:rFonts w:ascii="Angsana New" w:hAnsi="Angsana New"/>
                <w:sz w:val="30"/>
                <w:szCs w:val="30"/>
              </w:rPr>
              <w:t>,9</w:t>
            </w:r>
            <w:r w:rsidR="00D6772D" w:rsidRPr="00877598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</w:tcPr>
          <w:p w:rsidR="00D6772D" w:rsidRPr="001D6CFC" w:rsidRDefault="00D830A6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</w:tcPr>
          <w:p w:rsidR="00D6772D" w:rsidRPr="00EA6DBA" w:rsidRDefault="00CF50EF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:rsidR="00D6772D" w:rsidRPr="00EA6DBA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D6772D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vAlign w:val="bottom"/>
          </w:tcPr>
          <w:p w:rsidR="00D6772D" w:rsidRPr="00EA6DBA" w:rsidRDefault="00D6772D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11361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6772D" w:rsidTr="002E625C">
        <w:tc>
          <w:tcPr>
            <w:tcW w:w="21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88" w:type="dxa"/>
          </w:tcPr>
          <w:p w:rsidR="00D6772D" w:rsidRPr="001D6CFC" w:rsidRDefault="00D130F3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6772D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6772D" w:rsidRPr="001D6CFC" w:rsidRDefault="00D130F3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:rsidR="00D6772D" w:rsidRPr="00EA6DBA" w:rsidRDefault="00CF50EF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6772D">
              <w:rPr>
                <w:rFonts w:ascii="Angsana New" w:hAnsi="Angsana New"/>
                <w:sz w:val="30"/>
                <w:szCs w:val="30"/>
              </w:rPr>
              <w:t>,997</w:t>
            </w:r>
          </w:p>
        </w:tc>
        <w:tc>
          <w:tcPr>
            <w:tcW w:w="270" w:type="dxa"/>
            <w:gridSpan w:val="2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D6772D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vAlign w:val="bottom"/>
          </w:tcPr>
          <w:p w:rsidR="00D6772D" w:rsidRPr="00EA6DBA" w:rsidRDefault="00D830A6" w:rsidP="00D67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6772D" w:rsidTr="002E625C">
        <w:tc>
          <w:tcPr>
            <w:tcW w:w="2160" w:type="dxa"/>
          </w:tcPr>
          <w:p w:rsidR="00D6772D" w:rsidRDefault="00D6772D" w:rsidP="00583249">
            <w:pPr>
              <w:tabs>
                <w:tab w:val="clear" w:pos="227"/>
              </w:tabs>
              <w:spacing w:line="32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D6772D" w:rsidRPr="001D6CFC" w:rsidRDefault="00D130F3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 w:rsidR="00CF50EF"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D6772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9,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D6772D" w:rsidRPr="00F13916" w:rsidRDefault="00D6772D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D130F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,117</w:t>
            </w:r>
          </w:p>
        </w:tc>
        <w:tc>
          <w:tcPr>
            <w:tcW w:w="236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D6772D" w:rsidRPr="00EA6DBA" w:rsidRDefault="00CF50EF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772D" w:rsidRPr="00EA6DBA" w:rsidRDefault="00D830A6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D6772D" w:rsidRPr="00EA6DBA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772D" w:rsidRPr="00EA6DBA" w:rsidRDefault="00D130F3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  <w:tr w:rsidR="00D6772D" w:rsidTr="002E625C">
        <w:trPr>
          <w:trHeight w:val="233"/>
        </w:trPr>
        <w:tc>
          <w:tcPr>
            <w:tcW w:w="21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20" w:lineRule="exact"/>
              <w:ind w:left="-467" w:right="71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D6772D" w:rsidRDefault="00D6772D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D6772D" w:rsidRDefault="00D6772D" w:rsidP="00583249">
            <w:pPr>
              <w:pStyle w:val="acctfourfigures"/>
              <w:tabs>
                <w:tab w:val="clear" w:pos="765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</w:tcBorders>
          </w:tcPr>
          <w:p w:rsidR="00D6772D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20" w:lineRule="exact"/>
              <w:ind w:left="-90" w:right="-9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D6772D" w:rsidTr="002E625C">
        <w:trPr>
          <w:trHeight w:val="740"/>
        </w:trPr>
        <w:tc>
          <w:tcPr>
            <w:tcW w:w="2160" w:type="dxa"/>
          </w:tcPr>
          <w:p w:rsidR="00D6772D" w:rsidRDefault="00D6772D" w:rsidP="00B9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20" w:lineRule="exact"/>
              <w:ind w:left="165" w:right="-79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สินภาษีเงินได้รอการตัดบัญชี</w:t>
            </w:r>
          </w:p>
        </w:tc>
        <w:tc>
          <w:tcPr>
            <w:tcW w:w="988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20" w:lineRule="exact"/>
              <w:ind w:left="-467" w:right="71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</w:tcPr>
          <w:p w:rsidR="00D6772D" w:rsidRDefault="00D6772D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</w:tcPr>
          <w:p w:rsidR="00D6772D" w:rsidRDefault="00D6772D" w:rsidP="00583249">
            <w:pPr>
              <w:pStyle w:val="acctfourfigures"/>
              <w:tabs>
                <w:tab w:val="clear" w:pos="765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6772D" w:rsidRDefault="00D6772D" w:rsidP="0058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2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gridSpan w:val="2"/>
          </w:tcPr>
          <w:p w:rsidR="00D6772D" w:rsidRDefault="00D6772D" w:rsidP="00583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20" w:lineRule="exact"/>
              <w:ind w:left="-90" w:right="-9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D6772D" w:rsidTr="002E625C">
        <w:tc>
          <w:tcPr>
            <w:tcW w:w="2160" w:type="dxa"/>
          </w:tcPr>
          <w:p w:rsidR="00D6772D" w:rsidRDefault="00D6772D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88" w:type="dxa"/>
          </w:tcPr>
          <w:p w:rsidR="00D6772D" w:rsidRPr="001D6CFC" w:rsidRDefault="00CF50EF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22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6772D" w:rsidRDefault="00D6772D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6772D" w:rsidRPr="00A274C8" w:rsidRDefault="00D6772D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 w:rsidR="00CF50EF" w:rsidRPr="00CF50EF">
              <w:rPr>
                <w:rFonts w:ascii="Angsana New" w:hAnsi="Angsana New"/>
                <w:sz w:val="30"/>
                <w:szCs w:val="30"/>
                <w:lang w:bidi="ar-SA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  <w:lang w:bidi="ar-SA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 w:rsidR="00CF50EF" w:rsidRPr="00CF50EF">
              <w:rPr>
                <w:rFonts w:ascii="Angsana New" w:hAnsi="Angsana New"/>
                <w:sz w:val="30"/>
                <w:szCs w:val="30"/>
                <w:lang w:bidi="ar-SA"/>
              </w:rPr>
              <w:t>2</w:t>
            </w:r>
          </w:p>
        </w:tc>
        <w:tc>
          <w:tcPr>
            <w:tcW w:w="236" w:type="dxa"/>
          </w:tcPr>
          <w:p w:rsidR="00D6772D" w:rsidRDefault="00D6772D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:rsidR="00D6772D" w:rsidRPr="006A5FCA" w:rsidRDefault="00D6772D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</w:tcPr>
          <w:p w:rsidR="00D6772D" w:rsidRPr="006A5FCA" w:rsidRDefault="00D6772D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:rsidR="00D6772D" w:rsidRPr="006A5FCA" w:rsidRDefault="00D6772D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(9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  <w:r w:rsidR="001855F0" w:rsidRPr="001855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</w:tcPr>
          <w:p w:rsidR="00D6772D" w:rsidRPr="006A5FCA" w:rsidRDefault="00D6772D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  <w:gridSpan w:val="2"/>
          </w:tcPr>
          <w:p w:rsidR="00D6772D" w:rsidRPr="006A5FCA" w:rsidRDefault="00CF50EF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</w:tcPr>
          <w:p w:rsidR="00D6772D" w:rsidRPr="006A5FCA" w:rsidRDefault="00D6772D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</w:tcPr>
          <w:p w:rsidR="00D6772D" w:rsidRPr="00EA6DBA" w:rsidRDefault="00CF50EF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6772D">
              <w:rPr>
                <w:rFonts w:ascii="Angsana New" w:hAnsi="Angsana New"/>
                <w:sz w:val="30"/>
                <w:szCs w:val="30"/>
              </w:rPr>
              <w:t>9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6772D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00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6772D" w:rsidTr="002E625C">
        <w:tc>
          <w:tcPr>
            <w:tcW w:w="2160" w:type="dxa"/>
          </w:tcPr>
          <w:p w:rsidR="00D6772D" w:rsidRDefault="00D6772D" w:rsidP="0078051E">
            <w:pPr>
              <w:tabs>
                <w:tab w:val="clear" w:pos="227"/>
              </w:tabs>
              <w:spacing w:line="32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D6772D" w:rsidRPr="001D6CFC" w:rsidRDefault="00CF50EF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 w:rsidR="00D6772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22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:rsidR="00D6772D" w:rsidRDefault="00D6772D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D6772D" w:rsidRDefault="00D6772D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</w:t>
            </w:r>
          </w:p>
        </w:tc>
        <w:tc>
          <w:tcPr>
            <w:tcW w:w="236" w:type="dxa"/>
          </w:tcPr>
          <w:p w:rsidR="00D6772D" w:rsidRDefault="00D6772D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D6772D" w:rsidRPr="006A5FCA" w:rsidRDefault="00D6772D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</w:tcPr>
          <w:p w:rsidR="00D6772D" w:rsidRPr="006A5FCA" w:rsidRDefault="00D6772D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772D" w:rsidRPr="006A5FCA" w:rsidRDefault="00D6772D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(9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  <w:r w:rsidR="001855F0" w:rsidRPr="001855F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</w:tcPr>
          <w:p w:rsidR="00D6772D" w:rsidRPr="006A5FCA" w:rsidRDefault="00D6772D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772D" w:rsidRPr="006A5FCA" w:rsidRDefault="00CF50EF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</w:tcPr>
          <w:p w:rsidR="00D6772D" w:rsidRPr="006A5FCA" w:rsidRDefault="00D6772D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772D" w:rsidRPr="00EA6DBA" w:rsidRDefault="00CF50EF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D6772D" w:rsidTr="002F5B8D">
        <w:trPr>
          <w:trHeight w:val="190"/>
        </w:trPr>
        <w:tc>
          <w:tcPr>
            <w:tcW w:w="2160" w:type="dxa"/>
          </w:tcPr>
          <w:p w:rsidR="00D6772D" w:rsidRDefault="00D6772D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D6772D" w:rsidRPr="001D6CFC" w:rsidRDefault="00D830A6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11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 w:rsidR="00D6772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1855F0" w:rsidRPr="001855F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  <w:r w:rsidR="00CF50EF"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D6772D" w:rsidRPr="0087759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:rsidR="00D6772D" w:rsidRDefault="00D6772D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D6772D" w:rsidRDefault="00CF50EF" w:rsidP="00F8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9,445</w:t>
            </w:r>
          </w:p>
        </w:tc>
        <w:tc>
          <w:tcPr>
            <w:tcW w:w="236" w:type="dxa"/>
            <w:vAlign w:val="bottom"/>
          </w:tcPr>
          <w:p w:rsidR="00D6772D" w:rsidRDefault="00D6772D" w:rsidP="007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D6772D" w:rsidRPr="006A5FCA" w:rsidRDefault="00CF50EF" w:rsidP="00364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D6772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1855F0" w:rsidRPr="001855F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54</w:t>
            </w:r>
          </w:p>
        </w:tc>
        <w:tc>
          <w:tcPr>
            <w:tcW w:w="260" w:type="dxa"/>
          </w:tcPr>
          <w:p w:rsidR="00D6772D" w:rsidRPr="006A5FCA" w:rsidRDefault="00D6772D" w:rsidP="00F3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6772D" w:rsidRPr="006A5FCA" w:rsidRDefault="00D830A6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11</w:t>
            </w:r>
            <w:r w:rsidR="00D6772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45</w:t>
            </w:r>
            <w:r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  <w:gridSpan w:val="2"/>
          </w:tcPr>
          <w:p w:rsidR="00D6772D" w:rsidRPr="006A5FCA" w:rsidRDefault="00D6772D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6772D" w:rsidRPr="006A5FCA" w:rsidRDefault="00D6772D" w:rsidP="00364345">
            <w:pPr>
              <w:pStyle w:val="BodyText"/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15" w:right="-130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 w:rsidR="001855F0" w:rsidRPr="001855F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6" w:type="dxa"/>
          </w:tcPr>
          <w:p w:rsidR="00D6772D" w:rsidRPr="006A5FCA" w:rsidRDefault="00D6772D" w:rsidP="00F3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131"/>
              <w:jc w:val="both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6772D" w:rsidRPr="00EA6DBA" w:rsidRDefault="00D830A6" w:rsidP="0078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2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6772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B85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A244B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1512"/>
        <w:gridCol w:w="270"/>
        <w:gridCol w:w="1548"/>
        <w:gridCol w:w="84"/>
        <w:gridCol w:w="186"/>
        <w:gridCol w:w="84"/>
        <w:gridCol w:w="236"/>
        <w:gridCol w:w="1120"/>
      </w:tblGrid>
      <w:tr w:rsidR="0080491C" w:rsidTr="00C32CD4">
        <w:trPr>
          <w:tblHeader/>
        </w:trPr>
        <w:tc>
          <w:tcPr>
            <w:tcW w:w="4662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491C" w:rsidRPr="0080491C" w:rsidTr="00C32CD4">
        <w:trPr>
          <w:trHeight w:hRule="exact" w:val="389"/>
          <w:tblHeader/>
        </w:trPr>
        <w:tc>
          <w:tcPr>
            <w:tcW w:w="4662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80491C" w:rsidRP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2" w:type="dxa"/>
            <w:gridSpan w:val="5"/>
          </w:tcPr>
          <w:p w:rsidR="0080491C" w:rsidRDefault="0080491C" w:rsidP="00C3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บันทึกเป็น รายได้ใน</w:t>
            </w:r>
          </w:p>
        </w:tc>
        <w:tc>
          <w:tcPr>
            <w:tcW w:w="236" w:type="dxa"/>
          </w:tcPr>
          <w:p w:rsid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:rsidR="0080491C" w:rsidRPr="0080491C" w:rsidRDefault="0080491C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2E19" w:rsidTr="00C32CD4">
        <w:trPr>
          <w:trHeight w:val="812"/>
          <w:tblHeader/>
        </w:trPr>
        <w:tc>
          <w:tcPr>
            <w:tcW w:w="4662" w:type="dxa"/>
          </w:tcPr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:rsidR="00C32CD4" w:rsidRDefault="00316EE1" w:rsidP="00C3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316EE1" w:rsidRDefault="00D830A6" w:rsidP="00C3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32C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16E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="00962E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316E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AB586D" w:rsidRDefault="00AB586D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C32CD4" w:rsidRDefault="00316EE1" w:rsidP="007D5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316EE1" w:rsidRDefault="00D130F3" w:rsidP="007D5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32C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D57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962E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16E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="00CF50EF" w:rsidRPr="00CF50E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316E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316EE1" w:rsidTr="00C32CD4">
        <w:trPr>
          <w:trHeight w:val="299"/>
          <w:tblHeader/>
        </w:trPr>
        <w:tc>
          <w:tcPr>
            <w:tcW w:w="4662" w:type="dxa"/>
          </w:tcPr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6EE1" w:rsidTr="00C32CD4">
        <w:trPr>
          <w:trHeight w:hRule="exact" w:val="344"/>
        </w:trPr>
        <w:tc>
          <w:tcPr>
            <w:tcW w:w="4662" w:type="dxa"/>
            <w:vAlign w:val="center"/>
          </w:tcPr>
          <w:p w:rsidR="00316EE1" w:rsidRDefault="00316EE1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vAlign w:val="center"/>
          </w:tcPr>
          <w:p w:rsidR="00316EE1" w:rsidRPr="00C56C61" w:rsidRDefault="00316EE1" w:rsidP="0080491C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316EE1" w:rsidRDefault="00316EE1" w:rsidP="0080491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32" w:type="dxa"/>
            <w:gridSpan w:val="2"/>
          </w:tcPr>
          <w:p w:rsidR="00316EE1" w:rsidRPr="00C56C61" w:rsidRDefault="00316EE1" w:rsidP="0080491C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316EE1" w:rsidRDefault="00316EE1" w:rsidP="0080491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316EE1" w:rsidRPr="00C56C61" w:rsidRDefault="00316EE1" w:rsidP="0080491C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</w:tr>
      <w:tr w:rsidR="00316EE1" w:rsidTr="00C32CD4">
        <w:trPr>
          <w:trHeight w:val="288"/>
        </w:trPr>
        <w:tc>
          <w:tcPr>
            <w:tcW w:w="4662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2" w:type="dxa"/>
          </w:tcPr>
          <w:p w:rsidR="00316EE1" w:rsidRPr="009C412E" w:rsidRDefault="00D130F3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316EE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  <w:r w:rsidR="00316EE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</w:tcPr>
          <w:p w:rsidR="00316EE1" w:rsidRPr="001402D7" w:rsidRDefault="00CF50EF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9C66B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,9</w:t>
            </w:r>
            <w:r w:rsidR="001855F0" w:rsidRPr="001855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  <w:gridSpan w:val="2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:rsidR="00316EE1" w:rsidRPr="001402D7" w:rsidRDefault="009C66B9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316EE1" w:rsidTr="00C32CD4">
        <w:trPr>
          <w:trHeight w:val="288"/>
        </w:trPr>
        <w:tc>
          <w:tcPr>
            <w:tcW w:w="4662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12" w:type="dxa"/>
          </w:tcPr>
          <w:p w:rsidR="00316EE1" w:rsidRPr="009C412E" w:rsidRDefault="00CF50EF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  <w:r w:rsidR="00316EE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877598" w:rsidRPr="0087759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44</w:t>
            </w: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</w:tcPr>
          <w:p w:rsidR="00316EE1" w:rsidRPr="001402D7" w:rsidRDefault="00D830A6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9C66B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  <w:r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gridSpan w:val="2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:rsidR="00316EE1" w:rsidRPr="001402D7" w:rsidRDefault="00CF50EF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26</w:t>
            </w:r>
            <w:r w:rsidR="009C66B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CF50E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  <w:r w:rsidR="009C66B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</w:t>
            </w:r>
          </w:p>
        </w:tc>
      </w:tr>
      <w:tr w:rsidR="00316EE1" w:rsidTr="00C32CD4">
        <w:trPr>
          <w:trHeight w:val="288"/>
        </w:trPr>
        <w:tc>
          <w:tcPr>
            <w:tcW w:w="4662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12" w:type="dxa"/>
          </w:tcPr>
          <w:p w:rsidR="00316EE1" w:rsidRPr="009C412E" w:rsidRDefault="00D830A6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101</w:t>
            </w: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  <w:tcBorders>
              <w:bottom w:val="single" w:sz="4" w:space="0" w:color="auto"/>
            </w:tcBorders>
          </w:tcPr>
          <w:p w:rsidR="00316EE1" w:rsidRPr="001402D7" w:rsidRDefault="00D130F3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  <w:r w:rsidR="009C66B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  <w:r w:rsidR="00CF50EF" w:rsidRPr="00CF50E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  <w:gridSpan w:val="2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:rsidR="00316EE1" w:rsidRPr="001402D7" w:rsidRDefault="00D130F3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  <w:r w:rsidR="009C66B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CF50EF" w:rsidRPr="00CF50E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316EE1" w:rsidRPr="001402D7" w:rsidTr="00C32CD4">
        <w:trPr>
          <w:trHeight w:val="288"/>
        </w:trPr>
        <w:tc>
          <w:tcPr>
            <w:tcW w:w="4662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316EE1" w:rsidRPr="009C412E" w:rsidRDefault="00877598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87759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 w:rsidR="00316EE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,9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35</w:t>
            </w: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EE1" w:rsidRPr="00BA2889" w:rsidRDefault="00CF50EF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26</w:t>
            </w:r>
            <w:r w:rsidR="009C66B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54</w:t>
            </w: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  <w:gridSpan w:val="2"/>
          </w:tcPr>
          <w:p w:rsidR="00316EE1" w:rsidRPr="001402D7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EE1" w:rsidRPr="001402D7" w:rsidRDefault="00D830A6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10</w:t>
            </w:r>
            <w:r w:rsidR="00CF50EF"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9C66B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</w:t>
            </w:r>
            <w:r w:rsidR="001855F0" w:rsidRPr="001855F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  <w:r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</w:p>
        </w:tc>
      </w:tr>
      <w:tr w:rsidR="00316EE1" w:rsidTr="00C32CD4">
        <w:trPr>
          <w:trHeight w:val="288"/>
        </w:trPr>
        <w:tc>
          <w:tcPr>
            <w:tcW w:w="4662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316EE1" w:rsidRPr="009C412E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</w:tcBorders>
          </w:tcPr>
          <w:p w:rsidR="00316EE1" w:rsidRPr="00FC5C57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6EE1" w:rsidTr="00C32CD4">
        <w:trPr>
          <w:trHeight w:val="74"/>
        </w:trPr>
        <w:tc>
          <w:tcPr>
            <w:tcW w:w="4662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</w:tcPr>
          <w:p w:rsidR="00316EE1" w:rsidRPr="009C412E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</w:tcPr>
          <w:p w:rsidR="00316EE1" w:rsidRPr="00FC5C57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EE1" w:rsidTr="00C32CD4">
        <w:trPr>
          <w:trHeight w:val="288"/>
        </w:trPr>
        <w:tc>
          <w:tcPr>
            <w:tcW w:w="4662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2" w:type="dxa"/>
          </w:tcPr>
          <w:p w:rsidR="00316EE1" w:rsidRPr="009C412E" w:rsidRDefault="00CF50EF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  <w:r w:rsidR="00316EE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1855F0" w:rsidRPr="001855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  <w:tcBorders>
              <w:bottom w:val="single" w:sz="4" w:space="0" w:color="auto"/>
            </w:tcBorders>
          </w:tcPr>
          <w:p w:rsidR="00316EE1" w:rsidRPr="00A815E0" w:rsidRDefault="00D830A6" w:rsidP="00EA6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160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  <w:r w:rsidR="009C66B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  <w:r w:rsidR="001855F0" w:rsidRPr="001855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gridSpan w:val="2"/>
          </w:tcPr>
          <w:p w:rsidR="00316EE1" w:rsidRPr="00A815E0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6" w:type="dxa"/>
            <w:gridSpan w:val="2"/>
          </w:tcPr>
          <w:p w:rsidR="00316EE1" w:rsidRPr="00A815E0" w:rsidRDefault="00D130F3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  <w:r w:rsidR="009C66B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7,7</w:t>
            </w:r>
            <w:r w:rsidR="00CF50EF" w:rsidRPr="00CF50E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</w:t>
            </w:r>
            <w:r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316EE1" w:rsidRPr="00A815E0" w:rsidTr="00C32CD4">
        <w:trPr>
          <w:trHeight w:val="288"/>
        </w:trPr>
        <w:tc>
          <w:tcPr>
            <w:tcW w:w="4662" w:type="dxa"/>
          </w:tcPr>
          <w:p w:rsidR="00316EE1" w:rsidRPr="00624A7B" w:rsidRDefault="00316EE1" w:rsidP="00EA244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316EE1" w:rsidRPr="009C412E" w:rsidRDefault="00CF50EF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</w:t>
            </w:r>
            <w:r w:rsidR="00316EE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 w:rsidR="001855F0" w:rsidRPr="001855F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:rsidR="00316EE1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EE1" w:rsidRPr="0025067E" w:rsidRDefault="00D830A6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 w:rsidR="009C66B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 w:rsidR="001855F0" w:rsidRPr="001855F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gridSpan w:val="2"/>
          </w:tcPr>
          <w:p w:rsidR="00316EE1" w:rsidRPr="00A815E0" w:rsidRDefault="00316EE1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EE1" w:rsidRPr="00A815E0" w:rsidRDefault="00D130F3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 w:rsidR="009C66B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7,7</w:t>
            </w:r>
            <w:r w:rsidR="00CF50EF"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6</w:t>
            </w: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</w:t>
            </w:r>
          </w:p>
        </w:tc>
      </w:tr>
      <w:tr w:rsidR="00316EE1" w:rsidTr="00C32CD4">
        <w:tc>
          <w:tcPr>
            <w:tcW w:w="4662" w:type="dxa"/>
          </w:tcPr>
          <w:p w:rsidR="00316EE1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6EE1" w:rsidRPr="00A815E0" w:rsidRDefault="00D130F3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 w:rsidR="00316EE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877598" w:rsidRPr="0087759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54</w:t>
            </w:r>
          </w:p>
        </w:tc>
        <w:tc>
          <w:tcPr>
            <w:tcW w:w="270" w:type="dxa"/>
            <w:vAlign w:val="bottom"/>
          </w:tcPr>
          <w:p w:rsidR="00316EE1" w:rsidRPr="00A815E0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16EE1" w:rsidRPr="0025067E" w:rsidRDefault="00D830A6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 w:rsidR="00CF50EF"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9C66B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,9</w:t>
            </w:r>
            <w:r w:rsidR="00CF50EF"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6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:rsidR="00316EE1" w:rsidRPr="00A815E0" w:rsidRDefault="00316EE1" w:rsidP="00EA2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6EE1" w:rsidRPr="00A815E0" w:rsidRDefault="00CF50EF" w:rsidP="00EA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6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</w:t>
            </w:r>
            <w:r w:rsidR="009C66B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,7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 w:rsidR="009C66B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</w:p>
        </w:tc>
      </w:tr>
    </w:tbl>
    <w:p w:rsidR="00B85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26143" w:rsidRPr="00DF3F80" w:rsidRDefault="00D830A6" w:rsidP="001A2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D830A6">
        <w:rPr>
          <w:rFonts w:ascii="Angsana New" w:hAnsi="Angsana New"/>
          <w:b/>
          <w:bCs/>
          <w:sz w:val="30"/>
          <w:szCs w:val="30"/>
        </w:rPr>
        <w:t>1</w:t>
      </w:r>
      <w:r w:rsidR="00CF50EF" w:rsidRPr="00CF50EF">
        <w:rPr>
          <w:rFonts w:ascii="Angsana New" w:hAnsi="Angsana New"/>
          <w:b/>
          <w:bCs/>
          <w:sz w:val="30"/>
          <w:szCs w:val="30"/>
        </w:rPr>
        <w:t>2</w:t>
      </w:r>
      <w:r w:rsidR="001A2D22" w:rsidRPr="00A97F8F">
        <w:rPr>
          <w:rFonts w:ascii="Angsana New" w:hAnsi="Angsana New"/>
          <w:sz w:val="30"/>
          <w:szCs w:val="30"/>
        </w:rPr>
        <w:tab/>
      </w:r>
      <w:r w:rsidR="00C26143" w:rsidRPr="00DF3F80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C26143" w:rsidRDefault="00C26143" w:rsidP="002B1AD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8"/>
          <w:szCs w:val="18"/>
          <w:cs/>
        </w:rPr>
      </w:pPr>
    </w:p>
    <w:tbl>
      <w:tblPr>
        <w:tblW w:w="97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1"/>
        <w:gridCol w:w="1080"/>
        <w:gridCol w:w="180"/>
        <w:gridCol w:w="1170"/>
        <w:gridCol w:w="191"/>
        <w:gridCol w:w="1181"/>
        <w:gridCol w:w="184"/>
        <w:gridCol w:w="1144"/>
      </w:tblGrid>
      <w:tr w:rsidR="001342E3" w:rsidRPr="009815AD" w:rsidTr="00BE2D07">
        <w:trPr>
          <w:cantSplit/>
          <w:tblHeader/>
        </w:trPr>
        <w:tc>
          <w:tcPr>
            <w:tcW w:w="4601" w:type="dxa"/>
          </w:tcPr>
          <w:p w:rsidR="001342E3" w:rsidRPr="001342E3" w:rsidRDefault="001342E3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342E3" w:rsidRPr="001342E3" w:rsidRDefault="001342E3" w:rsidP="00F0783B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/>
                <w:sz w:val="30"/>
                <w:szCs w:val="30"/>
                <w:lang w:val="en-US" w:bidi="th-TH"/>
              </w:rPr>
            </w:pPr>
            <w:r w:rsidRPr="001342E3">
              <w:rPr>
                <w:rFonts w:ascii="Angsana New" w:hAnsi="Angsana New" w:cs="Angsana New"/>
                <w:bCs/>
                <w:i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91" w:type="dxa"/>
          </w:tcPr>
          <w:p w:rsidR="001342E3" w:rsidRPr="001342E3" w:rsidRDefault="001342E3" w:rsidP="00F0783B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09" w:type="dxa"/>
            <w:gridSpan w:val="3"/>
          </w:tcPr>
          <w:p w:rsidR="001342E3" w:rsidRPr="001342E3" w:rsidRDefault="001342E3" w:rsidP="00F0783B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  <w:r w:rsidRPr="001342E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342E3" w:rsidRPr="009815AD" w:rsidTr="00BE2D07">
        <w:trPr>
          <w:cantSplit/>
          <w:tblHeader/>
        </w:trPr>
        <w:tc>
          <w:tcPr>
            <w:tcW w:w="4601" w:type="dxa"/>
          </w:tcPr>
          <w:p w:rsidR="001342E3" w:rsidRPr="001342E3" w:rsidRDefault="001342E3" w:rsidP="00F0783B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342E3" w:rsidRPr="001342E3" w:rsidRDefault="00CF50EF" w:rsidP="00F0783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1342E3" w:rsidRPr="001342E3" w:rsidRDefault="001342E3" w:rsidP="00F078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1342E3" w:rsidRPr="001342E3" w:rsidRDefault="00CF50EF" w:rsidP="00F0783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91" w:type="dxa"/>
          </w:tcPr>
          <w:p w:rsidR="001342E3" w:rsidRPr="001342E3" w:rsidRDefault="001342E3" w:rsidP="00F078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</w:tcPr>
          <w:p w:rsidR="001342E3" w:rsidRPr="001342E3" w:rsidRDefault="00CF50EF" w:rsidP="00F0783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4" w:type="dxa"/>
          </w:tcPr>
          <w:p w:rsidR="001342E3" w:rsidRPr="001342E3" w:rsidRDefault="001342E3" w:rsidP="00F078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4" w:type="dxa"/>
          </w:tcPr>
          <w:p w:rsidR="001342E3" w:rsidRPr="001342E3" w:rsidRDefault="00CF50EF" w:rsidP="00F0783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1342E3" w:rsidRPr="009815AD" w:rsidTr="00BE2D07">
        <w:trPr>
          <w:cantSplit/>
          <w:trHeight w:hRule="exact" w:val="416"/>
        </w:trPr>
        <w:tc>
          <w:tcPr>
            <w:tcW w:w="4601" w:type="dxa"/>
          </w:tcPr>
          <w:p w:rsidR="001342E3" w:rsidRPr="001342E3" w:rsidRDefault="001342E3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1342E3" w:rsidRPr="001342E3" w:rsidRDefault="001342E3" w:rsidP="00F0783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</w:pPr>
            <w:r w:rsidRPr="001342E3"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  <w:t>(</w:t>
            </w:r>
            <w:r w:rsidRPr="001342E3">
              <w:rPr>
                <w:rFonts w:ascii="Angsana New" w:hAnsi="Angsana New" w:cs="Angsana New"/>
                <w:i/>
                <w:sz w:val="30"/>
                <w:szCs w:val="30"/>
                <w:cs/>
                <w:lang w:val="en-US" w:bidi="th-TH"/>
              </w:rPr>
              <w:t>พันบาท</w:t>
            </w:r>
            <w:r w:rsidRPr="001342E3"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  <w:t>/</w:t>
            </w:r>
            <w:r w:rsidRPr="001342E3">
              <w:rPr>
                <w:rFonts w:ascii="Angsana New" w:hAnsi="Angsana New" w:cs="Angsana New"/>
                <w:i/>
                <w:sz w:val="30"/>
                <w:szCs w:val="30"/>
                <w:cs/>
                <w:lang w:val="en-US" w:bidi="th-TH"/>
              </w:rPr>
              <w:t>พันหุ้น</w:t>
            </w:r>
            <w:r w:rsidRPr="001342E3"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  <w:t>)</w:t>
            </w:r>
          </w:p>
        </w:tc>
      </w:tr>
      <w:tr w:rsidR="001342E3" w:rsidRPr="009815AD" w:rsidTr="00BE2D07">
        <w:trPr>
          <w:cantSplit/>
          <w:trHeight w:val="794"/>
        </w:trPr>
        <w:tc>
          <w:tcPr>
            <w:tcW w:w="4601" w:type="dxa"/>
          </w:tcPr>
          <w:p w:rsidR="001342E3" w:rsidRPr="001342E3" w:rsidRDefault="001342E3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98"/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</w:pPr>
            <w:r w:rsidRPr="001342E3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กำไรที่เป็นส่วนของผู้ถือหุ้นสามัญสำหรับ</w:t>
            </w:r>
            <w:r w:rsidRPr="001342E3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งวดสามเดือน</w:t>
            </w:r>
            <w:r w:rsidRPr="001342E3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สิ้นสุดวันที่</w:t>
            </w:r>
            <w:r w:rsidRPr="001342E3">
              <w:rPr>
                <w:rFonts w:ascii="Angsana New" w:hAnsi="Angsana New"/>
                <w:b/>
                <w:bCs/>
                <w:i/>
                <w:sz w:val="30"/>
                <w:szCs w:val="30"/>
                <w:cs/>
              </w:rPr>
              <w:t xml:space="preserve"> </w:t>
            </w:r>
            <w:r w:rsidR="00D130F3" w:rsidRPr="00D130F3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0</w:t>
            </w:r>
            <w:r w:rsidR="00DC22A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 xml:space="preserve"> </w:t>
            </w:r>
            <w:r w:rsidR="00DC22A2">
              <w:rPr>
                <w:rFonts w:ascii="Angsana New" w:hAnsi="Angsana New" w:hint="cs"/>
                <w:b/>
                <w:bCs/>
                <w:i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30" w:type="dxa"/>
            <w:gridSpan w:val="7"/>
          </w:tcPr>
          <w:p w:rsidR="001342E3" w:rsidRPr="001342E3" w:rsidRDefault="001342E3" w:rsidP="00F0783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</w:pPr>
          </w:p>
        </w:tc>
      </w:tr>
      <w:tr w:rsidR="009C66B9" w:rsidRPr="009815AD" w:rsidTr="00C91BB1">
        <w:trPr>
          <w:cantSplit/>
          <w:trHeight w:val="452"/>
        </w:trPr>
        <w:tc>
          <w:tcPr>
            <w:tcW w:w="4601" w:type="dxa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342E3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  <w:r w:rsidRPr="001342E3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:rsidR="009C66B9" w:rsidRPr="001342E3" w:rsidRDefault="00D130F3" w:rsidP="0051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7D3B92">
              <w:rPr>
                <w:rFonts w:ascii="Angsana New" w:hAnsi="Angsana New"/>
                <w:sz w:val="30"/>
                <w:szCs w:val="30"/>
              </w:rPr>
              <w:t>3</w:t>
            </w:r>
            <w:r w:rsidR="009C66B9">
              <w:rPr>
                <w:rFonts w:ascii="Angsana New" w:hAnsi="Angsana New"/>
                <w:sz w:val="30"/>
                <w:szCs w:val="30"/>
              </w:rPr>
              <w:t>,</w:t>
            </w:r>
            <w:r w:rsidR="007D3B92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80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66B9" w:rsidRPr="001342E3" w:rsidRDefault="00CF50EF" w:rsidP="00C9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9C66B9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1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9C66B9" w:rsidRPr="001342E3" w:rsidRDefault="00D830A6" w:rsidP="00C9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7D3B92">
              <w:rPr>
                <w:rFonts w:ascii="Angsana New" w:hAnsi="Angsana New"/>
                <w:sz w:val="30"/>
                <w:szCs w:val="30"/>
              </w:rPr>
              <w:t>6</w:t>
            </w:r>
            <w:r w:rsidR="009C66B9">
              <w:rPr>
                <w:rFonts w:ascii="Angsana New" w:hAnsi="Angsana New"/>
                <w:sz w:val="30"/>
                <w:szCs w:val="30"/>
              </w:rPr>
              <w:t>,</w:t>
            </w:r>
            <w:r w:rsidR="007D3B92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184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</w:tcPr>
          <w:p w:rsidR="009C66B9" w:rsidRPr="001342E3" w:rsidRDefault="00CF50EF" w:rsidP="00C3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9C66B9">
              <w:rPr>
                <w:rFonts w:ascii="Angsana New" w:hAnsi="Angsana New"/>
                <w:sz w:val="30"/>
                <w:szCs w:val="30"/>
              </w:rPr>
              <w:t>,7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C66B9" w:rsidRPr="009815AD" w:rsidTr="00BE2D07">
        <w:trPr>
          <w:cantSplit/>
        </w:trPr>
        <w:tc>
          <w:tcPr>
            <w:tcW w:w="4601" w:type="dxa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2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</w:tcPr>
          <w:p w:rsidR="009C66B9" w:rsidRPr="001342E3" w:rsidRDefault="009C66B9" w:rsidP="0051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9C66B9" w:rsidRPr="001342E3" w:rsidRDefault="009C66B9" w:rsidP="00086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</w:tcPr>
          <w:p w:rsidR="009C66B9" w:rsidRPr="001342E3" w:rsidRDefault="009C66B9" w:rsidP="00C3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  <w:tab w:val="decimal" w:pos="1004"/>
              </w:tabs>
              <w:ind w:left="-18"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6B9" w:rsidRPr="009815AD" w:rsidTr="00BE2D07">
        <w:trPr>
          <w:cantSplit/>
        </w:trPr>
        <w:tc>
          <w:tcPr>
            <w:tcW w:w="4601" w:type="dxa"/>
          </w:tcPr>
          <w:p w:rsidR="009C66B9" w:rsidRPr="001342E3" w:rsidRDefault="009C66B9" w:rsidP="00F0783B">
            <w:pPr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342E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จำนวนหุ้นสามัญที่ออก ณ วันที่ </w:t>
            </w:r>
            <w:r w:rsidRPr="001342E3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1342E3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1080" w:type="dxa"/>
            <w:vAlign w:val="bottom"/>
          </w:tcPr>
          <w:p w:rsidR="009C66B9" w:rsidRPr="001342E3" w:rsidRDefault="001855F0" w:rsidP="0051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83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9C66B9">
              <w:rPr>
                <w:rFonts w:ascii="Angsana New" w:hAnsi="Angsana New"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C66B9" w:rsidRPr="001342E3" w:rsidRDefault="001855F0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66</w:t>
            </w:r>
            <w:r w:rsidR="009C66B9">
              <w:rPr>
                <w:rFonts w:ascii="Angsana New" w:hAnsi="Angsana New"/>
                <w:sz w:val="30"/>
                <w:szCs w:val="30"/>
              </w:rPr>
              <w:t>,7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1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9C66B9" w:rsidRPr="001342E3" w:rsidRDefault="001855F0" w:rsidP="00086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9C66B9">
              <w:rPr>
                <w:rFonts w:ascii="Angsana New" w:hAnsi="Angsana New"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4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:rsidR="009C66B9" w:rsidRPr="001342E3" w:rsidRDefault="001855F0" w:rsidP="00C3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  <w:tab w:val="decimal" w:pos="1004"/>
              </w:tabs>
              <w:ind w:left="-18"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66</w:t>
            </w:r>
            <w:r w:rsidR="009C66B9">
              <w:rPr>
                <w:rFonts w:ascii="Angsana New" w:hAnsi="Angsana New"/>
                <w:sz w:val="30"/>
                <w:szCs w:val="30"/>
              </w:rPr>
              <w:t>,7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C66B9" w:rsidRPr="009815AD" w:rsidTr="00BE2D07">
        <w:trPr>
          <w:cantSplit/>
        </w:trPr>
        <w:tc>
          <w:tcPr>
            <w:tcW w:w="4601" w:type="dxa"/>
          </w:tcPr>
          <w:p w:rsidR="009C66B9" w:rsidRPr="001342E3" w:rsidRDefault="009C66B9" w:rsidP="00F0783B">
            <w:pPr>
              <w:ind w:left="191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342E3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ผลกระทบจากการ</w:t>
            </w:r>
            <w:r w:rsidRPr="001342E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ใช้</w:t>
            </w:r>
            <w:r w:rsidRPr="001342E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สิทธิซื้อหุ้น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C66B9" w:rsidRPr="001342E3" w:rsidRDefault="009C66B9" w:rsidP="0051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8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9C66B9" w:rsidRPr="001342E3" w:rsidRDefault="009C66B9" w:rsidP="009C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D130F3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1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9C66B9" w:rsidRPr="001342E3" w:rsidRDefault="009C66B9" w:rsidP="00086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4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9C66B9" w:rsidRPr="001342E3" w:rsidRDefault="009C66B9" w:rsidP="00C3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  <w:tab w:val="decimal" w:pos="1004"/>
              </w:tabs>
              <w:ind w:left="-18" w:right="3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D130F3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C66B9" w:rsidRPr="009815AD" w:rsidTr="00BE2D07">
        <w:trPr>
          <w:cantSplit/>
          <w:trHeight w:val="712"/>
        </w:trPr>
        <w:tc>
          <w:tcPr>
            <w:tcW w:w="4601" w:type="dxa"/>
          </w:tcPr>
          <w:p w:rsidR="009C66B9" w:rsidRPr="001342E3" w:rsidRDefault="009C66B9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2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:rsidR="009C66B9" w:rsidRPr="001342E3" w:rsidRDefault="009C66B9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2E3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 xml:space="preserve">    (</w:t>
            </w:r>
            <w:r w:rsidRPr="001342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1342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C66B9" w:rsidRDefault="009C66B9" w:rsidP="009C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66B9" w:rsidRPr="001342E3" w:rsidRDefault="001855F0" w:rsidP="009C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:rsidR="009C66B9" w:rsidRPr="001342E3" w:rsidRDefault="009C66B9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C66B9" w:rsidRDefault="009C66B9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66B9" w:rsidRPr="001342E3" w:rsidRDefault="001855F0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91" w:type="dxa"/>
          </w:tcPr>
          <w:p w:rsidR="009C66B9" w:rsidRPr="001342E3" w:rsidRDefault="009C66B9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9C66B9" w:rsidRDefault="009C66B9" w:rsidP="00086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66B9" w:rsidRPr="001342E3" w:rsidRDefault="001855F0" w:rsidP="00C3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4" w:type="dxa"/>
          </w:tcPr>
          <w:p w:rsidR="009C66B9" w:rsidRPr="001342E3" w:rsidRDefault="009C66B9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C66B9" w:rsidRDefault="009C66B9" w:rsidP="00C3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  <w:tab w:val="decimal" w:pos="1004"/>
              </w:tabs>
              <w:ind w:left="-18" w:right="-8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66B9" w:rsidRPr="001342E3" w:rsidRDefault="001855F0" w:rsidP="00C3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947"/>
              </w:tabs>
              <w:ind w:left="-1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  <w:tr w:rsidR="009C66B9" w:rsidRPr="009815AD" w:rsidTr="00BE2D07">
        <w:trPr>
          <w:cantSplit/>
          <w:trHeight w:hRule="exact" w:val="401"/>
        </w:trPr>
        <w:tc>
          <w:tcPr>
            <w:tcW w:w="4601" w:type="dxa"/>
          </w:tcPr>
          <w:p w:rsidR="009C66B9" w:rsidRPr="001342E3" w:rsidRDefault="009C66B9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2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13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C66B9" w:rsidRPr="001342E3" w:rsidRDefault="00D830A6" w:rsidP="00086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1611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:rsidR="009C66B9" w:rsidRPr="001342E3" w:rsidRDefault="009C66B9" w:rsidP="00086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C66B9" w:rsidRPr="001342E3" w:rsidRDefault="00D830A6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91" w:type="dxa"/>
          </w:tcPr>
          <w:p w:rsidR="009C66B9" w:rsidRPr="001342E3" w:rsidRDefault="009C66B9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:rsidR="009C66B9" w:rsidRPr="001342E3" w:rsidRDefault="00D830A6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8" w:right="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4" w:type="dxa"/>
          </w:tcPr>
          <w:p w:rsidR="009C66B9" w:rsidRPr="001342E3" w:rsidRDefault="009C66B9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:rsidR="009C66B9" w:rsidRPr="001342E3" w:rsidRDefault="00D830A6" w:rsidP="00BE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1342E3" w:rsidRDefault="001342E3" w:rsidP="007D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4"/>
          <w:szCs w:val="14"/>
        </w:rPr>
      </w:pPr>
    </w:p>
    <w:tbl>
      <w:tblPr>
        <w:tblW w:w="96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180"/>
        <w:gridCol w:w="1170"/>
        <w:gridCol w:w="191"/>
        <w:gridCol w:w="1181"/>
        <w:gridCol w:w="184"/>
        <w:gridCol w:w="1005"/>
      </w:tblGrid>
      <w:tr w:rsidR="00BE2D07" w:rsidRPr="009815AD" w:rsidTr="00F0783B">
        <w:trPr>
          <w:cantSplit/>
          <w:tblHeader/>
        </w:trPr>
        <w:tc>
          <w:tcPr>
            <w:tcW w:w="4680" w:type="dxa"/>
          </w:tcPr>
          <w:p w:rsidR="00BE2D07" w:rsidRPr="001342E3" w:rsidRDefault="00BE2D07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E2D07" w:rsidRPr="001342E3" w:rsidRDefault="00BE2D07" w:rsidP="00F0783B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/>
                <w:sz w:val="30"/>
                <w:szCs w:val="30"/>
                <w:lang w:val="en-US" w:bidi="th-TH"/>
              </w:rPr>
            </w:pPr>
            <w:r w:rsidRPr="001342E3">
              <w:rPr>
                <w:rFonts w:ascii="Angsana New" w:hAnsi="Angsana New" w:cs="Angsana New"/>
                <w:bCs/>
                <w:i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91" w:type="dxa"/>
          </w:tcPr>
          <w:p w:rsidR="00BE2D07" w:rsidRPr="001342E3" w:rsidRDefault="00BE2D07" w:rsidP="00F0783B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0" w:type="dxa"/>
            <w:gridSpan w:val="3"/>
          </w:tcPr>
          <w:p w:rsidR="00BE2D07" w:rsidRPr="001342E3" w:rsidRDefault="00BE2D07" w:rsidP="00F0783B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  <w:r w:rsidRPr="001342E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2D07" w:rsidRPr="009815AD" w:rsidTr="00F0783B">
        <w:trPr>
          <w:cantSplit/>
          <w:tblHeader/>
        </w:trPr>
        <w:tc>
          <w:tcPr>
            <w:tcW w:w="4680" w:type="dxa"/>
          </w:tcPr>
          <w:p w:rsidR="00BE2D07" w:rsidRPr="001342E3" w:rsidRDefault="00BE2D07" w:rsidP="00F0783B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E2D07" w:rsidRPr="001342E3" w:rsidRDefault="00CF50EF" w:rsidP="00F0783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BE2D07" w:rsidRPr="001342E3" w:rsidRDefault="00BE2D07" w:rsidP="00F078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E2D07" w:rsidRPr="001342E3" w:rsidRDefault="00CF50EF" w:rsidP="00F0783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91" w:type="dxa"/>
          </w:tcPr>
          <w:p w:rsidR="00BE2D07" w:rsidRPr="001342E3" w:rsidRDefault="00BE2D07" w:rsidP="00F078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</w:tcPr>
          <w:p w:rsidR="00BE2D07" w:rsidRPr="001342E3" w:rsidRDefault="00CF50EF" w:rsidP="00F0783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4" w:type="dxa"/>
          </w:tcPr>
          <w:p w:rsidR="00BE2D07" w:rsidRPr="001342E3" w:rsidRDefault="00BE2D07" w:rsidP="00F078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</w:tcPr>
          <w:p w:rsidR="00BE2D07" w:rsidRPr="001342E3" w:rsidRDefault="00CF50EF" w:rsidP="00F0783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BE2D07" w:rsidRPr="009815AD" w:rsidTr="00F0783B">
        <w:trPr>
          <w:cantSplit/>
          <w:trHeight w:hRule="exact" w:val="416"/>
        </w:trPr>
        <w:tc>
          <w:tcPr>
            <w:tcW w:w="4680" w:type="dxa"/>
          </w:tcPr>
          <w:p w:rsidR="00BE2D07" w:rsidRPr="001342E3" w:rsidRDefault="00BE2D07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4991" w:type="dxa"/>
            <w:gridSpan w:val="7"/>
          </w:tcPr>
          <w:p w:rsidR="00BE2D07" w:rsidRPr="00514061" w:rsidRDefault="00BE2D07" w:rsidP="00F0783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Cs/>
                <w:sz w:val="30"/>
                <w:szCs w:val="30"/>
                <w:lang w:val="en-US" w:bidi="th-TH"/>
              </w:rPr>
            </w:pPr>
            <w:r w:rsidRPr="00514061">
              <w:rPr>
                <w:rFonts w:ascii="Angsana New" w:hAnsi="Angsana New" w:cs="Angsana New"/>
                <w:iCs/>
                <w:sz w:val="30"/>
                <w:szCs w:val="30"/>
                <w:lang w:val="en-US" w:bidi="th-TH"/>
              </w:rPr>
              <w:t>(</w:t>
            </w:r>
            <w:r w:rsidRPr="00514061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14061">
              <w:rPr>
                <w:rFonts w:ascii="Angsana New" w:hAnsi="Angsana New" w:cs="Angsana New"/>
                <w:iCs/>
                <w:sz w:val="30"/>
                <w:szCs w:val="30"/>
                <w:lang w:val="en-US" w:bidi="th-TH"/>
              </w:rPr>
              <w:t>/</w:t>
            </w:r>
            <w:r w:rsidRPr="00514061">
              <w:rPr>
                <w:rFonts w:ascii="Angsana New" w:hAnsi="Angsana New" w:cs="Angsana New"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514061">
              <w:rPr>
                <w:rFonts w:ascii="Angsana New" w:hAnsi="Angsana New" w:cs="Angsana New"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E2D07" w:rsidRPr="009815AD" w:rsidTr="00F0783B">
        <w:trPr>
          <w:cantSplit/>
          <w:trHeight w:val="794"/>
        </w:trPr>
        <w:tc>
          <w:tcPr>
            <w:tcW w:w="4680" w:type="dxa"/>
          </w:tcPr>
          <w:p w:rsidR="00BE2D07" w:rsidRPr="001342E3" w:rsidRDefault="00BE2D07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98"/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</w:pPr>
            <w:r w:rsidRPr="001342E3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กำไรที่เป็นส่วนของผู้ถือหุ้นสามัญสำหรับ</w:t>
            </w:r>
            <w:r w:rsidRPr="001342E3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หก</w:t>
            </w:r>
            <w:r w:rsidRPr="001342E3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เดือน</w:t>
            </w:r>
            <w:r w:rsidRPr="001342E3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สิ้นสุดวันที่</w:t>
            </w:r>
            <w:r w:rsidRPr="001342E3">
              <w:rPr>
                <w:rFonts w:ascii="Angsana New" w:hAnsi="Angsana New"/>
                <w:b/>
                <w:bCs/>
                <w:i/>
                <w:sz w:val="30"/>
                <w:szCs w:val="30"/>
                <w:cs/>
              </w:rPr>
              <w:t xml:space="preserve"> </w:t>
            </w:r>
            <w:r w:rsidR="00D130F3" w:rsidRPr="00D130F3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0</w:t>
            </w:r>
            <w:r w:rsidR="00DC22A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 xml:space="preserve"> </w:t>
            </w:r>
            <w:r w:rsidR="00DC22A2">
              <w:rPr>
                <w:rFonts w:ascii="Angsana New" w:hAnsi="Angsana New" w:hint="cs"/>
                <w:b/>
                <w:bCs/>
                <w:i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991" w:type="dxa"/>
            <w:gridSpan w:val="7"/>
          </w:tcPr>
          <w:p w:rsidR="00BE2D07" w:rsidRPr="001342E3" w:rsidRDefault="00BE2D07" w:rsidP="00F0783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sz w:val="30"/>
                <w:szCs w:val="30"/>
                <w:lang w:val="en-US" w:bidi="th-TH"/>
              </w:rPr>
            </w:pPr>
          </w:p>
        </w:tc>
      </w:tr>
      <w:tr w:rsidR="009C66B9" w:rsidRPr="009815AD" w:rsidTr="00F0783B">
        <w:trPr>
          <w:cantSplit/>
        </w:trPr>
        <w:tc>
          <w:tcPr>
            <w:tcW w:w="4680" w:type="dxa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342E3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1080" w:type="dxa"/>
          </w:tcPr>
          <w:p w:rsidR="009C66B9" w:rsidRPr="001342E3" w:rsidRDefault="00CF50EF" w:rsidP="0051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  <w:r w:rsidR="007D3B92">
              <w:rPr>
                <w:rFonts w:ascii="Angsana New" w:hAnsi="Angsana New"/>
                <w:sz w:val="30"/>
                <w:szCs w:val="30"/>
              </w:rPr>
              <w:t>3</w:t>
            </w:r>
            <w:r w:rsidR="009C66B9">
              <w:rPr>
                <w:rFonts w:ascii="Angsana New" w:hAnsi="Angsana New"/>
                <w:sz w:val="30"/>
                <w:szCs w:val="30"/>
              </w:rPr>
              <w:t>,</w:t>
            </w:r>
            <w:r w:rsidR="007D3B92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180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66B9" w:rsidRPr="001342E3" w:rsidRDefault="00D130F3" w:rsidP="00C9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9C66B9">
              <w:rPr>
                <w:rFonts w:ascii="Angsana New" w:hAnsi="Angsana New"/>
                <w:sz w:val="30"/>
                <w:szCs w:val="30"/>
              </w:rPr>
              <w:t>7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9C66B9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91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9C66B9" w:rsidRPr="001342E3" w:rsidRDefault="00D130F3" w:rsidP="00C9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7D3B92">
              <w:rPr>
                <w:rFonts w:ascii="Angsana New" w:hAnsi="Angsana New"/>
                <w:sz w:val="30"/>
                <w:szCs w:val="30"/>
              </w:rPr>
              <w:t>90</w:t>
            </w:r>
            <w:r w:rsidR="009C66B9">
              <w:rPr>
                <w:rFonts w:ascii="Angsana New" w:hAnsi="Angsana New"/>
                <w:sz w:val="30"/>
                <w:szCs w:val="30"/>
              </w:rPr>
              <w:t>,</w:t>
            </w:r>
            <w:r w:rsidR="007D3B92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84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9C66B9" w:rsidRPr="001342E3" w:rsidRDefault="00D130F3" w:rsidP="00C9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3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9C66B9">
              <w:rPr>
                <w:rFonts w:ascii="Angsana New" w:hAnsi="Angsana New"/>
                <w:sz w:val="30"/>
                <w:szCs w:val="30"/>
              </w:rPr>
              <w:t>9,</w:t>
            </w:r>
            <w:r w:rsidRPr="00D130F3"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9C66B9" w:rsidRPr="009815AD" w:rsidTr="00F0783B">
        <w:trPr>
          <w:cantSplit/>
        </w:trPr>
        <w:tc>
          <w:tcPr>
            <w:tcW w:w="4680" w:type="dxa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2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</w:tcPr>
          <w:p w:rsidR="009C66B9" w:rsidRPr="001342E3" w:rsidRDefault="009C66B9" w:rsidP="0051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9C66B9" w:rsidRPr="001342E3" w:rsidRDefault="009C66B9" w:rsidP="00086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9C66B9" w:rsidRPr="001342E3" w:rsidRDefault="009C66B9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6B9" w:rsidRPr="009815AD" w:rsidTr="00F0783B">
        <w:trPr>
          <w:cantSplit/>
        </w:trPr>
        <w:tc>
          <w:tcPr>
            <w:tcW w:w="4680" w:type="dxa"/>
          </w:tcPr>
          <w:p w:rsidR="009C66B9" w:rsidRPr="001342E3" w:rsidRDefault="009C66B9" w:rsidP="009A48CA">
            <w:pPr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1342E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จำนวนหุ้นสามัญที่ออก ณ วันที่ </w:t>
            </w:r>
            <w:r w:rsidRPr="001342E3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1342E3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1080" w:type="dxa"/>
            <w:vAlign w:val="bottom"/>
          </w:tcPr>
          <w:p w:rsidR="009C66B9" w:rsidRPr="001342E3" w:rsidRDefault="001855F0" w:rsidP="0051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" w:right="-83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9C66B9">
              <w:rPr>
                <w:rFonts w:ascii="Angsana New" w:hAnsi="Angsana New"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C66B9" w:rsidRPr="001342E3" w:rsidRDefault="001855F0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66</w:t>
            </w:r>
            <w:r w:rsidR="009C66B9">
              <w:rPr>
                <w:rFonts w:ascii="Angsana New" w:hAnsi="Angsana New"/>
                <w:sz w:val="30"/>
                <w:szCs w:val="30"/>
              </w:rPr>
              <w:t>,7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1" w:type="dxa"/>
            <w:vAlign w:val="bottom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9C66B9" w:rsidRPr="001342E3" w:rsidRDefault="001855F0" w:rsidP="00086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9C66B9">
              <w:rPr>
                <w:rFonts w:ascii="Angsana New" w:hAnsi="Angsana New"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4" w:type="dxa"/>
            <w:vAlign w:val="bottom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:rsidR="009C66B9" w:rsidRPr="001342E3" w:rsidRDefault="001855F0" w:rsidP="000C4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66</w:t>
            </w:r>
            <w:r w:rsidR="009C66B9">
              <w:rPr>
                <w:rFonts w:ascii="Angsana New" w:hAnsi="Angsana New"/>
                <w:sz w:val="30"/>
                <w:szCs w:val="30"/>
              </w:rPr>
              <w:t>,7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C66B9" w:rsidRPr="009815AD" w:rsidTr="00F0783B">
        <w:trPr>
          <w:cantSplit/>
        </w:trPr>
        <w:tc>
          <w:tcPr>
            <w:tcW w:w="4680" w:type="dxa"/>
          </w:tcPr>
          <w:p w:rsidR="009C66B9" w:rsidRPr="001342E3" w:rsidRDefault="009C66B9" w:rsidP="009A48CA">
            <w:pPr>
              <w:ind w:left="191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342E3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ผลกระทบจากการ</w:t>
            </w:r>
            <w:r w:rsidRPr="001342E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ใช้</w:t>
            </w:r>
            <w:r w:rsidRPr="001342E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สิทธิซื้อหุ้น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C66B9" w:rsidRPr="001342E3" w:rsidRDefault="009C66B9" w:rsidP="00514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" w:right="-8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D130F3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1" w:type="dxa"/>
            <w:vAlign w:val="bottom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9C66B9" w:rsidRPr="001342E3" w:rsidRDefault="009C66B9" w:rsidP="00086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4" w:type="dxa"/>
            <w:vAlign w:val="bottom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9C66B9" w:rsidRPr="001342E3" w:rsidRDefault="009C66B9" w:rsidP="000C4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D130F3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C66B9" w:rsidRPr="009815AD" w:rsidTr="00F0783B">
        <w:trPr>
          <w:cantSplit/>
          <w:trHeight w:val="712"/>
        </w:trPr>
        <w:tc>
          <w:tcPr>
            <w:tcW w:w="4680" w:type="dxa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2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2E3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 xml:space="preserve">    (</w:t>
            </w:r>
            <w:r w:rsidRPr="001342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1342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C66B9" w:rsidRDefault="009C66B9" w:rsidP="009C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66B9" w:rsidRPr="001342E3" w:rsidRDefault="001855F0" w:rsidP="009C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C66B9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66B9" w:rsidRPr="001342E3" w:rsidRDefault="001855F0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91" w:type="dxa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9C66B9" w:rsidRDefault="009C66B9" w:rsidP="009C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66B9" w:rsidRPr="001342E3" w:rsidRDefault="001855F0" w:rsidP="009C6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4" w:type="dxa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9C66B9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C66B9" w:rsidRPr="001342E3" w:rsidRDefault="001855F0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  <w:tr w:rsidR="009C66B9" w:rsidRPr="009815AD" w:rsidTr="00F0783B">
        <w:trPr>
          <w:cantSplit/>
          <w:trHeight w:hRule="exact" w:val="401"/>
        </w:trPr>
        <w:tc>
          <w:tcPr>
            <w:tcW w:w="4680" w:type="dxa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2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13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C66B9" w:rsidRPr="001342E3" w:rsidRDefault="00D830A6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.7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C66B9" w:rsidRPr="001342E3" w:rsidRDefault="00D830A6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91" w:type="dxa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:rsidR="009C66B9" w:rsidRPr="001342E3" w:rsidRDefault="00D830A6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8" w:right="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84" w:type="dxa"/>
          </w:tcPr>
          <w:p w:rsidR="009C66B9" w:rsidRPr="001342E3" w:rsidRDefault="009C66B9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:rsidR="009C66B9" w:rsidRPr="001342E3" w:rsidRDefault="00D830A6" w:rsidP="009A4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7D5734" w:rsidRPr="0059666F" w:rsidRDefault="007D5734" w:rsidP="007D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:rsidR="007D5734" w:rsidRPr="0059666F" w:rsidRDefault="007D5734" w:rsidP="007D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:rsidR="007D5734" w:rsidRPr="00806716" w:rsidRDefault="007D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7D5734" w:rsidRPr="00D13C24" w:rsidRDefault="007D5734" w:rsidP="007D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6"/>
          <w:szCs w:val="6"/>
        </w:rPr>
      </w:pPr>
    </w:p>
    <w:p w:rsidR="003C720C" w:rsidRPr="00DF3F80" w:rsidRDefault="00D830A6" w:rsidP="007D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D830A6">
        <w:rPr>
          <w:rFonts w:ascii="Angsana New" w:hAnsi="Angsana New"/>
          <w:b/>
          <w:bCs/>
          <w:sz w:val="30"/>
          <w:szCs w:val="30"/>
        </w:rPr>
        <w:t>1</w:t>
      </w:r>
      <w:r w:rsidR="00D130F3" w:rsidRPr="00D130F3">
        <w:rPr>
          <w:rFonts w:ascii="Angsana New" w:hAnsi="Angsana New"/>
          <w:b/>
          <w:bCs/>
          <w:sz w:val="30"/>
          <w:szCs w:val="30"/>
        </w:rPr>
        <w:t>3</w:t>
      </w:r>
      <w:r w:rsidR="003C720C" w:rsidRPr="00A97F8F">
        <w:rPr>
          <w:rFonts w:ascii="Angsana New" w:hAnsi="Angsana New"/>
          <w:sz w:val="30"/>
          <w:szCs w:val="30"/>
        </w:rPr>
        <w:tab/>
      </w:r>
      <w:r w:rsidR="003C720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E6546B" w:rsidRPr="00544BD9" w:rsidRDefault="00E6546B" w:rsidP="00E6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</w:rPr>
      </w:pPr>
    </w:p>
    <w:p w:rsidR="007D5734" w:rsidRPr="00051DBE" w:rsidRDefault="007D5734" w:rsidP="007D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 w:rsidRPr="00051DBE">
        <w:rPr>
          <w:rFonts w:ascii="Angsana New" w:hAnsi="Angsana New"/>
          <w:sz w:val="30"/>
          <w:szCs w:val="30"/>
          <w:cs/>
        </w:rPr>
        <w:t>เงินปันผล</w:t>
      </w:r>
      <w:r w:rsidRPr="00051DBE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051DBE">
        <w:rPr>
          <w:rFonts w:ascii="Angsana New" w:hAnsi="Angsana New" w:hint="cs"/>
          <w:sz w:val="30"/>
          <w:szCs w:val="30"/>
          <w:cs/>
        </w:rPr>
        <w:t>มี</w:t>
      </w:r>
      <w:r w:rsidRPr="00051DBE">
        <w:rPr>
          <w:rFonts w:ascii="Angsana New" w:hAnsi="Angsana New"/>
          <w:sz w:val="30"/>
          <w:szCs w:val="30"/>
          <w:cs/>
        </w:rPr>
        <w:t>ดังนี้</w:t>
      </w:r>
      <w:r w:rsidRPr="00051DBE">
        <w:rPr>
          <w:rFonts w:ascii="Angsana New" w:hAnsi="Angsana New" w:hint="cs"/>
          <w:sz w:val="30"/>
          <w:szCs w:val="30"/>
          <w:cs/>
        </w:rPr>
        <w:t xml:space="preserve"> </w:t>
      </w:r>
    </w:p>
    <w:p w:rsidR="007D5734" w:rsidRPr="00051DBE" w:rsidRDefault="007D5734" w:rsidP="007D5734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2"/>
        <w:gridCol w:w="2041"/>
        <w:gridCol w:w="1776"/>
        <w:gridCol w:w="1711"/>
        <w:gridCol w:w="239"/>
        <w:gridCol w:w="1561"/>
      </w:tblGrid>
      <w:tr w:rsidR="006F70C6" w:rsidRPr="00051DBE" w:rsidTr="002E625C">
        <w:tc>
          <w:tcPr>
            <w:tcW w:w="2482" w:type="dxa"/>
            <w:vAlign w:val="bottom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1" w:type="dxa"/>
            <w:vAlign w:val="bottom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DB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76" w:type="dxa"/>
            <w:vAlign w:val="bottom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711" w:type="dxa"/>
            <w:vAlign w:val="bottom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9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1" w:type="dxa"/>
            <w:vAlign w:val="bottom"/>
          </w:tcPr>
          <w:p w:rsidR="006F70C6" w:rsidRPr="00051DBE" w:rsidDel="00D43E7A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F70C6" w:rsidRPr="00051DBE" w:rsidTr="002E625C">
        <w:tc>
          <w:tcPr>
            <w:tcW w:w="2482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1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1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9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51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70C6" w:rsidRPr="00051DBE" w:rsidTr="002E625C">
        <w:tc>
          <w:tcPr>
            <w:tcW w:w="2482" w:type="dxa"/>
          </w:tcPr>
          <w:p w:rsidR="006F70C6" w:rsidRPr="006F70C6" w:rsidRDefault="006F70C6" w:rsidP="006F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0C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CF50EF" w:rsidRPr="00CF50EF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041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F70C6" w:rsidRPr="006D5404" w:rsidTr="002E625C">
        <w:tc>
          <w:tcPr>
            <w:tcW w:w="2482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41" w:type="dxa"/>
          </w:tcPr>
          <w:p w:rsidR="006F70C6" w:rsidRPr="00051DBE" w:rsidRDefault="00D130F3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6F70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70C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76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051D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1" w:type="dxa"/>
            <w:tcBorders>
              <w:bottom w:val="double" w:sz="4" w:space="0" w:color="auto"/>
            </w:tcBorders>
          </w:tcPr>
          <w:p w:rsidR="006F70C6" w:rsidRPr="006F70C6" w:rsidRDefault="00D830A6" w:rsidP="006F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6F70C6" w:rsidRPr="006F70C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:rsidR="006F70C6" w:rsidRPr="006F70C6" w:rsidRDefault="006F70C6" w:rsidP="006F70C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70" w:right="-650" w:firstLine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1" w:type="dxa"/>
            <w:tcBorders>
              <w:bottom w:val="double" w:sz="4" w:space="0" w:color="auto"/>
            </w:tcBorders>
          </w:tcPr>
          <w:p w:rsidR="006F70C6" w:rsidRPr="006F70C6" w:rsidRDefault="00D130F3" w:rsidP="002E625C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70" w:right="-650" w:firstLine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6F70C6" w:rsidRPr="006F70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7.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6F70C6" w:rsidRPr="006F70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6F70C6" w:rsidRPr="006D5404" w:rsidTr="002E625C">
        <w:trPr>
          <w:trHeight w:val="164"/>
        </w:trPr>
        <w:tc>
          <w:tcPr>
            <w:tcW w:w="2482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1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</w:tcPr>
          <w:p w:rsidR="006F70C6" w:rsidRDefault="006F70C6" w:rsidP="006F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6F70C6" w:rsidRPr="006D5404" w:rsidRDefault="006F70C6" w:rsidP="006F70C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</w:tcPr>
          <w:p w:rsidR="006F70C6" w:rsidRPr="006D5404" w:rsidRDefault="006F70C6" w:rsidP="002E625C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70C6" w:rsidRPr="006D5404" w:rsidTr="002E625C">
        <w:trPr>
          <w:trHeight w:val="164"/>
        </w:trPr>
        <w:tc>
          <w:tcPr>
            <w:tcW w:w="2482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F70C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CF50EF" w:rsidRPr="00CF50EF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2041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:rsidR="006F70C6" w:rsidRDefault="006F70C6" w:rsidP="006F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6F70C6" w:rsidRPr="006D5404" w:rsidRDefault="006F70C6" w:rsidP="006F70C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1" w:type="dxa"/>
          </w:tcPr>
          <w:p w:rsidR="006F70C6" w:rsidRPr="006D5404" w:rsidRDefault="006F70C6" w:rsidP="002E625C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70C6" w:rsidRPr="006D5404" w:rsidTr="002E625C">
        <w:trPr>
          <w:trHeight w:val="164"/>
        </w:trPr>
        <w:tc>
          <w:tcPr>
            <w:tcW w:w="2482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41" w:type="dxa"/>
          </w:tcPr>
          <w:p w:rsidR="006F70C6" w:rsidRPr="00051DBE" w:rsidRDefault="00D830A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="006F70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70C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76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051D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11" w:type="dxa"/>
          </w:tcPr>
          <w:p w:rsidR="006F70C6" w:rsidRDefault="00D830A6" w:rsidP="006F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6F70C6">
              <w:rPr>
                <w:rFonts w:ascii="Angsana New" w:hAnsi="Angsana New"/>
                <w:sz w:val="30"/>
                <w:szCs w:val="30"/>
              </w:rPr>
              <w:t>.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:rsidR="006F70C6" w:rsidRDefault="006F70C6" w:rsidP="006F70C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1" w:type="dxa"/>
          </w:tcPr>
          <w:p w:rsidR="006F70C6" w:rsidRPr="006D5404" w:rsidRDefault="00D130F3" w:rsidP="002E625C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30F3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6F70C6">
              <w:rPr>
                <w:rFonts w:ascii="Angsana New" w:hAnsi="Angsana New"/>
                <w:sz w:val="30"/>
                <w:szCs w:val="30"/>
                <w:lang w:val="en-US"/>
              </w:rPr>
              <w:t>7.</w:t>
            </w:r>
            <w:r w:rsidR="001855F0" w:rsidRPr="001855F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130F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F70C6" w:rsidRPr="006D5404" w:rsidTr="002E625C">
        <w:trPr>
          <w:trHeight w:val="164"/>
        </w:trPr>
        <w:tc>
          <w:tcPr>
            <w:tcW w:w="2482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51DB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2041" w:type="dxa"/>
          </w:tcPr>
          <w:p w:rsidR="006F70C6" w:rsidRPr="00051DBE" w:rsidRDefault="00D830A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6F70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70C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76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51D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6F70C6" w:rsidRDefault="00D830A6" w:rsidP="006F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6F70C6">
              <w:rPr>
                <w:rFonts w:ascii="Angsana New" w:hAnsi="Angsana New"/>
                <w:sz w:val="30"/>
                <w:szCs w:val="30"/>
              </w:rPr>
              <w:t>.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:rsidR="006F70C6" w:rsidRDefault="006F70C6" w:rsidP="006F70C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6F70C6" w:rsidRPr="006D5404" w:rsidRDefault="00CF50EF" w:rsidP="002E625C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F70C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6F70C6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CF50E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855F0" w:rsidRPr="001855F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F70C6" w:rsidRPr="006D5404" w:rsidTr="002E625C">
        <w:trPr>
          <w:trHeight w:val="164"/>
        </w:trPr>
        <w:tc>
          <w:tcPr>
            <w:tcW w:w="2482" w:type="dxa"/>
          </w:tcPr>
          <w:p w:rsidR="006F70C6" w:rsidRPr="00051DBE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1" w:type="dxa"/>
          </w:tcPr>
          <w:p w:rsidR="006F70C6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:rsidR="006F70C6" w:rsidRDefault="006F70C6" w:rsidP="009A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:rsidR="006F70C6" w:rsidRPr="006F70C6" w:rsidRDefault="00D830A6" w:rsidP="006F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6F70C6" w:rsidRPr="006F70C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8E36CE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39" w:type="dxa"/>
            <w:tcBorders>
              <w:bottom w:val="nil"/>
            </w:tcBorders>
          </w:tcPr>
          <w:p w:rsidR="006F70C6" w:rsidRPr="006F70C6" w:rsidRDefault="006F70C6" w:rsidP="006F70C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70" w:right="-650" w:firstLine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</w:tcPr>
          <w:p w:rsidR="006F70C6" w:rsidRPr="006F70C6" w:rsidRDefault="00CF50EF" w:rsidP="002E625C">
            <w:pPr>
              <w:pStyle w:val="acctfourfigures"/>
              <w:tabs>
                <w:tab w:val="clear" w:pos="765"/>
                <w:tab w:val="decimal" w:pos="1067"/>
              </w:tabs>
              <w:spacing w:line="380" w:lineRule="exact"/>
              <w:ind w:left="70" w:right="-650" w:firstLine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6F70C6" w:rsidRPr="006F70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A1295A" w:rsidRDefault="00A1295A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:rsidR="00806716" w:rsidRDefault="00806716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:rsidR="00806716" w:rsidRDefault="00806716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:rsidR="00806716" w:rsidRDefault="00806716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:rsidR="004D7767" w:rsidRPr="00144E97" w:rsidRDefault="00D830A6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D830A6">
        <w:rPr>
          <w:rFonts w:ascii="Angsana New" w:hAnsi="Angsana New" w:cs="Angsana New"/>
          <w:b/>
          <w:bCs/>
          <w:lang w:val="en-US"/>
        </w:rPr>
        <w:t>1</w:t>
      </w:r>
      <w:r w:rsidR="00D130F3" w:rsidRPr="00D130F3">
        <w:rPr>
          <w:rFonts w:ascii="Angsana New" w:hAnsi="Angsana New" w:cs="Angsana New"/>
          <w:b/>
          <w:bCs/>
          <w:lang w:val="en-US"/>
        </w:rPr>
        <w:t>4</w:t>
      </w:r>
      <w:r w:rsidR="004D7767" w:rsidRPr="00144E97">
        <w:rPr>
          <w:rFonts w:ascii="Angsana New" w:hAnsi="Angsana New" w:cs="Angsana New"/>
          <w:b/>
          <w:bCs/>
          <w:lang w:val="en-US"/>
        </w:rPr>
        <w:tab/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ภาระผูกพัน</w:t>
      </w:r>
      <w:r w:rsidR="00646E49">
        <w:rPr>
          <w:rFonts w:ascii="Angsana New" w:hAnsi="Angsana New" w:cs="Angsana New"/>
          <w:b/>
          <w:bCs/>
          <w:cs/>
          <w:lang w:val="en-US"/>
        </w:rPr>
        <w:t>กับบุคคลหรือกิจกา</w:t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รที่ไม่เกี่ยวข้องกัน</w:t>
      </w:r>
    </w:p>
    <w:p w:rsidR="00A97F8F" w:rsidRPr="00A9656B" w:rsidRDefault="00A97F8F" w:rsidP="00A97F8F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69"/>
        <w:gridCol w:w="274"/>
        <w:gridCol w:w="1887"/>
      </w:tblGrid>
      <w:tr w:rsidR="0067228A" w:rsidRPr="009C152A" w:rsidTr="00176438">
        <w:trPr>
          <w:trHeight w:hRule="exact" w:val="434"/>
          <w:tblHeader/>
        </w:trPr>
        <w:tc>
          <w:tcPr>
            <w:tcW w:w="2696" w:type="pct"/>
          </w:tcPr>
          <w:p w:rsidR="00A97F8F" w:rsidRPr="007E004C" w:rsidRDefault="007E004C" w:rsidP="007E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7E00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D57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27" w:type="pct"/>
          </w:tcPr>
          <w:p w:rsidR="00A97F8F" w:rsidRPr="00ED730E" w:rsidRDefault="00A97F8F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:rsidR="00A97F8F" w:rsidRPr="00ED730E" w:rsidRDefault="00A97F8F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:rsidR="00A97F8F" w:rsidRPr="00936319" w:rsidRDefault="00A97F8F" w:rsidP="0093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1764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ED73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E004C" w:rsidRPr="009C152A" w:rsidTr="00176438">
        <w:trPr>
          <w:trHeight w:hRule="exact" w:val="360"/>
          <w:tblHeader/>
        </w:trPr>
        <w:tc>
          <w:tcPr>
            <w:tcW w:w="2696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pct"/>
            <w:gridSpan w:val="3"/>
          </w:tcPr>
          <w:p w:rsidR="007E004C" w:rsidRPr="00ED730E" w:rsidRDefault="007E004C" w:rsidP="00121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9C152A" w:rsidTr="00176438">
        <w:trPr>
          <w:trHeight w:hRule="exact" w:val="360"/>
        </w:trPr>
        <w:tc>
          <w:tcPr>
            <w:tcW w:w="2696" w:type="pct"/>
          </w:tcPr>
          <w:p w:rsidR="00121031" w:rsidRPr="00ED730E" w:rsidRDefault="00121031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27" w:type="pct"/>
          </w:tcPr>
          <w:p w:rsidR="00121031" w:rsidRPr="00ED730E" w:rsidRDefault="00121031" w:rsidP="0012103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121031" w:rsidRPr="00ED730E" w:rsidRDefault="00121031" w:rsidP="00A97F8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8" w:type="pct"/>
          </w:tcPr>
          <w:p w:rsidR="00121031" w:rsidRPr="00ED730E" w:rsidRDefault="00121031" w:rsidP="00A97F8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7228A" w:rsidRPr="009C152A" w:rsidTr="00176438">
        <w:trPr>
          <w:trHeight w:hRule="exact" w:val="360"/>
        </w:trPr>
        <w:tc>
          <w:tcPr>
            <w:tcW w:w="2696" w:type="pct"/>
          </w:tcPr>
          <w:p w:rsidR="00121031" w:rsidRPr="00ED730E" w:rsidRDefault="00121031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27" w:type="pct"/>
          </w:tcPr>
          <w:p w:rsidR="00121031" w:rsidRPr="00ED730E" w:rsidRDefault="00D130F3" w:rsidP="00176438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C66B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D130F3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149" w:type="pct"/>
          </w:tcPr>
          <w:p w:rsidR="00121031" w:rsidRPr="00ED730E" w:rsidRDefault="00121031" w:rsidP="00A97F8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28" w:type="pct"/>
          </w:tcPr>
          <w:p w:rsidR="00121031" w:rsidRPr="00ED730E" w:rsidRDefault="00D130F3" w:rsidP="00936319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30F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9C66B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130F3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67228A" w:rsidRPr="009C152A" w:rsidTr="00176438">
        <w:trPr>
          <w:trHeight w:hRule="exact" w:val="360"/>
        </w:trPr>
        <w:tc>
          <w:tcPr>
            <w:tcW w:w="2696" w:type="pct"/>
          </w:tcPr>
          <w:p w:rsidR="00121031" w:rsidRPr="00ED730E" w:rsidRDefault="00121031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</w:tcPr>
          <w:p w:rsidR="00121031" w:rsidRPr="00B72AED" w:rsidRDefault="009C66B9" w:rsidP="00176438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130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9" w:type="pct"/>
          </w:tcPr>
          <w:p w:rsidR="00121031" w:rsidRPr="00B72AED" w:rsidRDefault="00121031" w:rsidP="00B72AE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pct"/>
            <w:tcBorders>
              <w:top w:val="single" w:sz="4" w:space="0" w:color="auto"/>
              <w:bottom w:val="double" w:sz="4" w:space="0" w:color="auto"/>
            </w:tcBorders>
          </w:tcPr>
          <w:p w:rsidR="00121031" w:rsidRPr="00ED730E" w:rsidRDefault="00D130F3" w:rsidP="00936319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9C66B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CF50EF"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67228A" w:rsidRPr="009C152A" w:rsidTr="00176438">
        <w:trPr>
          <w:trHeight w:hRule="exact" w:val="360"/>
        </w:trPr>
        <w:tc>
          <w:tcPr>
            <w:tcW w:w="2696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pct"/>
          </w:tcPr>
          <w:p w:rsidR="007E004C" w:rsidRPr="00ED730E" w:rsidRDefault="007E004C" w:rsidP="0017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:rsidR="007E004C" w:rsidRPr="00ED730E" w:rsidRDefault="007E004C" w:rsidP="0093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6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28A" w:rsidRPr="009C152A" w:rsidTr="00176438">
        <w:tc>
          <w:tcPr>
            <w:tcW w:w="2696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27" w:type="pct"/>
          </w:tcPr>
          <w:p w:rsidR="007E004C" w:rsidRPr="00ED730E" w:rsidRDefault="007E004C" w:rsidP="0017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:rsidR="007E004C" w:rsidRPr="00ED730E" w:rsidRDefault="007E004C" w:rsidP="0093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6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28A" w:rsidRPr="009C152A" w:rsidTr="00176438">
        <w:tc>
          <w:tcPr>
            <w:tcW w:w="2696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27" w:type="pct"/>
          </w:tcPr>
          <w:p w:rsidR="007E004C" w:rsidRPr="00ED730E" w:rsidRDefault="00D130F3" w:rsidP="0017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9C66B9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43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:rsidR="007E004C" w:rsidRPr="00ED730E" w:rsidRDefault="009C66B9" w:rsidP="00936319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130F3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,438</w:t>
            </w:r>
          </w:p>
        </w:tc>
      </w:tr>
      <w:tr w:rsidR="0067228A" w:rsidRPr="009C152A" w:rsidTr="00176438">
        <w:tc>
          <w:tcPr>
            <w:tcW w:w="2696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27" w:type="pct"/>
          </w:tcPr>
          <w:p w:rsidR="007E004C" w:rsidRPr="00ED730E" w:rsidRDefault="00D130F3" w:rsidP="0017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433</w:t>
            </w:r>
            <w:r w:rsidR="009C66B9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49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:rsidR="007E004C" w:rsidRPr="00ED730E" w:rsidRDefault="009C66B9" w:rsidP="00936319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433,353</w:t>
            </w:r>
          </w:p>
        </w:tc>
      </w:tr>
      <w:tr w:rsidR="0067228A" w:rsidRPr="009C152A" w:rsidTr="00176438">
        <w:tc>
          <w:tcPr>
            <w:tcW w:w="2696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</w:tcPr>
          <w:p w:rsidR="007E004C" w:rsidRPr="00ED730E" w:rsidRDefault="00D130F3" w:rsidP="00176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C66B9">
              <w:rPr>
                <w:rFonts w:ascii="Angsana New" w:hAnsi="Angsana New"/>
                <w:b/>
                <w:bCs/>
                <w:sz w:val="30"/>
                <w:szCs w:val="30"/>
              </w:rPr>
              <w:t>,79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7E004C" w:rsidRPr="00ED730E" w:rsidRDefault="007E004C" w:rsidP="00A9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pct"/>
            <w:tcBorders>
              <w:top w:val="single" w:sz="4" w:space="0" w:color="auto"/>
              <w:bottom w:val="double" w:sz="4" w:space="0" w:color="auto"/>
            </w:tcBorders>
          </w:tcPr>
          <w:p w:rsidR="007E004C" w:rsidRPr="00ED730E" w:rsidRDefault="00D130F3" w:rsidP="00936319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1855F0" w:rsidRPr="00185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9C66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,79</w:t>
            </w:r>
            <w:r w:rsidR="00D830A6"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:rsidR="00936319" w:rsidRPr="0021109B" w:rsidRDefault="00936319" w:rsidP="009915CE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</w:rPr>
      </w:pPr>
    </w:p>
    <w:p w:rsidR="00813EAE" w:rsidRPr="00A97F8F" w:rsidRDefault="00813EAE" w:rsidP="002B1AD2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97F8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:rsidR="00813EAE" w:rsidRPr="0021109B" w:rsidRDefault="00813EAE" w:rsidP="002B1AD2">
      <w:pPr>
        <w:spacing w:line="240" w:lineRule="auto"/>
        <w:ind w:left="540"/>
        <w:jc w:val="both"/>
        <w:rPr>
          <w:rFonts w:ascii="Angsana New" w:hAnsi="Angsana New"/>
        </w:rPr>
      </w:pPr>
    </w:p>
    <w:p w:rsidR="00813EAE" w:rsidRPr="00A97F8F" w:rsidRDefault="00813EAE" w:rsidP="0099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97F8F">
        <w:rPr>
          <w:rFonts w:ascii="Angsana New" w:hAnsi="Angsana New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โดยมีค่าตอบแทนที่แตกต่างกันขึ้นอยู่กับปริมาณ</w:t>
      </w:r>
      <w:r w:rsidR="00736B5B" w:rsidRPr="00A97F8F">
        <w:rPr>
          <w:rFonts w:ascii="Angsana New" w:hAnsi="Angsana New"/>
          <w:sz w:val="30"/>
          <w:szCs w:val="30"/>
          <w:cs/>
        </w:rPr>
        <w:t>ของ</w:t>
      </w:r>
      <w:r w:rsidRPr="00A97F8F">
        <w:rPr>
          <w:rFonts w:ascii="Angsana New" w:hAnsi="Angsana New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</w:t>
      </w:r>
      <w:r w:rsidRPr="00A97F8F">
        <w:rPr>
          <w:rFonts w:ascii="Angsana New" w:hAnsi="Angsana New"/>
          <w:sz w:val="30"/>
          <w:szCs w:val="30"/>
          <w:cs/>
        </w:rPr>
        <w:br/>
        <w:t>การปรับปรุงเป็นระยะๆ โดยปกติ</w:t>
      </w:r>
      <w:r w:rsidR="00736B5B" w:rsidRPr="00A97F8F">
        <w:rPr>
          <w:rFonts w:ascii="Angsana New" w:hAnsi="Angsana New"/>
          <w:sz w:val="30"/>
          <w:szCs w:val="30"/>
          <w:cs/>
        </w:rPr>
        <w:t>กลุ่มบริษัท</w:t>
      </w:r>
      <w:r w:rsidRPr="00A97F8F">
        <w:rPr>
          <w:rFonts w:ascii="Angsana New" w:hAnsi="Angsana New"/>
          <w:sz w:val="30"/>
          <w:szCs w:val="30"/>
          <w:cs/>
        </w:rPr>
        <w:t>สามารถยกเลิก</w:t>
      </w:r>
      <w:r w:rsidR="00912A00" w:rsidRPr="00A97F8F">
        <w:rPr>
          <w:rFonts w:ascii="Angsana New" w:hAnsi="Angsana New"/>
          <w:sz w:val="30"/>
          <w:szCs w:val="30"/>
          <w:cs/>
        </w:rPr>
        <w:t>สัญญาได้ภายในหนึ่งปีโดยที่</w:t>
      </w:r>
      <w:r w:rsidRPr="00A97F8F">
        <w:rPr>
          <w:rFonts w:ascii="Angsana New" w:hAnsi="Angsana New"/>
          <w:sz w:val="30"/>
          <w:szCs w:val="30"/>
          <w:cs/>
        </w:rPr>
        <w:t>ไม่มีภาระใดๆ</w:t>
      </w:r>
      <w:r w:rsidR="00912A00" w:rsidRPr="00A97F8F">
        <w:rPr>
          <w:rFonts w:ascii="Angsana New" w:hAnsi="Angsana New"/>
          <w:sz w:val="30"/>
          <w:szCs w:val="30"/>
          <w:cs/>
        </w:rPr>
        <w:t>ที่มีนัยสำคัญ</w:t>
      </w:r>
    </w:p>
    <w:p w:rsidR="00CE50C9" w:rsidRPr="0021109B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</w:rPr>
      </w:pPr>
    </w:p>
    <w:p w:rsidR="00137B44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97F8F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</w:t>
      </w:r>
      <w:r w:rsidR="00C2344B" w:rsidRPr="00A97F8F">
        <w:rPr>
          <w:rFonts w:ascii="Angsana New" w:hAnsi="Angsana New"/>
          <w:b/>
          <w:bCs/>
          <w:i/>
          <w:iCs/>
          <w:sz w:val="30"/>
          <w:szCs w:val="30"/>
          <w:cs/>
        </w:rPr>
        <w:t>ี่อาจ</w:t>
      </w:r>
      <w:r w:rsidRPr="00A97F8F">
        <w:rPr>
          <w:rFonts w:ascii="Angsana New" w:hAnsi="Angsana New"/>
          <w:b/>
          <w:bCs/>
          <w:i/>
          <w:iCs/>
          <w:sz w:val="30"/>
          <w:szCs w:val="30"/>
          <w:cs/>
        </w:rPr>
        <w:t>เกิดขึ้น</w:t>
      </w:r>
    </w:p>
    <w:p w:rsidR="0021109B" w:rsidRPr="0021109B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</w:rPr>
      </w:pPr>
    </w:p>
    <w:p w:rsidR="00D45663" w:rsidRPr="00A97F8F" w:rsidRDefault="00D45663" w:rsidP="0099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A97F8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A97F8F">
        <w:rPr>
          <w:rFonts w:ascii="Angsana New" w:hAnsi="Angsana New"/>
          <w:sz w:val="30"/>
          <w:szCs w:val="30"/>
          <w:cs/>
        </w:rPr>
        <w:t xml:space="preserve"> </w:t>
      </w:r>
      <w:r w:rsidR="007D5734">
        <w:rPr>
          <w:rFonts w:ascii="Angsana New" w:hAnsi="Angsana New" w:hint="cs"/>
          <w:sz w:val="30"/>
          <w:szCs w:val="30"/>
          <w:cs/>
        </w:rPr>
        <w:t>มิถุนายน</w:t>
      </w:r>
      <w:r w:rsidRPr="00A97F8F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Pr="00A97F8F">
        <w:rPr>
          <w:rFonts w:ascii="Angsana New" w:hAnsi="Angsana New"/>
          <w:sz w:val="30"/>
          <w:szCs w:val="30"/>
        </w:rPr>
        <w:t xml:space="preserve"> </w:t>
      </w:r>
      <w:r w:rsidRPr="00A97F8F">
        <w:rPr>
          <w:rFonts w:ascii="Angsana New" w:hAnsi="Angsana New"/>
          <w:sz w:val="30"/>
          <w:szCs w:val="30"/>
          <w:cs/>
        </w:rPr>
        <w:t>บริษัทมี</w:t>
      </w:r>
      <w:r w:rsidRPr="00A97F8F">
        <w:rPr>
          <w:rFonts w:ascii="Angsana New" w:hAnsi="Angsana New" w:hint="cs"/>
          <w:sz w:val="30"/>
          <w:szCs w:val="30"/>
          <w:cs/>
        </w:rPr>
        <w:t>หนี้สินที่อาจเกิดขึ้นกับ</w:t>
      </w:r>
      <w:r w:rsidRPr="00A97F8F">
        <w:rPr>
          <w:rFonts w:ascii="Angsana New" w:hAnsi="Angsana New"/>
          <w:sz w:val="30"/>
          <w:szCs w:val="30"/>
          <w:cs/>
        </w:rPr>
        <w:t>สถาบันการเงินเพื่อค้ำประกัน</w:t>
      </w:r>
      <w:r w:rsidRPr="00A97F8F">
        <w:rPr>
          <w:rFonts w:ascii="Angsana New" w:hAnsi="Angsana New" w:hint="cs"/>
          <w:sz w:val="30"/>
          <w:szCs w:val="30"/>
          <w:cs/>
        </w:rPr>
        <w:t>วงเงินกู้ยืมของบริษัทย่อย</w:t>
      </w:r>
      <w:r w:rsidR="00A510BA" w:rsidRPr="00A97F8F">
        <w:rPr>
          <w:rFonts w:ascii="Angsana New" w:hAnsi="Angsana New"/>
          <w:sz w:val="30"/>
          <w:szCs w:val="30"/>
        </w:rPr>
        <w:t xml:space="preserve">    </w:t>
      </w:r>
      <w:r w:rsidRPr="00A97F8F">
        <w:rPr>
          <w:rFonts w:ascii="Angsana New" w:hAnsi="Angsana New" w:hint="cs"/>
          <w:sz w:val="30"/>
          <w:szCs w:val="30"/>
          <w:cs/>
        </w:rPr>
        <w:t>หลายแห่ง</w:t>
      </w:r>
      <w:r w:rsidRPr="00A97F8F">
        <w:rPr>
          <w:rFonts w:ascii="Angsana New" w:hAnsi="Angsana New"/>
          <w:sz w:val="30"/>
          <w:szCs w:val="30"/>
          <w:cs/>
        </w:rPr>
        <w:t xml:space="preserve"> เป็นจำนวนเงิ</w:t>
      </w:r>
      <w:r w:rsidRPr="00A97F8F">
        <w:rPr>
          <w:rFonts w:ascii="Angsana New" w:hAnsi="Angsana New" w:hint="cs"/>
          <w:sz w:val="30"/>
          <w:szCs w:val="30"/>
          <w:cs/>
        </w:rPr>
        <w:t>น</w:t>
      </w:r>
      <w:r w:rsidR="009C66B9">
        <w:rPr>
          <w:rFonts w:ascii="Angsana New" w:hAnsi="Angsana New"/>
          <w:sz w:val="30"/>
          <w:szCs w:val="30"/>
        </w:rPr>
        <w:t xml:space="preserve"> </w:t>
      </w:r>
      <w:r w:rsidR="002F11C5">
        <w:rPr>
          <w:rFonts w:ascii="Angsana New" w:hAnsi="Angsana New"/>
          <w:sz w:val="30"/>
          <w:szCs w:val="30"/>
        </w:rPr>
        <w:t>2,</w:t>
      </w:r>
      <w:r w:rsidR="00ED054A">
        <w:rPr>
          <w:rFonts w:ascii="Angsana New" w:hAnsi="Angsana New"/>
          <w:sz w:val="30"/>
          <w:szCs w:val="30"/>
        </w:rPr>
        <w:t>014</w:t>
      </w:r>
      <w:r w:rsidR="002F11C5">
        <w:rPr>
          <w:rFonts w:ascii="Angsana New" w:hAnsi="Angsana New"/>
          <w:sz w:val="30"/>
          <w:szCs w:val="30"/>
        </w:rPr>
        <w:t xml:space="preserve"> </w:t>
      </w:r>
      <w:r w:rsidRPr="00A97F8F">
        <w:rPr>
          <w:rFonts w:ascii="Angsana New" w:hAnsi="Angsana New"/>
          <w:sz w:val="30"/>
          <w:szCs w:val="30"/>
          <w:cs/>
        </w:rPr>
        <w:t>ล้านบาท</w:t>
      </w:r>
      <w:r w:rsidR="002F11C5">
        <w:rPr>
          <w:rFonts w:ascii="Angsana New" w:hAnsi="Angsana New"/>
          <w:sz w:val="30"/>
          <w:szCs w:val="30"/>
        </w:rPr>
        <w:t xml:space="preserve"> </w:t>
      </w:r>
      <w:r w:rsidR="002F11C5">
        <w:rPr>
          <w:rFonts w:ascii="Angsana New" w:hAnsi="Angsana New" w:hint="cs"/>
          <w:sz w:val="30"/>
          <w:szCs w:val="30"/>
          <w:cs/>
        </w:rPr>
        <w:t xml:space="preserve">และ </w:t>
      </w:r>
      <w:r w:rsidR="002F11C5">
        <w:rPr>
          <w:rFonts w:ascii="Angsana New" w:hAnsi="Angsana New"/>
          <w:sz w:val="30"/>
          <w:szCs w:val="30"/>
        </w:rPr>
        <w:t>59</w:t>
      </w:r>
      <w:r w:rsidRPr="00A97F8F">
        <w:rPr>
          <w:rFonts w:ascii="Angsana New" w:hAnsi="Angsana New" w:hint="cs"/>
          <w:sz w:val="30"/>
          <w:szCs w:val="30"/>
          <w:cs/>
        </w:rPr>
        <w:t xml:space="preserve"> </w:t>
      </w:r>
      <w:r w:rsidR="002F11C5">
        <w:rPr>
          <w:rFonts w:ascii="Angsana New" w:hAnsi="Angsana New" w:hint="cs"/>
          <w:sz w:val="30"/>
          <w:szCs w:val="30"/>
          <w:cs/>
        </w:rPr>
        <w:t xml:space="preserve">ล้านเหรียญสหรัฐอมเริกา </w:t>
      </w:r>
      <w:r w:rsidRPr="00A97F8F">
        <w:rPr>
          <w:rFonts w:ascii="Angsana New" w:hAnsi="Angsana New"/>
          <w:i/>
          <w:iCs/>
          <w:sz w:val="30"/>
          <w:szCs w:val="30"/>
          <w:cs/>
        </w:rPr>
        <w:t>(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3</w:t>
      </w:r>
      <w:r w:rsidR="00D830A6" w:rsidRPr="00D830A6">
        <w:rPr>
          <w:rFonts w:ascii="Angsana New" w:hAnsi="Angsana New"/>
          <w:i/>
          <w:iCs/>
          <w:sz w:val="30"/>
          <w:szCs w:val="30"/>
        </w:rPr>
        <w:t>1</w:t>
      </w:r>
      <w:r w:rsidRPr="00A97F8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97F8F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A97F8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2</w:t>
      </w:r>
      <w:r w:rsidR="00D130F3" w:rsidRPr="00D130F3">
        <w:rPr>
          <w:rFonts w:ascii="Angsana New" w:hAnsi="Angsana New"/>
          <w:i/>
          <w:iCs/>
          <w:sz w:val="30"/>
          <w:szCs w:val="30"/>
        </w:rPr>
        <w:t>5</w:t>
      </w:r>
      <w:r w:rsidR="00CF50EF" w:rsidRPr="00CF50EF">
        <w:rPr>
          <w:rFonts w:ascii="Angsana New" w:hAnsi="Angsana New"/>
          <w:i/>
          <w:iCs/>
          <w:sz w:val="30"/>
          <w:szCs w:val="30"/>
        </w:rPr>
        <w:t>6</w:t>
      </w:r>
      <w:r w:rsidR="00CF50EF" w:rsidRPr="00CF50EF">
        <w:rPr>
          <w:rFonts w:ascii="Angsana New" w:hAnsi="Angsana New" w:hint="cs"/>
          <w:i/>
          <w:iCs/>
          <w:sz w:val="30"/>
          <w:szCs w:val="30"/>
        </w:rPr>
        <w:t>2</w:t>
      </w:r>
      <w:r w:rsidRPr="00A97F8F">
        <w:rPr>
          <w:rFonts w:ascii="Angsana New" w:hAnsi="Angsana New"/>
          <w:i/>
          <w:iCs/>
          <w:sz w:val="30"/>
          <w:szCs w:val="30"/>
        </w:rPr>
        <w:t>:</w:t>
      </w:r>
      <w:r w:rsidR="002F11C5">
        <w:rPr>
          <w:rFonts w:ascii="Angsana New" w:hAnsi="Angsana New"/>
          <w:i/>
          <w:iCs/>
          <w:sz w:val="30"/>
          <w:szCs w:val="30"/>
        </w:rPr>
        <w:t>2,166</w:t>
      </w:r>
      <w:r w:rsidR="00936195">
        <w:rPr>
          <w:rFonts w:ascii="Angsana New" w:hAnsi="Angsana New"/>
          <w:i/>
          <w:iCs/>
          <w:sz w:val="30"/>
          <w:szCs w:val="30"/>
        </w:rPr>
        <w:t xml:space="preserve"> </w:t>
      </w:r>
      <w:r w:rsidRPr="00A97F8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2F11C5">
        <w:rPr>
          <w:rFonts w:ascii="Angsana New" w:hAnsi="Angsana New"/>
          <w:i/>
          <w:iCs/>
          <w:sz w:val="30"/>
          <w:szCs w:val="30"/>
        </w:rPr>
        <w:t xml:space="preserve"> </w:t>
      </w:r>
      <w:r w:rsidR="002F11C5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2F11C5">
        <w:rPr>
          <w:rFonts w:ascii="Angsana New" w:hAnsi="Angsana New"/>
          <w:i/>
          <w:iCs/>
          <w:sz w:val="30"/>
          <w:szCs w:val="30"/>
        </w:rPr>
        <w:t xml:space="preserve">59 </w:t>
      </w:r>
      <w:r w:rsidR="002F11C5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A97F8F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B011F1" w:rsidRDefault="00B011F1" w:rsidP="0055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</w:p>
    <w:p w:rsidR="00F6013A" w:rsidRDefault="00D830A6" w:rsidP="00F6013A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D830A6">
        <w:rPr>
          <w:rFonts w:ascii="Angsana New" w:hAnsi="Angsana New" w:cs="Angsana New"/>
          <w:b/>
          <w:bCs/>
          <w:lang w:val="en-US"/>
        </w:rPr>
        <w:t>1</w:t>
      </w:r>
      <w:r w:rsidR="00D130F3" w:rsidRPr="00D130F3">
        <w:rPr>
          <w:rFonts w:ascii="Angsana New" w:hAnsi="Angsana New" w:cs="Angsana New"/>
          <w:b/>
          <w:bCs/>
          <w:lang w:val="en-US"/>
        </w:rPr>
        <w:t>5</w:t>
      </w:r>
      <w:r w:rsidR="00F6013A" w:rsidRPr="00144E97">
        <w:rPr>
          <w:rFonts w:ascii="Angsana New" w:hAnsi="Angsana New" w:cs="Angsana New"/>
          <w:b/>
          <w:bCs/>
          <w:lang w:val="en-US"/>
        </w:rPr>
        <w:tab/>
      </w:r>
      <w:r w:rsidR="00F6013A">
        <w:rPr>
          <w:rFonts w:ascii="Angsana New" w:hAnsi="Angsana New" w:cs="Angsana New" w:hint="cs"/>
          <w:b/>
          <w:bCs/>
          <w:cs/>
          <w:lang w:val="en-US"/>
        </w:rPr>
        <w:t>เหตุการณ</w:t>
      </w:r>
      <w:r w:rsidR="00EA2560">
        <w:rPr>
          <w:rFonts w:ascii="Angsana New" w:hAnsi="Angsana New" w:cs="Angsana New" w:hint="cs"/>
          <w:b/>
          <w:bCs/>
          <w:cs/>
          <w:lang w:val="en-US"/>
        </w:rPr>
        <w:t>์</w:t>
      </w:r>
      <w:r w:rsidR="00F6013A">
        <w:rPr>
          <w:rFonts w:ascii="Angsana New" w:hAnsi="Angsana New" w:cs="Angsana New" w:hint="cs"/>
          <w:b/>
          <w:bCs/>
          <w:cs/>
          <w:lang w:val="en-US"/>
        </w:rPr>
        <w:t>ภายหลังรอบระยะเวลารายงาน</w:t>
      </w:r>
    </w:p>
    <w:p w:rsidR="00DD3E6D" w:rsidRDefault="00DD3E6D" w:rsidP="00F6013A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:rsidR="00F6013A" w:rsidRDefault="008A75B5" w:rsidP="008A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A75B5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D130F3" w:rsidRPr="00D130F3">
        <w:rPr>
          <w:rFonts w:ascii="Angsana New" w:hAnsi="Angsana New"/>
          <w:sz w:val="30"/>
          <w:szCs w:val="30"/>
        </w:rPr>
        <w:t>4</w:t>
      </w:r>
      <w:r w:rsidRPr="008A75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8A75B5">
        <w:rPr>
          <w:rFonts w:ascii="Angsana New" w:hAnsi="Angsana New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Pr="008A75B5">
        <w:rPr>
          <w:rFonts w:ascii="Angsana New" w:hAnsi="Angsana New"/>
          <w:sz w:val="30"/>
          <w:szCs w:val="30"/>
        </w:rPr>
        <w:t xml:space="preserve"> </w:t>
      </w:r>
      <w:r w:rsidRPr="008A75B5">
        <w:rPr>
          <w:rFonts w:ascii="Angsana New" w:hAnsi="Angsana New"/>
          <w:sz w:val="30"/>
          <w:szCs w:val="30"/>
          <w:cs/>
        </w:rPr>
        <w:t>คณะกรรมการมีมติอนุมัติการจัดสรรผลกำไรเป็นเงินปันผลในอัตราหุ้นละ</w:t>
      </w:r>
      <w:r w:rsidRPr="008A75B5">
        <w:rPr>
          <w:rFonts w:ascii="Angsana New" w:hAnsi="Angsana New"/>
          <w:sz w:val="30"/>
          <w:szCs w:val="30"/>
        </w:rPr>
        <w:t xml:space="preserve"> </w:t>
      </w:r>
      <w:r w:rsidR="00A0194A">
        <w:rPr>
          <w:rFonts w:ascii="Angsana New" w:hAnsi="Angsana New"/>
          <w:sz w:val="30"/>
          <w:szCs w:val="30"/>
        </w:rPr>
        <w:t>0.36</w:t>
      </w:r>
      <w:r>
        <w:rPr>
          <w:rFonts w:ascii="Angsana New" w:hAnsi="Angsana New"/>
          <w:sz w:val="30"/>
          <w:szCs w:val="30"/>
        </w:rPr>
        <w:t xml:space="preserve"> </w:t>
      </w:r>
      <w:r w:rsidRPr="008A75B5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Pr="008A75B5">
        <w:rPr>
          <w:rFonts w:ascii="Angsana New" w:hAnsi="Angsana New"/>
          <w:sz w:val="30"/>
          <w:szCs w:val="30"/>
        </w:rPr>
        <w:t xml:space="preserve"> </w:t>
      </w:r>
      <w:r w:rsidR="00A0194A">
        <w:rPr>
          <w:rFonts w:ascii="Angsana New" w:hAnsi="Angsana New"/>
          <w:sz w:val="30"/>
          <w:szCs w:val="30"/>
        </w:rPr>
        <w:t>31</w:t>
      </w:r>
      <w:r w:rsidR="00191675">
        <w:rPr>
          <w:rFonts w:ascii="Angsana New" w:hAnsi="Angsana New"/>
          <w:sz w:val="30"/>
          <w:szCs w:val="30"/>
        </w:rPr>
        <w:t>3.87</w:t>
      </w:r>
      <w:r>
        <w:rPr>
          <w:rFonts w:ascii="Angsana New" w:hAnsi="Angsana New"/>
          <w:sz w:val="30"/>
          <w:szCs w:val="30"/>
        </w:rPr>
        <w:t xml:space="preserve"> </w:t>
      </w:r>
      <w:r w:rsidRPr="008A75B5">
        <w:rPr>
          <w:rFonts w:ascii="Angsana New" w:hAnsi="Angsana New"/>
          <w:sz w:val="30"/>
          <w:szCs w:val="30"/>
        </w:rPr>
        <w:t xml:space="preserve"> </w:t>
      </w:r>
      <w:r w:rsidRPr="008A75B5">
        <w:rPr>
          <w:rFonts w:ascii="Angsana New" w:hAnsi="Angsana New"/>
          <w:sz w:val="30"/>
          <w:szCs w:val="30"/>
          <w:cs/>
        </w:rPr>
        <w:t xml:space="preserve">ล้านบาท </w:t>
      </w:r>
      <w:r w:rsidR="00ED1029">
        <w:rPr>
          <w:rFonts w:ascii="Angsana New" w:hAnsi="Angsana New" w:hint="cs"/>
          <w:sz w:val="30"/>
          <w:szCs w:val="30"/>
          <w:cs/>
        </w:rPr>
        <w:t xml:space="preserve">เงินปันผลดังกล่าวจะจ่ายให้แก่ผู้ถือหุ้นสามัญของบริษัทในเดือนกันยายน </w:t>
      </w:r>
      <w:r w:rsidR="00ED1029">
        <w:rPr>
          <w:rFonts w:ascii="Angsana New" w:hAnsi="Angsana New"/>
          <w:sz w:val="30"/>
          <w:szCs w:val="30"/>
        </w:rPr>
        <w:t>2563</w:t>
      </w:r>
    </w:p>
    <w:p w:rsidR="00D76B7C" w:rsidRDefault="00D76B7C" w:rsidP="008A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D76B7C" w:rsidRDefault="00D76B7C" w:rsidP="008A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D76B7C" w:rsidRDefault="00D76B7C" w:rsidP="008A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D76B7C" w:rsidRDefault="00D76B7C" w:rsidP="008A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D76B7C" w:rsidRDefault="00D830A6" w:rsidP="00D76B7C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D830A6">
        <w:rPr>
          <w:rFonts w:ascii="Angsana New" w:hAnsi="Angsana New" w:cs="Angsana New"/>
          <w:b/>
          <w:bCs/>
          <w:lang w:val="en-US"/>
        </w:rPr>
        <w:t>1</w:t>
      </w:r>
      <w:r w:rsidR="00CF50EF" w:rsidRPr="00CF50EF">
        <w:rPr>
          <w:rFonts w:ascii="Angsana New" w:hAnsi="Angsana New" w:cs="Angsana New"/>
          <w:b/>
          <w:bCs/>
          <w:lang w:val="en-US"/>
        </w:rPr>
        <w:t>6</w:t>
      </w:r>
      <w:r w:rsidR="00D76B7C" w:rsidRPr="00D76B7C">
        <w:rPr>
          <w:rFonts w:ascii="Angsana New" w:hAnsi="Angsana New" w:cs="Angsana New"/>
          <w:b/>
          <w:bCs/>
          <w:lang w:val="en-US"/>
        </w:rPr>
        <w:t xml:space="preserve"> </w:t>
      </w:r>
      <w:r w:rsidR="00D76B7C">
        <w:rPr>
          <w:rFonts w:ascii="Angsana New" w:hAnsi="Angsana New" w:cs="Angsana New"/>
          <w:b/>
          <w:bCs/>
          <w:lang w:val="en-US"/>
        </w:rPr>
        <w:tab/>
      </w:r>
      <w:r w:rsidR="00D76B7C" w:rsidRPr="009C152A">
        <w:rPr>
          <w:rFonts w:ascii="Angsan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:rsidR="00D76B7C" w:rsidRDefault="00D76B7C" w:rsidP="00D76B7C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:rsidR="00D76B7C" w:rsidRDefault="00D76B7C" w:rsidP="007B4FF3">
      <w:pPr>
        <w:pStyle w:val="a"/>
        <w:tabs>
          <w:tab w:val="clear" w:pos="1080"/>
        </w:tabs>
        <w:ind w:left="540" w:right="-385"/>
        <w:jc w:val="thaiDistribute"/>
        <w:rPr>
          <w:rFonts w:ascii="Angsana New" w:hAnsi="Angsana New" w:cs="Angsana New"/>
          <w:lang w:val="en-US"/>
        </w:rPr>
      </w:pPr>
      <w:r w:rsidRPr="00D76B7C">
        <w:rPr>
          <w:rFonts w:ascii="Angsana New" w:hAnsi="Angsana New" w:cs="Angsana New" w:hint="cs"/>
          <w:cs/>
          <w:lang w:val="en-US"/>
        </w:rPr>
        <w:t>รายการบางรายการในงบการเงิน</w:t>
      </w:r>
      <w:r>
        <w:rPr>
          <w:rFonts w:ascii="Angsana New" w:hAnsi="Angsana New" w:cs="Angsana New" w:hint="cs"/>
          <w:cs/>
          <w:lang w:val="en-US"/>
        </w:rPr>
        <w:t>ระหว่างกาล</w:t>
      </w:r>
      <w:r w:rsidRPr="00D76B7C">
        <w:rPr>
          <w:rFonts w:ascii="Angsana New" w:hAnsi="Angsana New" w:cs="Angsana New" w:hint="cs"/>
          <w:cs/>
          <w:lang w:val="en-US"/>
        </w:rPr>
        <w:t xml:space="preserve">ปี </w:t>
      </w:r>
      <w:r w:rsidR="00CF50EF" w:rsidRPr="00CF50EF">
        <w:rPr>
          <w:rFonts w:ascii="Angsana New" w:hAnsi="Angsana New" w:cs="Angsana New" w:hint="cs"/>
          <w:lang w:val="en-US"/>
        </w:rPr>
        <w:t>2</w:t>
      </w:r>
      <w:r w:rsidR="00D130F3" w:rsidRPr="00D130F3">
        <w:rPr>
          <w:rFonts w:ascii="Angsana New" w:hAnsi="Angsana New" w:cs="Angsana New" w:hint="cs"/>
          <w:lang w:val="en-US"/>
        </w:rPr>
        <w:t>5</w:t>
      </w:r>
      <w:r w:rsidR="00CF50EF" w:rsidRPr="00CF50EF">
        <w:rPr>
          <w:rFonts w:ascii="Angsana New" w:hAnsi="Angsana New" w:cs="Angsana New" w:hint="cs"/>
          <w:lang w:val="en-US"/>
        </w:rPr>
        <w:t>6</w:t>
      </w:r>
      <w:r w:rsidR="00CF50EF" w:rsidRPr="00CF50EF">
        <w:rPr>
          <w:rFonts w:ascii="Angsana New" w:hAnsi="Angsana New" w:cs="Angsana New"/>
          <w:lang w:val="en-US"/>
        </w:rPr>
        <w:t>2</w:t>
      </w:r>
      <w:r w:rsidRPr="00D76B7C">
        <w:rPr>
          <w:rFonts w:ascii="Angsana New" w:hAnsi="Angsana New" w:cs="Angsana New" w:hint="cs"/>
          <w:lang w:val="en-US"/>
        </w:rPr>
        <w:t xml:space="preserve"> </w:t>
      </w:r>
      <w:r w:rsidRPr="00D76B7C">
        <w:rPr>
          <w:rFonts w:ascii="Angsana New" w:hAnsi="Angsana New" w:cs="Angsana New" w:hint="cs"/>
          <w:cs/>
          <w:lang w:val="en-US"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="Angsana New" w:hAnsi="Angsana New" w:cs="Angsana New" w:hint="cs"/>
          <w:cs/>
          <w:lang w:val="en-US"/>
        </w:rPr>
        <w:t>ระหว่างกาล</w:t>
      </w:r>
      <w:r w:rsidRPr="00D76B7C">
        <w:rPr>
          <w:rFonts w:ascii="Angsana New" w:hAnsi="Angsana New" w:cs="Angsana New" w:hint="cs"/>
          <w:cs/>
          <w:lang w:val="en-US"/>
        </w:rPr>
        <w:t xml:space="preserve">ปี </w:t>
      </w:r>
      <w:r w:rsidR="00CF50EF" w:rsidRPr="00CF50EF">
        <w:rPr>
          <w:rFonts w:ascii="Angsana New" w:hAnsi="Angsana New" w:cs="Angsana New" w:hint="cs"/>
          <w:lang w:val="en-US"/>
        </w:rPr>
        <w:t>2</w:t>
      </w:r>
      <w:r w:rsidR="00D130F3" w:rsidRPr="00D130F3">
        <w:rPr>
          <w:rFonts w:ascii="Angsana New" w:hAnsi="Angsana New" w:cs="Angsana New" w:hint="cs"/>
          <w:lang w:val="en-US"/>
        </w:rPr>
        <w:t>5</w:t>
      </w:r>
      <w:r w:rsidR="00CF50EF" w:rsidRPr="00CF50EF">
        <w:rPr>
          <w:rFonts w:ascii="Angsana New" w:hAnsi="Angsana New" w:cs="Angsana New" w:hint="cs"/>
          <w:lang w:val="en-US"/>
        </w:rPr>
        <w:t>6</w:t>
      </w:r>
      <w:r w:rsidR="00D130F3" w:rsidRPr="00D130F3"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 w:hint="cs"/>
          <w:cs/>
          <w:lang w:val="en-US"/>
        </w:rPr>
        <w:t xml:space="preserve"> การจัดป</w:t>
      </w:r>
      <w:r w:rsidR="00FB2EF1">
        <w:rPr>
          <w:rFonts w:ascii="Angsana New" w:hAnsi="Angsana New" w:cs="Angsana New" w:hint="cs"/>
          <w:cs/>
          <w:lang w:val="en-US"/>
        </w:rPr>
        <w:t>ร</w:t>
      </w:r>
      <w:r>
        <w:rPr>
          <w:rFonts w:ascii="Angsana New" w:hAnsi="Angsana New" w:cs="Angsana New" w:hint="cs"/>
          <w:cs/>
          <w:lang w:val="en-US"/>
        </w:rPr>
        <w:t>ะเภทรายการที่มีสาระสำคัญมีดังต่อไปนี้</w:t>
      </w:r>
    </w:p>
    <w:p w:rsidR="001430A7" w:rsidRDefault="001430A7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AD5BD7" w:rsidRPr="00EE0338" w:rsidTr="00DE6A8D">
        <w:trPr>
          <w:trHeight w:hRule="exact" w:val="302"/>
          <w:tblHeader/>
        </w:trPr>
        <w:tc>
          <w:tcPr>
            <w:tcW w:w="3888" w:type="dxa"/>
          </w:tcPr>
          <w:p w:rsidR="00AD5BD7" w:rsidRPr="00956384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AD5BD7" w:rsidRPr="00EE0338" w:rsidRDefault="00CF50EF" w:rsidP="00DE6A8D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AD5BD7" w:rsidRPr="00956384" w:rsidTr="00DE6A8D">
        <w:trPr>
          <w:trHeight w:hRule="exact" w:val="302"/>
          <w:tblHeader/>
        </w:trPr>
        <w:tc>
          <w:tcPr>
            <w:tcW w:w="3888" w:type="dxa"/>
          </w:tcPr>
          <w:p w:rsidR="00AD5BD7" w:rsidRPr="00956384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AD5BD7" w:rsidRPr="00EE0338" w:rsidRDefault="00AD5BD7" w:rsidP="00DE6A8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D5BD7" w:rsidRPr="00956384" w:rsidTr="00DE6A8D">
        <w:trPr>
          <w:trHeight w:val="784"/>
          <w:tblHeader/>
        </w:trPr>
        <w:tc>
          <w:tcPr>
            <w:tcW w:w="3888" w:type="dxa"/>
          </w:tcPr>
          <w:p w:rsidR="00AD5BD7" w:rsidRPr="00DC339C" w:rsidRDefault="00AD5BD7" w:rsidP="00DE6A8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D5BD7" w:rsidRPr="00DC339C" w:rsidRDefault="00AD5BD7" w:rsidP="00DE6A8D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EE0338" w:rsidRDefault="00AD5BD7" w:rsidP="00DE6A8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AD5BD7" w:rsidRPr="00EE0338" w:rsidRDefault="00AD5BD7" w:rsidP="00DE6A8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AD5BD7" w:rsidRPr="00EE0338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0338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EE0338" w:rsidRDefault="00AD5BD7" w:rsidP="00DE6A8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0338" w:rsidRDefault="00AD5BD7" w:rsidP="00DE6A8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AD5BD7" w:rsidRPr="00EE0338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0338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Default="00AD5BD7" w:rsidP="00DE6A8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AD5BD7" w:rsidRPr="00EE0338" w:rsidRDefault="00AD5BD7" w:rsidP="00DE6A8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AD5BD7" w:rsidRPr="00956384" w:rsidTr="00DE6A8D">
        <w:trPr>
          <w:trHeight w:hRule="exact" w:val="302"/>
          <w:tblHeader/>
        </w:trPr>
        <w:tc>
          <w:tcPr>
            <w:tcW w:w="3888" w:type="dxa"/>
          </w:tcPr>
          <w:p w:rsidR="00AD5BD7" w:rsidRPr="00DC339C" w:rsidRDefault="00AD5BD7" w:rsidP="00DE6A8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AD5BD7" w:rsidRPr="00CC0D5E" w:rsidRDefault="00AD5BD7" w:rsidP="00DE6A8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5BD7" w:rsidRPr="00956384" w:rsidTr="00DE6A8D">
        <w:tc>
          <w:tcPr>
            <w:tcW w:w="3888" w:type="dxa"/>
          </w:tcPr>
          <w:p w:rsidR="00AD5BD7" w:rsidRDefault="00AD5BD7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:rsidR="00AD5BD7" w:rsidRPr="00C6098E" w:rsidRDefault="00AD5BD7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สิ้นสุดวันที่ 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7D3B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AD5BD7" w:rsidRPr="00956384" w:rsidRDefault="00AD5BD7" w:rsidP="00DE6A8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AD5BD7" w:rsidRPr="00956384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956384" w:rsidRDefault="00AD5BD7" w:rsidP="00DE6A8D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AD5BD7" w:rsidRPr="00956384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956384" w:rsidRDefault="00AD5BD7" w:rsidP="00DE6A8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2A82" w:rsidRPr="00956384" w:rsidTr="00DE6A8D">
        <w:tc>
          <w:tcPr>
            <w:tcW w:w="3888" w:type="dxa"/>
          </w:tcPr>
          <w:p w:rsidR="00A22A82" w:rsidRPr="00A22A82" w:rsidRDefault="00A22A82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sz w:val="30"/>
                <w:szCs w:val="30"/>
                <w:cs/>
              </w:rPr>
            </w:pPr>
            <w:r w:rsidRPr="00A22A82">
              <w:rPr>
                <w:rFonts w:ascii="Angsana New" w:hAnsi="Angsana New" w:hint="cs"/>
                <w:sz w:val="30"/>
                <w:szCs w:val="30"/>
                <w:cs/>
              </w:rPr>
              <w:t>ต้นทุนการขายและให้บริการ</w:t>
            </w:r>
          </w:p>
        </w:tc>
        <w:tc>
          <w:tcPr>
            <w:tcW w:w="1530" w:type="dxa"/>
          </w:tcPr>
          <w:p w:rsidR="00A22A82" w:rsidRPr="00A22A82" w:rsidRDefault="00A22A82" w:rsidP="00A2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2A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,568,019</w:t>
            </w:r>
          </w:p>
        </w:tc>
        <w:tc>
          <w:tcPr>
            <w:tcW w:w="450" w:type="dxa"/>
          </w:tcPr>
          <w:p w:rsidR="00A22A82" w:rsidRPr="00A22A82" w:rsidRDefault="00A22A82" w:rsidP="00A2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22A82" w:rsidRPr="00A22A82" w:rsidRDefault="00A22A82" w:rsidP="00A2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5,246</w:t>
            </w:r>
          </w:p>
        </w:tc>
        <w:tc>
          <w:tcPr>
            <w:tcW w:w="450" w:type="dxa"/>
          </w:tcPr>
          <w:p w:rsidR="00A22A82" w:rsidRPr="00A22A82" w:rsidRDefault="00A22A82" w:rsidP="00A2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22A82" w:rsidRPr="00A22A82" w:rsidRDefault="00A22A82" w:rsidP="00A22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1,573,265</w:t>
            </w:r>
          </w:p>
        </w:tc>
      </w:tr>
      <w:tr w:rsidR="00AD5BD7" w:rsidRPr="009F2754" w:rsidTr="00DE6A8D">
        <w:tc>
          <w:tcPr>
            <w:tcW w:w="3888" w:type="dxa"/>
          </w:tcPr>
          <w:p w:rsidR="00AD5BD7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:rsidR="00AD5BD7" w:rsidRPr="00427E15" w:rsidRDefault="00D130F3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0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D5BD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130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D5BD7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CF50EF" w:rsidRPr="00CF50E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130F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  <w:vAlign w:val="bottom"/>
          </w:tcPr>
          <w:p w:rsidR="00AD5BD7" w:rsidRPr="00427E15" w:rsidRDefault="00AD5BD7" w:rsidP="00DE6A8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AD5BD7" w:rsidRPr="00427E15" w:rsidRDefault="00D830A6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D5BD7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CF50EF" w:rsidRPr="00CF50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830A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50" w:type="dxa"/>
            <w:vAlign w:val="bottom"/>
          </w:tcPr>
          <w:p w:rsidR="00AD5BD7" w:rsidRPr="00427E15" w:rsidRDefault="00AD5BD7" w:rsidP="00DE6A8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AD5BD7" w:rsidRPr="00427E15" w:rsidRDefault="00D130F3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0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D5B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F50EF" w:rsidRPr="00CF50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50EF" w:rsidRPr="00CF50E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130F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D5BD7" w:rsidRPr="009F2754" w:rsidTr="00DE6A8D">
        <w:tc>
          <w:tcPr>
            <w:tcW w:w="3888" w:type="dxa"/>
          </w:tcPr>
          <w:p w:rsidR="00AD5BD7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AD5BD7" w:rsidRPr="00427E15" w:rsidRDefault="00D130F3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0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62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D5BD7">
              <w:rPr>
                <w:rFonts w:asciiTheme="majorBidi" w:hAnsiTheme="majorBidi" w:cstheme="majorBidi"/>
                <w:sz w:val="30"/>
                <w:szCs w:val="30"/>
              </w:rPr>
              <w:t>9,97</w:t>
            </w:r>
            <w:r w:rsidRPr="00D130F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AD5BD7" w:rsidRPr="00427E15" w:rsidRDefault="00AD5BD7" w:rsidP="00DE6A8D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D5BD7" w:rsidRPr="00427E15" w:rsidRDefault="00AD5BD7" w:rsidP="007B4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2A8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22A82">
              <w:rPr>
                <w:rFonts w:asciiTheme="majorBidi" w:hAnsiTheme="majorBidi" w:cstheme="majorBidi"/>
                <w:sz w:val="30"/>
                <w:szCs w:val="30"/>
              </w:rPr>
              <w:t>446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AD5BD7" w:rsidRPr="00427E15" w:rsidRDefault="00AD5BD7" w:rsidP="00DE6A8D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427E15" w:rsidRDefault="00D130F3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decimal" w:pos="833"/>
                <w:tab w:val="left" w:pos="980"/>
                <w:tab w:val="left" w:pos="1147"/>
                <w:tab w:val="left" w:pos="1290"/>
              </w:tabs>
              <w:spacing w:after="0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0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2A8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D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22A82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AD5BD7" w:rsidRPr="00956384" w:rsidTr="00DE6A8D">
        <w:tc>
          <w:tcPr>
            <w:tcW w:w="3888" w:type="dxa"/>
          </w:tcPr>
          <w:p w:rsidR="00AD5BD7" w:rsidRPr="00956384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427E15" w:rsidRDefault="00AD5BD7" w:rsidP="00DE6A8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AD5BD7" w:rsidRPr="00427E15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D5BD7" w:rsidRPr="00427E15" w:rsidRDefault="00AD5BD7" w:rsidP="00306260">
            <w:pPr>
              <w:pStyle w:val="BodyText"/>
              <w:tabs>
                <w:tab w:val="clear" w:pos="454"/>
                <w:tab w:val="clear" w:pos="680"/>
                <w:tab w:val="clear" w:pos="1644"/>
                <w:tab w:val="decimal" w:pos="432"/>
                <w:tab w:val="left" w:pos="1135"/>
                <w:tab w:val="left" w:pos="1225"/>
              </w:tabs>
              <w:spacing w:after="0" w:line="340" w:lineRule="exact"/>
              <w:ind w:left="775" w:right="-4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AD5BD7" w:rsidRPr="00427E15" w:rsidRDefault="00AD5BD7" w:rsidP="00DE6A8D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427E15" w:rsidRDefault="00AD5BD7" w:rsidP="00DE6A8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AD5BD7" w:rsidRDefault="00AD5BD7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AD5BD7" w:rsidRPr="00EE0338" w:rsidTr="00DE6A8D">
        <w:trPr>
          <w:trHeight w:hRule="exact" w:val="302"/>
          <w:tblHeader/>
        </w:trPr>
        <w:tc>
          <w:tcPr>
            <w:tcW w:w="3888" w:type="dxa"/>
          </w:tcPr>
          <w:p w:rsidR="00AD5BD7" w:rsidRPr="00956384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AD5BD7" w:rsidRPr="00EE0338" w:rsidRDefault="00CF50EF" w:rsidP="00DE6A8D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AD5BD7" w:rsidRPr="00956384" w:rsidTr="00DE6A8D">
        <w:trPr>
          <w:trHeight w:hRule="exact" w:val="302"/>
          <w:tblHeader/>
        </w:trPr>
        <w:tc>
          <w:tcPr>
            <w:tcW w:w="3888" w:type="dxa"/>
          </w:tcPr>
          <w:p w:rsidR="00AD5BD7" w:rsidRPr="00956384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AD5BD7" w:rsidRPr="00EE0338" w:rsidRDefault="00AD5BD7" w:rsidP="00DE6A8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BD7" w:rsidRPr="00956384" w:rsidTr="00DE6A8D">
        <w:trPr>
          <w:trHeight w:val="784"/>
          <w:tblHeader/>
        </w:trPr>
        <w:tc>
          <w:tcPr>
            <w:tcW w:w="3888" w:type="dxa"/>
          </w:tcPr>
          <w:p w:rsidR="00AD5BD7" w:rsidRPr="00DC339C" w:rsidRDefault="00AD5BD7" w:rsidP="00DE6A8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D5BD7" w:rsidRPr="00DC339C" w:rsidRDefault="00AD5BD7" w:rsidP="00DE6A8D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EE0338" w:rsidRDefault="00AD5BD7" w:rsidP="00DE6A8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AD5BD7" w:rsidRPr="00EE0338" w:rsidRDefault="00AD5BD7" w:rsidP="00DE6A8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AD5BD7" w:rsidRPr="00EE0338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0338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EE0338" w:rsidRDefault="00AD5BD7" w:rsidP="00DE6A8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0338" w:rsidRDefault="00AD5BD7" w:rsidP="00DE6A8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AD5BD7" w:rsidRPr="00EE0338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0338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Default="00AD5BD7" w:rsidP="00DE6A8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AD5BD7" w:rsidRPr="00EE0338" w:rsidRDefault="00AD5BD7" w:rsidP="00DE6A8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AD5BD7" w:rsidRPr="00956384" w:rsidTr="00DE6A8D">
        <w:trPr>
          <w:trHeight w:hRule="exact" w:val="302"/>
          <w:tblHeader/>
        </w:trPr>
        <w:tc>
          <w:tcPr>
            <w:tcW w:w="3888" w:type="dxa"/>
          </w:tcPr>
          <w:p w:rsidR="00AD5BD7" w:rsidRPr="00DC339C" w:rsidRDefault="00AD5BD7" w:rsidP="00DE6A8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AD5BD7" w:rsidRPr="00CC0D5E" w:rsidRDefault="00AD5BD7" w:rsidP="00DE6A8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5BD7" w:rsidRPr="00956384" w:rsidTr="00DE6A8D">
        <w:tc>
          <w:tcPr>
            <w:tcW w:w="3888" w:type="dxa"/>
          </w:tcPr>
          <w:p w:rsidR="00AD5BD7" w:rsidRDefault="00AD5BD7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:rsidR="00AD5BD7" w:rsidRPr="00C6098E" w:rsidRDefault="00AD5BD7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สิ้นสุดวันที่ 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7D3B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AD5BD7" w:rsidRPr="00956384" w:rsidRDefault="00AD5BD7" w:rsidP="00DE6A8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AD5BD7" w:rsidRPr="00956384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956384" w:rsidRDefault="00AD5BD7" w:rsidP="00DE6A8D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AD5BD7" w:rsidRPr="00956384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956384" w:rsidRDefault="00AD5BD7" w:rsidP="00DE6A8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5BD7" w:rsidRPr="009F2754" w:rsidTr="00DE6A8D">
        <w:tc>
          <w:tcPr>
            <w:tcW w:w="3888" w:type="dxa"/>
          </w:tcPr>
          <w:p w:rsidR="00AD5BD7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:rsidR="00AD5BD7" w:rsidRPr="00427E15" w:rsidRDefault="00AD5BD7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50EF" w:rsidRPr="00CF50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450" w:type="dxa"/>
            <w:vAlign w:val="bottom"/>
          </w:tcPr>
          <w:p w:rsidR="00AD5BD7" w:rsidRPr="00427E15" w:rsidRDefault="00AD5BD7" w:rsidP="00DE6A8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AD5BD7" w:rsidRPr="00427E15" w:rsidRDefault="00D830A6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50EF" w:rsidRPr="00CF50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5BD7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D5B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50" w:type="dxa"/>
            <w:vAlign w:val="bottom"/>
          </w:tcPr>
          <w:p w:rsidR="00AD5BD7" w:rsidRPr="00427E15" w:rsidRDefault="00AD5BD7" w:rsidP="00DE6A8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AD5BD7" w:rsidRPr="00427E15" w:rsidRDefault="00D830A6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30A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855F0" w:rsidRPr="001855F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D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830A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855F0" w:rsidRPr="001855F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D5BD7" w:rsidRPr="009F2754" w:rsidTr="00DE6A8D">
        <w:tc>
          <w:tcPr>
            <w:tcW w:w="3888" w:type="dxa"/>
          </w:tcPr>
          <w:p w:rsidR="00AD5BD7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AD5BD7" w:rsidRPr="00427E15" w:rsidRDefault="00D830A6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AD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855F0" w:rsidRPr="001855F0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450" w:type="dxa"/>
          </w:tcPr>
          <w:p w:rsidR="00AD5BD7" w:rsidRPr="00427E15" w:rsidRDefault="00AD5BD7" w:rsidP="00DE6A8D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D5BD7" w:rsidRPr="00427E15" w:rsidRDefault="00AD5BD7" w:rsidP="007B4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50EF" w:rsidRPr="00CF50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054A">
              <w:rPr>
                <w:rFonts w:asciiTheme="majorBidi" w:hAnsiTheme="majorBidi" w:cstheme="majorBidi"/>
                <w:sz w:val="30"/>
                <w:szCs w:val="30"/>
              </w:rPr>
              <w:t>937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AD5BD7" w:rsidRPr="00427E15" w:rsidRDefault="00AD5BD7" w:rsidP="00DE6A8D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427E15" w:rsidRDefault="00D830A6" w:rsidP="00DE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decimal" w:pos="833"/>
                <w:tab w:val="left" w:pos="980"/>
                <w:tab w:val="left" w:pos="1147"/>
                <w:tab w:val="left" w:pos="1290"/>
              </w:tabs>
              <w:spacing w:after="0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50EF" w:rsidRPr="00CF50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4B2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D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4B2D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  <w:tr w:rsidR="00AD5BD7" w:rsidRPr="00956384" w:rsidTr="00DE6A8D">
        <w:tc>
          <w:tcPr>
            <w:tcW w:w="3888" w:type="dxa"/>
          </w:tcPr>
          <w:p w:rsidR="00AD5BD7" w:rsidRPr="00956384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427E15" w:rsidRDefault="00AD5BD7" w:rsidP="00DE6A8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AD5BD7" w:rsidRPr="00427E15" w:rsidRDefault="00AD5BD7" w:rsidP="00DE6A8D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D5BD7" w:rsidRPr="00427E15" w:rsidRDefault="00AD5BD7" w:rsidP="00306260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775" w:right="-4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AD5BD7" w:rsidRPr="00427E15" w:rsidRDefault="00AD5BD7" w:rsidP="00DE6A8D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427E15" w:rsidRDefault="00AD5BD7" w:rsidP="00DE6A8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AD5BD7" w:rsidRDefault="00AD5BD7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AD5BD7" w:rsidRDefault="00AD5BD7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AC4B2D" w:rsidRDefault="00AC4B2D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AC4B2D" w:rsidRDefault="00AC4B2D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AD5BD7" w:rsidRDefault="00AD5BD7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1430A7" w:rsidRPr="00EE0338" w:rsidTr="00B30661">
        <w:trPr>
          <w:trHeight w:hRule="exact" w:val="302"/>
          <w:tblHeader/>
        </w:trPr>
        <w:tc>
          <w:tcPr>
            <w:tcW w:w="3888" w:type="dxa"/>
          </w:tcPr>
          <w:p w:rsidR="001430A7" w:rsidRPr="00956384" w:rsidRDefault="001430A7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1430A7" w:rsidRPr="00EE0338" w:rsidRDefault="00CF50EF" w:rsidP="00B30661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1430A7" w:rsidRPr="00956384" w:rsidTr="00B30661">
        <w:trPr>
          <w:trHeight w:hRule="exact" w:val="302"/>
          <w:tblHeader/>
        </w:trPr>
        <w:tc>
          <w:tcPr>
            <w:tcW w:w="3888" w:type="dxa"/>
          </w:tcPr>
          <w:p w:rsidR="001430A7" w:rsidRPr="00956384" w:rsidRDefault="001430A7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1430A7" w:rsidRPr="00EE0338" w:rsidRDefault="001430A7" w:rsidP="00B30661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430A7" w:rsidRPr="00956384" w:rsidTr="00B30661">
        <w:trPr>
          <w:trHeight w:val="784"/>
          <w:tblHeader/>
        </w:trPr>
        <w:tc>
          <w:tcPr>
            <w:tcW w:w="3888" w:type="dxa"/>
          </w:tcPr>
          <w:p w:rsidR="001430A7" w:rsidRPr="00DC339C" w:rsidRDefault="001430A7" w:rsidP="00B3066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430A7" w:rsidRPr="00DC339C" w:rsidRDefault="001430A7" w:rsidP="00B30661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430A7" w:rsidRPr="00EE0338" w:rsidRDefault="001430A7" w:rsidP="00B3066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1430A7" w:rsidRPr="00EE0338" w:rsidRDefault="001430A7" w:rsidP="00B3066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1430A7" w:rsidRPr="00EE0338" w:rsidRDefault="001430A7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430A7" w:rsidRPr="00EE0338" w:rsidRDefault="001430A7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430A7" w:rsidRPr="00EE0338" w:rsidRDefault="001430A7" w:rsidP="00B3066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430A7" w:rsidRPr="00EE0338" w:rsidRDefault="001430A7" w:rsidP="00B3066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1430A7" w:rsidRPr="00EE0338" w:rsidRDefault="001430A7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430A7" w:rsidRPr="00EE0338" w:rsidRDefault="001430A7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430A7" w:rsidRDefault="001430A7" w:rsidP="00B3066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1430A7" w:rsidRPr="00EE0338" w:rsidRDefault="001430A7" w:rsidP="00B3066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1430A7" w:rsidRPr="00956384" w:rsidTr="00B30661">
        <w:trPr>
          <w:trHeight w:hRule="exact" w:val="302"/>
          <w:tblHeader/>
        </w:trPr>
        <w:tc>
          <w:tcPr>
            <w:tcW w:w="3888" w:type="dxa"/>
          </w:tcPr>
          <w:p w:rsidR="001430A7" w:rsidRPr="00DC339C" w:rsidRDefault="001430A7" w:rsidP="00B3066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1430A7" w:rsidRPr="00CC0D5E" w:rsidRDefault="001430A7" w:rsidP="00B30661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30A7" w:rsidRPr="00956384" w:rsidTr="00B30661">
        <w:tc>
          <w:tcPr>
            <w:tcW w:w="3888" w:type="dxa"/>
          </w:tcPr>
          <w:p w:rsidR="001430A7" w:rsidRDefault="001430A7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:rsidR="001430A7" w:rsidRPr="00C6098E" w:rsidRDefault="001430A7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สิ้นสุดวันที่ 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7D3B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1430A7" w:rsidRPr="00956384" w:rsidRDefault="001430A7" w:rsidP="00B3066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1430A7" w:rsidRPr="00956384" w:rsidRDefault="001430A7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430A7" w:rsidRPr="00956384" w:rsidRDefault="001430A7" w:rsidP="00B30661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1430A7" w:rsidRPr="00956384" w:rsidRDefault="001430A7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430A7" w:rsidRPr="00956384" w:rsidRDefault="001430A7" w:rsidP="00B3066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2A82" w:rsidRPr="00956384" w:rsidTr="00B30661">
        <w:tc>
          <w:tcPr>
            <w:tcW w:w="3888" w:type="dxa"/>
          </w:tcPr>
          <w:p w:rsidR="00A22A82" w:rsidRPr="00956384" w:rsidRDefault="00A22A82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2A82">
              <w:rPr>
                <w:rFonts w:ascii="Angsana New" w:hAnsi="Angsana New" w:hint="cs"/>
                <w:sz w:val="30"/>
                <w:szCs w:val="30"/>
                <w:cs/>
              </w:rPr>
              <w:t>ต้นทุนการขายและให้บริการ</w:t>
            </w:r>
          </w:p>
        </w:tc>
        <w:tc>
          <w:tcPr>
            <w:tcW w:w="1530" w:type="dxa"/>
          </w:tcPr>
          <w:p w:rsidR="00A22A82" w:rsidRPr="00C16568" w:rsidRDefault="00C16568" w:rsidP="00C16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6568">
              <w:rPr>
                <w:rFonts w:asciiTheme="majorBidi" w:hAnsiTheme="majorBidi" w:cstheme="majorBidi"/>
                <w:sz w:val="30"/>
                <w:szCs w:val="30"/>
              </w:rPr>
              <w:t>3,058,317</w:t>
            </w:r>
          </w:p>
        </w:tc>
        <w:tc>
          <w:tcPr>
            <w:tcW w:w="450" w:type="dxa"/>
          </w:tcPr>
          <w:p w:rsidR="00A22A82" w:rsidRPr="00C16568" w:rsidRDefault="00A22A82" w:rsidP="00C16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A22A82" w:rsidRPr="00C16568" w:rsidRDefault="00C16568" w:rsidP="00C16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6568">
              <w:rPr>
                <w:rFonts w:asciiTheme="majorBidi" w:hAnsiTheme="majorBidi" w:cstheme="majorBidi"/>
                <w:sz w:val="30"/>
                <w:szCs w:val="30"/>
              </w:rPr>
              <w:t>10,046</w:t>
            </w:r>
          </w:p>
        </w:tc>
        <w:tc>
          <w:tcPr>
            <w:tcW w:w="450" w:type="dxa"/>
          </w:tcPr>
          <w:p w:rsidR="00A22A82" w:rsidRPr="00C16568" w:rsidRDefault="00A22A82" w:rsidP="00C16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22A82" w:rsidRPr="00C16568" w:rsidRDefault="00C16568" w:rsidP="00C16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6568">
              <w:rPr>
                <w:rFonts w:asciiTheme="majorBidi" w:hAnsiTheme="majorBidi" w:cstheme="majorBidi"/>
                <w:sz w:val="30"/>
                <w:szCs w:val="30"/>
              </w:rPr>
              <w:t>3,068,363</w:t>
            </w:r>
          </w:p>
        </w:tc>
      </w:tr>
      <w:tr w:rsidR="001430A7" w:rsidRPr="009F2754" w:rsidTr="00B30661">
        <w:tc>
          <w:tcPr>
            <w:tcW w:w="3888" w:type="dxa"/>
          </w:tcPr>
          <w:p w:rsidR="001430A7" w:rsidRDefault="001430A7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:rsidR="001430A7" w:rsidRPr="00427E15" w:rsidRDefault="002D5C47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,97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450" w:type="dxa"/>
            <w:vAlign w:val="bottom"/>
          </w:tcPr>
          <w:p w:rsidR="001430A7" w:rsidRPr="00427E15" w:rsidRDefault="001430A7" w:rsidP="00B3066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1430A7" w:rsidRPr="00427E15" w:rsidRDefault="00D130F3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0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D5C47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130F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  <w:vAlign w:val="bottom"/>
          </w:tcPr>
          <w:p w:rsidR="001430A7" w:rsidRPr="00427E15" w:rsidRDefault="001430A7" w:rsidP="00B3066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1430A7" w:rsidRPr="00427E15" w:rsidRDefault="002D5C47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F50EF" w:rsidRPr="00CF50EF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50EF" w:rsidRPr="00CF50E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F50EF" w:rsidRPr="00CF50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430A7" w:rsidRPr="009F2754" w:rsidTr="00B30661">
        <w:tc>
          <w:tcPr>
            <w:tcW w:w="3888" w:type="dxa"/>
          </w:tcPr>
          <w:p w:rsidR="001430A7" w:rsidRDefault="001430A7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1430A7" w:rsidRPr="00427E15" w:rsidRDefault="00CF50EF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0E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D5C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D5C4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450" w:type="dxa"/>
          </w:tcPr>
          <w:p w:rsidR="001430A7" w:rsidRPr="00427E15" w:rsidRDefault="001430A7" w:rsidP="00B30661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430A7" w:rsidRPr="00427E15" w:rsidRDefault="002D5C47" w:rsidP="007B4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1656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4B2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16568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1430A7" w:rsidRPr="00427E15" w:rsidRDefault="001430A7" w:rsidP="00B30661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1430A7" w:rsidRPr="00427E15" w:rsidRDefault="00CF50EF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decimal" w:pos="833"/>
                <w:tab w:val="left" w:pos="980"/>
                <w:tab w:val="left" w:pos="1147"/>
                <w:tab w:val="left" w:pos="1290"/>
              </w:tabs>
              <w:spacing w:after="0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0E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165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4B2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D5C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4B2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1656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1430A7" w:rsidRPr="00956384" w:rsidTr="00B30661">
        <w:tc>
          <w:tcPr>
            <w:tcW w:w="3888" w:type="dxa"/>
          </w:tcPr>
          <w:p w:rsidR="001430A7" w:rsidRPr="00956384" w:rsidRDefault="001430A7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430A7" w:rsidRPr="00427E15" w:rsidRDefault="001430A7" w:rsidP="00B3066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1430A7" w:rsidRPr="00427E15" w:rsidRDefault="001430A7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430A7" w:rsidRPr="00427E15" w:rsidRDefault="001430A7" w:rsidP="007B4FF3">
            <w:pPr>
              <w:pStyle w:val="BodyText"/>
              <w:tabs>
                <w:tab w:val="clear" w:pos="454"/>
                <w:tab w:val="clear" w:pos="680"/>
                <w:tab w:val="clear" w:pos="1644"/>
                <w:tab w:val="decimal" w:pos="432"/>
                <w:tab w:val="left" w:pos="970"/>
              </w:tabs>
              <w:spacing w:after="0" w:line="340" w:lineRule="exact"/>
              <w:ind w:left="520" w:right="-7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1430A7" w:rsidRPr="00427E15" w:rsidRDefault="001430A7" w:rsidP="00B3066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1430A7" w:rsidRPr="00427E15" w:rsidRDefault="001430A7" w:rsidP="00B3066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D76B7C" w:rsidRDefault="00D76B7C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D76B7C" w:rsidRPr="00EE0338" w:rsidTr="00B30661">
        <w:trPr>
          <w:trHeight w:hRule="exact" w:val="302"/>
          <w:tblHeader/>
        </w:trPr>
        <w:tc>
          <w:tcPr>
            <w:tcW w:w="3888" w:type="dxa"/>
          </w:tcPr>
          <w:p w:rsidR="00D76B7C" w:rsidRPr="00956384" w:rsidRDefault="00D76B7C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D76B7C" w:rsidRPr="00EE0338" w:rsidRDefault="00CF50EF" w:rsidP="00B30661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D76B7C" w:rsidRPr="00956384" w:rsidTr="00B30661">
        <w:trPr>
          <w:trHeight w:hRule="exact" w:val="302"/>
          <w:tblHeader/>
        </w:trPr>
        <w:tc>
          <w:tcPr>
            <w:tcW w:w="3888" w:type="dxa"/>
          </w:tcPr>
          <w:p w:rsidR="00D76B7C" w:rsidRPr="00956384" w:rsidRDefault="00D76B7C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D76B7C" w:rsidRPr="00EE0338" w:rsidRDefault="001430A7" w:rsidP="00B30661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B7C" w:rsidRPr="00956384" w:rsidTr="00B30661">
        <w:trPr>
          <w:trHeight w:val="784"/>
          <w:tblHeader/>
        </w:trPr>
        <w:tc>
          <w:tcPr>
            <w:tcW w:w="3888" w:type="dxa"/>
          </w:tcPr>
          <w:p w:rsidR="00D76B7C" w:rsidRPr="00DC339C" w:rsidRDefault="00D76B7C" w:rsidP="00B3066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76B7C" w:rsidRPr="00DC339C" w:rsidRDefault="00D76B7C" w:rsidP="00B30661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76B7C" w:rsidRPr="00EE0338" w:rsidRDefault="00D76B7C" w:rsidP="00B3066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D76B7C" w:rsidRPr="00EE0338" w:rsidRDefault="00D76B7C" w:rsidP="00B3066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D76B7C" w:rsidRPr="00EE0338" w:rsidRDefault="00D76B7C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76B7C" w:rsidRPr="00EE0338" w:rsidRDefault="00D76B7C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76B7C" w:rsidRPr="00EE0338" w:rsidRDefault="00D76B7C" w:rsidP="00B3066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76B7C" w:rsidRPr="00EE0338" w:rsidRDefault="00D76B7C" w:rsidP="00B3066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D76B7C" w:rsidRPr="00EE0338" w:rsidRDefault="00D76B7C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76B7C" w:rsidRPr="00EE0338" w:rsidRDefault="00D76B7C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76B7C" w:rsidRDefault="00D76B7C" w:rsidP="00B3066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D76B7C" w:rsidRPr="00EE0338" w:rsidRDefault="00D76B7C" w:rsidP="00B3066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D76B7C" w:rsidRPr="00956384" w:rsidTr="00B30661">
        <w:trPr>
          <w:trHeight w:hRule="exact" w:val="302"/>
          <w:tblHeader/>
        </w:trPr>
        <w:tc>
          <w:tcPr>
            <w:tcW w:w="3888" w:type="dxa"/>
          </w:tcPr>
          <w:p w:rsidR="00D76B7C" w:rsidRPr="00DC339C" w:rsidRDefault="00D76B7C" w:rsidP="00B3066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D76B7C" w:rsidRPr="00CC0D5E" w:rsidRDefault="00D76B7C" w:rsidP="00B30661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B7C" w:rsidRPr="00956384" w:rsidTr="00B30661">
        <w:tc>
          <w:tcPr>
            <w:tcW w:w="3888" w:type="dxa"/>
          </w:tcPr>
          <w:p w:rsidR="00D76B7C" w:rsidRDefault="00D76B7C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:rsidR="00D76B7C" w:rsidRPr="00C6098E" w:rsidRDefault="00D76B7C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สิ้นสุดวันที่ 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7D3B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D76B7C" w:rsidRPr="00956384" w:rsidRDefault="00D76B7C" w:rsidP="00B3066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D76B7C" w:rsidRPr="00956384" w:rsidRDefault="00D76B7C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76B7C" w:rsidRPr="00956384" w:rsidRDefault="00D76B7C" w:rsidP="00B30661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D76B7C" w:rsidRPr="00956384" w:rsidRDefault="00D76B7C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76B7C" w:rsidRPr="00956384" w:rsidRDefault="00D76B7C" w:rsidP="00B3066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6B7C" w:rsidRPr="009F2754" w:rsidTr="00B30661">
        <w:tc>
          <w:tcPr>
            <w:tcW w:w="3888" w:type="dxa"/>
          </w:tcPr>
          <w:p w:rsidR="00D76B7C" w:rsidRDefault="00D76B7C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:rsidR="00D76B7C" w:rsidRPr="00427E15" w:rsidRDefault="00D830A6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55F0" w:rsidRPr="001855F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430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830A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855F0" w:rsidRPr="001855F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830A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450" w:type="dxa"/>
            <w:vAlign w:val="bottom"/>
          </w:tcPr>
          <w:p w:rsidR="00D76B7C" w:rsidRPr="00427E15" w:rsidRDefault="00D76B7C" w:rsidP="00B3066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D76B7C" w:rsidRPr="00427E15" w:rsidRDefault="00CF50EF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0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0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50E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1855F0" w:rsidRPr="001855F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450" w:type="dxa"/>
            <w:vAlign w:val="bottom"/>
          </w:tcPr>
          <w:p w:rsidR="00D76B7C" w:rsidRPr="00427E15" w:rsidRDefault="00D76B7C" w:rsidP="00B3066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D76B7C" w:rsidRPr="00427E15" w:rsidRDefault="00CF50EF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0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430A7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430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76B7C" w:rsidRPr="009F2754" w:rsidTr="00B30661">
        <w:tc>
          <w:tcPr>
            <w:tcW w:w="3888" w:type="dxa"/>
          </w:tcPr>
          <w:p w:rsidR="00D76B7C" w:rsidRDefault="00D76B7C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D76B7C" w:rsidRPr="00427E15" w:rsidRDefault="00CF50EF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0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1430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50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130F3" w:rsidRPr="00D130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F50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50" w:type="dxa"/>
          </w:tcPr>
          <w:p w:rsidR="00D76B7C" w:rsidRPr="00427E15" w:rsidRDefault="00D76B7C" w:rsidP="00B30661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D76B7C" w:rsidRPr="00427E15" w:rsidRDefault="001430A7" w:rsidP="007B4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50EF" w:rsidRPr="00CF50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4B2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4B2D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D76B7C" w:rsidRPr="00427E15" w:rsidRDefault="00D76B7C" w:rsidP="00B30661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D76B7C" w:rsidRPr="00427E15" w:rsidRDefault="00CF50EF" w:rsidP="00B30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decimal" w:pos="833"/>
                <w:tab w:val="left" w:pos="980"/>
                <w:tab w:val="left" w:pos="1147"/>
                <w:tab w:val="left" w:pos="1290"/>
              </w:tabs>
              <w:spacing w:after="0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0E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430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4B2D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D76B7C" w:rsidRPr="00956384" w:rsidTr="00B30661">
        <w:tc>
          <w:tcPr>
            <w:tcW w:w="3888" w:type="dxa"/>
          </w:tcPr>
          <w:p w:rsidR="00D76B7C" w:rsidRPr="00956384" w:rsidRDefault="00D76B7C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76B7C" w:rsidRPr="00427E15" w:rsidRDefault="00D76B7C" w:rsidP="00B3066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D76B7C" w:rsidRPr="00427E15" w:rsidRDefault="00D76B7C" w:rsidP="00B3066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D76B7C" w:rsidRPr="00427E15" w:rsidRDefault="00D76B7C" w:rsidP="007B4FF3">
            <w:pPr>
              <w:pStyle w:val="BodyText"/>
              <w:tabs>
                <w:tab w:val="clear" w:pos="454"/>
                <w:tab w:val="clear" w:pos="680"/>
                <w:tab w:val="clear" w:pos="907"/>
                <w:tab w:val="decimal" w:pos="432"/>
                <w:tab w:val="left" w:pos="970"/>
                <w:tab w:val="left" w:pos="1225"/>
              </w:tabs>
              <w:spacing w:after="0" w:line="340" w:lineRule="exact"/>
              <w:ind w:left="520" w:right="-7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D76B7C" w:rsidRPr="00427E15" w:rsidRDefault="00D76B7C" w:rsidP="00B3066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D76B7C" w:rsidRPr="00427E15" w:rsidRDefault="00D76B7C" w:rsidP="00B3066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D76B7C" w:rsidRDefault="00D76B7C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9B2354" w:rsidRPr="00EE0338" w:rsidTr="00C16111">
        <w:trPr>
          <w:trHeight w:hRule="exact" w:val="302"/>
          <w:tblHeader/>
        </w:trPr>
        <w:tc>
          <w:tcPr>
            <w:tcW w:w="3888" w:type="dxa"/>
          </w:tcPr>
          <w:p w:rsidR="009B2354" w:rsidRPr="00956384" w:rsidRDefault="009B2354" w:rsidP="00C1611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9B2354" w:rsidRPr="00EE0338" w:rsidRDefault="009B2354" w:rsidP="00C16111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9B2354" w:rsidRPr="00956384" w:rsidTr="00C16111">
        <w:trPr>
          <w:trHeight w:hRule="exact" w:val="302"/>
          <w:tblHeader/>
        </w:trPr>
        <w:tc>
          <w:tcPr>
            <w:tcW w:w="3888" w:type="dxa"/>
          </w:tcPr>
          <w:p w:rsidR="009B2354" w:rsidRPr="00956384" w:rsidRDefault="009B2354" w:rsidP="00C1611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9B2354" w:rsidRPr="00EE0338" w:rsidRDefault="009B2354" w:rsidP="00C16111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1F23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B2354" w:rsidRPr="00956384" w:rsidTr="00C16111">
        <w:trPr>
          <w:trHeight w:val="784"/>
          <w:tblHeader/>
        </w:trPr>
        <w:tc>
          <w:tcPr>
            <w:tcW w:w="3888" w:type="dxa"/>
          </w:tcPr>
          <w:p w:rsidR="009B2354" w:rsidRPr="00DC339C" w:rsidRDefault="009B2354" w:rsidP="00C1611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B2354" w:rsidRPr="00DC339C" w:rsidRDefault="009B2354" w:rsidP="00C16111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B2354" w:rsidRPr="00EE0338" w:rsidRDefault="009B2354" w:rsidP="00C1611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9B2354" w:rsidRPr="00EE0338" w:rsidRDefault="009B2354" w:rsidP="00C1611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9B2354" w:rsidRPr="00EE0338" w:rsidRDefault="009B2354" w:rsidP="00C1611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B2354" w:rsidRPr="00EE0338" w:rsidRDefault="009B2354" w:rsidP="00C1611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B2354" w:rsidRPr="00EE0338" w:rsidRDefault="009B2354" w:rsidP="00C1611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B2354" w:rsidRPr="00EE0338" w:rsidRDefault="009B2354" w:rsidP="00C16111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9B2354" w:rsidRPr="00EE0338" w:rsidRDefault="009B2354" w:rsidP="00C1611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B2354" w:rsidRPr="00EE0338" w:rsidRDefault="009B2354" w:rsidP="00C1611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B2354" w:rsidRDefault="009B2354" w:rsidP="00C1611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9B2354" w:rsidRPr="00EE0338" w:rsidRDefault="009B2354" w:rsidP="00C1611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B2354" w:rsidRPr="00956384" w:rsidTr="00C16111">
        <w:trPr>
          <w:trHeight w:hRule="exact" w:val="302"/>
          <w:tblHeader/>
        </w:trPr>
        <w:tc>
          <w:tcPr>
            <w:tcW w:w="3888" w:type="dxa"/>
          </w:tcPr>
          <w:p w:rsidR="009B2354" w:rsidRPr="00DC339C" w:rsidRDefault="009B2354" w:rsidP="00C16111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9B2354" w:rsidRPr="00CC0D5E" w:rsidRDefault="009B2354" w:rsidP="00C16111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2354" w:rsidRPr="00956384" w:rsidTr="00C16111">
        <w:tc>
          <w:tcPr>
            <w:tcW w:w="3888" w:type="dxa"/>
          </w:tcPr>
          <w:p w:rsidR="009B2354" w:rsidRDefault="009B2354" w:rsidP="00C16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แสดงฐานะทางการเงิน</w:t>
            </w:r>
          </w:p>
          <w:p w:rsidR="009B2354" w:rsidRPr="00C6098E" w:rsidRDefault="009B2354" w:rsidP="00C16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ณ วันที่ </w:t>
            </w:r>
            <w:r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9B2354" w:rsidRPr="00956384" w:rsidRDefault="009B2354" w:rsidP="00C1611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B2354" w:rsidRPr="00956384" w:rsidRDefault="009B2354" w:rsidP="00C1611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B2354" w:rsidRPr="00956384" w:rsidRDefault="009B2354" w:rsidP="00C16111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B2354" w:rsidRPr="00956384" w:rsidRDefault="009B2354" w:rsidP="00C1611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B2354" w:rsidRPr="00956384" w:rsidRDefault="009B2354" w:rsidP="00C1611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2354" w:rsidRPr="00956384" w:rsidTr="00C16111">
        <w:trPr>
          <w:trHeight w:val="344"/>
        </w:trPr>
        <w:tc>
          <w:tcPr>
            <w:tcW w:w="3888" w:type="dxa"/>
          </w:tcPr>
          <w:p w:rsidR="009B2354" w:rsidRDefault="009B2354" w:rsidP="00C1611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341D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530" w:type="dxa"/>
            <w:vAlign w:val="bottom"/>
          </w:tcPr>
          <w:p w:rsidR="009B2354" w:rsidRPr="00427E15" w:rsidRDefault="009B2354" w:rsidP="00C16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194,615</w:t>
            </w:r>
          </w:p>
        </w:tc>
        <w:tc>
          <w:tcPr>
            <w:tcW w:w="450" w:type="dxa"/>
            <w:vAlign w:val="bottom"/>
          </w:tcPr>
          <w:p w:rsidR="009B2354" w:rsidRPr="00427E15" w:rsidRDefault="009B2354" w:rsidP="00C16111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B2354" w:rsidRPr="00427E15" w:rsidRDefault="009B2354" w:rsidP="00C16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(16,159)</w:t>
            </w:r>
          </w:p>
        </w:tc>
        <w:tc>
          <w:tcPr>
            <w:tcW w:w="450" w:type="dxa"/>
            <w:vAlign w:val="bottom"/>
          </w:tcPr>
          <w:p w:rsidR="009B2354" w:rsidRPr="00427E15" w:rsidRDefault="009B2354" w:rsidP="00C16111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B2354" w:rsidRPr="00427E15" w:rsidRDefault="009B2354" w:rsidP="00C16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178,456</w:t>
            </w:r>
          </w:p>
        </w:tc>
      </w:tr>
      <w:tr w:rsidR="009B2354" w:rsidRPr="009F2754" w:rsidTr="00C16111">
        <w:tc>
          <w:tcPr>
            <w:tcW w:w="3888" w:type="dxa"/>
          </w:tcPr>
          <w:p w:rsidR="009B2354" w:rsidRDefault="009B2354" w:rsidP="00C1611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341D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vAlign w:val="bottom"/>
          </w:tcPr>
          <w:p w:rsidR="009B2354" w:rsidRPr="00427E15" w:rsidRDefault="009B2354" w:rsidP="00C16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23,960</w:t>
            </w:r>
          </w:p>
        </w:tc>
        <w:tc>
          <w:tcPr>
            <w:tcW w:w="450" w:type="dxa"/>
            <w:vAlign w:val="bottom"/>
          </w:tcPr>
          <w:p w:rsidR="009B2354" w:rsidRPr="00427E15" w:rsidRDefault="009B2354" w:rsidP="00C1611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B2354" w:rsidRPr="00427E15" w:rsidRDefault="009B2354" w:rsidP="00C16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16,159</w:t>
            </w:r>
          </w:p>
        </w:tc>
        <w:tc>
          <w:tcPr>
            <w:tcW w:w="450" w:type="dxa"/>
            <w:vAlign w:val="bottom"/>
          </w:tcPr>
          <w:p w:rsidR="009B2354" w:rsidRPr="00427E15" w:rsidRDefault="009B2354" w:rsidP="00C1611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B2354" w:rsidRPr="00427E15" w:rsidRDefault="009B2354" w:rsidP="00C161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40,119</w:t>
            </w:r>
          </w:p>
        </w:tc>
      </w:tr>
      <w:tr w:rsidR="009B2354" w:rsidRPr="00956384" w:rsidTr="00C16111">
        <w:tc>
          <w:tcPr>
            <w:tcW w:w="3888" w:type="dxa"/>
          </w:tcPr>
          <w:p w:rsidR="009B2354" w:rsidRPr="00956384" w:rsidRDefault="009B2354" w:rsidP="00C16111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B2354" w:rsidRPr="00427E15" w:rsidRDefault="009B2354" w:rsidP="00C1611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9B2354" w:rsidRPr="00427E15" w:rsidRDefault="009B2354" w:rsidP="00C16111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B2354" w:rsidRPr="00427E15" w:rsidRDefault="009B2354" w:rsidP="00C16111">
            <w:pPr>
              <w:pStyle w:val="BodyText"/>
              <w:tabs>
                <w:tab w:val="clear" w:pos="454"/>
                <w:tab w:val="clear" w:pos="680"/>
                <w:tab w:val="clear" w:pos="907"/>
                <w:tab w:val="decimal" w:pos="432"/>
                <w:tab w:val="left" w:pos="970"/>
                <w:tab w:val="left" w:pos="1225"/>
              </w:tabs>
              <w:spacing w:after="0" w:line="340" w:lineRule="exact"/>
              <w:ind w:left="520" w:right="-7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9B2354" w:rsidRPr="00427E15" w:rsidRDefault="009B2354" w:rsidP="00C16111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9B2354" w:rsidRPr="00427E15" w:rsidRDefault="009B2354" w:rsidP="00C1611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9B2354" w:rsidRDefault="009B2354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9B2354" w:rsidRDefault="009B2354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7D3B92" w:rsidRPr="00EE0338" w:rsidTr="00BC726F">
        <w:trPr>
          <w:trHeight w:hRule="exact" w:val="302"/>
          <w:tblHeader/>
        </w:trPr>
        <w:tc>
          <w:tcPr>
            <w:tcW w:w="3888" w:type="dxa"/>
          </w:tcPr>
          <w:p w:rsidR="007D3B92" w:rsidRPr="00956384" w:rsidRDefault="007D3B92" w:rsidP="00BC72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7D3B92" w:rsidRPr="00EE0338" w:rsidRDefault="007D3B92" w:rsidP="00BC726F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7D3B92" w:rsidRPr="00956384" w:rsidTr="00BC726F">
        <w:trPr>
          <w:trHeight w:hRule="exact" w:val="302"/>
          <w:tblHeader/>
        </w:trPr>
        <w:tc>
          <w:tcPr>
            <w:tcW w:w="3888" w:type="dxa"/>
          </w:tcPr>
          <w:p w:rsidR="007D3B92" w:rsidRPr="00956384" w:rsidRDefault="007D3B92" w:rsidP="00BC72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7D3B92" w:rsidRPr="00EE0338" w:rsidRDefault="007D3B92" w:rsidP="00BC726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B92" w:rsidRPr="00956384" w:rsidTr="00BC726F">
        <w:trPr>
          <w:trHeight w:val="784"/>
          <w:tblHeader/>
        </w:trPr>
        <w:tc>
          <w:tcPr>
            <w:tcW w:w="3888" w:type="dxa"/>
          </w:tcPr>
          <w:p w:rsidR="007D3B92" w:rsidRPr="00DC339C" w:rsidRDefault="007D3B92" w:rsidP="00BC726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D3B92" w:rsidRPr="00DC339C" w:rsidRDefault="007D3B92" w:rsidP="00BC726F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7D3B92" w:rsidRPr="00EE0338" w:rsidRDefault="007D3B92" w:rsidP="00BC726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7D3B92" w:rsidRPr="00EE0338" w:rsidRDefault="007D3B92" w:rsidP="00BC726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7D3B92" w:rsidRPr="00EE0338" w:rsidRDefault="007D3B92" w:rsidP="00BC72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7D3B92" w:rsidRPr="00EE0338" w:rsidRDefault="007D3B92" w:rsidP="00BC72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7D3B92" w:rsidRPr="00EE0338" w:rsidRDefault="007D3B92" w:rsidP="00BC726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D3B92" w:rsidRPr="00EE0338" w:rsidRDefault="007D3B92" w:rsidP="00BC726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7D3B92" w:rsidRPr="00EE0338" w:rsidRDefault="007D3B92" w:rsidP="00BC72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7D3B92" w:rsidRPr="00EE0338" w:rsidRDefault="007D3B92" w:rsidP="00BC72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D3B92" w:rsidRDefault="007D3B92" w:rsidP="00BC726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7D3B92" w:rsidRPr="00EE0338" w:rsidRDefault="007D3B92" w:rsidP="00BC726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7D3B92" w:rsidRPr="00956384" w:rsidTr="00BC726F">
        <w:trPr>
          <w:trHeight w:hRule="exact" w:val="302"/>
          <w:tblHeader/>
        </w:trPr>
        <w:tc>
          <w:tcPr>
            <w:tcW w:w="3888" w:type="dxa"/>
          </w:tcPr>
          <w:p w:rsidR="007D3B92" w:rsidRPr="00DC339C" w:rsidRDefault="007D3B92" w:rsidP="00BC726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7D3B92" w:rsidRPr="00CC0D5E" w:rsidRDefault="007D3B92" w:rsidP="00BC726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3B92" w:rsidRPr="00956384" w:rsidTr="00BC726F">
        <w:tc>
          <w:tcPr>
            <w:tcW w:w="3888" w:type="dxa"/>
          </w:tcPr>
          <w:p w:rsidR="007D3B92" w:rsidRDefault="007D3B92" w:rsidP="00B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CE34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แสดงฐานะทางการเงิน</w:t>
            </w:r>
          </w:p>
          <w:p w:rsidR="007D3B92" w:rsidRPr="00C6098E" w:rsidRDefault="007D3B92" w:rsidP="00B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5834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E34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E34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7D3B92" w:rsidRPr="00956384" w:rsidRDefault="007D3B92" w:rsidP="00BC726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7D3B92" w:rsidRPr="00956384" w:rsidRDefault="007D3B92" w:rsidP="00BC72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7D3B92" w:rsidRPr="00956384" w:rsidRDefault="007D3B92" w:rsidP="00BC726F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7D3B92" w:rsidRPr="00956384" w:rsidRDefault="007D3B92" w:rsidP="00BC72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D3B92" w:rsidRPr="00956384" w:rsidRDefault="007D3B92" w:rsidP="00BC726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3B92" w:rsidRPr="00956384" w:rsidTr="00BC726F">
        <w:trPr>
          <w:trHeight w:val="344"/>
        </w:trPr>
        <w:tc>
          <w:tcPr>
            <w:tcW w:w="3888" w:type="dxa"/>
          </w:tcPr>
          <w:p w:rsidR="007D3B92" w:rsidRDefault="00CE341D" w:rsidP="00BC72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341D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530" w:type="dxa"/>
            <w:vAlign w:val="bottom"/>
          </w:tcPr>
          <w:p w:rsidR="007D3B92" w:rsidRPr="00427E15" w:rsidRDefault="00CE341D" w:rsidP="00B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78,659</w:t>
            </w:r>
          </w:p>
        </w:tc>
        <w:tc>
          <w:tcPr>
            <w:tcW w:w="450" w:type="dxa"/>
            <w:vAlign w:val="bottom"/>
          </w:tcPr>
          <w:p w:rsidR="007D3B92" w:rsidRPr="00427E15" w:rsidRDefault="007D3B92" w:rsidP="00BC726F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7D3B92" w:rsidRPr="00427E15" w:rsidRDefault="00CE341D" w:rsidP="00B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(16,159)</w:t>
            </w:r>
          </w:p>
        </w:tc>
        <w:tc>
          <w:tcPr>
            <w:tcW w:w="450" w:type="dxa"/>
            <w:vAlign w:val="bottom"/>
          </w:tcPr>
          <w:p w:rsidR="007D3B92" w:rsidRPr="00427E15" w:rsidRDefault="007D3B92" w:rsidP="00BC726F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7D3B92" w:rsidRPr="00427E15" w:rsidRDefault="00CE341D" w:rsidP="00B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62,500</w:t>
            </w:r>
          </w:p>
        </w:tc>
      </w:tr>
      <w:tr w:rsidR="007D3B92" w:rsidRPr="009F2754" w:rsidTr="00BC726F">
        <w:tc>
          <w:tcPr>
            <w:tcW w:w="3888" w:type="dxa"/>
          </w:tcPr>
          <w:p w:rsidR="007D3B92" w:rsidRDefault="00CE341D" w:rsidP="00BC72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341D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vAlign w:val="bottom"/>
          </w:tcPr>
          <w:p w:rsidR="007D3B92" w:rsidRPr="00427E15" w:rsidRDefault="00CE341D" w:rsidP="00B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450" w:type="dxa"/>
            <w:vAlign w:val="bottom"/>
          </w:tcPr>
          <w:p w:rsidR="007D3B92" w:rsidRPr="00427E15" w:rsidRDefault="007D3B92" w:rsidP="00BC726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7D3B92" w:rsidRPr="00427E15" w:rsidRDefault="00CE341D" w:rsidP="00B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16,159</w:t>
            </w:r>
          </w:p>
        </w:tc>
        <w:tc>
          <w:tcPr>
            <w:tcW w:w="450" w:type="dxa"/>
            <w:vAlign w:val="bottom"/>
          </w:tcPr>
          <w:p w:rsidR="007D3B92" w:rsidRPr="00427E15" w:rsidRDefault="007D3B92" w:rsidP="00BC726F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7D3B92" w:rsidRPr="00427E15" w:rsidRDefault="00CE341D" w:rsidP="00B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18,039</w:t>
            </w:r>
          </w:p>
        </w:tc>
      </w:tr>
      <w:tr w:rsidR="007D3B92" w:rsidRPr="00956384" w:rsidTr="00BC726F">
        <w:tc>
          <w:tcPr>
            <w:tcW w:w="3888" w:type="dxa"/>
          </w:tcPr>
          <w:p w:rsidR="007D3B92" w:rsidRPr="00956384" w:rsidRDefault="007D3B92" w:rsidP="00BC726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7D3B92" w:rsidRPr="00427E15" w:rsidRDefault="007D3B92" w:rsidP="00BC726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7D3B92" w:rsidRPr="00427E15" w:rsidRDefault="007D3B92" w:rsidP="00BC726F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7D3B92" w:rsidRPr="00427E15" w:rsidRDefault="007D3B92" w:rsidP="00BC726F">
            <w:pPr>
              <w:pStyle w:val="BodyText"/>
              <w:tabs>
                <w:tab w:val="clear" w:pos="454"/>
                <w:tab w:val="clear" w:pos="680"/>
                <w:tab w:val="clear" w:pos="907"/>
                <w:tab w:val="decimal" w:pos="432"/>
                <w:tab w:val="left" w:pos="970"/>
                <w:tab w:val="left" w:pos="1225"/>
              </w:tabs>
              <w:spacing w:after="0" w:line="340" w:lineRule="exact"/>
              <w:ind w:left="520" w:right="-7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7D3B92" w:rsidRPr="00427E15" w:rsidRDefault="007D3B92" w:rsidP="00BC726F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7D3B92" w:rsidRPr="00427E15" w:rsidRDefault="007D3B92" w:rsidP="00BC726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DE30D0" w:rsidRPr="00D76B7C" w:rsidRDefault="00DE30D0" w:rsidP="007D3B92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sectPr w:rsidR="00DE30D0" w:rsidRPr="00D76B7C" w:rsidSect="00092F45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7DA" w:rsidRDefault="009707DA" w:rsidP="00FC04D5">
      <w:r>
        <w:separator/>
      </w:r>
    </w:p>
  </w:endnote>
  <w:endnote w:type="continuationSeparator" w:id="0">
    <w:p w:rsidR="009707DA" w:rsidRDefault="009707DA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8AB" w:rsidRPr="00223FE5" w:rsidRDefault="008058AB" w:rsidP="00A73C5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D830A6">
      <w:rPr>
        <w:rFonts w:ascii="Angsana New" w:hAnsi="Angsana New"/>
        <w:sz w:val="30"/>
        <w:szCs w:val="30"/>
        <w:lang w:val="en-US"/>
      </w:rPr>
      <w:t>1</w:t>
    </w:r>
    <w:r w:rsidRPr="00CF50EF">
      <w:rPr>
        <w:rFonts w:ascii="Angsana New" w:hAnsi="Angsana New"/>
        <w:sz w:val="30"/>
        <w:szCs w:val="30"/>
        <w:lang w:val="en-US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435541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:rsidR="008058AB" w:rsidRPr="00B30661" w:rsidRDefault="008058AB" w:rsidP="00B3066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30661">
          <w:rPr>
            <w:rFonts w:ascii="Angsana New" w:hAnsi="Angsana New" w:hint="cs"/>
            <w:sz w:val="30"/>
            <w:szCs w:val="30"/>
          </w:rPr>
          <w:fldChar w:fldCharType="begin"/>
        </w:r>
        <w:r w:rsidRPr="00B30661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B30661">
          <w:rPr>
            <w:rFonts w:ascii="Angsana New" w:hAnsi="Angsana New" w:hint="cs"/>
            <w:sz w:val="30"/>
            <w:szCs w:val="30"/>
          </w:rPr>
          <w:fldChar w:fldCharType="separate"/>
        </w:r>
        <w:r w:rsidRPr="00CF50EF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B30661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8AB" w:rsidRPr="00860E15" w:rsidRDefault="008058AB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35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:rsidR="008058AB" w:rsidRPr="00D8432A" w:rsidRDefault="008058AB" w:rsidP="003574C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8AB" w:rsidRPr="00860E15" w:rsidRDefault="008058AB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49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:rsidR="008058AB" w:rsidRPr="00D8432A" w:rsidRDefault="008058AB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CAD" w:rsidRPr="00860E15" w:rsidRDefault="00796CAD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49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:rsidR="00796CAD" w:rsidRPr="00D8432A" w:rsidRDefault="00796CAD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7DA" w:rsidRDefault="009707DA" w:rsidP="00FC04D5">
      <w:r>
        <w:separator/>
      </w:r>
    </w:p>
  </w:footnote>
  <w:footnote w:type="continuationSeparator" w:id="0">
    <w:p w:rsidR="009707DA" w:rsidRDefault="009707DA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8AB" w:rsidRPr="003B5EBA" w:rsidRDefault="008058AB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8058AB" w:rsidRPr="003B5EBA" w:rsidRDefault="008058AB" w:rsidP="00B72E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8058AB" w:rsidRPr="00AF256D" w:rsidRDefault="008058AB" w:rsidP="00B72E5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D830A6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:rsidR="008058AB" w:rsidRPr="00A34F3C" w:rsidRDefault="008058AB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8AB" w:rsidRPr="003B5EBA" w:rsidRDefault="008058AB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8058AB" w:rsidRPr="003B5EBA" w:rsidRDefault="008058AB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8058AB" w:rsidRPr="00AF256D" w:rsidRDefault="008058AB" w:rsidP="00BE645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D830A6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(</w:t>
    </w:r>
  </w:p>
  <w:p w:rsidR="008058AB" w:rsidRPr="00C040FD" w:rsidRDefault="008058A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8AB" w:rsidRPr="003B5EBA" w:rsidRDefault="008058AB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8058AB" w:rsidRPr="003B5EBA" w:rsidRDefault="008058AB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8058AB" w:rsidRPr="00AF256D" w:rsidRDefault="008058AB" w:rsidP="00BC1F1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D830A6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3 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(</w:t>
    </w:r>
  </w:p>
  <w:p w:rsidR="008058AB" w:rsidRPr="00600CDA" w:rsidRDefault="008058AB" w:rsidP="00485DC7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8AB" w:rsidRPr="003B5EBA" w:rsidRDefault="008058AB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8058AB" w:rsidRPr="003B5EBA" w:rsidRDefault="008058AB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8058AB" w:rsidRPr="00B278DB" w:rsidRDefault="008058AB" w:rsidP="00BC1F1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D830A6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8058AB" w:rsidRPr="00164EBE" w:rsidRDefault="008058AB" w:rsidP="00485DC7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8AB" w:rsidRPr="003B5EBA" w:rsidRDefault="008058AB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8058AB" w:rsidRPr="003B5EBA" w:rsidRDefault="008058AB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8058AB" w:rsidRPr="00AF256D" w:rsidRDefault="008058AB" w:rsidP="006179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D830A6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(</w:t>
    </w:r>
  </w:p>
  <w:p w:rsidR="008058AB" w:rsidRPr="001C28F5" w:rsidRDefault="008058AB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CAD" w:rsidRPr="003B5EBA" w:rsidRDefault="00796CAD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796CAD" w:rsidRPr="003B5EBA" w:rsidRDefault="00796CAD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796CAD" w:rsidRPr="00AF256D" w:rsidRDefault="00796CAD" w:rsidP="006179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D830A6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(</w:t>
    </w:r>
  </w:p>
  <w:p w:rsidR="00796CAD" w:rsidRPr="001C28F5" w:rsidRDefault="00796CAD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5A2"/>
    <w:rsid w:val="00010997"/>
    <w:rsid w:val="00011695"/>
    <w:rsid w:val="0001222E"/>
    <w:rsid w:val="00012CB3"/>
    <w:rsid w:val="00015615"/>
    <w:rsid w:val="000161D3"/>
    <w:rsid w:val="000165FA"/>
    <w:rsid w:val="00016872"/>
    <w:rsid w:val="00016AB9"/>
    <w:rsid w:val="00020F3F"/>
    <w:rsid w:val="00021948"/>
    <w:rsid w:val="00021FF3"/>
    <w:rsid w:val="0002247C"/>
    <w:rsid w:val="000232D6"/>
    <w:rsid w:val="00023D95"/>
    <w:rsid w:val="00024041"/>
    <w:rsid w:val="00024112"/>
    <w:rsid w:val="000252B5"/>
    <w:rsid w:val="00025993"/>
    <w:rsid w:val="00025ADA"/>
    <w:rsid w:val="00026523"/>
    <w:rsid w:val="000266CF"/>
    <w:rsid w:val="000267AE"/>
    <w:rsid w:val="0002744C"/>
    <w:rsid w:val="00030960"/>
    <w:rsid w:val="0003173A"/>
    <w:rsid w:val="00031EDC"/>
    <w:rsid w:val="000324A7"/>
    <w:rsid w:val="00032A68"/>
    <w:rsid w:val="000336C0"/>
    <w:rsid w:val="000342AC"/>
    <w:rsid w:val="000346ED"/>
    <w:rsid w:val="0003507F"/>
    <w:rsid w:val="000353DF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74B"/>
    <w:rsid w:val="00045B2C"/>
    <w:rsid w:val="0004690A"/>
    <w:rsid w:val="00046A1B"/>
    <w:rsid w:val="0004718D"/>
    <w:rsid w:val="000472A9"/>
    <w:rsid w:val="0004747C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601B2"/>
    <w:rsid w:val="0006039A"/>
    <w:rsid w:val="000603C2"/>
    <w:rsid w:val="00060C6A"/>
    <w:rsid w:val="0006150B"/>
    <w:rsid w:val="00061B3C"/>
    <w:rsid w:val="00061CFB"/>
    <w:rsid w:val="000621C2"/>
    <w:rsid w:val="00062511"/>
    <w:rsid w:val="00062DE0"/>
    <w:rsid w:val="000630FB"/>
    <w:rsid w:val="00063C0F"/>
    <w:rsid w:val="00063DCB"/>
    <w:rsid w:val="0006578C"/>
    <w:rsid w:val="00065B57"/>
    <w:rsid w:val="0006670C"/>
    <w:rsid w:val="00066D5F"/>
    <w:rsid w:val="00067A04"/>
    <w:rsid w:val="0007025E"/>
    <w:rsid w:val="00070612"/>
    <w:rsid w:val="00070B78"/>
    <w:rsid w:val="000713B2"/>
    <w:rsid w:val="000723A8"/>
    <w:rsid w:val="000727AC"/>
    <w:rsid w:val="0007326A"/>
    <w:rsid w:val="00073842"/>
    <w:rsid w:val="00073912"/>
    <w:rsid w:val="00074310"/>
    <w:rsid w:val="00075099"/>
    <w:rsid w:val="00075CAE"/>
    <w:rsid w:val="00075E1C"/>
    <w:rsid w:val="000765CB"/>
    <w:rsid w:val="00076F39"/>
    <w:rsid w:val="00077363"/>
    <w:rsid w:val="00080C86"/>
    <w:rsid w:val="00080E97"/>
    <w:rsid w:val="00081EAC"/>
    <w:rsid w:val="0008292C"/>
    <w:rsid w:val="00083AF8"/>
    <w:rsid w:val="000843DE"/>
    <w:rsid w:val="000847DC"/>
    <w:rsid w:val="00084AAE"/>
    <w:rsid w:val="000856C4"/>
    <w:rsid w:val="000857FC"/>
    <w:rsid w:val="0008598A"/>
    <w:rsid w:val="000862F6"/>
    <w:rsid w:val="00086759"/>
    <w:rsid w:val="00086DA5"/>
    <w:rsid w:val="0008701B"/>
    <w:rsid w:val="0008702C"/>
    <w:rsid w:val="000878C3"/>
    <w:rsid w:val="00087A5A"/>
    <w:rsid w:val="000901EA"/>
    <w:rsid w:val="00090702"/>
    <w:rsid w:val="000907EA"/>
    <w:rsid w:val="00091107"/>
    <w:rsid w:val="00091847"/>
    <w:rsid w:val="00092147"/>
    <w:rsid w:val="00092A03"/>
    <w:rsid w:val="00092F45"/>
    <w:rsid w:val="00093725"/>
    <w:rsid w:val="00093FE5"/>
    <w:rsid w:val="0009412B"/>
    <w:rsid w:val="00094253"/>
    <w:rsid w:val="000948F3"/>
    <w:rsid w:val="00094D99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F75"/>
    <w:rsid w:val="000A153B"/>
    <w:rsid w:val="000A1CF3"/>
    <w:rsid w:val="000A2098"/>
    <w:rsid w:val="000A2156"/>
    <w:rsid w:val="000A2158"/>
    <w:rsid w:val="000A2B4B"/>
    <w:rsid w:val="000A2BCD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949"/>
    <w:rsid w:val="000B066F"/>
    <w:rsid w:val="000B0B25"/>
    <w:rsid w:val="000B12ED"/>
    <w:rsid w:val="000B1721"/>
    <w:rsid w:val="000B17F3"/>
    <w:rsid w:val="000B1950"/>
    <w:rsid w:val="000B1A70"/>
    <w:rsid w:val="000B2A41"/>
    <w:rsid w:val="000B300C"/>
    <w:rsid w:val="000B3061"/>
    <w:rsid w:val="000B309A"/>
    <w:rsid w:val="000B3137"/>
    <w:rsid w:val="000B3FDA"/>
    <w:rsid w:val="000B4201"/>
    <w:rsid w:val="000B4705"/>
    <w:rsid w:val="000B49F7"/>
    <w:rsid w:val="000B4AC5"/>
    <w:rsid w:val="000B4F1B"/>
    <w:rsid w:val="000B5183"/>
    <w:rsid w:val="000B5C68"/>
    <w:rsid w:val="000B5F7A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D079E"/>
    <w:rsid w:val="000D1258"/>
    <w:rsid w:val="000D2103"/>
    <w:rsid w:val="000D22B4"/>
    <w:rsid w:val="000D31F9"/>
    <w:rsid w:val="000D37D5"/>
    <w:rsid w:val="000D3899"/>
    <w:rsid w:val="000D4A59"/>
    <w:rsid w:val="000D4FC6"/>
    <w:rsid w:val="000D6A81"/>
    <w:rsid w:val="000D7C48"/>
    <w:rsid w:val="000D7C7C"/>
    <w:rsid w:val="000E0E97"/>
    <w:rsid w:val="000E0FDE"/>
    <w:rsid w:val="000E1C92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3AF"/>
    <w:rsid w:val="000E7F82"/>
    <w:rsid w:val="000F0E70"/>
    <w:rsid w:val="000F0EE1"/>
    <w:rsid w:val="000F17C4"/>
    <w:rsid w:val="000F256A"/>
    <w:rsid w:val="000F2726"/>
    <w:rsid w:val="000F2BCB"/>
    <w:rsid w:val="000F37C4"/>
    <w:rsid w:val="000F3937"/>
    <w:rsid w:val="000F56B9"/>
    <w:rsid w:val="000F5BDA"/>
    <w:rsid w:val="000F766A"/>
    <w:rsid w:val="000F7BF9"/>
    <w:rsid w:val="0010007E"/>
    <w:rsid w:val="00100970"/>
    <w:rsid w:val="00100B3C"/>
    <w:rsid w:val="00101573"/>
    <w:rsid w:val="00101ACF"/>
    <w:rsid w:val="00103507"/>
    <w:rsid w:val="001042AC"/>
    <w:rsid w:val="00104CA6"/>
    <w:rsid w:val="00105857"/>
    <w:rsid w:val="00105903"/>
    <w:rsid w:val="00112424"/>
    <w:rsid w:val="001128E2"/>
    <w:rsid w:val="0011294C"/>
    <w:rsid w:val="00112B9D"/>
    <w:rsid w:val="00113617"/>
    <w:rsid w:val="00113957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EE8"/>
    <w:rsid w:val="00122106"/>
    <w:rsid w:val="00122766"/>
    <w:rsid w:val="0012298C"/>
    <w:rsid w:val="00123917"/>
    <w:rsid w:val="00123FB2"/>
    <w:rsid w:val="001252FB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41FB"/>
    <w:rsid w:val="001342E3"/>
    <w:rsid w:val="001370DA"/>
    <w:rsid w:val="00137B44"/>
    <w:rsid w:val="00137B81"/>
    <w:rsid w:val="001402D7"/>
    <w:rsid w:val="00140B82"/>
    <w:rsid w:val="0014114B"/>
    <w:rsid w:val="0014224B"/>
    <w:rsid w:val="00142A31"/>
    <w:rsid w:val="001430A7"/>
    <w:rsid w:val="00143310"/>
    <w:rsid w:val="00143460"/>
    <w:rsid w:val="001440C1"/>
    <w:rsid w:val="0014438D"/>
    <w:rsid w:val="0014461E"/>
    <w:rsid w:val="00144954"/>
    <w:rsid w:val="00144D73"/>
    <w:rsid w:val="00144E97"/>
    <w:rsid w:val="00145320"/>
    <w:rsid w:val="0014552C"/>
    <w:rsid w:val="0014555F"/>
    <w:rsid w:val="00146178"/>
    <w:rsid w:val="001473A3"/>
    <w:rsid w:val="001476EC"/>
    <w:rsid w:val="0014783F"/>
    <w:rsid w:val="00147EC3"/>
    <w:rsid w:val="00150CA8"/>
    <w:rsid w:val="001513BD"/>
    <w:rsid w:val="0015170D"/>
    <w:rsid w:val="00151A5F"/>
    <w:rsid w:val="00151EA7"/>
    <w:rsid w:val="00152276"/>
    <w:rsid w:val="00152D8C"/>
    <w:rsid w:val="0015457F"/>
    <w:rsid w:val="001546DB"/>
    <w:rsid w:val="00154BCC"/>
    <w:rsid w:val="0015528E"/>
    <w:rsid w:val="001555AE"/>
    <w:rsid w:val="00155C40"/>
    <w:rsid w:val="00155ED5"/>
    <w:rsid w:val="0015630D"/>
    <w:rsid w:val="001569A1"/>
    <w:rsid w:val="00156C17"/>
    <w:rsid w:val="001571A7"/>
    <w:rsid w:val="001571C9"/>
    <w:rsid w:val="00157DCD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916"/>
    <w:rsid w:val="00165C3B"/>
    <w:rsid w:val="00166D50"/>
    <w:rsid w:val="001671D8"/>
    <w:rsid w:val="001672FC"/>
    <w:rsid w:val="00167803"/>
    <w:rsid w:val="001705FD"/>
    <w:rsid w:val="001708F5"/>
    <w:rsid w:val="00171149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6438"/>
    <w:rsid w:val="00176A68"/>
    <w:rsid w:val="00176B24"/>
    <w:rsid w:val="00176CBE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2016"/>
    <w:rsid w:val="00193491"/>
    <w:rsid w:val="001941A8"/>
    <w:rsid w:val="001941FD"/>
    <w:rsid w:val="0019465C"/>
    <w:rsid w:val="00194D44"/>
    <w:rsid w:val="0019508F"/>
    <w:rsid w:val="0019660E"/>
    <w:rsid w:val="0019673B"/>
    <w:rsid w:val="00196F10"/>
    <w:rsid w:val="00197361"/>
    <w:rsid w:val="00197387"/>
    <w:rsid w:val="001973EB"/>
    <w:rsid w:val="001977EC"/>
    <w:rsid w:val="001A15CC"/>
    <w:rsid w:val="001A196E"/>
    <w:rsid w:val="001A1B56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5559"/>
    <w:rsid w:val="001A56B6"/>
    <w:rsid w:val="001A5788"/>
    <w:rsid w:val="001A5907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F56"/>
    <w:rsid w:val="001C43B2"/>
    <w:rsid w:val="001C4568"/>
    <w:rsid w:val="001C4F19"/>
    <w:rsid w:val="001C53A4"/>
    <w:rsid w:val="001C5CC3"/>
    <w:rsid w:val="001C6AB1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8B7"/>
    <w:rsid w:val="001D5CB3"/>
    <w:rsid w:val="001D6378"/>
    <w:rsid w:val="001D6CFC"/>
    <w:rsid w:val="001D7050"/>
    <w:rsid w:val="001D7473"/>
    <w:rsid w:val="001D7F1D"/>
    <w:rsid w:val="001E00E1"/>
    <w:rsid w:val="001E022B"/>
    <w:rsid w:val="001E239D"/>
    <w:rsid w:val="001E294A"/>
    <w:rsid w:val="001E3257"/>
    <w:rsid w:val="001E3784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F0DF5"/>
    <w:rsid w:val="001F0FDE"/>
    <w:rsid w:val="001F22B0"/>
    <w:rsid w:val="001F23AE"/>
    <w:rsid w:val="001F32AE"/>
    <w:rsid w:val="001F39F7"/>
    <w:rsid w:val="001F401F"/>
    <w:rsid w:val="001F4573"/>
    <w:rsid w:val="001F53A1"/>
    <w:rsid w:val="001F544B"/>
    <w:rsid w:val="001F544F"/>
    <w:rsid w:val="001F596A"/>
    <w:rsid w:val="001F5C6C"/>
    <w:rsid w:val="001F5D25"/>
    <w:rsid w:val="001F5E1F"/>
    <w:rsid w:val="001F6667"/>
    <w:rsid w:val="001F6B29"/>
    <w:rsid w:val="001F6CD7"/>
    <w:rsid w:val="001F6EB9"/>
    <w:rsid w:val="001F787B"/>
    <w:rsid w:val="00200218"/>
    <w:rsid w:val="00200989"/>
    <w:rsid w:val="00201EBA"/>
    <w:rsid w:val="00202D8C"/>
    <w:rsid w:val="00203268"/>
    <w:rsid w:val="0020349D"/>
    <w:rsid w:val="002056E6"/>
    <w:rsid w:val="00205C60"/>
    <w:rsid w:val="00205D5D"/>
    <w:rsid w:val="002074B4"/>
    <w:rsid w:val="002076E8"/>
    <w:rsid w:val="00207EB3"/>
    <w:rsid w:val="002102F5"/>
    <w:rsid w:val="00210D11"/>
    <w:rsid w:val="0021109B"/>
    <w:rsid w:val="00211F37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66E1"/>
    <w:rsid w:val="00216DD0"/>
    <w:rsid w:val="00217FB0"/>
    <w:rsid w:val="00221B99"/>
    <w:rsid w:val="00221C2A"/>
    <w:rsid w:val="00221D0B"/>
    <w:rsid w:val="00222C6F"/>
    <w:rsid w:val="00222C99"/>
    <w:rsid w:val="00223989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14E3"/>
    <w:rsid w:val="002318B2"/>
    <w:rsid w:val="002319FA"/>
    <w:rsid w:val="00231BC8"/>
    <w:rsid w:val="00231ED2"/>
    <w:rsid w:val="00232A51"/>
    <w:rsid w:val="0023547E"/>
    <w:rsid w:val="002355E4"/>
    <w:rsid w:val="002359E5"/>
    <w:rsid w:val="00235AF4"/>
    <w:rsid w:val="00235B64"/>
    <w:rsid w:val="00235B75"/>
    <w:rsid w:val="002379B2"/>
    <w:rsid w:val="0024149C"/>
    <w:rsid w:val="002414D8"/>
    <w:rsid w:val="0024293D"/>
    <w:rsid w:val="00242B7E"/>
    <w:rsid w:val="00242DCD"/>
    <w:rsid w:val="00243118"/>
    <w:rsid w:val="0024331D"/>
    <w:rsid w:val="002434EE"/>
    <w:rsid w:val="00243C8B"/>
    <w:rsid w:val="002441B2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362E"/>
    <w:rsid w:val="00253C30"/>
    <w:rsid w:val="00254CBB"/>
    <w:rsid w:val="002550C4"/>
    <w:rsid w:val="00255FED"/>
    <w:rsid w:val="002568FC"/>
    <w:rsid w:val="00257525"/>
    <w:rsid w:val="00257BF5"/>
    <w:rsid w:val="00257D4C"/>
    <w:rsid w:val="0026043D"/>
    <w:rsid w:val="00260A9C"/>
    <w:rsid w:val="00260F92"/>
    <w:rsid w:val="0026115B"/>
    <w:rsid w:val="0026198D"/>
    <w:rsid w:val="00261AFB"/>
    <w:rsid w:val="0026220A"/>
    <w:rsid w:val="00262748"/>
    <w:rsid w:val="002634D3"/>
    <w:rsid w:val="00264A45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92C"/>
    <w:rsid w:val="00272E8C"/>
    <w:rsid w:val="00273316"/>
    <w:rsid w:val="002736F4"/>
    <w:rsid w:val="00273ABE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BB7"/>
    <w:rsid w:val="00281CCC"/>
    <w:rsid w:val="00282B9F"/>
    <w:rsid w:val="002841E5"/>
    <w:rsid w:val="002841FB"/>
    <w:rsid w:val="00284AAA"/>
    <w:rsid w:val="00285200"/>
    <w:rsid w:val="00285800"/>
    <w:rsid w:val="00285D30"/>
    <w:rsid w:val="002860AE"/>
    <w:rsid w:val="00286750"/>
    <w:rsid w:val="002869DF"/>
    <w:rsid w:val="00286CBC"/>
    <w:rsid w:val="002873E8"/>
    <w:rsid w:val="0029035F"/>
    <w:rsid w:val="002913C8"/>
    <w:rsid w:val="002914C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358"/>
    <w:rsid w:val="002953D7"/>
    <w:rsid w:val="0029568A"/>
    <w:rsid w:val="00295990"/>
    <w:rsid w:val="002A16D4"/>
    <w:rsid w:val="002A1A34"/>
    <w:rsid w:val="002A1E98"/>
    <w:rsid w:val="002A250A"/>
    <w:rsid w:val="002A36B8"/>
    <w:rsid w:val="002A3B3C"/>
    <w:rsid w:val="002A524F"/>
    <w:rsid w:val="002A5468"/>
    <w:rsid w:val="002A5804"/>
    <w:rsid w:val="002A7511"/>
    <w:rsid w:val="002A7E90"/>
    <w:rsid w:val="002A7F68"/>
    <w:rsid w:val="002B1248"/>
    <w:rsid w:val="002B1859"/>
    <w:rsid w:val="002B1AD2"/>
    <w:rsid w:val="002B1D98"/>
    <w:rsid w:val="002B31D2"/>
    <w:rsid w:val="002B36C7"/>
    <w:rsid w:val="002B36CF"/>
    <w:rsid w:val="002B3B38"/>
    <w:rsid w:val="002B4C03"/>
    <w:rsid w:val="002B5997"/>
    <w:rsid w:val="002B625A"/>
    <w:rsid w:val="002B6362"/>
    <w:rsid w:val="002B6AC4"/>
    <w:rsid w:val="002B7544"/>
    <w:rsid w:val="002C0633"/>
    <w:rsid w:val="002C0A75"/>
    <w:rsid w:val="002C0A93"/>
    <w:rsid w:val="002C0B4D"/>
    <w:rsid w:val="002C0E8F"/>
    <w:rsid w:val="002C23CD"/>
    <w:rsid w:val="002C26A5"/>
    <w:rsid w:val="002C2922"/>
    <w:rsid w:val="002C3B45"/>
    <w:rsid w:val="002C42A2"/>
    <w:rsid w:val="002C5264"/>
    <w:rsid w:val="002C52BD"/>
    <w:rsid w:val="002C670A"/>
    <w:rsid w:val="002C6F6A"/>
    <w:rsid w:val="002C7101"/>
    <w:rsid w:val="002C71C3"/>
    <w:rsid w:val="002C7911"/>
    <w:rsid w:val="002D00E4"/>
    <w:rsid w:val="002D0A43"/>
    <w:rsid w:val="002D1DE0"/>
    <w:rsid w:val="002D2599"/>
    <w:rsid w:val="002D2631"/>
    <w:rsid w:val="002D282E"/>
    <w:rsid w:val="002D298A"/>
    <w:rsid w:val="002D338F"/>
    <w:rsid w:val="002D341F"/>
    <w:rsid w:val="002D370F"/>
    <w:rsid w:val="002D3A39"/>
    <w:rsid w:val="002D3AAB"/>
    <w:rsid w:val="002D3DE7"/>
    <w:rsid w:val="002D4DCE"/>
    <w:rsid w:val="002D53B9"/>
    <w:rsid w:val="002D585C"/>
    <w:rsid w:val="002D5B0C"/>
    <w:rsid w:val="002D5C47"/>
    <w:rsid w:val="002D73D6"/>
    <w:rsid w:val="002D7D30"/>
    <w:rsid w:val="002E0822"/>
    <w:rsid w:val="002E100D"/>
    <w:rsid w:val="002E25F9"/>
    <w:rsid w:val="002E32CD"/>
    <w:rsid w:val="002E4FBA"/>
    <w:rsid w:val="002E5832"/>
    <w:rsid w:val="002E625C"/>
    <w:rsid w:val="002E70BA"/>
    <w:rsid w:val="002E785A"/>
    <w:rsid w:val="002E7BD5"/>
    <w:rsid w:val="002F03C2"/>
    <w:rsid w:val="002F0B16"/>
    <w:rsid w:val="002F11C5"/>
    <w:rsid w:val="002F21C0"/>
    <w:rsid w:val="002F2CAA"/>
    <w:rsid w:val="002F3656"/>
    <w:rsid w:val="002F3F2B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10AB5"/>
    <w:rsid w:val="003114DD"/>
    <w:rsid w:val="003116E5"/>
    <w:rsid w:val="00311C57"/>
    <w:rsid w:val="003133FF"/>
    <w:rsid w:val="00313B59"/>
    <w:rsid w:val="00313E41"/>
    <w:rsid w:val="00314246"/>
    <w:rsid w:val="003142E2"/>
    <w:rsid w:val="0031470A"/>
    <w:rsid w:val="003152E9"/>
    <w:rsid w:val="00315CD6"/>
    <w:rsid w:val="00315FC3"/>
    <w:rsid w:val="003163ED"/>
    <w:rsid w:val="00316EE1"/>
    <w:rsid w:val="00317530"/>
    <w:rsid w:val="003201E3"/>
    <w:rsid w:val="00320B2A"/>
    <w:rsid w:val="003210B0"/>
    <w:rsid w:val="003214B2"/>
    <w:rsid w:val="0032282D"/>
    <w:rsid w:val="0032316A"/>
    <w:rsid w:val="00323846"/>
    <w:rsid w:val="003246D3"/>
    <w:rsid w:val="00324B53"/>
    <w:rsid w:val="00324BF9"/>
    <w:rsid w:val="00325B55"/>
    <w:rsid w:val="003274F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289"/>
    <w:rsid w:val="00340836"/>
    <w:rsid w:val="00340883"/>
    <w:rsid w:val="003408E3"/>
    <w:rsid w:val="0034231D"/>
    <w:rsid w:val="00342EBA"/>
    <w:rsid w:val="00342FCF"/>
    <w:rsid w:val="00344CC4"/>
    <w:rsid w:val="0034516F"/>
    <w:rsid w:val="0034595F"/>
    <w:rsid w:val="0034604C"/>
    <w:rsid w:val="00346256"/>
    <w:rsid w:val="0034646D"/>
    <w:rsid w:val="00347169"/>
    <w:rsid w:val="0034773E"/>
    <w:rsid w:val="003478E9"/>
    <w:rsid w:val="00350A56"/>
    <w:rsid w:val="00350C1D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3BB5"/>
    <w:rsid w:val="00364345"/>
    <w:rsid w:val="003644B7"/>
    <w:rsid w:val="00364BE2"/>
    <w:rsid w:val="00364EDE"/>
    <w:rsid w:val="003652A0"/>
    <w:rsid w:val="003652FF"/>
    <w:rsid w:val="0036654D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2236"/>
    <w:rsid w:val="00382C71"/>
    <w:rsid w:val="00382CBD"/>
    <w:rsid w:val="00382DDC"/>
    <w:rsid w:val="00382F0C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AF1"/>
    <w:rsid w:val="00397BFF"/>
    <w:rsid w:val="003A0DCE"/>
    <w:rsid w:val="003A18D9"/>
    <w:rsid w:val="003A1A21"/>
    <w:rsid w:val="003A1A98"/>
    <w:rsid w:val="003A2286"/>
    <w:rsid w:val="003A31CB"/>
    <w:rsid w:val="003A4325"/>
    <w:rsid w:val="003A4497"/>
    <w:rsid w:val="003A52E3"/>
    <w:rsid w:val="003A53D7"/>
    <w:rsid w:val="003A5606"/>
    <w:rsid w:val="003A5D36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7A0"/>
    <w:rsid w:val="003B2B24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6F7"/>
    <w:rsid w:val="003C3910"/>
    <w:rsid w:val="003C3B20"/>
    <w:rsid w:val="003C4619"/>
    <w:rsid w:val="003C563A"/>
    <w:rsid w:val="003C663D"/>
    <w:rsid w:val="003C6D08"/>
    <w:rsid w:val="003C6F2B"/>
    <w:rsid w:val="003C70BB"/>
    <w:rsid w:val="003C720C"/>
    <w:rsid w:val="003C739A"/>
    <w:rsid w:val="003C780E"/>
    <w:rsid w:val="003C781F"/>
    <w:rsid w:val="003C7875"/>
    <w:rsid w:val="003D1B06"/>
    <w:rsid w:val="003D1D13"/>
    <w:rsid w:val="003D1F21"/>
    <w:rsid w:val="003D2C24"/>
    <w:rsid w:val="003D3724"/>
    <w:rsid w:val="003D3DF0"/>
    <w:rsid w:val="003D417C"/>
    <w:rsid w:val="003D69E6"/>
    <w:rsid w:val="003D7206"/>
    <w:rsid w:val="003D7362"/>
    <w:rsid w:val="003D7705"/>
    <w:rsid w:val="003D7B93"/>
    <w:rsid w:val="003D7E3B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64B8"/>
    <w:rsid w:val="003E6504"/>
    <w:rsid w:val="003E73E7"/>
    <w:rsid w:val="003E74AE"/>
    <w:rsid w:val="003E7FB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75B"/>
    <w:rsid w:val="0040205B"/>
    <w:rsid w:val="0040224C"/>
    <w:rsid w:val="00402622"/>
    <w:rsid w:val="0040312D"/>
    <w:rsid w:val="004033D0"/>
    <w:rsid w:val="004051B7"/>
    <w:rsid w:val="00405450"/>
    <w:rsid w:val="00405E40"/>
    <w:rsid w:val="00405FB1"/>
    <w:rsid w:val="00406029"/>
    <w:rsid w:val="00406561"/>
    <w:rsid w:val="00406820"/>
    <w:rsid w:val="00407161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FF0"/>
    <w:rsid w:val="00414560"/>
    <w:rsid w:val="004149AA"/>
    <w:rsid w:val="00414C82"/>
    <w:rsid w:val="00415050"/>
    <w:rsid w:val="004151BA"/>
    <w:rsid w:val="00415858"/>
    <w:rsid w:val="00416733"/>
    <w:rsid w:val="0041701B"/>
    <w:rsid w:val="00417761"/>
    <w:rsid w:val="00417820"/>
    <w:rsid w:val="00417AC0"/>
    <w:rsid w:val="00417E2C"/>
    <w:rsid w:val="00420080"/>
    <w:rsid w:val="0042020E"/>
    <w:rsid w:val="0042074F"/>
    <w:rsid w:val="0042099D"/>
    <w:rsid w:val="00420BCE"/>
    <w:rsid w:val="00420C36"/>
    <w:rsid w:val="00421490"/>
    <w:rsid w:val="00421981"/>
    <w:rsid w:val="00421EE1"/>
    <w:rsid w:val="004223A9"/>
    <w:rsid w:val="00423856"/>
    <w:rsid w:val="00423A5C"/>
    <w:rsid w:val="00423BBA"/>
    <w:rsid w:val="00424391"/>
    <w:rsid w:val="0042487A"/>
    <w:rsid w:val="004250BA"/>
    <w:rsid w:val="004253C3"/>
    <w:rsid w:val="004255F2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81A"/>
    <w:rsid w:val="00445105"/>
    <w:rsid w:val="004455EA"/>
    <w:rsid w:val="0044585A"/>
    <w:rsid w:val="00446F2D"/>
    <w:rsid w:val="0044720D"/>
    <w:rsid w:val="004479C8"/>
    <w:rsid w:val="004501C2"/>
    <w:rsid w:val="00450466"/>
    <w:rsid w:val="00450896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7B"/>
    <w:rsid w:val="0046388A"/>
    <w:rsid w:val="00464011"/>
    <w:rsid w:val="004656F8"/>
    <w:rsid w:val="00465B0C"/>
    <w:rsid w:val="0046712E"/>
    <w:rsid w:val="0047026B"/>
    <w:rsid w:val="004709C1"/>
    <w:rsid w:val="00471350"/>
    <w:rsid w:val="004717EA"/>
    <w:rsid w:val="00472977"/>
    <w:rsid w:val="00472A4E"/>
    <w:rsid w:val="00473045"/>
    <w:rsid w:val="00473217"/>
    <w:rsid w:val="00474155"/>
    <w:rsid w:val="004743A5"/>
    <w:rsid w:val="00474910"/>
    <w:rsid w:val="00475AF1"/>
    <w:rsid w:val="00475C56"/>
    <w:rsid w:val="0047649C"/>
    <w:rsid w:val="00476A0E"/>
    <w:rsid w:val="00477BF4"/>
    <w:rsid w:val="00477EA6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39C0"/>
    <w:rsid w:val="004940A4"/>
    <w:rsid w:val="004949E4"/>
    <w:rsid w:val="00494A1E"/>
    <w:rsid w:val="00494E43"/>
    <w:rsid w:val="00495979"/>
    <w:rsid w:val="00496B1D"/>
    <w:rsid w:val="00496BA2"/>
    <w:rsid w:val="00496CD8"/>
    <w:rsid w:val="0049707D"/>
    <w:rsid w:val="0049795C"/>
    <w:rsid w:val="004A046F"/>
    <w:rsid w:val="004A0A9F"/>
    <w:rsid w:val="004A144E"/>
    <w:rsid w:val="004A1AAC"/>
    <w:rsid w:val="004A1D96"/>
    <w:rsid w:val="004A20BF"/>
    <w:rsid w:val="004A3246"/>
    <w:rsid w:val="004A4424"/>
    <w:rsid w:val="004A45D6"/>
    <w:rsid w:val="004A4E10"/>
    <w:rsid w:val="004A53C9"/>
    <w:rsid w:val="004A55BE"/>
    <w:rsid w:val="004A5E8F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9C"/>
    <w:rsid w:val="004B1F2C"/>
    <w:rsid w:val="004B2220"/>
    <w:rsid w:val="004B2CE4"/>
    <w:rsid w:val="004B4272"/>
    <w:rsid w:val="004B4290"/>
    <w:rsid w:val="004B43A2"/>
    <w:rsid w:val="004B55B4"/>
    <w:rsid w:val="004B6FEC"/>
    <w:rsid w:val="004B71BE"/>
    <w:rsid w:val="004B7842"/>
    <w:rsid w:val="004B79CB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32CC"/>
    <w:rsid w:val="004C3551"/>
    <w:rsid w:val="004C3809"/>
    <w:rsid w:val="004C449F"/>
    <w:rsid w:val="004C4A3D"/>
    <w:rsid w:val="004C4A61"/>
    <w:rsid w:val="004C52E4"/>
    <w:rsid w:val="004C582F"/>
    <w:rsid w:val="004C5DFE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E08A4"/>
    <w:rsid w:val="004E0C06"/>
    <w:rsid w:val="004E0ED4"/>
    <w:rsid w:val="004E0F3D"/>
    <w:rsid w:val="004E1368"/>
    <w:rsid w:val="004E2AF2"/>
    <w:rsid w:val="004E2BEA"/>
    <w:rsid w:val="004E3A1B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474"/>
    <w:rsid w:val="004F16C9"/>
    <w:rsid w:val="004F16EA"/>
    <w:rsid w:val="004F2118"/>
    <w:rsid w:val="004F2731"/>
    <w:rsid w:val="004F2D5B"/>
    <w:rsid w:val="004F2E48"/>
    <w:rsid w:val="004F43FD"/>
    <w:rsid w:val="004F46DD"/>
    <w:rsid w:val="004F4D7E"/>
    <w:rsid w:val="004F4E02"/>
    <w:rsid w:val="004F4FA3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ED5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60C4"/>
    <w:rsid w:val="005264A0"/>
    <w:rsid w:val="0052751E"/>
    <w:rsid w:val="0052793E"/>
    <w:rsid w:val="005311C6"/>
    <w:rsid w:val="00531665"/>
    <w:rsid w:val="005321A4"/>
    <w:rsid w:val="005347CE"/>
    <w:rsid w:val="00534BDA"/>
    <w:rsid w:val="005355E9"/>
    <w:rsid w:val="00535E34"/>
    <w:rsid w:val="005364A3"/>
    <w:rsid w:val="005372AD"/>
    <w:rsid w:val="005373C2"/>
    <w:rsid w:val="00537754"/>
    <w:rsid w:val="00537A0B"/>
    <w:rsid w:val="0054073B"/>
    <w:rsid w:val="00540A35"/>
    <w:rsid w:val="00540A8B"/>
    <w:rsid w:val="00540EF7"/>
    <w:rsid w:val="0054121F"/>
    <w:rsid w:val="00541A3B"/>
    <w:rsid w:val="00541D09"/>
    <w:rsid w:val="005429C1"/>
    <w:rsid w:val="0054390F"/>
    <w:rsid w:val="00544643"/>
    <w:rsid w:val="005446D9"/>
    <w:rsid w:val="00544BD9"/>
    <w:rsid w:val="00546D9C"/>
    <w:rsid w:val="00547DD9"/>
    <w:rsid w:val="00550893"/>
    <w:rsid w:val="00550F61"/>
    <w:rsid w:val="0055166E"/>
    <w:rsid w:val="00551DF0"/>
    <w:rsid w:val="00552175"/>
    <w:rsid w:val="00552F06"/>
    <w:rsid w:val="00553733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67FA"/>
    <w:rsid w:val="005678D1"/>
    <w:rsid w:val="00570093"/>
    <w:rsid w:val="00570866"/>
    <w:rsid w:val="00570956"/>
    <w:rsid w:val="00571447"/>
    <w:rsid w:val="00571D98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B42"/>
    <w:rsid w:val="00585CE3"/>
    <w:rsid w:val="00585D12"/>
    <w:rsid w:val="00585FC2"/>
    <w:rsid w:val="005862A4"/>
    <w:rsid w:val="00587358"/>
    <w:rsid w:val="0058769E"/>
    <w:rsid w:val="0059081E"/>
    <w:rsid w:val="00590A7D"/>
    <w:rsid w:val="0059125B"/>
    <w:rsid w:val="00591DD7"/>
    <w:rsid w:val="005924E0"/>
    <w:rsid w:val="0059258E"/>
    <w:rsid w:val="00592EE7"/>
    <w:rsid w:val="0059389C"/>
    <w:rsid w:val="005938D3"/>
    <w:rsid w:val="00593B85"/>
    <w:rsid w:val="00594CEA"/>
    <w:rsid w:val="005953A0"/>
    <w:rsid w:val="005959D4"/>
    <w:rsid w:val="00595A37"/>
    <w:rsid w:val="005966EE"/>
    <w:rsid w:val="00596974"/>
    <w:rsid w:val="005969E5"/>
    <w:rsid w:val="005971DC"/>
    <w:rsid w:val="005976AE"/>
    <w:rsid w:val="005A024C"/>
    <w:rsid w:val="005A13E8"/>
    <w:rsid w:val="005A13EC"/>
    <w:rsid w:val="005A2652"/>
    <w:rsid w:val="005A41DA"/>
    <w:rsid w:val="005A42DF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9AA"/>
    <w:rsid w:val="005B0C0F"/>
    <w:rsid w:val="005B1647"/>
    <w:rsid w:val="005B16A1"/>
    <w:rsid w:val="005B2240"/>
    <w:rsid w:val="005B27D2"/>
    <w:rsid w:val="005B2AB7"/>
    <w:rsid w:val="005B4375"/>
    <w:rsid w:val="005B46C8"/>
    <w:rsid w:val="005B46F2"/>
    <w:rsid w:val="005B5D31"/>
    <w:rsid w:val="005B60FF"/>
    <w:rsid w:val="005B623A"/>
    <w:rsid w:val="005B6CB0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45FF"/>
    <w:rsid w:val="005C505B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BDA"/>
    <w:rsid w:val="005D32D9"/>
    <w:rsid w:val="005D339C"/>
    <w:rsid w:val="005D38C0"/>
    <w:rsid w:val="005D482F"/>
    <w:rsid w:val="005D4F33"/>
    <w:rsid w:val="005D5909"/>
    <w:rsid w:val="005D5AF3"/>
    <w:rsid w:val="005D652E"/>
    <w:rsid w:val="005D65F6"/>
    <w:rsid w:val="005D6857"/>
    <w:rsid w:val="005E0857"/>
    <w:rsid w:val="005E0BEC"/>
    <w:rsid w:val="005E1250"/>
    <w:rsid w:val="005E197A"/>
    <w:rsid w:val="005E2404"/>
    <w:rsid w:val="005E2668"/>
    <w:rsid w:val="005E2CEC"/>
    <w:rsid w:val="005E3E4E"/>
    <w:rsid w:val="005E3E5F"/>
    <w:rsid w:val="005E5C35"/>
    <w:rsid w:val="005E6052"/>
    <w:rsid w:val="005E6306"/>
    <w:rsid w:val="005E6BDF"/>
    <w:rsid w:val="005E77AD"/>
    <w:rsid w:val="005F14CE"/>
    <w:rsid w:val="005F2409"/>
    <w:rsid w:val="005F28FC"/>
    <w:rsid w:val="005F2AEA"/>
    <w:rsid w:val="005F36A9"/>
    <w:rsid w:val="005F4138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60047D"/>
    <w:rsid w:val="00600CDA"/>
    <w:rsid w:val="0060186E"/>
    <w:rsid w:val="006023AB"/>
    <w:rsid w:val="0060241F"/>
    <w:rsid w:val="00602F94"/>
    <w:rsid w:val="006034B6"/>
    <w:rsid w:val="006040CE"/>
    <w:rsid w:val="006040FB"/>
    <w:rsid w:val="0060432B"/>
    <w:rsid w:val="00604CEF"/>
    <w:rsid w:val="00605453"/>
    <w:rsid w:val="0060619C"/>
    <w:rsid w:val="0060686E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FA0"/>
    <w:rsid w:val="00614E23"/>
    <w:rsid w:val="00615275"/>
    <w:rsid w:val="006154A5"/>
    <w:rsid w:val="006160BB"/>
    <w:rsid w:val="00616986"/>
    <w:rsid w:val="0061752C"/>
    <w:rsid w:val="0061792D"/>
    <w:rsid w:val="00620048"/>
    <w:rsid w:val="00620B45"/>
    <w:rsid w:val="006215F6"/>
    <w:rsid w:val="00621A09"/>
    <w:rsid w:val="00621DE6"/>
    <w:rsid w:val="00624A7B"/>
    <w:rsid w:val="0062589E"/>
    <w:rsid w:val="00625C19"/>
    <w:rsid w:val="0062780D"/>
    <w:rsid w:val="00627C12"/>
    <w:rsid w:val="006302C0"/>
    <w:rsid w:val="00630864"/>
    <w:rsid w:val="00630BB8"/>
    <w:rsid w:val="0063147B"/>
    <w:rsid w:val="0063158D"/>
    <w:rsid w:val="00631849"/>
    <w:rsid w:val="00632612"/>
    <w:rsid w:val="006329BB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6CF"/>
    <w:rsid w:val="00642E76"/>
    <w:rsid w:val="00644987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8F6"/>
    <w:rsid w:val="00653186"/>
    <w:rsid w:val="0065366D"/>
    <w:rsid w:val="006541E6"/>
    <w:rsid w:val="006542C7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F86"/>
    <w:rsid w:val="00662A02"/>
    <w:rsid w:val="00662C79"/>
    <w:rsid w:val="00663631"/>
    <w:rsid w:val="00664145"/>
    <w:rsid w:val="006647F4"/>
    <w:rsid w:val="00664C59"/>
    <w:rsid w:val="006655A7"/>
    <w:rsid w:val="006657D7"/>
    <w:rsid w:val="0066581E"/>
    <w:rsid w:val="00666370"/>
    <w:rsid w:val="00666BAF"/>
    <w:rsid w:val="006671D9"/>
    <w:rsid w:val="00667BC7"/>
    <w:rsid w:val="006701EE"/>
    <w:rsid w:val="0067038D"/>
    <w:rsid w:val="0067052B"/>
    <w:rsid w:val="00670771"/>
    <w:rsid w:val="0067084C"/>
    <w:rsid w:val="00670866"/>
    <w:rsid w:val="00670B0C"/>
    <w:rsid w:val="00671464"/>
    <w:rsid w:val="00671E31"/>
    <w:rsid w:val="0067228A"/>
    <w:rsid w:val="00673504"/>
    <w:rsid w:val="00673625"/>
    <w:rsid w:val="00674D31"/>
    <w:rsid w:val="00674DE1"/>
    <w:rsid w:val="00674FAD"/>
    <w:rsid w:val="00675909"/>
    <w:rsid w:val="0067594F"/>
    <w:rsid w:val="00675A4E"/>
    <w:rsid w:val="006766CF"/>
    <w:rsid w:val="00677744"/>
    <w:rsid w:val="006779A7"/>
    <w:rsid w:val="00677BE6"/>
    <w:rsid w:val="00680921"/>
    <w:rsid w:val="00681577"/>
    <w:rsid w:val="00681809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5FF"/>
    <w:rsid w:val="006A7C85"/>
    <w:rsid w:val="006B074E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DDD"/>
    <w:rsid w:val="006B7813"/>
    <w:rsid w:val="006B7ABD"/>
    <w:rsid w:val="006C0C02"/>
    <w:rsid w:val="006C0F5D"/>
    <w:rsid w:val="006C1724"/>
    <w:rsid w:val="006C1A96"/>
    <w:rsid w:val="006C20DE"/>
    <w:rsid w:val="006C30FC"/>
    <w:rsid w:val="006C3253"/>
    <w:rsid w:val="006C38F0"/>
    <w:rsid w:val="006C3B87"/>
    <w:rsid w:val="006C405E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D089C"/>
    <w:rsid w:val="006D0D13"/>
    <w:rsid w:val="006D1640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E0AC8"/>
    <w:rsid w:val="006E27D0"/>
    <w:rsid w:val="006E37DA"/>
    <w:rsid w:val="006E441D"/>
    <w:rsid w:val="006E58D5"/>
    <w:rsid w:val="006E5F5F"/>
    <w:rsid w:val="006E6759"/>
    <w:rsid w:val="006E6C79"/>
    <w:rsid w:val="006E7306"/>
    <w:rsid w:val="006E79A5"/>
    <w:rsid w:val="006E7CA8"/>
    <w:rsid w:val="006F067C"/>
    <w:rsid w:val="006F0E89"/>
    <w:rsid w:val="006F16E0"/>
    <w:rsid w:val="006F3076"/>
    <w:rsid w:val="006F35B1"/>
    <w:rsid w:val="006F3DBF"/>
    <w:rsid w:val="006F5648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C64"/>
    <w:rsid w:val="00703090"/>
    <w:rsid w:val="007036AC"/>
    <w:rsid w:val="00703A65"/>
    <w:rsid w:val="00703FA3"/>
    <w:rsid w:val="007042C6"/>
    <w:rsid w:val="007042EE"/>
    <w:rsid w:val="00704802"/>
    <w:rsid w:val="00705375"/>
    <w:rsid w:val="00705BF6"/>
    <w:rsid w:val="007060B8"/>
    <w:rsid w:val="00706842"/>
    <w:rsid w:val="00707700"/>
    <w:rsid w:val="00707BF5"/>
    <w:rsid w:val="00707E6D"/>
    <w:rsid w:val="00707FF3"/>
    <w:rsid w:val="00711380"/>
    <w:rsid w:val="00711733"/>
    <w:rsid w:val="00712710"/>
    <w:rsid w:val="0071298B"/>
    <w:rsid w:val="00712A84"/>
    <w:rsid w:val="00713651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20029"/>
    <w:rsid w:val="00720AA7"/>
    <w:rsid w:val="00720EB7"/>
    <w:rsid w:val="0072112B"/>
    <w:rsid w:val="00721B29"/>
    <w:rsid w:val="00721F8F"/>
    <w:rsid w:val="00722329"/>
    <w:rsid w:val="007223DF"/>
    <w:rsid w:val="00722C8B"/>
    <w:rsid w:val="00723337"/>
    <w:rsid w:val="00723B0D"/>
    <w:rsid w:val="00723C9A"/>
    <w:rsid w:val="00723F10"/>
    <w:rsid w:val="00723FB6"/>
    <w:rsid w:val="00724375"/>
    <w:rsid w:val="00724DD9"/>
    <w:rsid w:val="00725A8F"/>
    <w:rsid w:val="00726556"/>
    <w:rsid w:val="00726579"/>
    <w:rsid w:val="00726FAC"/>
    <w:rsid w:val="00727C0D"/>
    <w:rsid w:val="007310B3"/>
    <w:rsid w:val="00731D58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5058A"/>
    <w:rsid w:val="00750D32"/>
    <w:rsid w:val="00750D83"/>
    <w:rsid w:val="00750DB0"/>
    <w:rsid w:val="00750F2A"/>
    <w:rsid w:val="00751A0E"/>
    <w:rsid w:val="00751C03"/>
    <w:rsid w:val="007520FF"/>
    <w:rsid w:val="0075289A"/>
    <w:rsid w:val="00752E5E"/>
    <w:rsid w:val="007533F3"/>
    <w:rsid w:val="00754C1F"/>
    <w:rsid w:val="00755D98"/>
    <w:rsid w:val="00756D7B"/>
    <w:rsid w:val="00757377"/>
    <w:rsid w:val="00757AAE"/>
    <w:rsid w:val="00760656"/>
    <w:rsid w:val="00761C8B"/>
    <w:rsid w:val="00762014"/>
    <w:rsid w:val="007621F1"/>
    <w:rsid w:val="00762380"/>
    <w:rsid w:val="00762A89"/>
    <w:rsid w:val="00762F3B"/>
    <w:rsid w:val="0076331E"/>
    <w:rsid w:val="00763891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2188"/>
    <w:rsid w:val="0079274A"/>
    <w:rsid w:val="0079281D"/>
    <w:rsid w:val="0079409E"/>
    <w:rsid w:val="00794DD0"/>
    <w:rsid w:val="007950D9"/>
    <w:rsid w:val="0079603F"/>
    <w:rsid w:val="00796A80"/>
    <w:rsid w:val="00796CAD"/>
    <w:rsid w:val="007978BB"/>
    <w:rsid w:val="007A0B99"/>
    <w:rsid w:val="007A15C8"/>
    <w:rsid w:val="007A22C9"/>
    <w:rsid w:val="007A24C0"/>
    <w:rsid w:val="007A26C8"/>
    <w:rsid w:val="007A2B9C"/>
    <w:rsid w:val="007A3412"/>
    <w:rsid w:val="007A3B1E"/>
    <w:rsid w:val="007A5136"/>
    <w:rsid w:val="007A5C3D"/>
    <w:rsid w:val="007A61D4"/>
    <w:rsid w:val="007A6F59"/>
    <w:rsid w:val="007A76CC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83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1D9A"/>
    <w:rsid w:val="007E221F"/>
    <w:rsid w:val="007E2CC4"/>
    <w:rsid w:val="007E31C5"/>
    <w:rsid w:val="007E3C18"/>
    <w:rsid w:val="007E49C3"/>
    <w:rsid w:val="007E4D32"/>
    <w:rsid w:val="007E5491"/>
    <w:rsid w:val="007E56D0"/>
    <w:rsid w:val="007E609E"/>
    <w:rsid w:val="007E7476"/>
    <w:rsid w:val="007E7487"/>
    <w:rsid w:val="007E7CFB"/>
    <w:rsid w:val="007E7E42"/>
    <w:rsid w:val="007E7FB6"/>
    <w:rsid w:val="007F0354"/>
    <w:rsid w:val="007F061F"/>
    <w:rsid w:val="007F0AB9"/>
    <w:rsid w:val="007F135D"/>
    <w:rsid w:val="007F15B8"/>
    <w:rsid w:val="007F1D76"/>
    <w:rsid w:val="007F36AE"/>
    <w:rsid w:val="007F4796"/>
    <w:rsid w:val="007F75D0"/>
    <w:rsid w:val="007F77BB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31E"/>
    <w:rsid w:val="00806716"/>
    <w:rsid w:val="008067B9"/>
    <w:rsid w:val="00806A74"/>
    <w:rsid w:val="00807727"/>
    <w:rsid w:val="00807F0D"/>
    <w:rsid w:val="00810B89"/>
    <w:rsid w:val="00811615"/>
    <w:rsid w:val="00812C07"/>
    <w:rsid w:val="008137D2"/>
    <w:rsid w:val="00813EAE"/>
    <w:rsid w:val="008141A3"/>
    <w:rsid w:val="0081471C"/>
    <w:rsid w:val="00814E2F"/>
    <w:rsid w:val="00815736"/>
    <w:rsid w:val="008167DA"/>
    <w:rsid w:val="00816AFD"/>
    <w:rsid w:val="0081717D"/>
    <w:rsid w:val="0081719B"/>
    <w:rsid w:val="00817705"/>
    <w:rsid w:val="00817F60"/>
    <w:rsid w:val="00820347"/>
    <w:rsid w:val="0082058A"/>
    <w:rsid w:val="00820848"/>
    <w:rsid w:val="008217E3"/>
    <w:rsid w:val="00821D6E"/>
    <w:rsid w:val="00821F8B"/>
    <w:rsid w:val="00822352"/>
    <w:rsid w:val="008226E0"/>
    <w:rsid w:val="00823471"/>
    <w:rsid w:val="0082409C"/>
    <w:rsid w:val="008252B4"/>
    <w:rsid w:val="00825559"/>
    <w:rsid w:val="008259DB"/>
    <w:rsid w:val="00827791"/>
    <w:rsid w:val="00827EA2"/>
    <w:rsid w:val="00830171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F8"/>
    <w:rsid w:val="00834943"/>
    <w:rsid w:val="00835018"/>
    <w:rsid w:val="008350F7"/>
    <w:rsid w:val="0083568A"/>
    <w:rsid w:val="008378D5"/>
    <w:rsid w:val="00837EA7"/>
    <w:rsid w:val="0084012C"/>
    <w:rsid w:val="0084096D"/>
    <w:rsid w:val="00841068"/>
    <w:rsid w:val="0084137B"/>
    <w:rsid w:val="008416FB"/>
    <w:rsid w:val="008417F9"/>
    <w:rsid w:val="00842B99"/>
    <w:rsid w:val="00842C24"/>
    <w:rsid w:val="00843558"/>
    <w:rsid w:val="008439FD"/>
    <w:rsid w:val="00845441"/>
    <w:rsid w:val="00845FA3"/>
    <w:rsid w:val="00846703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0D01"/>
    <w:rsid w:val="00851330"/>
    <w:rsid w:val="00851B97"/>
    <w:rsid w:val="008529DA"/>
    <w:rsid w:val="00852CF7"/>
    <w:rsid w:val="00854144"/>
    <w:rsid w:val="0085507A"/>
    <w:rsid w:val="00855E5A"/>
    <w:rsid w:val="0085643D"/>
    <w:rsid w:val="00856776"/>
    <w:rsid w:val="00856F13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80050"/>
    <w:rsid w:val="008804C3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D54"/>
    <w:rsid w:val="00887355"/>
    <w:rsid w:val="008875B8"/>
    <w:rsid w:val="008876F0"/>
    <w:rsid w:val="0089240E"/>
    <w:rsid w:val="008937B9"/>
    <w:rsid w:val="0089426E"/>
    <w:rsid w:val="00895DE4"/>
    <w:rsid w:val="00896F08"/>
    <w:rsid w:val="00897026"/>
    <w:rsid w:val="008977B2"/>
    <w:rsid w:val="00897B38"/>
    <w:rsid w:val="008A070D"/>
    <w:rsid w:val="008A0B42"/>
    <w:rsid w:val="008A0D82"/>
    <w:rsid w:val="008A1FA5"/>
    <w:rsid w:val="008A2C99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3A43"/>
    <w:rsid w:val="008C40FF"/>
    <w:rsid w:val="008C5800"/>
    <w:rsid w:val="008C5F75"/>
    <w:rsid w:val="008C5FAE"/>
    <w:rsid w:val="008C6349"/>
    <w:rsid w:val="008C6E6C"/>
    <w:rsid w:val="008D0099"/>
    <w:rsid w:val="008D084E"/>
    <w:rsid w:val="008D096E"/>
    <w:rsid w:val="008D0A74"/>
    <w:rsid w:val="008D17A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1662"/>
    <w:rsid w:val="008E1B5F"/>
    <w:rsid w:val="008E1BCF"/>
    <w:rsid w:val="008E2AD5"/>
    <w:rsid w:val="008E36CE"/>
    <w:rsid w:val="008E3B71"/>
    <w:rsid w:val="008E40B6"/>
    <w:rsid w:val="008E51B0"/>
    <w:rsid w:val="008E534A"/>
    <w:rsid w:val="008E5A0E"/>
    <w:rsid w:val="008E5ED4"/>
    <w:rsid w:val="008E627A"/>
    <w:rsid w:val="008E62FD"/>
    <w:rsid w:val="008E6C44"/>
    <w:rsid w:val="008E70DB"/>
    <w:rsid w:val="008E7A2B"/>
    <w:rsid w:val="008F0201"/>
    <w:rsid w:val="008F0910"/>
    <w:rsid w:val="008F191C"/>
    <w:rsid w:val="008F1F89"/>
    <w:rsid w:val="008F2553"/>
    <w:rsid w:val="008F26D6"/>
    <w:rsid w:val="008F2B67"/>
    <w:rsid w:val="008F35E5"/>
    <w:rsid w:val="008F3EEE"/>
    <w:rsid w:val="008F44AF"/>
    <w:rsid w:val="008F4DB0"/>
    <w:rsid w:val="008F63C4"/>
    <w:rsid w:val="008F698E"/>
    <w:rsid w:val="008F7C75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FB5"/>
    <w:rsid w:val="0090343E"/>
    <w:rsid w:val="00904268"/>
    <w:rsid w:val="00904D01"/>
    <w:rsid w:val="00904F26"/>
    <w:rsid w:val="00904F47"/>
    <w:rsid w:val="009059A3"/>
    <w:rsid w:val="00906B84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72B5"/>
    <w:rsid w:val="00920118"/>
    <w:rsid w:val="00920220"/>
    <w:rsid w:val="00920DDC"/>
    <w:rsid w:val="00920F16"/>
    <w:rsid w:val="009216A1"/>
    <w:rsid w:val="00921A81"/>
    <w:rsid w:val="0092397C"/>
    <w:rsid w:val="009243C8"/>
    <w:rsid w:val="009248C7"/>
    <w:rsid w:val="009249CD"/>
    <w:rsid w:val="00924A43"/>
    <w:rsid w:val="0092509B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325D"/>
    <w:rsid w:val="00933B80"/>
    <w:rsid w:val="00934DA5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F70"/>
    <w:rsid w:val="00944753"/>
    <w:rsid w:val="00944B77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2021"/>
    <w:rsid w:val="009527E0"/>
    <w:rsid w:val="00953C16"/>
    <w:rsid w:val="00953CAE"/>
    <w:rsid w:val="00953D78"/>
    <w:rsid w:val="00953F70"/>
    <w:rsid w:val="009546C1"/>
    <w:rsid w:val="00954C99"/>
    <w:rsid w:val="00955F58"/>
    <w:rsid w:val="00956009"/>
    <w:rsid w:val="009565DE"/>
    <w:rsid w:val="00957974"/>
    <w:rsid w:val="00957CFC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B49"/>
    <w:rsid w:val="00962BCC"/>
    <w:rsid w:val="00962E19"/>
    <w:rsid w:val="00965444"/>
    <w:rsid w:val="00965F76"/>
    <w:rsid w:val="0096727F"/>
    <w:rsid w:val="0096786A"/>
    <w:rsid w:val="00967890"/>
    <w:rsid w:val="0097008A"/>
    <w:rsid w:val="0097032D"/>
    <w:rsid w:val="009707DA"/>
    <w:rsid w:val="009714A7"/>
    <w:rsid w:val="00972354"/>
    <w:rsid w:val="009734A1"/>
    <w:rsid w:val="0097370E"/>
    <w:rsid w:val="00973AB8"/>
    <w:rsid w:val="00973FA0"/>
    <w:rsid w:val="00973FAC"/>
    <w:rsid w:val="00975AF9"/>
    <w:rsid w:val="00976813"/>
    <w:rsid w:val="009806B9"/>
    <w:rsid w:val="0098099A"/>
    <w:rsid w:val="00980E15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277"/>
    <w:rsid w:val="009857B8"/>
    <w:rsid w:val="00985EFC"/>
    <w:rsid w:val="00986F48"/>
    <w:rsid w:val="009874DB"/>
    <w:rsid w:val="009901DD"/>
    <w:rsid w:val="009915CE"/>
    <w:rsid w:val="00991972"/>
    <w:rsid w:val="0099323E"/>
    <w:rsid w:val="009933F9"/>
    <w:rsid w:val="009938E7"/>
    <w:rsid w:val="00995061"/>
    <w:rsid w:val="0099507A"/>
    <w:rsid w:val="0099522E"/>
    <w:rsid w:val="0099648F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D3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C37"/>
    <w:rsid w:val="009C5DAE"/>
    <w:rsid w:val="009C66B9"/>
    <w:rsid w:val="009C690F"/>
    <w:rsid w:val="009C6E66"/>
    <w:rsid w:val="009C70F3"/>
    <w:rsid w:val="009C7271"/>
    <w:rsid w:val="009D0232"/>
    <w:rsid w:val="009D0737"/>
    <w:rsid w:val="009D12F8"/>
    <w:rsid w:val="009D1FF3"/>
    <w:rsid w:val="009D2262"/>
    <w:rsid w:val="009D2A76"/>
    <w:rsid w:val="009D350F"/>
    <w:rsid w:val="009D3986"/>
    <w:rsid w:val="009D4917"/>
    <w:rsid w:val="009D4D2C"/>
    <w:rsid w:val="009D50A5"/>
    <w:rsid w:val="009D5C92"/>
    <w:rsid w:val="009D5F34"/>
    <w:rsid w:val="009D696B"/>
    <w:rsid w:val="009D7022"/>
    <w:rsid w:val="009D7082"/>
    <w:rsid w:val="009D742D"/>
    <w:rsid w:val="009E0120"/>
    <w:rsid w:val="009E033C"/>
    <w:rsid w:val="009E0520"/>
    <w:rsid w:val="009E0E9E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65B"/>
    <w:rsid w:val="009F121D"/>
    <w:rsid w:val="009F13DF"/>
    <w:rsid w:val="009F1AB4"/>
    <w:rsid w:val="009F2180"/>
    <w:rsid w:val="009F2754"/>
    <w:rsid w:val="009F2F04"/>
    <w:rsid w:val="009F2FAE"/>
    <w:rsid w:val="009F318D"/>
    <w:rsid w:val="009F49A2"/>
    <w:rsid w:val="009F55E4"/>
    <w:rsid w:val="009F5B1C"/>
    <w:rsid w:val="009F5CB3"/>
    <w:rsid w:val="009F6569"/>
    <w:rsid w:val="009F739B"/>
    <w:rsid w:val="009F7C16"/>
    <w:rsid w:val="00A00260"/>
    <w:rsid w:val="00A0194A"/>
    <w:rsid w:val="00A01C73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F94"/>
    <w:rsid w:val="00A07FE2"/>
    <w:rsid w:val="00A1009C"/>
    <w:rsid w:val="00A10470"/>
    <w:rsid w:val="00A1079D"/>
    <w:rsid w:val="00A1295A"/>
    <w:rsid w:val="00A12A3E"/>
    <w:rsid w:val="00A13C5E"/>
    <w:rsid w:val="00A13EB5"/>
    <w:rsid w:val="00A13F31"/>
    <w:rsid w:val="00A148A8"/>
    <w:rsid w:val="00A15C2F"/>
    <w:rsid w:val="00A1650A"/>
    <w:rsid w:val="00A173CE"/>
    <w:rsid w:val="00A17566"/>
    <w:rsid w:val="00A175C6"/>
    <w:rsid w:val="00A17810"/>
    <w:rsid w:val="00A21089"/>
    <w:rsid w:val="00A22A82"/>
    <w:rsid w:val="00A230EE"/>
    <w:rsid w:val="00A231AE"/>
    <w:rsid w:val="00A2406C"/>
    <w:rsid w:val="00A24547"/>
    <w:rsid w:val="00A245CC"/>
    <w:rsid w:val="00A264CC"/>
    <w:rsid w:val="00A265B4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FE1"/>
    <w:rsid w:val="00A3637C"/>
    <w:rsid w:val="00A364B7"/>
    <w:rsid w:val="00A36672"/>
    <w:rsid w:val="00A366E8"/>
    <w:rsid w:val="00A37243"/>
    <w:rsid w:val="00A379C6"/>
    <w:rsid w:val="00A37FDF"/>
    <w:rsid w:val="00A40275"/>
    <w:rsid w:val="00A40A1B"/>
    <w:rsid w:val="00A40D91"/>
    <w:rsid w:val="00A411FB"/>
    <w:rsid w:val="00A417B0"/>
    <w:rsid w:val="00A419B3"/>
    <w:rsid w:val="00A42E09"/>
    <w:rsid w:val="00A43014"/>
    <w:rsid w:val="00A4396C"/>
    <w:rsid w:val="00A442F9"/>
    <w:rsid w:val="00A4440E"/>
    <w:rsid w:val="00A44BE6"/>
    <w:rsid w:val="00A44CFF"/>
    <w:rsid w:val="00A45CA3"/>
    <w:rsid w:val="00A4600F"/>
    <w:rsid w:val="00A46C80"/>
    <w:rsid w:val="00A4716E"/>
    <w:rsid w:val="00A47D46"/>
    <w:rsid w:val="00A50A5D"/>
    <w:rsid w:val="00A50C25"/>
    <w:rsid w:val="00A510BA"/>
    <w:rsid w:val="00A518DC"/>
    <w:rsid w:val="00A53254"/>
    <w:rsid w:val="00A54A04"/>
    <w:rsid w:val="00A54C30"/>
    <w:rsid w:val="00A56312"/>
    <w:rsid w:val="00A56CA1"/>
    <w:rsid w:val="00A56F88"/>
    <w:rsid w:val="00A572A4"/>
    <w:rsid w:val="00A579CE"/>
    <w:rsid w:val="00A57A5F"/>
    <w:rsid w:val="00A608E7"/>
    <w:rsid w:val="00A61061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56E"/>
    <w:rsid w:val="00A73C5C"/>
    <w:rsid w:val="00A74153"/>
    <w:rsid w:val="00A752C2"/>
    <w:rsid w:val="00A7725A"/>
    <w:rsid w:val="00A803B7"/>
    <w:rsid w:val="00A80889"/>
    <w:rsid w:val="00A808B5"/>
    <w:rsid w:val="00A80932"/>
    <w:rsid w:val="00A810EB"/>
    <w:rsid w:val="00A815E0"/>
    <w:rsid w:val="00A817B0"/>
    <w:rsid w:val="00A8267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1291"/>
    <w:rsid w:val="00A91BF0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656B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667A"/>
    <w:rsid w:val="00AA673D"/>
    <w:rsid w:val="00AA68D4"/>
    <w:rsid w:val="00AA70B1"/>
    <w:rsid w:val="00AA7236"/>
    <w:rsid w:val="00AA77BB"/>
    <w:rsid w:val="00AA7A7A"/>
    <w:rsid w:val="00AA7BCE"/>
    <w:rsid w:val="00AB0235"/>
    <w:rsid w:val="00AB0ED3"/>
    <w:rsid w:val="00AB2606"/>
    <w:rsid w:val="00AB3166"/>
    <w:rsid w:val="00AB371B"/>
    <w:rsid w:val="00AB3835"/>
    <w:rsid w:val="00AB3A24"/>
    <w:rsid w:val="00AB44A3"/>
    <w:rsid w:val="00AB586D"/>
    <w:rsid w:val="00AB6952"/>
    <w:rsid w:val="00AB6A31"/>
    <w:rsid w:val="00AB6B4F"/>
    <w:rsid w:val="00AB6D05"/>
    <w:rsid w:val="00AB70ED"/>
    <w:rsid w:val="00AB712D"/>
    <w:rsid w:val="00AB735B"/>
    <w:rsid w:val="00AB7896"/>
    <w:rsid w:val="00AB790F"/>
    <w:rsid w:val="00AC0659"/>
    <w:rsid w:val="00AC0C23"/>
    <w:rsid w:val="00AC1848"/>
    <w:rsid w:val="00AC1BE1"/>
    <w:rsid w:val="00AC2588"/>
    <w:rsid w:val="00AC2908"/>
    <w:rsid w:val="00AC30C6"/>
    <w:rsid w:val="00AC35D7"/>
    <w:rsid w:val="00AC42D4"/>
    <w:rsid w:val="00AC4B2D"/>
    <w:rsid w:val="00AC57FB"/>
    <w:rsid w:val="00AC580D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FFC"/>
    <w:rsid w:val="00AD30B9"/>
    <w:rsid w:val="00AD3384"/>
    <w:rsid w:val="00AD408D"/>
    <w:rsid w:val="00AD40B6"/>
    <w:rsid w:val="00AD435B"/>
    <w:rsid w:val="00AD4E1C"/>
    <w:rsid w:val="00AD55B1"/>
    <w:rsid w:val="00AD5BD7"/>
    <w:rsid w:val="00AD5EEB"/>
    <w:rsid w:val="00AD6662"/>
    <w:rsid w:val="00AD7445"/>
    <w:rsid w:val="00AD7A40"/>
    <w:rsid w:val="00AD7EC7"/>
    <w:rsid w:val="00AE0633"/>
    <w:rsid w:val="00AE1EED"/>
    <w:rsid w:val="00AE1FB2"/>
    <w:rsid w:val="00AE22AE"/>
    <w:rsid w:val="00AE2D6F"/>
    <w:rsid w:val="00AE356C"/>
    <w:rsid w:val="00AE3C26"/>
    <w:rsid w:val="00AE44C2"/>
    <w:rsid w:val="00AE49AA"/>
    <w:rsid w:val="00AE4AD3"/>
    <w:rsid w:val="00AE4C89"/>
    <w:rsid w:val="00AE4CCD"/>
    <w:rsid w:val="00AE4F97"/>
    <w:rsid w:val="00AE517E"/>
    <w:rsid w:val="00AE58E4"/>
    <w:rsid w:val="00AE6AEB"/>
    <w:rsid w:val="00AE711A"/>
    <w:rsid w:val="00AE78E9"/>
    <w:rsid w:val="00AF0410"/>
    <w:rsid w:val="00AF050B"/>
    <w:rsid w:val="00AF0CF0"/>
    <w:rsid w:val="00AF12D8"/>
    <w:rsid w:val="00AF14C1"/>
    <w:rsid w:val="00AF1D76"/>
    <w:rsid w:val="00AF2C89"/>
    <w:rsid w:val="00AF3871"/>
    <w:rsid w:val="00AF478E"/>
    <w:rsid w:val="00AF4CBA"/>
    <w:rsid w:val="00AF4D92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DDD"/>
    <w:rsid w:val="00B0414E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232D"/>
    <w:rsid w:val="00B1288A"/>
    <w:rsid w:val="00B130EA"/>
    <w:rsid w:val="00B13B08"/>
    <w:rsid w:val="00B1428D"/>
    <w:rsid w:val="00B15073"/>
    <w:rsid w:val="00B15528"/>
    <w:rsid w:val="00B156FF"/>
    <w:rsid w:val="00B1611D"/>
    <w:rsid w:val="00B16413"/>
    <w:rsid w:val="00B17368"/>
    <w:rsid w:val="00B176ED"/>
    <w:rsid w:val="00B17FDD"/>
    <w:rsid w:val="00B217C7"/>
    <w:rsid w:val="00B21CFF"/>
    <w:rsid w:val="00B21F88"/>
    <w:rsid w:val="00B21F94"/>
    <w:rsid w:val="00B22D9C"/>
    <w:rsid w:val="00B22EB3"/>
    <w:rsid w:val="00B23AA8"/>
    <w:rsid w:val="00B249BE"/>
    <w:rsid w:val="00B24CAE"/>
    <w:rsid w:val="00B24CD8"/>
    <w:rsid w:val="00B24F6C"/>
    <w:rsid w:val="00B254CC"/>
    <w:rsid w:val="00B26462"/>
    <w:rsid w:val="00B265C2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2996"/>
    <w:rsid w:val="00B3300B"/>
    <w:rsid w:val="00B33EAC"/>
    <w:rsid w:val="00B34FE3"/>
    <w:rsid w:val="00B351BF"/>
    <w:rsid w:val="00B35772"/>
    <w:rsid w:val="00B37214"/>
    <w:rsid w:val="00B3726F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817"/>
    <w:rsid w:val="00B45224"/>
    <w:rsid w:val="00B452F1"/>
    <w:rsid w:val="00B46770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2968"/>
    <w:rsid w:val="00B532DB"/>
    <w:rsid w:val="00B5369D"/>
    <w:rsid w:val="00B53A19"/>
    <w:rsid w:val="00B54024"/>
    <w:rsid w:val="00B540DD"/>
    <w:rsid w:val="00B540EB"/>
    <w:rsid w:val="00B54F11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C0"/>
    <w:rsid w:val="00B62F04"/>
    <w:rsid w:val="00B630F0"/>
    <w:rsid w:val="00B6310E"/>
    <w:rsid w:val="00B63C32"/>
    <w:rsid w:val="00B63D74"/>
    <w:rsid w:val="00B63F8D"/>
    <w:rsid w:val="00B64805"/>
    <w:rsid w:val="00B64F1C"/>
    <w:rsid w:val="00B659F5"/>
    <w:rsid w:val="00B661DF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50DF"/>
    <w:rsid w:val="00B75F19"/>
    <w:rsid w:val="00B76024"/>
    <w:rsid w:val="00B769E9"/>
    <w:rsid w:val="00B76F36"/>
    <w:rsid w:val="00B77598"/>
    <w:rsid w:val="00B77BCE"/>
    <w:rsid w:val="00B77F1C"/>
    <w:rsid w:val="00B8008C"/>
    <w:rsid w:val="00B801EB"/>
    <w:rsid w:val="00B806F4"/>
    <w:rsid w:val="00B80AF5"/>
    <w:rsid w:val="00B80BDE"/>
    <w:rsid w:val="00B80CA4"/>
    <w:rsid w:val="00B81689"/>
    <w:rsid w:val="00B82B16"/>
    <w:rsid w:val="00B82CAD"/>
    <w:rsid w:val="00B834CA"/>
    <w:rsid w:val="00B83A24"/>
    <w:rsid w:val="00B843DA"/>
    <w:rsid w:val="00B8527A"/>
    <w:rsid w:val="00B855C8"/>
    <w:rsid w:val="00B85EE4"/>
    <w:rsid w:val="00B86D23"/>
    <w:rsid w:val="00B8782B"/>
    <w:rsid w:val="00B87F43"/>
    <w:rsid w:val="00B90055"/>
    <w:rsid w:val="00B90CB2"/>
    <w:rsid w:val="00B91537"/>
    <w:rsid w:val="00B9164F"/>
    <w:rsid w:val="00B92BDE"/>
    <w:rsid w:val="00B9325F"/>
    <w:rsid w:val="00B937BD"/>
    <w:rsid w:val="00B93D12"/>
    <w:rsid w:val="00B94250"/>
    <w:rsid w:val="00B94A90"/>
    <w:rsid w:val="00B95167"/>
    <w:rsid w:val="00B9524D"/>
    <w:rsid w:val="00B95973"/>
    <w:rsid w:val="00B95B22"/>
    <w:rsid w:val="00B96259"/>
    <w:rsid w:val="00B975B1"/>
    <w:rsid w:val="00B97753"/>
    <w:rsid w:val="00BA262A"/>
    <w:rsid w:val="00BA2889"/>
    <w:rsid w:val="00BA386C"/>
    <w:rsid w:val="00BA493D"/>
    <w:rsid w:val="00BA5FB1"/>
    <w:rsid w:val="00BA63C7"/>
    <w:rsid w:val="00BA6B94"/>
    <w:rsid w:val="00BA721A"/>
    <w:rsid w:val="00BA7359"/>
    <w:rsid w:val="00BA7722"/>
    <w:rsid w:val="00BB01BA"/>
    <w:rsid w:val="00BB0FE6"/>
    <w:rsid w:val="00BB114A"/>
    <w:rsid w:val="00BB191C"/>
    <w:rsid w:val="00BB23B8"/>
    <w:rsid w:val="00BB29AC"/>
    <w:rsid w:val="00BB2F18"/>
    <w:rsid w:val="00BB3D41"/>
    <w:rsid w:val="00BB5061"/>
    <w:rsid w:val="00BB5196"/>
    <w:rsid w:val="00BB5B9B"/>
    <w:rsid w:val="00BB6145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C726F"/>
    <w:rsid w:val="00BD040A"/>
    <w:rsid w:val="00BD201F"/>
    <w:rsid w:val="00BD23C1"/>
    <w:rsid w:val="00BD255A"/>
    <w:rsid w:val="00BD3B61"/>
    <w:rsid w:val="00BD3CD2"/>
    <w:rsid w:val="00BD3E64"/>
    <w:rsid w:val="00BD5151"/>
    <w:rsid w:val="00BD6A2D"/>
    <w:rsid w:val="00BD6F10"/>
    <w:rsid w:val="00BD734E"/>
    <w:rsid w:val="00BD7985"/>
    <w:rsid w:val="00BE02D3"/>
    <w:rsid w:val="00BE1140"/>
    <w:rsid w:val="00BE1793"/>
    <w:rsid w:val="00BE1D0C"/>
    <w:rsid w:val="00BE2D07"/>
    <w:rsid w:val="00BE3E57"/>
    <w:rsid w:val="00BE428B"/>
    <w:rsid w:val="00BE4681"/>
    <w:rsid w:val="00BE49F3"/>
    <w:rsid w:val="00BE6361"/>
    <w:rsid w:val="00BE645D"/>
    <w:rsid w:val="00BE7033"/>
    <w:rsid w:val="00BE737A"/>
    <w:rsid w:val="00BF0FC3"/>
    <w:rsid w:val="00BF0FD8"/>
    <w:rsid w:val="00BF1613"/>
    <w:rsid w:val="00BF1F6F"/>
    <w:rsid w:val="00BF242A"/>
    <w:rsid w:val="00BF2755"/>
    <w:rsid w:val="00BF2904"/>
    <w:rsid w:val="00BF2CF5"/>
    <w:rsid w:val="00BF307F"/>
    <w:rsid w:val="00BF311E"/>
    <w:rsid w:val="00BF3370"/>
    <w:rsid w:val="00BF368F"/>
    <w:rsid w:val="00BF4169"/>
    <w:rsid w:val="00BF5A1C"/>
    <w:rsid w:val="00BF60F5"/>
    <w:rsid w:val="00BF66B1"/>
    <w:rsid w:val="00BF6FDE"/>
    <w:rsid w:val="00BF7356"/>
    <w:rsid w:val="00C01376"/>
    <w:rsid w:val="00C01B40"/>
    <w:rsid w:val="00C01D1E"/>
    <w:rsid w:val="00C02A31"/>
    <w:rsid w:val="00C03490"/>
    <w:rsid w:val="00C036FD"/>
    <w:rsid w:val="00C040FD"/>
    <w:rsid w:val="00C0415A"/>
    <w:rsid w:val="00C05890"/>
    <w:rsid w:val="00C06A92"/>
    <w:rsid w:val="00C076F7"/>
    <w:rsid w:val="00C07847"/>
    <w:rsid w:val="00C07C69"/>
    <w:rsid w:val="00C07CC2"/>
    <w:rsid w:val="00C07F98"/>
    <w:rsid w:val="00C10324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6111"/>
    <w:rsid w:val="00C162E1"/>
    <w:rsid w:val="00C16568"/>
    <w:rsid w:val="00C16A5C"/>
    <w:rsid w:val="00C16E4A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12FC"/>
    <w:rsid w:val="00C32CD4"/>
    <w:rsid w:val="00C33094"/>
    <w:rsid w:val="00C33208"/>
    <w:rsid w:val="00C3336E"/>
    <w:rsid w:val="00C335A9"/>
    <w:rsid w:val="00C34190"/>
    <w:rsid w:val="00C34912"/>
    <w:rsid w:val="00C351C8"/>
    <w:rsid w:val="00C35A9A"/>
    <w:rsid w:val="00C369FC"/>
    <w:rsid w:val="00C375EC"/>
    <w:rsid w:val="00C37ED5"/>
    <w:rsid w:val="00C40352"/>
    <w:rsid w:val="00C404E0"/>
    <w:rsid w:val="00C40AF4"/>
    <w:rsid w:val="00C41865"/>
    <w:rsid w:val="00C43116"/>
    <w:rsid w:val="00C43809"/>
    <w:rsid w:val="00C43DDE"/>
    <w:rsid w:val="00C44AA3"/>
    <w:rsid w:val="00C44BC8"/>
    <w:rsid w:val="00C45145"/>
    <w:rsid w:val="00C46302"/>
    <w:rsid w:val="00C46510"/>
    <w:rsid w:val="00C47932"/>
    <w:rsid w:val="00C504C5"/>
    <w:rsid w:val="00C50E63"/>
    <w:rsid w:val="00C51088"/>
    <w:rsid w:val="00C52146"/>
    <w:rsid w:val="00C5299B"/>
    <w:rsid w:val="00C52C39"/>
    <w:rsid w:val="00C52CB9"/>
    <w:rsid w:val="00C53E88"/>
    <w:rsid w:val="00C551BA"/>
    <w:rsid w:val="00C5534A"/>
    <w:rsid w:val="00C555D6"/>
    <w:rsid w:val="00C55C45"/>
    <w:rsid w:val="00C5641C"/>
    <w:rsid w:val="00C564A6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2731"/>
    <w:rsid w:val="00C72C5A"/>
    <w:rsid w:val="00C7315E"/>
    <w:rsid w:val="00C73E31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A0E91"/>
    <w:rsid w:val="00CA12AA"/>
    <w:rsid w:val="00CA1555"/>
    <w:rsid w:val="00CA1BBD"/>
    <w:rsid w:val="00CA4237"/>
    <w:rsid w:val="00CA4B8B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967"/>
    <w:rsid w:val="00CB396C"/>
    <w:rsid w:val="00CB42CE"/>
    <w:rsid w:val="00CB4A73"/>
    <w:rsid w:val="00CB4D68"/>
    <w:rsid w:val="00CB6CE9"/>
    <w:rsid w:val="00CB70C2"/>
    <w:rsid w:val="00CC049A"/>
    <w:rsid w:val="00CC0A49"/>
    <w:rsid w:val="00CC0D5E"/>
    <w:rsid w:val="00CC2C79"/>
    <w:rsid w:val="00CC34E6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4028"/>
    <w:rsid w:val="00CE4041"/>
    <w:rsid w:val="00CE4335"/>
    <w:rsid w:val="00CE4A53"/>
    <w:rsid w:val="00CE4C26"/>
    <w:rsid w:val="00CE50C9"/>
    <w:rsid w:val="00CE5101"/>
    <w:rsid w:val="00CE5299"/>
    <w:rsid w:val="00CE564A"/>
    <w:rsid w:val="00CE5910"/>
    <w:rsid w:val="00CE72A8"/>
    <w:rsid w:val="00CE7517"/>
    <w:rsid w:val="00CE7720"/>
    <w:rsid w:val="00CE7834"/>
    <w:rsid w:val="00CF0272"/>
    <w:rsid w:val="00CF143A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22C4"/>
    <w:rsid w:val="00D0245E"/>
    <w:rsid w:val="00D02E31"/>
    <w:rsid w:val="00D031EA"/>
    <w:rsid w:val="00D03434"/>
    <w:rsid w:val="00D0379B"/>
    <w:rsid w:val="00D047E8"/>
    <w:rsid w:val="00D04FE3"/>
    <w:rsid w:val="00D05A16"/>
    <w:rsid w:val="00D05F86"/>
    <w:rsid w:val="00D061B0"/>
    <w:rsid w:val="00D0689B"/>
    <w:rsid w:val="00D07269"/>
    <w:rsid w:val="00D0756A"/>
    <w:rsid w:val="00D07AE2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D8E"/>
    <w:rsid w:val="00D22839"/>
    <w:rsid w:val="00D23576"/>
    <w:rsid w:val="00D24500"/>
    <w:rsid w:val="00D248FF"/>
    <w:rsid w:val="00D24A01"/>
    <w:rsid w:val="00D25410"/>
    <w:rsid w:val="00D257F1"/>
    <w:rsid w:val="00D25E3F"/>
    <w:rsid w:val="00D26453"/>
    <w:rsid w:val="00D27167"/>
    <w:rsid w:val="00D274A6"/>
    <w:rsid w:val="00D27C6C"/>
    <w:rsid w:val="00D27EC9"/>
    <w:rsid w:val="00D27F71"/>
    <w:rsid w:val="00D3094C"/>
    <w:rsid w:val="00D30987"/>
    <w:rsid w:val="00D32393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5477"/>
    <w:rsid w:val="00D35584"/>
    <w:rsid w:val="00D355FF"/>
    <w:rsid w:val="00D3560F"/>
    <w:rsid w:val="00D36565"/>
    <w:rsid w:val="00D36AA8"/>
    <w:rsid w:val="00D36ECC"/>
    <w:rsid w:val="00D371A3"/>
    <w:rsid w:val="00D371D3"/>
    <w:rsid w:val="00D40366"/>
    <w:rsid w:val="00D4058D"/>
    <w:rsid w:val="00D406B0"/>
    <w:rsid w:val="00D40DE7"/>
    <w:rsid w:val="00D42FAF"/>
    <w:rsid w:val="00D4317B"/>
    <w:rsid w:val="00D432EA"/>
    <w:rsid w:val="00D43572"/>
    <w:rsid w:val="00D43EF3"/>
    <w:rsid w:val="00D44848"/>
    <w:rsid w:val="00D44CF5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98F"/>
    <w:rsid w:val="00D50736"/>
    <w:rsid w:val="00D50C00"/>
    <w:rsid w:val="00D51155"/>
    <w:rsid w:val="00D51F7E"/>
    <w:rsid w:val="00D51FCD"/>
    <w:rsid w:val="00D52093"/>
    <w:rsid w:val="00D52628"/>
    <w:rsid w:val="00D52E28"/>
    <w:rsid w:val="00D531CC"/>
    <w:rsid w:val="00D5360E"/>
    <w:rsid w:val="00D53711"/>
    <w:rsid w:val="00D54362"/>
    <w:rsid w:val="00D54752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12D"/>
    <w:rsid w:val="00D6772D"/>
    <w:rsid w:val="00D677ED"/>
    <w:rsid w:val="00D7053D"/>
    <w:rsid w:val="00D7077E"/>
    <w:rsid w:val="00D71B22"/>
    <w:rsid w:val="00D72A7A"/>
    <w:rsid w:val="00D73CCD"/>
    <w:rsid w:val="00D74194"/>
    <w:rsid w:val="00D7432A"/>
    <w:rsid w:val="00D74B22"/>
    <w:rsid w:val="00D7501A"/>
    <w:rsid w:val="00D75277"/>
    <w:rsid w:val="00D75477"/>
    <w:rsid w:val="00D754A7"/>
    <w:rsid w:val="00D760FC"/>
    <w:rsid w:val="00D764CF"/>
    <w:rsid w:val="00D76B38"/>
    <w:rsid w:val="00D76B7C"/>
    <w:rsid w:val="00D76FC3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FEB"/>
    <w:rsid w:val="00D85313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26CC"/>
    <w:rsid w:val="00D94597"/>
    <w:rsid w:val="00D94D1F"/>
    <w:rsid w:val="00D94F5B"/>
    <w:rsid w:val="00D961A6"/>
    <w:rsid w:val="00D97015"/>
    <w:rsid w:val="00D9708C"/>
    <w:rsid w:val="00D97A3A"/>
    <w:rsid w:val="00D97C98"/>
    <w:rsid w:val="00D97EB3"/>
    <w:rsid w:val="00DA0747"/>
    <w:rsid w:val="00DA0D30"/>
    <w:rsid w:val="00DA23F9"/>
    <w:rsid w:val="00DA256B"/>
    <w:rsid w:val="00DA2F63"/>
    <w:rsid w:val="00DA3488"/>
    <w:rsid w:val="00DA3AAB"/>
    <w:rsid w:val="00DA4ADB"/>
    <w:rsid w:val="00DA5815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A9E"/>
    <w:rsid w:val="00DB4C3C"/>
    <w:rsid w:val="00DB4E41"/>
    <w:rsid w:val="00DB5895"/>
    <w:rsid w:val="00DB5BAD"/>
    <w:rsid w:val="00DB727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F4A"/>
    <w:rsid w:val="00DD1083"/>
    <w:rsid w:val="00DD1210"/>
    <w:rsid w:val="00DD2744"/>
    <w:rsid w:val="00DD27F5"/>
    <w:rsid w:val="00DD2D13"/>
    <w:rsid w:val="00DD3E6D"/>
    <w:rsid w:val="00DD40F1"/>
    <w:rsid w:val="00DD588C"/>
    <w:rsid w:val="00DD599E"/>
    <w:rsid w:val="00DD6487"/>
    <w:rsid w:val="00DD66F2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40A0"/>
    <w:rsid w:val="00DE40D2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B84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E0022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98E"/>
    <w:rsid w:val="00E10BA2"/>
    <w:rsid w:val="00E11A21"/>
    <w:rsid w:val="00E11CF7"/>
    <w:rsid w:val="00E12116"/>
    <w:rsid w:val="00E1244D"/>
    <w:rsid w:val="00E12472"/>
    <w:rsid w:val="00E13BFD"/>
    <w:rsid w:val="00E1523E"/>
    <w:rsid w:val="00E1588B"/>
    <w:rsid w:val="00E15E29"/>
    <w:rsid w:val="00E172B8"/>
    <w:rsid w:val="00E17583"/>
    <w:rsid w:val="00E17636"/>
    <w:rsid w:val="00E177F1"/>
    <w:rsid w:val="00E17E1E"/>
    <w:rsid w:val="00E204B5"/>
    <w:rsid w:val="00E217CE"/>
    <w:rsid w:val="00E218CC"/>
    <w:rsid w:val="00E21ABB"/>
    <w:rsid w:val="00E2280F"/>
    <w:rsid w:val="00E22B44"/>
    <w:rsid w:val="00E22B8A"/>
    <w:rsid w:val="00E22FFF"/>
    <w:rsid w:val="00E231ED"/>
    <w:rsid w:val="00E24191"/>
    <w:rsid w:val="00E242B5"/>
    <w:rsid w:val="00E2457A"/>
    <w:rsid w:val="00E24898"/>
    <w:rsid w:val="00E248B9"/>
    <w:rsid w:val="00E25946"/>
    <w:rsid w:val="00E25C0E"/>
    <w:rsid w:val="00E2626E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403D"/>
    <w:rsid w:val="00E35911"/>
    <w:rsid w:val="00E36102"/>
    <w:rsid w:val="00E37953"/>
    <w:rsid w:val="00E41101"/>
    <w:rsid w:val="00E416C2"/>
    <w:rsid w:val="00E41E39"/>
    <w:rsid w:val="00E4261F"/>
    <w:rsid w:val="00E44A04"/>
    <w:rsid w:val="00E452C7"/>
    <w:rsid w:val="00E45378"/>
    <w:rsid w:val="00E45BFB"/>
    <w:rsid w:val="00E45FF5"/>
    <w:rsid w:val="00E463F4"/>
    <w:rsid w:val="00E475CD"/>
    <w:rsid w:val="00E47911"/>
    <w:rsid w:val="00E47A81"/>
    <w:rsid w:val="00E50127"/>
    <w:rsid w:val="00E502E9"/>
    <w:rsid w:val="00E512BC"/>
    <w:rsid w:val="00E512F4"/>
    <w:rsid w:val="00E52095"/>
    <w:rsid w:val="00E52174"/>
    <w:rsid w:val="00E52414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43C8"/>
    <w:rsid w:val="00E6546B"/>
    <w:rsid w:val="00E658F9"/>
    <w:rsid w:val="00E66B10"/>
    <w:rsid w:val="00E66FB9"/>
    <w:rsid w:val="00E707CB"/>
    <w:rsid w:val="00E70B43"/>
    <w:rsid w:val="00E70CA5"/>
    <w:rsid w:val="00E70E03"/>
    <w:rsid w:val="00E72FF2"/>
    <w:rsid w:val="00E7355D"/>
    <w:rsid w:val="00E73C15"/>
    <w:rsid w:val="00E7482E"/>
    <w:rsid w:val="00E757EB"/>
    <w:rsid w:val="00E75F83"/>
    <w:rsid w:val="00E760DB"/>
    <w:rsid w:val="00E7613D"/>
    <w:rsid w:val="00E76716"/>
    <w:rsid w:val="00E76C54"/>
    <w:rsid w:val="00E7772A"/>
    <w:rsid w:val="00E77C73"/>
    <w:rsid w:val="00E803CC"/>
    <w:rsid w:val="00E80A43"/>
    <w:rsid w:val="00E8190A"/>
    <w:rsid w:val="00E81AA1"/>
    <w:rsid w:val="00E82CEC"/>
    <w:rsid w:val="00E83848"/>
    <w:rsid w:val="00E83977"/>
    <w:rsid w:val="00E84501"/>
    <w:rsid w:val="00E850B8"/>
    <w:rsid w:val="00E854D5"/>
    <w:rsid w:val="00E85624"/>
    <w:rsid w:val="00E85892"/>
    <w:rsid w:val="00E85A6E"/>
    <w:rsid w:val="00E87E7C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648B"/>
    <w:rsid w:val="00E968EC"/>
    <w:rsid w:val="00E96D2E"/>
    <w:rsid w:val="00E97238"/>
    <w:rsid w:val="00E97EE1"/>
    <w:rsid w:val="00E97F30"/>
    <w:rsid w:val="00EA1574"/>
    <w:rsid w:val="00EA15D0"/>
    <w:rsid w:val="00EA244B"/>
    <w:rsid w:val="00EA2560"/>
    <w:rsid w:val="00EA3AEC"/>
    <w:rsid w:val="00EA4E0E"/>
    <w:rsid w:val="00EA5316"/>
    <w:rsid w:val="00EA58F6"/>
    <w:rsid w:val="00EA6294"/>
    <w:rsid w:val="00EA695C"/>
    <w:rsid w:val="00EA6AD1"/>
    <w:rsid w:val="00EA6DBA"/>
    <w:rsid w:val="00EA777A"/>
    <w:rsid w:val="00EA7F50"/>
    <w:rsid w:val="00EB018C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7CB"/>
    <w:rsid w:val="00EB480D"/>
    <w:rsid w:val="00EB4B6B"/>
    <w:rsid w:val="00EB4FE2"/>
    <w:rsid w:val="00EB52AB"/>
    <w:rsid w:val="00EB5BA3"/>
    <w:rsid w:val="00EB64E2"/>
    <w:rsid w:val="00EB656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4705"/>
    <w:rsid w:val="00EC4847"/>
    <w:rsid w:val="00EC565B"/>
    <w:rsid w:val="00EC597C"/>
    <w:rsid w:val="00ED054A"/>
    <w:rsid w:val="00ED0FC7"/>
    <w:rsid w:val="00ED1029"/>
    <w:rsid w:val="00ED1B05"/>
    <w:rsid w:val="00ED2583"/>
    <w:rsid w:val="00ED3702"/>
    <w:rsid w:val="00ED3F1C"/>
    <w:rsid w:val="00ED4842"/>
    <w:rsid w:val="00ED49EF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5630"/>
    <w:rsid w:val="00EE59E2"/>
    <w:rsid w:val="00EE6A51"/>
    <w:rsid w:val="00EE7848"/>
    <w:rsid w:val="00EE7ECE"/>
    <w:rsid w:val="00EF046C"/>
    <w:rsid w:val="00EF0941"/>
    <w:rsid w:val="00EF0DB8"/>
    <w:rsid w:val="00EF1B50"/>
    <w:rsid w:val="00EF43EC"/>
    <w:rsid w:val="00EF444F"/>
    <w:rsid w:val="00EF454D"/>
    <w:rsid w:val="00EF4D9E"/>
    <w:rsid w:val="00EF4FC1"/>
    <w:rsid w:val="00EF56D2"/>
    <w:rsid w:val="00EF5723"/>
    <w:rsid w:val="00EF5859"/>
    <w:rsid w:val="00EF5B6C"/>
    <w:rsid w:val="00EF5C26"/>
    <w:rsid w:val="00EF5E9F"/>
    <w:rsid w:val="00EF6AA4"/>
    <w:rsid w:val="00EF6CDA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599"/>
    <w:rsid w:val="00F0782B"/>
    <w:rsid w:val="00F0783B"/>
    <w:rsid w:val="00F07D96"/>
    <w:rsid w:val="00F10133"/>
    <w:rsid w:val="00F10977"/>
    <w:rsid w:val="00F10D2B"/>
    <w:rsid w:val="00F118A6"/>
    <w:rsid w:val="00F12136"/>
    <w:rsid w:val="00F1217F"/>
    <w:rsid w:val="00F12F79"/>
    <w:rsid w:val="00F13916"/>
    <w:rsid w:val="00F13AC2"/>
    <w:rsid w:val="00F144A8"/>
    <w:rsid w:val="00F147FB"/>
    <w:rsid w:val="00F150A7"/>
    <w:rsid w:val="00F15282"/>
    <w:rsid w:val="00F15515"/>
    <w:rsid w:val="00F165F9"/>
    <w:rsid w:val="00F16AD0"/>
    <w:rsid w:val="00F179F6"/>
    <w:rsid w:val="00F20978"/>
    <w:rsid w:val="00F209FC"/>
    <w:rsid w:val="00F218F1"/>
    <w:rsid w:val="00F22940"/>
    <w:rsid w:val="00F232B9"/>
    <w:rsid w:val="00F2382F"/>
    <w:rsid w:val="00F2393F"/>
    <w:rsid w:val="00F2427F"/>
    <w:rsid w:val="00F2524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3EB0"/>
    <w:rsid w:val="00F34504"/>
    <w:rsid w:val="00F34CEF"/>
    <w:rsid w:val="00F34EED"/>
    <w:rsid w:val="00F35700"/>
    <w:rsid w:val="00F3624F"/>
    <w:rsid w:val="00F36CDD"/>
    <w:rsid w:val="00F370FA"/>
    <w:rsid w:val="00F3752F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842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FE8"/>
    <w:rsid w:val="00F52139"/>
    <w:rsid w:val="00F52A8E"/>
    <w:rsid w:val="00F52A95"/>
    <w:rsid w:val="00F53BFB"/>
    <w:rsid w:val="00F53E64"/>
    <w:rsid w:val="00F543CF"/>
    <w:rsid w:val="00F547EF"/>
    <w:rsid w:val="00F54BDB"/>
    <w:rsid w:val="00F54E49"/>
    <w:rsid w:val="00F55087"/>
    <w:rsid w:val="00F55B31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A4C"/>
    <w:rsid w:val="00F62A13"/>
    <w:rsid w:val="00F62ACB"/>
    <w:rsid w:val="00F62B07"/>
    <w:rsid w:val="00F63219"/>
    <w:rsid w:val="00F642F9"/>
    <w:rsid w:val="00F65ABA"/>
    <w:rsid w:val="00F65E0F"/>
    <w:rsid w:val="00F67672"/>
    <w:rsid w:val="00F70F82"/>
    <w:rsid w:val="00F71274"/>
    <w:rsid w:val="00F714AD"/>
    <w:rsid w:val="00F71A8A"/>
    <w:rsid w:val="00F72681"/>
    <w:rsid w:val="00F729D7"/>
    <w:rsid w:val="00F72E0F"/>
    <w:rsid w:val="00F74821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456"/>
    <w:rsid w:val="00F81B87"/>
    <w:rsid w:val="00F81D07"/>
    <w:rsid w:val="00F81DD4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9007A"/>
    <w:rsid w:val="00F901AB"/>
    <w:rsid w:val="00F909FF"/>
    <w:rsid w:val="00F90A94"/>
    <w:rsid w:val="00F90CDE"/>
    <w:rsid w:val="00F91621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BD2"/>
    <w:rsid w:val="00F94C7D"/>
    <w:rsid w:val="00F950CA"/>
    <w:rsid w:val="00F958AB"/>
    <w:rsid w:val="00F95999"/>
    <w:rsid w:val="00F963EA"/>
    <w:rsid w:val="00F96717"/>
    <w:rsid w:val="00F96958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59"/>
    <w:rsid w:val="00FA1E5A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EF1"/>
    <w:rsid w:val="00FB3387"/>
    <w:rsid w:val="00FB453A"/>
    <w:rsid w:val="00FB457E"/>
    <w:rsid w:val="00FB55A6"/>
    <w:rsid w:val="00FB7117"/>
    <w:rsid w:val="00FB7F82"/>
    <w:rsid w:val="00FC04D5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C9A"/>
    <w:rsid w:val="00FD1DCB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652"/>
    <w:rsid w:val="00FE2847"/>
    <w:rsid w:val="00FE342E"/>
    <w:rsid w:val="00FE38ED"/>
    <w:rsid w:val="00FE3BC5"/>
    <w:rsid w:val="00FE3D2E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149610B4-985B-4276-A243-41DDD211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3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552C7-F86B-4F65-8693-CC7335DAA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678</TotalTime>
  <Pages>38</Pages>
  <Words>6222</Words>
  <Characters>35470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41609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128</cp:revision>
  <cp:lastPrinted>2020-08-14T06:01:00Z</cp:lastPrinted>
  <dcterms:created xsi:type="dcterms:W3CDTF">2020-08-01T07:06:00Z</dcterms:created>
  <dcterms:modified xsi:type="dcterms:W3CDTF">2020-08-14T07:24:00Z</dcterms:modified>
</cp:coreProperties>
</file>