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F3A4D" w14:textId="127F391C" w:rsidR="00DB308D" w:rsidRPr="00AF5F4A" w:rsidRDefault="00DB308D" w:rsidP="00DD23C9">
      <w:pPr>
        <w:pStyle w:val="Reference"/>
        <w:rPr>
          <w:lang w:val="en-US"/>
        </w:rPr>
      </w:pPr>
    </w:p>
    <w:p w14:paraId="7555CD51" w14:textId="5C463642" w:rsidR="00AD3B26" w:rsidRPr="00A52E1B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proofErr w:type="spellStart"/>
      <w:r w:rsidR="00637EE6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</w:t>
      </w:r>
      <w:proofErr w:type="spellEnd"/>
      <w:r w:rsidR="00637EE6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ลอน จำกัด (มหาชน)</w:t>
      </w:r>
    </w:p>
    <w:p w14:paraId="77B2815A" w14:textId="2F35299A" w:rsidR="003F16DE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3857DB1" w14:textId="7B28B37A" w:rsidR="00A05F0A" w:rsidRPr="00BA075A" w:rsidRDefault="008A47CF" w:rsidP="008A47C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ข้าพเจ้าได้สอบทานงบแสดงฐานะการเงินรวม</w:t>
      </w:r>
      <w:r w:rsidR="00DB3E06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ของบริษัท </w:t>
      </w:r>
      <w:proofErr w:type="spellStart"/>
      <w:r w:rsidR="00DB3E06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ไพ</w:t>
      </w:r>
      <w:proofErr w:type="spellEnd"/>
      <w:r w:rsidR="00DB3E06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ลอน จำกัด (มหาชน)</w:t>
      </w:r>
      <w:r w:rsidR="00DB3E06" w:rsidRPr="00BA075A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DB3E06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และบริษัทย่อย</w:t>
      </w:r>
      <w:r w:rsidR="00BA075A" w:rsidRPr="00BA075A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และเฉพาะของบริษัท </w:t>
      </w:r>
      <w:proofErr w:type="spellStart"/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ไพ</w:t>
      </w:r>
      <w:proofErr w:type="spellEnd"/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ลอน จำกัด (มหาชน)</w:t>
      </w:r>
      <w:r w:rsidR="00DB3E06" w:rsidRPr="00BA075A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ณ วันที่ </w:t>
      </w:r>
      <w:r w:rsidRPr="00BA075A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30 </w:t>
      </w:r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มิถุนายน </w:t>
      </w:r>
      <w:r w:rsidRPr="00BA075A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2563</w:t>
      </w:r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งบกำไรขาดทุนและกำไรขาดทุน</w:t>
      </w:r>
      <w:r w:rsidRPr="00BA075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เบ็ดเสร็จอื่นรวมและเฉพาะของบริษัท สำหรับงวดสามเดือนและหกเดือนสิ้นสุดวันที่ </w:t>
      </w:r>
      <w:r w:rsidRPr="00BA075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30 </w:t>
      </w:r>
      <w:r w:rsidRPr="00BA075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มิถุนายน </w:t>
      </w:r>
      <w:r w:rsidRPr="00BA075A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2563</w:t>
      </w:r>
      <w:r w:rsidRPr="00BA075A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233EDD" w:rsidRPr="00BA075A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="00E114D3" w:rsidRPr="00BA075A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="00E114D3" w:rsidRPr="00BA075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BA075A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BA075A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BA075A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="00E114D3" w:rsidRPr="00BA075A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E114D3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เฉพาะของบริษัท</w:t>
      </w:r>
      <w:r w:rsidR="00E114D3" w:rsidRPr="00BA075A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233EDD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สำหรับงวด</w:t>
      </w:r>
      <w:r w:rsidR="00BE3448" w:rsidRPr="00BA075A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หก</w:t>
      </w:r>
      <w:r w:rsidR="00233EDD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เดือนสิ้นสุด</w:t>
      </w:r>
      <w:r w:rsidR="00E114D3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="00E114D3" w:rsidRPr="00BA075A">
        <w:rPr>
          <w:rFonts w:ascii="Angsana New" w:hAnsi="Angsana New" w:cs="Angsana New"/>
          <w:sz w:val="32"/>
          <w:szCs w:val="32"/>
          <w:cs/>
          <w:lang w:bidi="th-TH"/>
        </w:rPr>
        <w:t>กาล</w:t>
      </w:r>
      <w:r w:rsidR="00E114D3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แบบย่อ </w:t>
      </w:r>
      <w:r w:rsidR="00E114D3" w:rsidRPr="00BA075A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>ซึ่งผู้บ</w:t>
      </w:r>
      <w:r w:rsidR="00E114D3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="00E114D3" w:rsidRPr="00BA075A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="00E114D3" w:rsidRPr="00BA075A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E114D3" w:rsidRPr="00BA075A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="00E114D3" w:rsidRPr="00BA075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ผู้รับผิดชอบในการรายงานให้ข้อสรุปเกี่ยวกับข้อมูลทางการเงินระหว่างกาลดังกล่าวจากผลการสอบทาน</w:t>
      </w:r>
      <w:r w:rsidR="00E114D3" w:rsidRPr="00BA075A">
        <w:rPr>
          <w:rFonts w:ascii="Angsana New" w:hAnsi="Angsana New" w:cs="Angsana New"/>
          <w:sz w:val="32"/>
          <w:szCs w:val="32"/>
          <w:cs/>
          <w:lang w:bidi="th-TH"/>
        </w:rPr>
        <w:t>ของข้าพเจ้า</w:t>
      </w:r>
    </w:p>
    <w:p w14:paraId="63B7B407" w14:textId="77777777" w:rsidR="00CD4D4E" w:rsidRPr="00A52E1B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DD23C9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AA599F5" w14:textId="5E3C0F19" w:rsidR="00A05F0A" w:rsidRPr="00DD23C9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DD23C9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DD23C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DD23C9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A52E1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proofErr w:type="spellStart"/>
      <w:r w:rsidRPr="00DD23C9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ทํา</w:t>
      </w:r>
      <w:proofErr w:type="spellEnd"/>
      <w:r w:rsidRPr="00DD23C9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DD23C9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DD23C9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77777777" w:rsidR="0028089B" w:rsidRPr="00A52E1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57BEE847" w14:textId="77777777" w:rsidR="00330AA1" w:rsidRPr="00DD23C9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70DEE9F" w14:textId="17E07946" w:rsidR="00A05F0A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ทํา</w:t>
      </w:r>
      <w:proofErr w:type="spellEnd"/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9993D36" w14:textId="4BE96072" w:rsidR="00121FA9" w:rsidRDefault="00121FA9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325D4A6" w14:textId="77777777" w:rsidR="00121FA9" w:rsidRPr="00A52E1B" w:rsidRDefault="00121FA9" w:rsidP="00DD23C9">
      <w:pPr>
        <w:spacing w:after="0" w:line="240" w:lineRule="auto"/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14:paraId="5E20F5E7" w14:textId="77777777" w:rsidR="006E12E7" w:rsidRPr="00A52E1B" w:rsidRDefault="006E12E7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เรื่องอื่น</w:t>
      </w:r>
    </w:p>
    <w:p w14:paraId="1AFEA72C" w14:textId="77777777" w:rsidR="006E12E7" w:rsidRPr="00DD23C9" w:rsidRDefault="006E12E7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6841462C" w14:textId="34C18F13" w:rsidR="006E12E7" w:rsidRPr="00BA075A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B65F3">
        <w:rPr>
          <w:rFonts w:ascii="Angsana New" w:hAnsi="Angsana New" w:cs="Angsana New"/>
          <w:sz w:val="32"/>
          <w:szCs w:val="32"/>
          <w:cs/>
          <w:lang w:bidi="th-TH"/>
        </w:rPr>
        <w:t xml:space="preserve">งบแสดงฐานะการเงินรวมของบริษัท </w:t>
      </w:r>
      <w:proofErr w:type="spellStart"/>
      <w:r w:rsidRPr="005B65F3">
        <w:rPr>
          <w:rFonts w:ascii="Angsana New" w:hAnsi="Angsana New" w:cs="Angsana New"/>
          <w:sz w:val="32"/>
          <w:szCs w:val="32"/>
          <w:cs/>
          <w:lang w:bidi="th-TH"/>
        </w:rPr>
        <w:t>ไพ</w:t>
      </w:r>
      <w:proofErr w:type="spellEnd"/>
      <w:r w:rsidRPr="005B65F3">
        <w:rPr>
          <w:rFonts w:ascii="Angsana New" w:hAnsi="Angsana New" w:cs="Angsana New"/>
          <w:sz w:val="32"/>
          <w:szCs w:val="32"/>
          <w:cs/>
          <w:lang w:bidi="th-TH"/>
        </w:rPr>
        <w:t>ลอน จำกัด (มหาชน) และบริษัทย่อย และงบแสดงฐานะ</w:t>
      </w:r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การเงินเฉพาะของบริษัท </w:t>
      </w:r>
      <w:proofErr w:type="spellStart"/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ไพ</w:t>
      </w:r>
      <w:proofErr w:type="spellEnd"/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ลอน จำกัด (มหาชน) ณ วันที่ </w:t>
      </w:r>
      <w:r w:rsidRPr="00DD23C9">
        <w:rPr>
          <w:rFonts w:ascii="Angsana New" w:hAnsi="Angsana New" w:cs="Angsana New"/>
          <w:spacing w:val="-8"/>
          <w:sz w:val="32"/>
          <w:szCs w:val="32"/>
        </w:rPr>
        <w:t>31</w:t>
      </w:r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ธันวาคม </w:t>
      </w:r>
      <w:r w:rsidRPr="00DD23C9">
        <w:rPr>
          <w:rFonts w:ascii="Angsana New" w:hAnsi="Angsana New" w:cs="Angsana New"/>
          <w:spacing w:val="-8"/>
          <w:sz w:val="32"/>
          <w:szCs w:val="32"/>
        </w:rPr>
        <w:t>256</w:t>
      </w:r>
      <w:r w:rsidR="008A5924" w:rsidRPr="00DD23C9">
        <w:rPr>
          <w:rFonts w:ascii="Angsana New" w:hAnsi="Angsana New" w:cs="Angsana New"/>
          <w:spacing w:val="-8"/>
          <w:sz w:val="32"/>
          <w:szCs w:val="32"/>
        </w:rPr>
        <w:t>2</w:t>
      </w:r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ที่แสดงเป็นข้อมูล</w:t>
      </w:r>
      <w:r w:rsidRPr="005B65F3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BA075A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ตรวจสอบโดยผู้สอบบัญชีอื่น โดยแสดงความเห็นอย่างไม่มีเงื่อนไขลงวันที่</w:t>
      </w:r>
      <w:r w:rsidRPr="00BA075A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BA075A">
        <w:rPr>
          <w:rFonts w:ascii="Angsana New" w:hAnsi="Angsana New" w:cs="Angsana New"/>
          <w:spacing w:val="4"/>
          <w:sz w:val="32"/>
          <w:szCs w:val="32"/>
        </w:rPr>
        <w:t xml:space="preserve">26 </w:t>
      </w:r>
      <w:r w:rsidRPr="00BA075A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กุมภาพันธ์ </w:t>
      </w:r>
      <w:r w:rsidRPr="00BA075A">
        <w:rPr>
          <w:rFonts w:ascii="Angsana New" w:hAnsi="Angsana New" w:cs="Angsana New"/>
          <w:spacing w:val="4"/>
          <w:sz w:val="32"/>
          <w:szCs w:val="32"/>
        </w:rPr>
        <w:t>256</w:t>
      </w:r>
      <w:r w:rsidR="008A5924" w:rsidRPr="00BA075A">
        <w:rPr>
          <w:rFonts w:ascii="Angsana New" w:hAnsi="Angsana New" w:cs="Angsana New"/>
          <w:spacing w:val="4"/>
          <w:sz w:val="32"/>
          <w:szCs w:val="32"/>
        </w:rPr>
        <w:t>3</w:t>
      </w:r>
      <w:r w:rsidR="00ED29E4" w:rsidRPr="00BA075A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="00927590" w:rsidRPr="00BA075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D51ADC" w:rsidRPr="00BA075A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="00D51ADC" w:rsidRPr="00BA075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สำหรับงวดสามเดือนและ</w:t>
      </w:r>
      <w:r w:rsidR="00D51ADC" w:rsidRPr="00BA075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หกเดือนสิ้นสุดวันที่ </w:t>
      </w:r>
      <w:r w:rsidR="00D51ADC" w:rsidRPr="00BA075A">
        <w:rPr>
          <w:rFonts w:ascii="Angsana New" w:hAnsi="Angsana New" w:cs="Angsana New"/>
          <w:sz w:val="32"/>
          <w:szCs w:val="32"/>
          <w:lang w:val="en-US" w:bidi="th-TH"/>
        </w:rPr>
        <w:t xml:space="preserve">30 </w:t>
      </w:r>
      <w:r w:rsidR="00D51ADC" w:rsidRPr="00BA075A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มิถุนายน </w:t>
      </w:r>
      <w:r w:rsidR="00D51ADC" w:rsidRPr="00BA075A">
        <w:rPr>
          <w:rFonts w:ascii="Angsana New" w:hAnsi="Angsana New" w:cs="Angsana New"/>
          <w:sz w:val="32"/>
          <w:szCs w:val="32"/>
          <w:lang w:val="en-US" w:bidi="th-TH"/>
        </w:rPr>
        <w:t xml:space="preserve">2562 </w:t>
      </w:r>
      <w:r w:rsidR="00927590" w:rsidRPr="00BA075A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527E02" w:rsidRPr="00BA075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27590" w:rsidRPr="00BA075A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9B0B89" w:rsidRPr="00BA075A">
        <w:rPr>
          <w:rFonts w:ascii="Angsana New" w:hAnsi="Angsana New" w:cs="Angsana New" w:hint="cs"/>
          <w:sz w:val="32"/>
          <w:szCs w:val="32"/>
          <w:cs/>
          <w:lang w:bidi="th-TH"/>
        </w:rPr>
        <w:t>หกเดือน</w:t>
      </w:r>
      <w:r w:rsidR="00927590" w:rsidRPr="00BA075A">
        <w:rPr>
          <w:rFonts w:ascii="Angsana New" w:hAnsi="Angsana New" w:cs="Angsana New"/>
          <w:sz w:val="32"/>
          <w:szCs w:val="32"/>
          <w:cs/>
          <w:lang w:bidi="th-TH"/>
        </w:rPr>
        <w:t>สิ้นสุดวัน</w:t>
      </w:r>
      <w:r w:rsidR="00A50449" w:rsidRPr="00BA075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เดียวกัน </w:t>
      </w:r>
      <w:r w:rsidR="003A1389" w:rsidRPr="00BA075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สอบทาน</w:t>
      </w:r>
      <w:r w:rsidR="00927590" w:rsidRPr="00BA075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โดยผู้สอบบัญชีอื่น ซึ่งแสดงความเห็นอย่างไม่มีเงื่อนไข</w:t>
      </w:r>
      <w:r w:rsidR="00927590" w:rsidRPr="00BA075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="00927590" w:rsidRPr="00BA075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ตามรายงานลงวันที่ </w:t>
      </w:r>
      <w:r w:rsidR="004669D9" w:rsidRPr="00BA075A">
        <w:rPr>
          <w:rFonts w:ascii="Angsana New" w:hAnsi="Angsana New" w:cs="Angsana New"/>
          <w:spacing w:val="-4"/>
          <w:sz w:val="32"/>
          <w:szCs w:val="32"/>
          <w:lang w:bidi="th-TH"/>
        </w:rPr>
        <w:t>14</w:t>
      </w:r>
      <w:r w:rsidR="00927590" w:rsidRPr="00BA075A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 </w:t>
      </w:r>
      <w:r w:rsidR="004669D9" w:rsidRPr="00BA075A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 xml:space="preserve">สิงหาคม </w:t>
      </w:r>
      <w:r w:rsidR="004669D9" w:rsidRPr="00BA075A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2562</w:t>
      </w:r>
    </w:p>
    <w:p w14:paraId="17D62AE8" w14:textId="0E38B3EA" w:rsidR="00DB18D9" w:rsidRDefault="00DB18D9" w:rsidP="00DD23C9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663C8508" w14:textId="3AC87EB7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8B20128" w14:textId="1FE32ABC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A52E1B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000E7D7" w14:textId="57CF7D1A" w:rsidR="007C5A37" w:rsidRPr="00A52E1B" w:rsidRDefault="007C5A37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proofErr w:type="spellStart"/>
      <w:r w:rsidR="00281DA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ภิ</w:t>
      </w:r>
      <w:proofErr w:type="spellEnd"/>
      <w:r w:rsidR="00281DA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ตินันท์</w:t>
      </w:r>
      <w:r w:rsidR="005B65F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021AE1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281DA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ภัทร</w:t>
      </w:r>
      <w:proofErr w:type="spellStart"/>
      <w:r w:rsidR="00281DA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กฤ</w:t>
      </w:r>
      <w:proofErr w:type="spellEnd"/>
      <w:r w:rsidR="00281DA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ติเดช</w:t>
      </w:r>
    </w:p>
    <w:p w14:paraId="170ECB0B" w14:textId="6EA3765E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2278824B" w:rsidR="00D20C85" w:rsidRPr="0028089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28089B">
        <w:rPr>
          <w:rFonts w:ascii="Angsana New" w:hAnsi="Angsana New" w:cs="Angsana New"/>
          <w:sz w:val="32"/>
          <w:szCs w:val="32"/>
          <w:lang w:val="en-US" w:bidi="th-TH"/>
        </w:rPr>
        <w:t>10467</w:t>
      </w:r>
    </w:p>
    <w:p w14:paraId="0D8BBA2C" w14:textId="4A8B9D15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A52E1B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>พราว</w:t>
      </w:r>
      <w:proofErr w:type="spellStart"/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>ด์</w:t>
      </w:r>
      <w:proofErr w:type="spellEnd"/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740E32" w14:textId="101076CD" w:rsidR="002A4A93" w:rsidRPr="002A4A93" w:rsidRDefault="00CC16D5" w:rsidP="002A4A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C16D5">
        <w:rPr>
          <w:rFonts w:ascii="Angsana New" w:hAnsi="Angsana New" w:cs="Angsana New"/>
          <w:sz w:val="32"/>
          <w:szCs w:val="32"/>
          <w:lang w:val="en-US" w:bidi="th-TH"/>
        </w:rPr>
        <w:t>14</w:t>
      </w:r>
      <w:r w:rsidR="00917F1E" w:rsidRPr="00CC16D5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420A01" w:rsidRPr="00CC16D5">
        <w:rPr>
          <w:rFonts w:ascii="Angsana New" w:hAnsi="Angsana New" w:cs="Angsana New" w:hint="cs"/>
          <w:sz w:val="32"/>
          <w:szCs w:val="32"/>
          <w:cs/>
          <w:lang w:val="en-US" w:bidi="th-TH"/>
        </w:rPr>
        <w:t>สิงห</w:t>
      </w:r>
      <w:r w:rsidR="00917F1E" w:rsidRPr="00CC16D5">
        <w:rPr>
          <w:rFonts w:ascii="Angsana New" w:hAnsi="Angsana New" w:cs="Angsana New"/>
          <w:sz w:val="32"/>
          <w:szCs w:val="32"/>
          <w:cs/>
          <w:lang w:val="en-US" w:bidi="th-TH"/>
        </w:rPr>
        <w:t>าคม</w:t>
      </w:r>
      <w:r w:rsidR="00927590" w:rsidRPr="00CC16D5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A45B61" w:rsidRPr="00CC16D5">
        <w:rPr>
          <w:rFonts w:ascii="Angsana New" w:hAnsi="Angsana New" w:cs="Angsana New" w:hint="cs"/>
          <w:sz w:val="32"/>
          <w:szCs w:val="32"/>
          <w:lang w:val="en-US" w:bidi="th-TH"/>
        </w:rPr>
        <w:t>3</w:t>
      </w:r>
    </w:p>
    <w:sectPr w:rsidR="002A4A93" w:rsidRPr="002A4A93" w:rsidSect="00BA075A">
      <w:headerReference w:type="even" r:id="rId11"/>
      <w:headerReference w:type="default" r:id="rId12"/>
      <w:headerReference w:type="first" r:id="rId13"/>
      <w:footerReference w:type="first" r:id="rId14"/>
      <w:pgSz w:w="11907" w:h="16840" w:code="9"/>
      <w:pgMar w:top="2160" w:right="1152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E51DD" w14:textId="77777777" w:rsidR="00457DEE" w:rsidRDefault="00457DEE">
      <w:r>
        <w:separator/>
      </w:r>
    </w:p>
  </w:endnote>
  <w:endnote w:type="continuationSeparator" w:id="0">
    <w:p w14:paraId="5CFEA84E" w14:textId="77777777" w:rsidR="00457DEE" w:rsidRDefault="0045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3192F3" w14:textId="4BDE9E8B" w:rsidR="00617651" w:rsidRDefault="00617651" w:rsidP="00617651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61581" w14:textId="77777777" w:rsidR="00457DEE" w:rsidRDefault="00457DEE">
      <w:bookmarkStart w:id="0" w:name="_Hlk482348182"/>
      <w:bookmarkEnd w:id="0"/>
      <w:r>
        <w:separator/>
      </w:r>
    </w:p>
  </w:footnote>
  <w:footnote w:type="continuationSeparator" w:id="0">
    <w:p w14:paraId="2D6764B7" w14:textId="77777777" w:rsidR="00457DEE" w:rsidRDefault="00457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406FB68D" w:rsidR="00B63D0E" w:rsidRDefault="00B63D0E" w:rsidP="00D96128">
    <w:pPr>
      <w:pStyle w:val="Header"/>
      <w:jc w:val="right"/>
    </w:pPr>
  </w:p>
  <w:p w14:paraId="6E8E3DA0" w14:textId="45CAAB35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59309718" w:rsidR="00D15EA5" w:rsidRDefault="00D15EA5" w:rsidP="005B0B76">
    <w:pPr>
      <w:pStyle w:val="Header"/>
      <w:tabs>
        <w:tab w:val="clear" w:pos="8562"/>
        <w:tab w:val="left" w:pos="5328"/>
      </w:tabs>
      <w:spacing w:after="1080"/>
    </w:pPr>
  </w:p>
  <w:p w14:paraId="38214B03" w14:textId="77777777" w:rsidR="00121FA9" w:rsidRDefault="00121FA9" w:rsidP="00121FA9">
    <w:pPr>
      <w:pStyle w:val="Header"/>
      <w:tabs>
        <w:tab w:val="clear" w:pos="8562"/>
        <w:tab w:val="left" w:pos="5328"/>
      </w:tabs>
      <w:spacing w:after="840"/>
    </w:pPr>
  </w:p>
  <w:p w14:paraId="1B1B7861" w14:textId="5E52B3BF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1" w:name="Footer3_tbl"/>
    <w:bookmarkEnd w:id="1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3F95"/>
    <w:rsid w:val="000E52CE"/>
    <w:rsid w:val="000F3AAB"/>
    <w:rsid w:val="000F6E25"/>
    <w:rsid w:val="001011DF"/>
    <w:rsid w:val="00107DF2"/>
    <w:rsid w:val="00112B69"/>
    <w:rsid w:val="00121FA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A4A93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30AA1"/>
    <w:rsid w:val="00335E5B"/>
    <w:rsid w:val="00354F5D"/>
    <w:rsid w:val="00365ECE"/>
    <w:rsid w:val="003744DA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0A0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57DEE"/>
    <w:rsid w:val="004669D9"/>
    <w:rsid w:val="00481FE7"/>
    <w:rsid w:val="0048532C"/>
    <w:rsid w:val="004865EB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627FF"/>
    <w:rsid w:val="00577D61"/>
    <w:rsid w:val="005822AC"/>
    <w:rsid w:val="005A7C19"/>
    <w:rsid w:val="005B0B76"/>
    <w:rsid w:val="005B405A"/>
    <w:rsid w:val="005B50CC"/>
    <w:rsid w:val="005B65F3"/>
    <w:rsid w:val="005C2CCB"/>
    <w:rsid w:val="005C6479"/>
    <w:rsid w:val="005C69FD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08EE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4FF7"/>
    <w:rsid w:val="00894ACE"/>
    <w:rsid w:val="008A47CF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95E23"/>
    <w:rsid w:val="009A1787"/>
    <w:rsid w:val="009A38A5"/>
    <w:rsid w:val="009A4F5A"/>
    <w:rsid w:val="009B0B89"/>
    <w:rsid w:val="009B1F44"/>
    <w:rsid w:val="009B4573"/>
    <w:rsid w:val="009C002A"/>
    <w:rsid w:val="009E278C"/>
    <w:rsid w:val="009E72B7"/>
    <w:rsid w:val="009F6EDC"/>
    <w:rsid w:val="009F7FB5"/>
    <w:rsid w:val="00A00C86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45B61"/>
    <w:rsid w:val="00A472D1"/>
    <w:rsid w:val="00A50449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075A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3448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63023"/>
    <w:rsid w:val="00C63743"/>
    <w:rsid w:val="00C71F97"/>
    <w:rsid w:val="00C76C6C"/>
    <w:rsid w:val="00C80EC5"/>
    <w:rsid w:val="00C86BB9"/>
    <w:rsid w:val="00C8772C"/>
    <w:rsid w:val="00CA43FD"/>
    <w:rsid w:val="00CB18EB"/>
    <w:rsid w:val="00CB441E"/>
    <w:rsid w:val="00CC16D5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1ADC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2C8"/>
    <w:rsid w:val="00DB0D30"/>
    <w:rsid w:val="00DB18D9"/>
    <w:rsid w:val="00DB308D"/>
    <w:rsid w:val="00DB3E06"/>
    <w:rsid w:val="00DB5F40"/>
    <w:rsid w:val="00DD1E47"/>
    <w:rsid w:val="00DD23C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07D1"/>
    <w:rsid w:val="00E9110B"/>
    <w:rsid w:val="00EA2B6F"/>
    <w:rsid w:val="00EB3478"/>
    <w:rsid w:val="00EB4B39"/>
    <w:rsid w:val="00EB6FE3"/>
    <w:rsid w:val="00ED29E4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12221A-68CD-481F-86A5-7803DD25F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nik.manu2000@gmail.com</cp:lastModifiedBy>
  <cp:revision>2</cp:revision>
  <cp:lastPrinted>2018-11-09T06:02:00Z</cp:lastPrinted>
  <dcterms:created xsi:type="dcterms:W3CDTF">2020-08-14T04:22:00Z</dcterms:created>
  <dcterms:modified xsi:type="dcterms:W3CDTF">2020-08-14T04:22:00Z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