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350BBD91" w:rsidR="00AD3B26" w:rsidRPr="000351D6" w:rsidRDefault="00AD3B26" w:rsidP="006470C6">
      <w:pPr>
        <w:pStyle w:val="BodyText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6470C6" w:rsidRPr="000351D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 xml:space="preserve">บริษัท </w:t>
      </w:r>
      <w:bookmarkStart w:id="1" w:name="_Hlk33829559"/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เจนเนอร</w:t>
      </w:r>
      <w:proofErr w:type="spellStart"/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ัล</w:t>
      </w:r>
      <w:proofErr w:type="spellEnd"/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 xml:space="preserve"> เอนจิ</w:t>
      </w:r>
      <w:proofErr w:type="spellStart"/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เนียริ่ง</w:t>
      </w:r>
      <w:proofErr w:type="spellEnd"/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US" w:bidi="th-TH"/>
        </w:rPr>
        <w:t xml:space="preserve"> </w:t>
      </w:r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จำกัด (มหาชน)</w:t>
      </w:r>
      <w:bookmarkEnd w:id="1"/>
    </w:p>
    <w:p w14:paraId="55BE1E9C" w14:textId="77777777" w:rsidR="00E34EFF" w:rsidRPr="0001227D" w:rsidRDefault="00E34EFF" w:rsidP="006470C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2385F76" w14:textId="77777777" w:rsidR="00401E8E" w:rsidRPr="000351D6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 เจนเนอร</w:t>
      </w:r>
      <w:proofErr w:type="spellStart"/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ัล</w:t>
      </w:r>
      <w:proofErr w:type="spellEnd"/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เอนจิ</w:t>
      </w:r>
      <w:proofErr w:type="spellStart"/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เนียริ่ง</w:t>
      </w:r>
      <w:proofErr w:type="spellEnd"/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จำกัด (มหาชน)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และบริษัทย่อย ณ วันที่ </w:t>
      </w:r>
      <w:r w:rsidRPr="000351D6">
        <w:rPr>
          <w:rFonts w:ascii="Angsana New" w:hAnsi="Angsana New" w:cs="Angsana New"/>
          <w:spacing w:val="-2"/>
          <w:sz w:val="32"/>
          <w:szCs w:val="32"/>
          <w:lang w:bidi="th-TH"/>
        </w:rPr>
        <w:t>30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มิถุนายน </w:t>
      </w:r>
      <w:r w:rsidRPr="000351D6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2563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งบกำไรขาดทุนและกำไรขาดทุนเบ็ดเสร็จอื่นรวมและ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ของบริษัท สำหรับงวดสามเดือนและหกเดือนสิ้นสุดวันที่ </w:t>
      </w:r>
      <w:r w:rsidRPr="000351D6">
        <w:rPr>
          <w:rFonts w:ascii="Angsana New" w:hAnsi="Angsana New" w:cs="Angsana New"/>
          <w:spacing w:val="-2"/>
          <w:sz w:val="32"/>
          <w:szCs w:val="32"/>
          <w:lang w:bidi="th-TH"/>
        </w:rPr>
        <w:t>30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มิถุนายน </w:t>
      </w:r>
      <w:r w:rsidRPr="000351D6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2563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งบแสดงการ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ส่วนของผู้ถือหุ้นรวมและเฉพาะของบริษัท และงบกระแสเงินสดรวมและเฉพาะของบริษัท สำหรับงวดหกเดือนสิ้นสุดวันเดียวกัน และหมายเหตุประกอบงบการเงินระหว่างกาลแบบย่อ </w:t>
      </w:r>
      <w:r w:rsidRPr="000351D6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 ตามมาตรฐานการ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บัญชี 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ฉบับที่ </w:t>
      </w:r>
      <w:r w:rsidRPr="000351D6">
        <w:rPr>
          <w:rFonts w:ascii="Angsana New" w:hAnsi="Angsana New" w:cs="Angsana New"/>
          <w:spacing w:val="-8"/>
          <w:sz w:val="32"/>
          <w:szCs w:val="32"/>
          <w:lang w:val="en-US" w:bidi="th-TH"/>
        </w:rPr>
        <w:t>34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47B2F0E2" w14:textId="77777777" w:rsidR="00401E8E" w:rsidRPr="0001227D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36CFDEBA" w14:textId="126ABDBD" w:rsidR="00401E8E" w:rsidRPr="000351D6" w:rsidRDefault="00401E8E" w:rsidP="00401E8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rtl/>
          <w:lang w:val="en-US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5FA06122" w14:textId="77777777" w:rsidR="00401E8E" w:rsidRPr="0001227D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rtl/>
          <w:cs/>
        </w:rPr>
      </w:pPr>
    </w:p>
    <w:p w14:paraId="62A68E9E" w14:textId="77777777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0351D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ยกเว้นเรื่องที่จะกล่าวไว้ในวรรคถัดไป ข้าพเจ้าได้ปฏิบัติงานสอบทานตามมาตรฐานงานสอบทาน 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รหัส </w:t>
      </w:r>
      <w:r w:rsidRPr="000351D6">
        <w:rPr>
          <w:rFonts w:ascii="Angsana New" w:hAnsi="Angsana New" w:cs="Angsana New"/>
          <w:spacing w:val="-8"/>
          <w:sz w:val="32"/>
          <w:szCs w:val="32"/>
          <w:lang w:bidi="th-TH"/>
        </w:rPr>
        <w:t>2410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บัญชี 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และการวิเคราะห์เปรียบเทียบและวิธีการสอบทานอื่น การสอบทานนี้มีขอบเขตจํากัดกว่าการ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ตรวจสอบตามมาตรฐานการสอบบัญชี</w:t>
      </w:r>
      <w:r w:rsidRPr="000351D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proofErr w:type="spellStart"/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ทํา</w:t>
      </w:r>
      <w:proofErr w:type="spellEnd"/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ให้ข้าพเจ้าไม่สามารถได้ความเชื่อมั่นว่าจะพบเรื่องที่มีนัยสําคัญทั้งหมด </w:t>
      </w:r>
      <w:r w:rsidRPr="000351D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ซึ่งอาจจะพบได้จากการ</w:t>
      </w:r>
      <w:r w:rsidRPr="000351D6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75DA7ECC" w14:textId="0F6601C5" w:rsidR="00401E8E" w:rsidRPr="0001227D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3FE8900" w14:textId="6F2C6B11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 w:bidi="th-TH"/>
        </w:rPr>
      </w:pPr>
      <w:r w:rsidRPr="000351D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เกณฑ์ในการให้ข้อสรุปอย่างมีเงื่อนไข</w:t>
      </w:r>
    </w:p>
    <w:p w14:paraId="56DA781A" w14:textId="77777777" w:rsidR="00F31F04" w:rsidRPr="0001227D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10"/>
          <w:szCs w:val="10"/>
          <w:lang w:val="en-US" w:bidi="th-TH"/>
        </w:rPr>
      </w:pPr>
    </w:p>
    <w:p w14:paraId="163E52A4" w14:textId="6B324D51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ข้าพเจ้าไม่สามารถสอบทานมูลค่าเงินลงทุนในบริษัทร่วมตามวิธีส่วนได้เสีย ณ วันที่ </w:t>
      </w:r>
      <w:r w:rsidRPr="000351D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30 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Pr="000351D6">
        <w:rPr>
          <w:rFonts w:ascii="Angsana New" w:hAnsi="Angsana New" w:cs="Angsana New"/>
          <w:color w:val="000000"/>
          <w:sz w:val="32"/>
          <w:szCs w:val="32"/>
          <w:lang w:bidi="th-TH"/>
        </w:rPr>
        <w:t>256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3</w:t>
      </w:r>
      <w:r w:rsidRPr="000351D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จำนวน</w:t>
      </w:r>
      <w:r w:rsidR="0043182E" w:rsidRPr="000351D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="0043182E"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163.30</w:t>
      </w:r>
      <w:r w:rsidRPr="000351D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ล้านบาท และส่วนแบ่ง</w:t>
      </w:r>
      <w:r w:rsidR="0043182E"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ขาดทุน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ของบริษัทร่วมตามวิธีส่วนได้เสียสำหรับงวดสามเดือนและหกเดือนสิ้นสุดวันเดียวกันจำนวน </w:t>
      </w:r>
      <w:r w:rsidR="0043182E" w:rsidRPr="000351D6">
        <w:rPr>
          <w:rFonts w:ascii="Angsana New" w:hAnsi="Angsana New" w:cs="Angsana New"/>
          <w:color w:val="000000"/>
          <w:sz w:val="32"/>
          <w:szCs w:val="32"/>
          <w:lang w:val="en-US" w:bidi="th-TH"/>
        </w:rPr>
        <w:t>1.49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096BA2"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43182E" w:rsidRPr="000351D6">
        <w:rPr>
          <w:rFonts w:ascii="Angsana New" w:hAnsi="Angsana New" w:cs="Angsana New"/>
          <w:color w:val="000000"/>
          <w:sz w:val="32"/>
          <w:szCs w:val="32"/>
          <w:lang w:val="en-US" w:bidi="th-TH"/>
        </w:rPr>
        <w:t>0.50</w:t>
      </w:r>
      <w:r w:rsidR="00096BA2"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ล้านบาท ตามลำดับ 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ซึ่งแสดงรายการในงบการเงินรวมได้ เนื่องจากผู้สอบบัญชีของบริษัทร่วมไม่สามารถประเมินผลกระทบที่อาจเกิดขึ้น </w:t>
      </w:r>
      <w:r w:rsidRPr="000351D6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 xml:space="preserve">(ถ้ามี) จากงานระหว่างก่อสร้างที่ดำเนินการก่อสร้างไปแล้วร้อยละ </w:t>
      </w:r>
      <w:r w:rsidR="002C4016" w:rsidRPr="000351D6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>77.61</w:t>
      </w:r>
      <w:r w:rsidRPr="000351D6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 </w:t>
      </w:r>
      <w:r w:rsidRPr="000351D6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แต่ยังไม่สามารถเบิกเงิน</w:t>
      </w:r>
      <w:r w:rsidRPr="000351D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ค่าผลงานได้บางส่วนจำนวน </w:t>
      </w:r>
      <w:r w:rsidRPr="000351D6">
        <w:rPr>
          <w:rFonts w:ascii="Angsana New" w:hAnsi="Angsana New" w:cs="Angsana New"/>
          <w:color w:val="000000"/>
          <w:spacing w:val="-4"/>
          <w:sz w:val="32"/>
          <w:szCs w:val="32"/>
          <w:lang w:val="en-US" w:bidi="th-TH"/>
        </w:rPr>
        <w:t>3</w:t>
      </w:r>
      <w:r w:rsidR="002721B3" w:rsidRPr="000351D6">
        <w:rPr>
          <w:rFonts w:ascii="Angsana New" w:hAnsi="Angsana New" w:cs="Angsana New"/>
          <w:color w:val="000000"/>
          <w:spacing w:val="-4"/>
          <w:sz w:val="32"/>
          <w:szCs w:val="32"/>
          <w:lang w:val="en-US" w:bidi="th-TH"/>
        </w:rPr>
        <w:t>41.66</w:t>
      </w:r>
      <w:r w:rsidRPr="000351D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ล้านบาท ทั้งนี้การเรียกเก็บเงินค่าผลงานดังกล่าวขึ้นอยู่กับการ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อนุมัติ</w:t>
      </w:r>
      <w:r w:rsidRPr="000351D6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lastRenderedPageBreak/>
        <w:t xml:space="preserve">การแก้ไขสัญญาและการขยายระยะเวลาแล้วเสร็จของสัญญาจากผู้ว่าจ้างซึ่งยังไม่สามารถสรุปได้ </w:t>
      </w:r>
      <w:r w:rsidRPr="000351D6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ซึ่งหากข้าพเจ้าสามารถสอบทานมูลค่าเงินลงทุนในบริษัทร่วมและส่วนแบ่ง</w:t>
      </w:r>
      <w:r w:rsidR="00710D4F" w:rsidRPr="000351D6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ขาดทุน</w:t>
      </w:r>
      <w:r w:rsidRPr="000351D6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ของบริษัทร่วมตาม</w:t>
      </w:r>
      <w:r w:rsidRPr="000351D6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6FF52535" w14:textId="77777777" w:rsidR="00F31F04" w:rsidRPr="0001227D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 w:bidi="th-TH"/>
        </w:rPr>
      </w:pPr>
    </w:p>
    <w:p w14:paraId="3C0C18B5" w14:textId="77777777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ข้อสรุปอย่างมีเงื่อนไข</w:t>
      </w:r>
    </w:p>
    <w:p w14:paraId="371CB531" w14:textId="77777777" w:rsidR="00F31F04" w:rsidRPr="000F1C1A" w:rsidRDefault="00F31F04" w:rsidP="00F31F04">
      <w:pPr>
        <w:spacing w:after="0" w:line="240" w:lineRule="auto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635FDFAE" w14:textId="77777777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cs/>
          <w:lang w:val="en-US" w:bidi="th-TH"/>
        </w:rPr>
        <w:t>ยกเว้นผลของรายการปรับปรุงต่องบการเงินระหว่างกาลซึ่ง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ข้าพเจ้าอาจพบหากไม่เกิดสถานการณ์ตามที่กล่าวข้างต้น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ทํา</w:t>
      </w:r>
      <w:proofErr w:type="spellEnd"/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ขึ้นตามมาตรฐานการบัญชีฉบับที่ </w:t>
      </w:r>
      <w:r w:rsidRPr="000351D6">
        <w:rPr>
          <w:rFonts w:ascii="Angsana New" w:hAnsi="Angsana New" w:cs="Angsana New"/>
          <w:sz w:val="32"/>
          <w:szCs w:val="32"/>
          <w:lang w:bidi="th-TH"/>
        </w:rPr>
        <w:t>34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C6C3B3" w14:textId="77777777" w:rsidR="004D15F8" w:rsidRPr="0001227D" w:rsidRDefault="004D15F8" w:rsidP="00401E8E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6BE4173" w14:textId="0177094D" w:rsidR="00401E8E" w:rsidRPr="000351D6" w:rsidRDefault="00401E8E" w:rsidP="00401E8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7BE1DA2D" w14:textId="77777777" w:rsidR="00401E8E" w:rsidRPr="000F1C1A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8"/>
          <w:szCs w:val="8"/>
          <w:lang w:bidi="th-TH"/>
        </w:rPr>
      </w:pPr>
    </w:p>
    <w:p w14:paraId="0A6C4B08" w14:textId="2238210B" w:rsidR="00D25A1C" w:rsidRPr="00555F21" w:rsidRDefault="00D25A1C" w:rsidP="00D25A1C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55F2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งบแสดงฐานะการเงินรวมของบริษัท </w:t>
      </w:r>
      <w:r w:rsidRPr="00555F2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เจนเนอร</w:t>
      </w:r>
      <w:proofErr w:type="spellStart"/>
      <w:r w:rsidRPr="00555F2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ัล</w:t>
      </w:r>
      <w:proofErr w:type="spellEnd"/>
      <w:r w:rsidRPr="00555F2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 เอนจิ</w:t>
      </w:r>
      <w:proofErr w:type="spellStart"/>
      <w:r w:rsidRPr="00555F2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เนียริ่ง</w:t>
      </w:r>
      <w:proofErr w:type="spellEnd"/>
      <w:r w:rsidRPr="00555F2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จำกัด (มหาชน) และบริษัทย่อย และ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งบแสดงฐานะการเงินเฉพาะของบริษัท </w:t>
      </w:r>
      <w:r w:rsidRPr="00555F2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เจนเนอร</w:t>
      </w:r>
      <w:proofErr w:type="spellStart"/>
      <w:r w:rsidRPr="00555F2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ัล</w:t>
      </w:r>
      <w:proofErr w:type="spellEnd"/>
      <w:r w:rsidRPr="00555F2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เอนจิ</w:t>
      </w:r>
      <w:proofErr w:type="spellStart"/>
      <w:r w:rsidRPr="00555F2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เนียริ่ง</w:t>
      </w:r>
      <w:proofErr w:type="spellEnd"/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จำกัด (มหาชน) ณ วันที่ </w:t>
      </w:r>
      <w:r w:rsidRPr="00555F21">
        <w:rPr>
          <w:rFonts w:ascii="Angsana New" w:hAnsi="Angsana New" w:cs="Angsana New"/>
          <w:spacing w:val="-4"/>
          <w:sz w:val="32"/>
          <w:szCs w:val="32"/>
        </w:rPr>
        <w:t>31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Pr="00555F21">
        <w:rPr>
          <w:rFonts w:ascii="Angsana New" w:hAnsi="Angsana New" w:cs="Angsana New"/>
          <w:spacing w:val="-4"/>
          <w:sz w:val="32"/>
          <w:szCs w:val="32"/>
        </w:rPr>
        <w:t>2562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 xml:space="preserve"> ที่แสดงเป็นข้อมูลเปรียบเทียบตรวจสอบโดยผู้สอบบัญชีอื่น โดยแสดงความเห็นอย่างมีเงื่อนไขเนื่องจากไม่สามารถ</w:t>
      </w:r>
      <w:r w:rsidRPr="00555F21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หาหลักฐานการสอบบัญชีที่เหมาะสมอย่างเพียงพอ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เกี่ยวกับ</w:t>
      </w:r>
      <w:r w:rsidRPr="00555F21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เงินลงทุนในบริษัทร่วม</w:t>
      </w:r>
      <w:r w:rsidRPr="00555F21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และร่วมค้าตามวิธีส่วนได้เสียและส่วนแบ่งกำไร (ขาดทุน) ของบริษัทร่วมและร่วมค้าตามวิธีส่วนได้</w:t>
      </w:r>
      <w:r w:rsidRPr="00555F21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เสีย</w:t>
      </w:r>
      <w:r w:rsidRPr="00555F21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ซึ่งแสดงรายการในงบการเงินรวม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ตามรายงานลงวันที่</w:t>
      </w:r>
      <w:r w:rsidRPr="00555F21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555F21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มีนาคม </w:t>
      </w:r>
      <w:r w:rsidRPr="00555F21">
        <w:rPr>
          <w:rFonts w:ascii="Angsana New" w:hAnsi="Angsana New" w:cs="Angsana New"/>
          <w:spacing w:val="-2"/>
          <w:sz w:val="32"/>
          <w:szCs w:val="32"/>
        </w:rPr>
        <w:t>2563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ขาดทุน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เบ็ดเสร็จอื่นรวมและเฉพาะของบริษัท</w:t>
      </w:r>
      <w:r w:rsidRPr="00555F21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สำหรับงวดสามเดือนและหกเดือนสิ้นสุดวันที่ </w:t>
      </w:r>
      <w:r w:rsidRPr="00555F21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30 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 xml:space="preserve">มิถุนายน </w:t>
      </w:r>
      <w:r w:rsidRPr="00555F21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2562</w:t>
      </w:r>
      <w:r w:rsidRPr="00555F2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 สำหรับงวดหกเดือนสิ้นสุดวันเดียวกัน สอบทานโดยผู้สอบบัญชีอื่น ซึ่งแสดง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ความเห็นอย่างไม่มีเงื่อนไข</w:t>
      </w:r>
      <w:r w:rsidRPr="00555F2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Pr="00555F21">
        <w:rPr>
          <w:rFonts w:ascii="Angsana New" w:hAnsi="Angsana New" w:cs="Angsana New"/>
          <w:sz w:val="32"/>
          <w:szCs w:val="32"/>
          <w:lang w:bidi="th-TH"/>
        </w:rPr>
        <w:t>14</w:t>
      </w:r>
      <w:r w:rsidRPr="00555F2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สิงหาคม </w:t>
      </w:r>
      <w:r w:rsidRPr="00555F21">
        <w:rPr>
          <w:rFonts w:ascii="Angsana New" w:hAnsi="Angsana New" w:cs="Angsana New"/>
          <w:sz w:val="32"/>
          <w:szCs w:val="32"/>
          <w:lang w:val="en-US" w:bidi="th-TH"/>
        </w:rPr>
        <w:t>2562</w:t>
      </w:r>
    </w:p>
    <w:p w14:paraId="35B20B67" w14:textId="2C43EF9B" w:rsidR="00D25A1C" w:rsidRPr="000351D6" w:rsidRDefault="00D25A1C" w:rsidP="00401E8E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454BE4FA" w14:textId="6F916FAB" w:rsidR="00A631E0" w:rsidRDefault="00A631E0" w:rsidP="00401E8E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3975E53D" w14:textId="77777777" w:rsidR="0076772B" w:rsidRPr="0001227D" w:rsidRDefault="0076772B" w:rsidP="00401E8E">
      <w:pPr>
        <w:spacing w:after="0" w:line="240" w:lineRule="auto"/>
        <w:jc w:val="thaiDistribute"/>
        <w:rPr>
          <w:rFonts w:ascii="Angsana New" w:hAnsi="Angsana New" w:cs="Angsana New"/>
          <w:spacing w:val="-6"/>
          <w:sz w:val="24"/>
          <w:szCs w:val="24"/>
          <w:lang w:val="en-US" w:bidi="th-TH"/>
        </w:rPr>
      </w:pPr>
    </w:p>
    <w:p w14:paraId="1000E7D7" w14:textId="23827E5A" w:rsidR="007C5A37" w:rsidRPr="000351D6" w:rsidRDefault="007C5A37" w:rsidP="006470C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D209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ศันสนีย์ </w:t>
      </w:r>
      <w:r w:rsidR="006F6E85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D209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0351D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5E0C788C" w:rsidR="00D20C85" w:rsidRPr="000351D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D2091B" w:rsidRPr="000351D6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0F1C1A" w:rsidRDefault="00D20C85" w:rsidP="006470C6">
      <w:pPr>
        <w:spacing w:after="0" w:line="240" w:lineRule="auto"/>
        <w:rPr>
          <w:rFonts w:ascii="Angsana New" w:hAnsi="Angsana New" w:cs="Angsana New"/>
          <w:sz w:val="20"/>
        </w:rPr>
      </w:pPr>
    </w:p>
    <w:p w14:paraId="40289EF9" w14:textId="01C649FA" w:rsidR="00637EE6" w:rsidRPr="000351D6" w:rsidRDefault="00637EE6" w:rsidP="006470C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0351D6">
        <w:rPr>
          <w:rFonts w:ascii="Angsana New" w:hAnsi="Angsana New" w:cs="Angsana New"/>
          <w:sz w:val="32"/>
          <w:szCs w:val="32"/>
          <w:cs/>
          <w:lang w:bidi="th-TH"/>
        </w:rPr>
        <w:t>พราว</w:t>
      </w:r>
      <w:proofErr w:type="spellStart"/>
      <w:r w:rsidR="00233821" w:rsidRPr="000351D6">
        <w:rPr>
          <w:rFonts w:ascii="Angsana New" w:hAnsi="Angsana New" w:cs="Angsana New"/>
          <w:sz w:val="32"/>
          <w:szCs w:val="32"/>
          <w:cs/>
          <w:lang w:bidi="th-TH"/>
        </w:rPr>
        <w:t>ด์</w:t>
      </w:r>
      <w:proofErr w:type="spellEnd"/>
      <w:r w:rsidR="00233821"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 อิน โปร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0351D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158956" w14:textId="32225E13" w:rsidR="00D15EA5" w:rsidRPr="000351D6" w:rsidRDefault="002C4016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9B46FB" w:rsidRPr="000351D6">
        <w:rPr>
          <w:rFonts w:ascii="Angsana New" w:hAnsi="Angsana New" w:cs="Angsana New"/>
          <w:sz w:val="32"/>
          <w:szCs w:val="32"/>
          <w:lang w:val="en-US" w:bidi="th-TH"/>
        </w:rPr>
        <w:t>4</w:t>
      </w:r>
      <w:r w:rsidR="00917F1E" w:rsidRPr="000351D6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5E3770" w:rsidRPr="000351D6">
        <w:rPr>
          <w:rFonts w:ascii="Angsana New" w:hAnsi="Angsana New" w:cs="Angsana New"/>
          <w:sz w:val="32"/>
          <w:szCs w:val="32"/>
          <w:cs/>
          <w:lang w:val="en-US" w:bidi="th-TH"/>
        </w:rPr>
        <w:t>สิงห</w:t>
      </w:r>
      <w:r w:rsidR="00917F1E" w:rsidRPr="000351D6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927590" w:rsidRPr="000351D6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A52E1B" w:rsidRPr="000351D6">
        <w:rPr>
          <w:rFonts w:ascii="Angsana New" w:hAnsi="Angsana New" w:cs="Angsana New"/>
          <w:sz w:val="32"/>
          <w:szCs w:val="32"/>
          <w:cs/>
          <w:lang w:val="en-US" w:bidi="th-TH"/>
        </w:rPr>
        <w:t>3</w:t>
      </w:r>
    </w:p>
    <w:sectPr w:rsidR="00D15EA5" w:rsidRPr="000351D6" w:rsidSect="006470C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B8247" w14:textId="77777777" w:rsidR="00BE6E43" w:rsidRDefault="00BE6E43">
      <w:r>
        <w:separator/>
      </w:r>
    </w:p>
  </w:endnote>
  <w:endnote w:type="continuationSeparator" w:id="0">
    <w:p w14:paraId="099B9CF4" w14:textId="77777777" w:rsidR="00BE6E43" w:rsidRDefault="00BE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A75C1" w14:textId="5B5F4974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192F3" w14:textId="2D564E8F" w:rsidR="00617651" w:rsidRPr="004315F7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20"/>
        <w:szCs w:val="120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22216" w14:textId="77777777" w:rsidR="00BE6E43" w:rsidRDefault="00BE6E43">
      <w:bookmarkStart w:id="0" w:name="_Hlk482348182"/>
      <w:bookmarkEnd w:id="0"/>
      <w:r>
        <w:separator/>
      </w:r>
    </w:p>
  </w:footnote>
  <w:footnote w:type="continuationSeparator" w:id="0">
    <w:p w14:paraId="31ACC92D" w14:textId="77777777" w:rsidR="00BE6E43" w:rsidRDefault="00BE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3E72C578" w:rsidR="00D460E7" w:rsidRDefault="00D460E7" w:rsidP="00706D05">
    <w:pPr>
      <w:pStyle w:val="Header"/>
    </w:pPr>
  </w:p>
  <w:p w14:paraId="540E6921" w14:textId="52B43B11" w:rsidR="004315F7" w:rsidRDefault="004315F7" w:rsidP="00706D05">
    <w:pPr>
      <w:pStyle w:val="Header"/>
    </w:pPr>
  </w:p>
  <w:p w14:paraId="674AE19A" w14:textId="3EBDB666" w:rsidR="004315F7" w:rsidRDefault="004315F7" w:rsidP="00706D05">
    <w:pPr>
      <w:pStyle w:val="Header"/>
    </w:pPr>
  </w:p>
  <w:p w14:paraId="0F0B3EA6" w14:textId="77777777" w:rsidR="004315F7" w:rsidRDefault="004315F7" w:rsidP="00706D05">
    <w:pPr>
      <w:pStyle w:val="Header"/>
    </w:pPr>
  </w:p>
  <w:p w14:paraId="05B2D9AA" w14:textId="3954FFB0" w:rsidR="00564FD7" w:rsidRDefault="00564FD7" w:rsidP="00706D05">
    <w:pPr>
      <w:pStyle w:val="Header"/>
    </w:pPr>
  </w:p>
  <w:p w14:paraId="0CE1CDDF" w14:textId="77777777" w:rsidR="00564FD7" w:rsidRPr="00380BF5" w:rsidRDefault="00564FD7" w:rsidP="00706D05">
    <w:pPr>
      <w:pStyle w:val="Header"/>
      <w:rPr>
        <w:sz w:val="18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3F6080B3" w:rsidR="00D15EA5" w:rsidRDefault="00D15EA5" w:rsidP="004315F7">
    <w:pPr>
      <w:pStyle w:val="Header"/>
      <w:tabs>
        <w:tab w:val="clear" w:pos="8562"/>
        <w:tab w:val="left" w:pos="5328"/>
      </w:tabs>
      <w:spacing w:after="156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2" w:name="Footer3_tbl"/>
    <w:bookmarkEnd w:id="2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7E48"/>
    <w:rsid w:val="0001227D"/>
    <w:rsid w:val="000162B0"/>
    <w:rsid w:val="00024549"/>
    <w:rsid w:val="000248A9"/>
    <w:rsid w:val="0003023B"/>
    <w:rsid w:val="00031D17"/>
    <w:rsid w:val="000351D6"/>
    <w:rsid w:val="000361FE"/>
    <w:rsid w:val="00044ACE"/>
    <w:rsid w:val="0004550E"/>
    <w:rsid w:val="00052614"/>
    <w:rsid w:val="00053194"/>
    <w:rsid w:val="00060145"/>
    <w:rsid w:val="000723F7"/>
    <w:rsid w:val="000740C6"/>
    <w:rsid w:val="00074485"/>
    <w:rsid w:val="00076B1E"/>
    <w:rsid w:val="000828F1"/>
    <w:rsid w:val="00082F59"/>
    <w:rsid w:val="00085C48"/>
    <w:rsid w:val="00094333"/>
    <w:rsid w:val="00096BA2"/>
    <w:rsid w:val="00097FAB"/>
    <w:rsid w:val="000A0C02"/>
    <w:rsid w:val="000A7603"/>
    <w:rsid w:val="000B65E3"/>
    <w:rsid w:val="000B7090"/>
    <w:rsid w:val="000C6D6A"/>
    <w:rsid w:val="000D417F"/>
    <w:rsid w:val="000E52CE"/>
    <w:rsid w:val="000F1C1A"/>
    <w:rsid w:val="000F262A"/>
    <w:rsid w:val="000F3AAB"/>
    <w:rsid w:val="000F6E25"/>
    <w:rsid w:val="001011DF"/>
    <w:rsid w:val="00107DF2"/>
    <w:rsid w:val="00112B69"/>
    <w:rsid w:val="001265E0"/>
    <w:rsid w:val="001316D3"/>
    <w:rsid w:val="00134B1D"/>
    <w:rsid w:val="00141C05"/>
    <w:rsid w:val="001554CD"/>
    <w:rsid w:val="00155A91"/>
    <w:rsid w:val="001613E2"/>
    <w:rsid w:val="001632CA"/>
    <w:rsid w:val="0016459D"/>
    <w:rsid w:val="00167017"/>
    <w:rsid w:val="00171359"/>
    <w:rsid w:val="0019210D"/>
    <w:rsid w:val="001A3BFB"/>
    <w:rsid w:val="001A3C20"/>
    <w:rsid w:val="001B198C"/>
    <w:rsid w:val="001B3814"/>
    <w:rsid w:val="001B7388"/>
    <w:rsid w:val="001C4696"/>
    <w:rsid w:val="001D2302"/>
    <w:rsid w:val="001D7BB3"/>
    <w:rsid w:val="001E12A6"/>
    <w:rsid w:val="001E498F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67B9"/>
    <w:rsid w:val="002608D9"/>
    <w:rsid w:val="0026182A"/>
    <w:rsid w:val="002721B3"/>
    <w:rsid w:val="00277EBE"/>
    <w:rsid w:val="0028089B"/>
    <w:rsid w:val="00281DAB"/>
    <w:rsid w:val="00281F66"/>
    <w:rsid w:val="002838FB"/>
    <w:rsid w:val="00285249"/>
    <w:rsid w:val="002A252E"/>
    <w:rsid w:val="002A38CC"/>
    <w:rsid w:val="002B5A4A"/>
    <w:rsid w:val="002C4016"/>
    <w:rsid w:val="002C623D"/>
    <w:rsid w:val="002D5A0F"/>
    <w:rsid w:val="002D6E25"/>
    <w:rsid w:val="002E02F4"/>
    <w:rsid w:val="002E376C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0BF5"/>
    <w:rsid w:val="00384904"/>
    <w:rsid w:val="003A1389"/>
    <w:rsid w:val="003B4CCD"/>
    <w:rsid w:val="003B4DED"/>
    <w:rsid w:val="003B6737"/>
    <w:rsid w:val="003C12C5"/>
    <w:rsid w:val="003C27EF"/>
    <w:rsid w:val="003C32E9"/>
    <w:rsid w:val="003C3898"/>
    <w:rsid w:val="003D2605"/>
    <w:rsid w:val="003D64D6"/>
    <w:rsid w:val="003E034A"/>
    <w:rsid w:val="003E0B21"/>
    <w:rsid w:val="003E3E21"/>
    <w:rsid w:val="003F16DE"/>
    <w:rsid w:val="00401E8E"/>
    <w:rsid w:val="00404A92"/>
    <w:rsid w:val="0041070A"/>
    <w:rsid w:val="0041436D"/>
    <w:rsid w:val="00416281"/>
    <w:rsid w:val="00422353"/>
    <w:rsid w:val="00426915"/>
    <w:rsid w:val="004315F7"/>
    <w:rsid w:val="0043182E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93423"/>
    <w:rsid w:val="004A0DFE"/>
    <w:rsid w:val="004A3C62"/>
    <w:rsid w:val="004B7D44"/>
    <w:rsid w:val="004C0971"/>
    <w:rsid w:val="004C0C25"/>
    <w:rsid w:val="004C2111"/>
    <w:rsid w:val="004C732E"/>
    <w:rsid w:val="004C77BF"/>
    <w:rsid w:val="004D09F0"/>
    <w:rsid w:val="004D15F8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55D8"/>
    <w:rsid w:val="00555F21"/>
    <w:rsid w:val="005627FF"/>
    <w:rsid w:val="00564FD7"/>
    <w:rsid w:val="00577D61"/>
    <w:rsid w:val="005822AC"/>
    <w:rsid w:val="005A32CE"/>
    <w:rsid w:val="005A7C19"/>
    <w:rsid w:val="005B405A"/>
    <w:rsid w:val="005B50CC"/>
    <w:rsid w:val="005B65F3"/>
    <w:rsid w:val="005C05BA"/>
    <w:rsid w:val="005C2CCB"/>
    <w:rsid w:val="005C57D9"/>
    <w:rsid w:val="005C6479"/>
    <w:rsid w:val="005C69FD"/>
    <w:rsid w:val="005D7025"/>
    <w:rsid w:val="005E252A"/>
    <w:rsid w:val="005E2D67"/>
    <w:rsid w:val="005E3770"/>
    <w:rsid w:val="005E5578"/>
    <w:rsid w:val="005E5A22"/>
    <w:rsid w:val="005F4D62"/>
    <w:rsid w:val="00610ED7"/>
    <w:rsid w:val="00612B8B"/>
    <w:rsid w:val="00617651"/>
    <w:rsid w:val="00620CE3"/>
    <w:rsid w:val="00621086"/>
    <w:rsid w:val="00631860"/>
    <w:rsid w:val="006365A1"/>
    <w:rsid w:val="00636AA2"/>
    <w:rsid w:val="00637EE6"/>
    <w:rsid w:val="00642A51"/>
    <w:rsid w:val="006470C6"/>
    <w:rsid w:val="00652C48"/>
    <w:rsid w:val="00666764"/>
    <w:rsid w:val="0066694B"/>
    <w:rsid w:val="00667DB6"/>
    <w:rsid w:val="006703B2"/>
    <w:rsid w:val="00670F23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6F6E85"/>
    <w:rsid w:val="0070147C"/>
    <w:rsid w:val="007018A9"/>
    <w:rsid w:val="00706D05"/>
    <w:rsid w:val="00710D4F"/>
    <w:rsid w:val="00714FD6"/>
    <w:rsid w:val="007265F7"/>
    <w:rsid w:val="00731894"/>
    <w:rsid w:val="00734D83"/>
    <w:rsid w:val="00746796"/>
    <w:rsid w:val="00746D91"/>
    <w:rsid w:val="0075598A"/>
    <w:rsid w:val="00761813"/>
    <w:rsid w:val="0076772B"/>
    <w:rsid w:val="0076798A"/>
    <w:rsid w:val="00771B85"/>
    <w:rsid w:val="00773396"/>
    <w:rsid w:val="00775DA6"/>
    <w:rsid w:val="0078170A"/>
    <w:rsid w:val="00790956"/>
    <w:rsid w:val="0079502D"/>
    <w:rsid w:val="007A0755"/>
    <w:rsid w:val="007A31D9"/>
    <w:rsid w:val="007A74F9"/>
    <w:rsid w:val="007B05D4"/>
    <w:rsid w:val="007B694C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083C"/>
    <w:rsid w:val="00843100"/>
    <w:rsid w:val="0084327E"/>
    <w:rsid w:val="00847054"/>
    <w:rsid w:val="00850F25"/>
    <w:rsid w:val="008534AA"/>
    <w:rsid w:val="008719C2"/>
    <w:rsid w:val="00877FDF"/>
    <w:rsid w:val="00884FF7"/>
    <w:rsid w:val="00894ACE"/>
    <w:rsid w:val="008A5924"/>
    <w:rsid w:val="008A59C0"/>
    <w:rsid w:val="008B19D9"/>
    <w:rsid w:val="008B1FD3"/>
    <w:rsid w:val="008B204B"/>
    <w:rsid w:val="008C49AE"/>
    <w:rsid w:val="008C4A90"/>
    <w:rsid w:val="008C59F7"/>
    <w:rsid w:val="008C625F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0E83"/>
    <w:rsid w:val="00931D7A"/>
    <w:rsid w:val="00935D8D"/>
    <w:rsid w:val="00937AD8"/>
    <w:rsid w:val="00942FE8"/>
    <w:rsid w:val="009437D8"/>
    <w:rsid w:val="0094524D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B46FB"/>
    <w:rsid w:val="009C002A"/>
    <w:rsid w:val="009E278C"/>
    <w:rsid w:val="009E64FB"/>
    <w:rsid w:val="009E72B7"/>
    <w:rsid w:val="009F25BE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177B5"/>
    <w:rsid w:val="00A31026"/>
    <w:rsid w:val="00A3526A"/>
    <w:rsid w:val="00A35782"/>
    <w:rsid w:val="00A362F9"/>
    <w:rsid w:val="00A43EE6"/>
    <w:rsid w:val="00A52E1B"/>
    <w:rsid w:val="00A60F49"/>
    <w:rsid w:val="00A61E15"/>
    <w:rsid w:val="00A631E0"/>
    <w:rsid w:val="00A66F91"/>
    <w:rsid w:val="00A70229"/>
    <w:rsid w:val="00A918D1"/>
    <w:rsid w:val="00A93A9A"/>
    <w:rsid w:val="00AA5C16"/>
    <w:rsid w:val="00AB4F8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945"/>
    <w:rsid w:val="00B36A0E"/>
    <w:rsid w:val="00B36BA1"/>
    <w:rsid w:val="00B40D67"/>
    <w:rsid w:val="00B43C45"/>
    <w:rsid w:val="00B54981"/>
    <w:rsid w:val="00B54FCC"/>
    <w:rsid w:val="00B55EE8"/>
    <w:rsid w:val="00B56E6C"/>
    <w:rsid w:val="00B6226E"/>
    <w:rsid w:val="00B63D0E"/>
    <w:rsid w:val="00B64258"/>
    <w:rsid w:val="00B758CE"/>
    <w:rsid w:val="00B83039"/>
    <w:rsid w:val="00BA5B00"/>
    <w:rsid w:val="00BB1A07"/>
    <w:rsid w:val="00BB6DAD"/>
    <w:rsid w:val="00BB7346"/>
    <w:rsid w:val="00BC1555"/>
    <w:rsid w:val="00BC5819"/>
    <w:rsid w:val="00BC60A9"/>
    <w:rsid w:val="00BC6565"/>
    <w:rsid w:val="00BD1B56"/>
    <w:rsid w:val="00BE0C8A"/>
    <w:rsid w:val="00BE334D"/>
    <w:rsid w:val="00BE4988"/>
    <w:rsid w:val="00BE6E43"/>
    <w:rsid w:val="00BF1C24"/>
    <w:rsid w:val="00BF3F9B"/>
    <w:rsid w:val="00BF5E73"/>
    <w:rsid w:val="00C06939"/>
    <w:rsid w:val="00C21E3B"/>
    <w:rsid w:val="00C229F6"/>
    <w:rsid w:val="00C23EE0"/>
    <w:rsid w:val="00C35B1A"/>
    <w:rsid w:val="00C41C7D"/>
    <w:rsid w:val="00C63023"/>
    <w:rsid w:val="00C63743"/>
    <w:rsid w:val="00C75435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71E0"/>
    <w:rsid w:val="00D078C4"/>
    <w:rsid w:val="00D15EA5"/>
    <w:rsid w:val="00D2091B"/>
    <w:rsid w:val="00D20C85"/>
    <w:rsid w:val="00D2100B"/>
    <w:rsid w:val="00D2228D"/>
    <w:rsid w:val="00D23E71"/>
    <w:rsid w:val="00D24220"/>
    <w:rsid w:val="00D25A1C"/>
    <w:rsid w:val="00D3089E"/>
    <w:rsid w:val="00D31B87"/>
    <w:rsid w:val="00D31D7A"/>
    <w:rsid w:val="00D33E60"/>
    <w:rsid w:val="00D370D9"/>
    <w:rsid w:val="00D37B9F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167B"/>
    <w:rsid w:val="00DB308D"/>
    <w:rsid w:val="00DB5F40"/>
    <w:rsid w:val="00DB71AB"/>
    <w:rsid w:val="00DC65FF"/>
    <w:rsid w:val="00DD1E47"/>
    <w:rsid w:val="00DD61A9"/>
    <w:rsid w:val="00DD6EF1"/>
    <w:rsid w:val="00DE4958"/>
    <w:rsid w:val="00DF0ABD"/>
    <w:rsid w:val="00E00EC8"/>
    <w:rsid w:val="00E029E8"/>
    <w:rsid w:val="00E04361"/>
    <w:rsid w:val="00E05104"/>
    <w:rsid w:val="00E064FD"/>
    <w:rsid w:val="00E1053A"/>
    <w:rsid w:val="00E114D3"/>
    <w:rsid w:val="00E26AF3"/>
    <w:rsid w:val="00E276E0"/>
    <w:rsid w:val="00E314EA"/>
    <w:rsid w:val="00E33FDA"/>
    <w:rsid w:val="00E34EFF"/>
    <w:rsid w:val="00E406D5"/>
    <w:rsid w:val="00E56701"/>
    <w:rsid w:val="00E62754"/>
    <w:rsid w:val="00E64D2D"/>
    <w:rsid w:val="00E659F3"/>
    <w:rsid w:val="00E86B53"/>
    <w:rsid w:val="00E9110B"/>
    <w:rsid w:val="00E97A99"/>
    <w:rsid w:val="00EA2B6F"/>
    <w:rsid w:val="00EB3478"/>
    <w:rsid w:val="00EB4B39"/>
    <w:rsid w:val="00EB6FE3"/>
    <w:rsid w:val="00EE0F65"/>
    <w:rsid w:val="00EE214C"/>
    <w:rsid w:val="00EF1AAF"/>
    <w:rsid w:val="00F11892"/>
    <w:rsid w:val="00F246A1"/>
    <w:rsid w:val="00F27876"/>
    <w:rsid w:val="00F31F04"/>
    <w:rsid w:val="00F37917"/>
    <w:rsid w:val="00F5513E"/>
    <w:rsid w:val="00F63F3F"/>
    <w:rsid w:val="00F66FA5"/>
    <w:rsid w:val="00F70C91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2155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7FC09C-9864-433D-81A4-DF46608FF1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D9F20F-EBDD-43ED-954E-247921AEA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nik.manu2000@gmail.com</cp:lastModifiedBy>
  <cp:revision>2</cp:revision>
  <cp:lastPrinted>2020-08-14T12:51:00Z</cp:lastPrinted>
  <dcterms:created xsi:type="dcterms:W3CDTF">2020-08-16T16:10:00Z</dcterms:created>
  <dcterms:modified xsi:type="dcterms:W3CDTF">2020-08-16T16:10:00Z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