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9ABCE" w14:textId="2FAF317E" w:rsidR="00071384" w:rsidRDefault="00071384" w:rsidP="00071384">
      <w:pPr>
        <w:pStyle w:val="Reference"/>
      </w:pPr>
      <w:r>
        <w:tab/>
      </w:r>
    </w:p>
    <w:p w14:paraId="4FB0E563" w14:textId="240001D2" w:rsidR="00071384" w:rsidRDefault="00071384" w:rsidP="00071384">
      <w:pPr>
        <w:pStyle w:val="BodyText"/>
        <w:tabs>
          <w:tab w:val="left" w:pos="6720"/>
        </w:tabs>
      </w:pPr>
      <w:r>
        <w:tab/>
      </w:r>
    </w:p>
    <w:p w14:paraId="505CE201" w14:textId="77777777" w:rsidR="00071384" w:rsidRDefault="00071384" w:rsidP="00071384">
      <w:pPr>
        <w:pStyle w:val="BodyText"/>
      </w:pPr>
      <w:r w:rsidRPr="004A0DFE">
        <w:br w:type="textWrapping" w:clear="all"/>
      </w:r>
    </w:p>
    <w:p w14:paraId="1E2D92DF" w14:textId="7CA89480" w:rsidR="00071384" w:rsidRDefault="00071384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A55F46C" w14:textId="7E8ED23C" w:rsidR="007B6681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824436E" w14:textId="77777777" w:rsidR="007B6681" w:rsidRPr="00112C09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F84A57E" w14:textId="505D6DDA" w:rsidR="00F07B71" w:rsidRDefault="00F07B71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2B4C1D5D" w14:textId="77777777" w:rsidR="00EE61E8" w:rsidRPr="00EE61E8" w:rsidRDefault="00EE61E8" w:rsidP="00765E18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29C3404D" w14:textId="6863962A" w:rsidR="00765E18" w:rsidRDefault="00AD3B26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765E18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07B71" w:rsidRPr="00F07B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</w:t>
      </w:r>
      <w:r w:rsidR="00F07B71" w:rsidRPr="00F07B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07B71" w:rsidRPr="00F07B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proofErr w:type="spellStart"/>
      <w:r w:rsidR="00F07B71" w:rsidRPr="00F07B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เล็ค</w:t>
      </w:r>
      <w:proofErr w:type="spellEnd"/>
      <w:r w:rsidR="00F07B71" w:rsidRPr="00F07B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โทร</w:t>
      </w:r>
      <w:proofErr w:type="spellStart"/>
      <w:r w:rsidR="00F07B71" w:rsidRPr="00F07B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นิคส์</w:t>
      </w:r>
      <w:proofErr w:type="spellEnd"/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    </w:t>
      </w:r>
    </w:p>
    <w:p w14:paraId="4241747E" w14:textId="77777777" w:rsidR="00AD3B26" w:rsidRPr="00AD3B26" w:rsidRDefault="00734D83" w:rsidP="00F07B71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41EE767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10A04E43" w14:textId="77777777" w:rsidR="003F16DE" w:rsidRPr="007B668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70E70CC5" w14:textId="01445FF2" w:rsidR="00280186" w:rsidRPr="00280186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D01D4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7B71" w:rsidRPr="00F07B71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="00F07B71" w:rsidRPr="00F07B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7B71" w:rsidRPr="00F07B71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="00F07B71" w:rsidRPr="00F07B71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="00F07B71" w:rsidRPr="00F07B71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="00F07B71" w:rsidRPr="00F07B71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765E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07B71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6C98" w:rsidRPr="00AB6C9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13EE" w:rsidRPr="007113E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113E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7113EE" w:rsidRPr="007113E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113E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</w:t>
      </w:r>
      <w:r w:rsidR="0007138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B1B8D" w:rsidRPr="003B1B8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AE1D6C1" w14:textId="77777777" w:rsidR="00280186" w:rsidRPr="00F07B71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F8873F" w14:textId="168F9EBD" w:rsidR="00CD4D4E" w:rsidRPr="007C2D33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ข้างต้นนี้แสดงฐานะการเงินรวมของกลุ่มบริษัท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07B71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F4CBC" w:rsidRPr="009F4CB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F4CBC" w:rsidRPr="009F4CB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D6973B2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1885E96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A1821F" w14:textId="77777777" w:rsidR="003F16DE" w:rsidRPr="00F07B71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26D5F2" w14:textId="33C4442B" w:rsidR="00071384" w:rsidRDefault="00071384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</w:t>
      </w:r>
      <w:r w:rsidR="00970A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="00970A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4BE3FCA4" w14:textId="045FFD2B" w:rsidR="009C5789" w:rsidRDefault="009C578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800913" w14:textId="57E90F6B" w:rsidR="009C5789" w:rsidRDefault="009C578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015CE8" w14:textId="2A57364B" w:rsidR="009C5789" w:rsidRDefault="009C578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CAA92B" w14:textId="6FC8D339" w:rsidR="0022622F" w:rsidRDefault="0022622F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5C349C" w14:textId="1A5B04BD" w:rsidR="0022622F" w:rsidRDefault="0022622F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0D185C0" w14:textId="77777777" w:rsidR="0022622F" w:rsidRDefault="0022622F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959EC47" w14:textId="77777777" w:rsidR="009C5789" w:rsidRDefault="009C578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D8A937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3E0A116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1B90975F" w14:textId="36676E7E" w:rsidR="00165155" w:rsidRDefault="00514BCC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43456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สำหรับงวดปัจจุบัน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</w:t>
      </w:r>
      <w:bookmarkStart w:id="1" w:name="_GoBack"/>
      <w:bookmarkEnd w:id="1"/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AF5F80" w:rsidRPr="0069150D" w14:paraId="351C8FC9" w14:textId="77777777" w:rsidTr="000313BD">
        <w:trPr>
          <w:trHeight w:hRule="exact" w:val="360"/>
        </w:trPr>
        <w:tc>
          <w:tcPr>
            <w:tcW w:w="4428" w:type="dxa"/>
            <w:tcBorders>
              <w:top w:val="single" w:sz="4" w:space="0" w:color="auto"/>
            </w:tcBorders>
          </w:tcPr>
          <w:p w14:paraId="45371640" w14:textId="1EB2226A" w:rsidR="00AF5F80" w:rsidRPr="0069150D" w:rsidRDefault="00AF5F80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เรื่องสำคัญ</w:t>
            </w:r>
            <w:r w:rsidR="0069150D"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จาก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6D5D7348" w14:textId="46761A78" w:rsidR="00AF5F80" w:rsidRPr="00495D34" w:rsidRDefault="0069150D" w:rsidP="0069150D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495D34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614D38" w:rsidRPr="0069150D" w14:paraId="604B2439" w14:textId="77777777" w:rsidTr="000313BD">
        <w:trPr>
          <w:trHeight w:val="360"/>
        </w:trPr>
        <w:tc>
          <w:tcPr>
            <w:tcW w:w="4428" w:type="dxa"/>
          </w:tcPr>
          <w:p w14:paraId="24055F19" w14:textId="6DF56B3F" w:rsidR="007B6681" w:rsidRPr="00E653B6" w:rsidRDefault="007B668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B202F31" w14:textId="6BCB866C" w:rsidR="00DA1874" w:rsidRPr="00F2231A" w:rsidRDefault="00DA1874" w:rsidP="00F2231A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  <w:lang w:bidi="th-TH"/>
              </w:rPr>
            </w:pPr>
            <w:r w:rsidRPr="00F2231A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การด้อยค่าของเงินลงทุนในบริษัทย่อย</w:t>
            </w:r>
            <w:r w:rsidR="00C341A9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  <w:t xml:space="preserve"> </w:t>
            </w:r>
            <w:r w:rsidR="00C341A9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ค่าความนิยม</w:t>
            </w:r>
            <w:r w:rsidR="004615AB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  <w:t xml:space="preserve"> </w:t>
            </w:r>
            <w:r w:rsidR="004615AB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และสินทรัพย์ไม่มีตัวตน</w:t>
            </w:r>
          </w:p>
          <w:p w14:paraId="7A39B0B7" w14:textId="77777777" w:rsidR="00E653B6" w:rsidRPr="00E653B6" w:rsidRDefault="00E653B6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val="th-TH" w:bidi="th-TH"/>
              </w:rPr>
            </w:pPr>
          </w:p>
          <w:p w14:paraId="2A8A98CF" w14:textId="0860F91F" w:rsidR="00165E72" w:rsidRPr="0069150D" w:rsidRDefault="00E653B6" w:rsidP="00165E72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ณ วันที่ 31 ธันวาคม 256</w:t>
            </w:r>
            <w:r w:rsidR="009D328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2</w:t>
            </w:r>
            <w:r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B6479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211FB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CC54DC"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เงินลงทุนในบริษัทย่อย จำนวน </w:t>
            </w:r>
            <w:r w:rsidR="00CC54D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547</w:t>
            </w:r>
            <w:r w:rsidR="00CC54DC"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9E401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5E0A5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ค่า</w:t>
            </w:r>
            <w:r w:rsidR="005E0A5A"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ความนิย</w:t>
            </w:r>
            <w:r w:rsidR="005E0A5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</w:t>
            </w:r>
            <w:r w:rsidR="005E0A5A"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จำนวน </w:t>
            </w:r>
            <w:r w:rsidR="005E0A5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348</w:t>
            </w:r>
            <w:r w:rsidR="005E0A5A" w:rsidRPr="00E653B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0A5A" w:rsidRPr="00FE03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5E0A5A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3611C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</w:t>
            </w:r>
            <w:r w:rsidR="0012253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สินทรัพย์ไม่มีตัวตน</w:t>
            </w:r>
            <w:r w:rsidR="00A245A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56CE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122535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BD0D5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212 </w:t>
            </w:r>
            <w:r w:rsidR="00BD0D5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8E3528" w:rsidRPr="00FE036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8E3528" w:rsidRPr="00FE036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ซึ่งเกิดจากการลงทุนในกลุ่มธุรกิจ</w:t>
            </w:r>
            <w:r w:rsidR="00896B47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ร้าน</w:t>
            </w:r>
            <w:r w:rsidR="001258CF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อาหาร</w:t>
            </w:r>
            <w:r w:rsidR="002F62EF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2F62EF" w:rsidRPr="00FE036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ตามมาตรฐานการรายงานทางการเงิน กลุ่มบริษัทต้องมีการทดสอบการด้อยค่าสินทรัพย์ดังกล่าวทุก</w:t>
            </w:r>
            <w:r w:rsidR="002F62EF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ครั้งที่รายงาน</w:t>
            </w:r>
            <w:r w:rsidR="002F62EF" w:rsidRPr="00FE036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="00896B47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896B47" w:rsidRPr="00FE036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โดยเฉพาะข้อสมมติฐานสำหรับการประมาณการกระแสเงินสดของธุรกิจ</w:t>
            </w:r>
            <w:r w:rsidR="00754B73" w:rsidRPr="00FE036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ร้านอาหาร</w:t>
            </w:r>
            <w:r w:rsidR="00165E7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165E72"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22150642" w14:textId="77777777" w:rsidR="00165E72" w:rsidRPr="0069150D" w:rsidRDefault="00165E72" w:rsidP="00165E72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FEE2115" w14:textId="7B6E33FB" w:rsidR="008504C1" w:rsidRDefault="00165E72" w:rsidP="00B100F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กลุ่มบริษัทได้เปิดเผยเกี่ยวกับ</w:t>
            </w:r>
            <w:r w:rsidR="005576EC"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เงินลงทุนในบริษัทย่อย</w:t>
            </w:r>
            <w:r w:rsidR="00FD7532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</w:t>
            </w:r>
            <w:r w:rsidR="00DF3A5E"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ค่าความนิยม </w:t>
            </w:r>
            <w:r w:rsidR="00DF3A5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</w:t>
            </w:r>
            <w:r w:rsidR="00F43E8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ละ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สินทรัพย์ไม่มีตัวตน ในหมายเหตุประกอบงบการเงิน</w:t>
            </w:r>
            <w:r w:rsidRPr="00B14B6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</w:t>
            </w:r>
            <w:r w:rsidRPr="00B14B6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14B60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190E13" w:rsidRPr="00B14B60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5</w:t>
            </w:r>
            <w:r w:rsidRPr="00B14B60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1</w:t>
            </w:r>
            <w:r w:rsidR="00190E13" w:rsidRPr="00B14B60">
              <w:rPr>
                <w:rFonts w:ascii="Browallia New" w:hAnsi="Browallia New" w:cs="Browallia New"/>
                <w:sz w:val="27"/>
                <w:szCs w:val="27"/>
                <w:lang w:bidi="th-TH"/>
              </w:rPr>
              <w:t>8</w:t>
            </w:r>
            <w:r w:rsidRPr="00B14B6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และ</w:t>
            </w:r>
            <w:r w:rsidRPr="00B14B6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14B60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190E13" w:rsidRPr="00B14B60">
              <w:rPr>
                <w:rFonts w:ascii="Browallia New" w:hAnsi="Browallia New" w:cs="Browallia New"/>
                <w:sz w:val="27"/>
                <w:szCs w:val="27"/>
                <w:lang w:bidi="th-TH"/>
              </w:rPr>
              <w:t>9</w:t>
            </w:r>
          </w:p>
          <w:p w14:paraId="2C9B386D" w14:textId="59D068B7" w:rsidR="00B76634" w:rsidRDefault="00B76634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B4E1A62" w14:textId="6E56FCA3" w:rsidR="00B76634" w:rsidRDefault="00B76634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A26EDA8" w14:textId="77777777" w:rsidR="00B76634" w:rsidRDefault="00B76634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27C8F13" w14:textId="77777777" w:rsidR="008250C7" w:rsidRDefault="008250C7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1733E5D" w14:textId="77777777" w:rsidR="008504C1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F1C5FF1" w14:textId="2D780C0E" w:rsidR="008504C1" w:rsidRPr="00E653B6" w:rsidRDefault="008504C1" w:rsidP="00E653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0" w:type="dxa"/>
          </w:tcPr>
          <w:p w14:paraId="04C95BAF" w14:textId="77777777" w:rsidR="00614D38" w:rsidRPr="00260F6D" w:rsidRDefault="00614D38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4BEE747" w14:textId="52DF3B46" w:rsidR="00260F6D" w:rsidRDefault="00260F6D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8F1D614" w14:textId="77777777" w:rsidR="00F2231A" w:rsidRDefault="00F2231A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3116D30" w14:textId="77777777" w:rsidR="00EC1A5A" w:rsidRPr="00260F6D" w:rsidRDefault="00EC1A5A" w:rsidP="00260F6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0B7E6A1" w14:textId="77777777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4B8038EB" w14:textId="77777777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</w:p>
          <w:p w14:paraId="61D00739" w14:textId="6E5F5C08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</w:t>
            </w: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</w:p>
          <w:p w14:paraId="095FB49F" w14:textId="77777777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741AF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019D0F1" w14:textId="77777777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741AF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4E563FAC" w14:textId="10DE54D8" w:rsidR="00476A5B" w:rsidRPr="00741AFA" w:rsidRDefault="00476A5B" w:rsidP="00476A5B">
            <w:pPr>
              <w:pStyle w:val="ListParagraph"/>
              <w:numPr>
                <w:ilvl w:val="0"/>
                <w:numId w:val="38"/>
              </w:numPr>
              <w:tabs>
                <w:tab w:val="left" w:pos="252"/>
              </w:tabs>
              <w:spacing w:after="0"/>
              <w:ind w:left="250" w:hanging="28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</w:t>
            </w:r>
            <w:r w:rsidR="00741AFA" w:rsidRPr="00741AF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</w:t>
            </w: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การเปิดเผยข้อมูลของกลุ่มบริษัทเกี่ยวกับ</w:t>
            </w:r>
            <w:r w:rsidRPr="00741AF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  </w:t>
            </w: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</w:t>
            </w:r>
            <w:r w:rsidRPr="00741AF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และมูลค่าที่คาดว่าจะได้รับคืนของ</w:t>
            </w:r>
            <w:r w:rsidR="00522C1D"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522C1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 และ</w:t>
            </w:r>
            <w:r w:rsidR="005D6ECE" w:rsidRPr="00741A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  <w:p w14:paraId="5660F2B0" w14:textId="061309D2" w:rsidR="00260F6D" w:rsidRPr="00260F6D" w:rsidRDefault="00260F6D" w:rsidP="00260F6D">
            <w:pPr>
              <w:tabs>
                <w:tab w:val="left" w:pos="522"/>
              </w:tabs>
              <w:spacing w:after="0" w:line="240" w:lineRule="auto"/>
              <w:ind w:left="27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39ACCFBA" w14:textId="0C553D7D" w:rsidR="00EC33AA" w:rsidRDefault="00EC33AA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D24ADC4" w14:textId="432B0B60" w:rsidR="007D6DD2" w:rsidRDefault="007D6DD2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5602D2D" w14:textId="35B2063E" w:rsidR="007D6DD2" w:rsidRDefault="007D6DD2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A64BC6" w14:textId="4BB596D6" w:rsidR="007D6DD2" w:rsidRDefault="007D6DD2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0687A85" w14:textId="77777777" w:rsidR="007D6DD2" w:rsidRDefault="007D6DD2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016BF9" w14:textId="77777777" w:rsidR="00B100F2" w:rsidRDefault="00B100F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B100F2" w:rsidRPr="0069150D" w14:paraId="11BE68C0" w14:textId="77777777" w:rsidTr="0020793B">
        <w:trPr>
          <w:trHeight w:hRule="exact" w:val="360"/>
        </w:trPr>
        <w:tc>
          <w:tcPr>
            <w:tcW w:w="4428" w:type="dxa"/>
          </w:tcPr>
          <w:p w14:paraId="1F980879" w14:textId="77777777" w:rsidR="00B100F2" w:rsidRPr="0069150D" w:rsidRDefault="00B100F2" w:rsidP="0020793B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230" w:type="dxa"/>
          </w:tcPr>
          <w:p w14:paraId="2689DBB5" w14:textId="77777777" w:rsidR="00B100F2" w:rsidRPr="00260F6D" w:rsidRDefault="00B100F2" w:rsidP="0020793B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  <w:lang w:bidi="th-TH"/>
              </w:rPr>
            </w:pPr>
            <w:r w:rsidRPr="00C56BD3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B100F2" w:rsidRPr="0069150D" w14:paraId="5796ADEC" w14:textId="77777777" w:rsidTr="0020793B">
        <w:trPr>
          <w:trHeight w:val="360"/>
        </w:trPr>
        <w:tc>
          <w:tcPr>
            <w:tcW w:w="4428" w:type="dxa"/>
          </w:tcPr>
          <w:p w14:paraId="50C557DA" w14:textId="77777777" w:rsidR="00B100F2" w:rsidRPr="008D2208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DC838B0" w14:textId="77777777" w:rsidR="00B100F2" w:rsidRPr="00F2231A" w:rsidRDefault="00B100F2" w:rsidP="0020793B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</w:pPr>
            <w:r w:rsidRPr="00F2231A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ค่าเผื่อการลดมูลค่าสินค้าคงเหลือ</w:t>
            </w:r>
          </w:p>
          <w:p w14:paraId="45338065" w14:textId="77777777" w:rsidR="00B100F2" w:rsidRPr="008D2208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3D16EF7" w14:textId="77777777" w:rsidR="00B100F2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วันที่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2562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มีสินค้าคงเหลือจำนวน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84.93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ในงบการเงินรวม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49AF67C" w14:textId="77777777" w:rsidR="00B100F2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7EEDD71" w14:textId="77777777" w:rsidR="00B100F2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สินค้าคงเหลือแสดงมูลค่าตามราคาทุนหรือมูลค่าที่คาดว่าจะได้รับสุทธิแล้วแต่ราคาใดจะต่ำกว่า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1B2358F" w14:textId="77777777" w:rsidR="00B100F2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CBD6C04" w14:textId="77777777" w:rsidR="00B100F2" w:rsidRPr="008D2208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คงเหลือ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ของกลุ่มบริษัท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ส่วนใหญ่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เป็นชิ้นส่วนอิเล็กทรอนิกส์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อุปกรณ์สารกึ่งตัวนำ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8D2208">
              <w:rPr>
                <w:rFonts w:ascii="Browallia New" w:hAnsi="Browallia New" w:cs="Browallia New"/>
                <w:sz w:val="28"/>
                <w:szCs w:val="28"/>
              </w:rPr>
              <w:t>Semiconductor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2208">
              <w:rPr>
                <w:rFonts w:ascii="Browallia New" w:hAnsi="Browallia New" w:cs="Browallia New"/>
                <w:sz w:val="28"/>
                <w:szCs w:val="28"/>
              </w:rPr>
              <w:t>Device)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ประเภทไดโอด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Pr="008D2208">
              <w:rPr>
                <w:rFonts w:ascii="Browallia New" w:hAnsi="Browallia New" w:cs="Browallia New"/>
                <w:sz w:val="28"/>
                <w:szCs w:val="28"/>
              </w:rPr>
              <w:t xml:space="preserve">Diodes)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เป็นอุปกรณ์พื้นฐานในวงจรอิเล็กทรอนิกส์สำหรับอุตสาหกรรมเครื่องใช้ไฟฟ้าและอุปกรณ์อิเล็กทรอนิกส์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D22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ซึ่งมีความสัมพันธ์กับการเปลี่ยนแปลงเทคโนโลยีที่อย่างมีสาระสำคัญ</w:t>
            </w:r>
            <w:r w:rsidRPr="008D220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ซึ่งมีผลกับการใช้ดุลยพินิจของผู้บริหารในการกำหนดราคาขายและมูลค่าสุทธิที่คาดว่าจะได้รับ</w:t>
            </w:r>
          </w:p>
          <w:p w14:paraId="19E5B0B8" w14:textId="77777777" w:rsidR="00B100F2" w:rsidRPr="008D2208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05B1A12" w14:textId="35E813B9" w:rsidR="00B100F2" w:rsidRDefault="00B100F2" w:rsidP="007D6DD2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กลุ่มบริษัทได้เปิดเผยเกี่ยวกับ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รายละเอียดในการกำหนดมูลค่าของสินค้าคงเหลือ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4D42AC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Pr="004D42A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</w:t>
            </w:r>
          </w:p>
          <w:p w14:paraId="720405CB" w14:textId="77777777" w:rsidR="00B100F2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5F3442" w14:textId="77777777" w:rsidR="00B100F2" w:rsidRPr="008D2208" w:rsidRDefault="00B100F2" w:rsidP="002079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</w:tcPr>
          <w:p w14:paraId="22649707" w14:textId="77777777" w:rsidR="00B100F2" w:rsidRPr="00E65C83" w:rsidRDefault="00B100F2" w:rsidP="0020793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802B339" w14:textId="77777777" w:rsidR="00B100F2" w:rsidRDefault="00B100F2" w:rsidP="0020793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AA256B7" w14:textId="77777777" w:rsidR="00B100F2" w:rsidRPr="00E65C83" w:rsidRDefault="00B100F2" w:rsidP="0020793B">
            <w:pPr>
              <w:tabs>
                <w:tab w:val="left" w:pos="252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0E58F7B" w14:textId="77777777" w:rsidR="00B100F2" w:rsidRPr="00E556A5" w:rsidRDefault="00B100F2" w:rsidP="0020793B">
            <w:pPr>
              <w:pStyle w:val="ListParagraph"/>
              <w:numPr>
                <w:ilvl w:val="0"/>
                <w:numId w:val="37"/>
              </w:numPr>
              <w:tabs>
                <w:tab w:val="left" w:pos="252"/>
              </w:tabs>
              <w:spacing w:after="0" w:line="240" w:lineRule="auto"/>
              <w:ind w:left="261" w:hanging="26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56A5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เข้าร่วมสังเกตการณ์ตรวจนับสินค้าคงเหลือ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</w:t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เพื่อพิจารณาสินค้าที่เคลื่อนไหวช้าและล้าสมัย</w:t>
            </w:r>
          </w:p>
          <w:p w14:paraId="31BE5C31" w14:textId="77777777" w:rsidR="00B100F2" w:rsidRPr="00E556A5" w:rsidRDefault="00B100F2" w:rsidP="0020793B">
            <w:pPr>
              <w:pStyle w:val="ListParagraph"/>
              <w:numPr>
                <w:ilvl w:val="0"/>
                <w:numId w:val="37"/>
              </w:numPr>
              <w:tabs>
                <w:tab w:val="left" w:pos="252"/>
              </w:tabs>
              <w:spacing w:after="0" w:line="240" w:lineRule="auto"/>
              <w:ind w:left="261" w:hanging="26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56A5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เปรียบเทียบต้นทุนสินค้าคงเหลือกับมูลค่าที่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คาดว่าจะได้รับสุทธิ</w:t>
            </w:r>
            <w:r w:rsidRPr="00E556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คำนวณจากราคาขายสินค้าหักค่าใช้จ่ายที่จำเป็นในการขายโดยสุ่มทดสอบกับเอกสารที่เกี่ยวข้องภายหลังวันที่งบการเงิน</w:t>
            </w:r>
            <w:r w:rsidRPr="00E556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เพื่อให้มั่นใจว่าสินค้าคงเหลือแสดงในราคาทุนหรือมูลค่าสุทธิที่จะได้รับแล้วแต่ราคาใดจะต่ำกว่า</w:t>
            </w:r>
          </w:p>
          <w:p w14:paraId="6EE39D0A" w14:textId="77777777" w:rsidR="00B100F2" w:rsidRPr="00E556A5" w:rsidRDefault="00B100F2" w:rsidP="0020793B">
            <w:pPr>
              <w:pStyle w:val="ListParagraph"/>
              <w:numPr>
                <w:ilvl w:val="0"/>
                <w:numId w:val="37"/>
              </w:numPr>
              <w:tabs>
                <w:tab w:val="left" w:pos="252"/>
              </w:tabs>
              <w:spacing w:after="0" w:line="240" w:lineRule="auto"/>
              <w:ind w:left="261" w:hanging="26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56A5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วิเคราะห์เปรียบเทียบปริมาณสินค้าคงเหลือและการเคลื่อนไหวของสินค้าแต่ละประเภท</w:t>
            </w:r>
            <w:r w:rsidRPr="00E556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เพื่อระบุสินค้าที่มีเคลื่อนไหวช้าหรือสินค้าล้าสมัย</w:t>
            </w:r>
          </w:p>
          <w:p w14:paraId="2D0C6F49" w14:textId="77777777" w:rsidR="00B100F2" w:rsidRPr="00E556A5" w:rsidRDefault="00B100F2" w:rsidP="0020793B">
            <w:pPr>
              <w:pStyle w:val="ListParagraph"/>
              <w:numPr>
                <w:ilvl w:val="0"/>
                <w:numId w:val="37"/>
              </w:numPr>
              <w:tabs>
                <w:tab w:val="left" w:pos="252"/>
              </w:tabs>
              <w:spacing w:after="0" w:line="240" w:lineRule="auto"/>
              <w:ind w:left="261" w:hanging="26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556A5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สอบทานความเพียงพอในการตั้งค่าเผื่อการลดลงในมูลค่าสินค้าคงเหลือในอดีต</w:t>
            </w:r>
          </w:p>
          <w:p w14:paraId="511617AA" w14:textId="77777777" w:rsidR="00B100F2" w:rsidRPr="00E65C83" w:rsidRDefault="00B100F2" w:rsidP="0020793B">
            <w:pPr>
              <w:pStyle w:val="ListParagraph"/>
              <w:numPr>
                <w:ilvl w:val="0"/>
                <w:numId w:val="37"/>
              </w:numPr>
              <w:tabs>
                <w:tab w:val="left" w:pos="252"/>
              </w:tabs>
              <w:spacing w:after="0" w:line="240" w:lineRule="auto"/>
              <w:ind w:left="261" w:hanging="26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E556A5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556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EFE29DF" w14:textId="77777777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9CA53C" w14:textId="77777777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5CB3795" w14:textId="1330ED93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16EF27" w14:textId="25E18156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2B95BC" w14:textId="3E1C30CD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890AB4" w14:textId="566C7A40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9AC171" w14:textId="3DFBDDDF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27B9B58" w14:textId="5B031E96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1B9535D" w14:textId="5DBFCC5B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0FBA65" w14:textId="506E676B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6824C96" w14:textId="3FC0F2BB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82CBA69" w14:textId="16F83D1E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C4D5BC0" w14:textId="4EC5A2E6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F073CB5" w14:textId="23B0957E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63BCEB" w14:textId="77777777" w:rsidR="007D6DD2" w:rsidRDefault="007D6DD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89"/>
        <w:gridCol w:w="4169"/>
      </w:tblGrid>
      <w:tr w:rsidR="007D6DD2" w:rsidRPr="0069150D" w14:paraId="01F29A65" w14:textId="77777777" w:rsidTr="0020793B">
        <w:trPr>
          <w:trHeight w:hRule="exact" w:val="360"/>
        </w:trPr>
        <w:tc>
          <w:tcPr>
            <w:tcW w:w="4361" w:type="dxa"/>
            <w:tcBorders>
              <w:top w:val="single" w:sz="4" w:space="0" w:color="auto"/>
            </w:tcBorders>
          </w:tcPr>
          <w:p w14:paraId="10205015" w14:textId="77777777" w:rsidR="007D6DD2" w:rsidRPr="0069150D" w:rsidRDefault="007D6DD2" w:rsidP="0020793B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42AD0055" w14:textId="77777777" w:rsidR="007D6DD2" w:rsidRPr="0069150D" w:rsidRDefault="007D6DD2" w:rsidP="0020793B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7D6DD2" w:rsidRPr="0069150D" w14:paraId="145B3753" w14:textId="77777777" w:rsidTr="0020793B">
        <w:trPr>
          <w:trHeight w:val="360"/>
        </w:trPr>
        <w:tc>
          <w:tcPr>
            <w:tcW w:w="4361" w:type="dxa"/>
          </w:tcPr>
          <w:p w14:paraId="5319BC2E" w14:textId="77777777" w:rsidR="007D6DD2" w:rsidRPr="0069150D" w:rsidRDefault="007D6DD2" w:rsidP="0020793B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D54FFFD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การบันทึกบัญชีในการรวมธุรกิจ</w:t>
            </w:r>
          </w:p>
          <w:p w14:paraId="60ED5E21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D41144C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กลุ่มบริษัทได้ซื้อธุรกิจของร้านอาหาร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ในระหว่างปีสิ้นสุด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วันที่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31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ธันวาคม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256</w:t>
            </w:r>
            <w:r>
              <w:rPr>
                <w:rFonts w:ascii="Browallia New" w:hAnsi="Browallia New" w:cs="Browallia New"/>
                <w:spacing w:val="-6"/>
                <w:sz w:val="27"/>
                <w:szCs w:val="27"/>
                <w:lang w:val="en-US" w:bidi="th-TH"/>
              </w:rPr>
              <w:t>2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2C3002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จำนวน</w:t>
            </w:r>
            <w:r w:rsidRPr="002C3002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  <w:t>658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ล้านบาท</w:t>
            </w:r>
            <w:r w:rsidRPr="0069150D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 xml:space="preserve"> </w:t>
            </w:r>
          </w:p>
          <w:p w14:paraId="14B46833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</w:p>
          <w:p w14:paraId="680E3608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ในระหว่างปี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และเกิดค่าความนิยม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Purchase price allocation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043BB204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7"/>
                <w:szCs w:val="27"/>
                <w:lang w:bidi="th-TH"/>
              </w:rPr>
            </w:pPr>
          </w:p>
          <w:p w14:paraId="01290685" w14:textId="77777777" w:rsidR="007D6DD2" w:rsidRPr="0069150D" w:rsidRDefault="007D6DD2" w:rsidP="0020793B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bidi="th-TH"/>
              </w:rPr>
              <w:t>การประมาณ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1DEBBF3C" w14:textId="77777777" w:rsidR="007D6DD2" w:rsidRPr="0069150D" w:rsidRDefault="007D6DD2" w:rsidP="0020793B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78142CFF" w14:textId="77777777" w:rsidR="007D6DD2" w:rsidRPr="00DA6DE8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ได้เปิดเผยนโยบายการบัญชีที่เกี่ยวกับการรับรู้การรวมธุรกิจ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3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และการซื้อธุรกิจในหมายเหตุประกอบงบการเงินข้อ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>15</w:t>
            </w:r>
          </w:p>
          <w:p w14:paraId="390F33ED" w14:textId="77777777" w:rsidR="007D6DD2" w:rsidRPr="0069150D" w:rsidRDefault="007D6DD2" w:rsidP="0020793B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747E1F1" w14:textId="77777777" w:rsidR="007D6DD2" w:rsidRPr="0069150D" w:rsidRDefault="007D6DD2" w:rsidP="0020793B">
            <w:pPr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4050" w:type="dxa"/>
          </w:tcPr>
          <w:p w14:paraId="3BB3A208" w14:textId="77777777" w:rsidR="007D6DD2" w:rsidRPr="0069150D" w:rsidRDefault="007D6DD2" w:rsidP="0020793B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755BF1AF" w14:textId="77777777" w:rsidR="007D6DD2" w:rsidRPr="0069150D" w:rsidRDefault="007D6DD2" w:rsidP="0020793B">
            <w:pPr>
              <w:spacing w:after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353AC2D" w14:textId="77777777" w:rsidR="007D6DD2" w:rsidRDefault="007D6DD2" w:rsidP="0020793B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การประเมินความครบถ้วนในการปรับปรุงมูลค่ายุติธรรมโดยผู้บริหาร</w:t>
            </w:r>
            <w:r w:rsidRPr="00B4641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โดยตรวจสอบรายละเอียดสินทรัพย์และหนี้สิน</w:t>
            </w:r>
            <w:r w:rsidRPr="00B4641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B4641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วันซื้อธุรกิจ</w:t>
            </w:r>
          </w:p>
          <w:p w14:paraId="1C011FE1" w14:textId="77777777" w:rsidR="007D6DD2" w:rsidRDefault="007D6DD2" w:rsidP="0020793B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B4641D">
              <w:rPr>
                <w:rFonts w:ascii="Browallia New" w:hAnsi="Browallia New" w:cs="Browallia New" w:hint="cs"/>
                <w:spacing w:val="-4"/>
                <w:sz w:val="27"/>
                <w:szCs w:val="27"/>
                <w:cs/>
                <w:lang w:bidi="th-TH"/>
              </w:rPr>
              <w:t>สอบทานรายงานการปันส่วนราคาซื้อ</w:t>
            </w:r>
            <w:r w:rsidRPr="00B4641D">
              <w:rPr>
                <w:rFonts w:ascii="Browallia New" w:hAnsi="Browallia New" w:cs="Browallia New"/>
                <w:spacing w:val="-4"/>
                <w:sz w:val="27"/>
                <w:szCs w:val="27"/>
                <w:cs/>
                <w:lang w:bidi="th-TH"/>
              </w:rPr>
              <w:t xml:space="preserve"> (</w:t>
            </w:r>
            <w:r w:rsidRPr="00B4641D">
              <w:rPr>
                <w:rFonts w:ascii="Browallia New" w:hAnsi="Browallia New" w:cs="Browallia New"/>
                <w:spacing w:val="-4"/>
                <w:sz w:val="27"/>
                <w:szCs w:val="27"/>
                <w:lang w:bidi="th-TH"/>
              </w:rPr>
              <w:t>Purchase</w:t>
            </w:r>
            <w:r w:rsidRPr="00B4641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price allocation) </w:t>
            </w: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ที่จัดทำโดยผู้เชี่ยวชาญ</w:t>
            </w:r>
          </w:p>
          <w:p w14:paraId="7230B2EF" w14:textId="77777777" w:rsidR="007D6DD2" w:rsidRDefault="007D6DD2" w:rsidP="0020793B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ประเมินความรู้</w:t>
            </w:r>
            <w:r w:rsidRPr="00B4641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514D5D81" w14:textId="77777777" w:rsidR="007D6DD2" w:rsidRDefault="007D6DD2" w:rsidP="0020793B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Pr="00B4641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2009003F" w14:textId="77777777" w:rsidR="007D6DD2" w:rsidRPr="00B4641D" w:rsidRDefault="007D6DD2" w:rsidP="0020793B">
            <w:pPr>
              <w:pStyle w:val="ListParagraph"/>
              <w:numPr>
                <w:ilvl w:val="0"/>
                <w:numId w:val="39"/>
              </w:numPr>
              <w:tabs>
                <w:tab w:val="left" w:pos="315"/>
              </w:tabs>
              <w:spacing w:after="0"/>
              <w:ind w:left="315" w:hanging="240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B4641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กลุ่มกิจการเกี่ยวกับนโยบายการบัญชีและจำนวนเงินเกี่ยวกับการซื้อธุรกิจ</w:t>
            </w:r>
          </w:p>
        </w:tc>
      </w:tr>
    </w:tbl>
    <w:p w14:paraId="1E61EC1D" w14:textId="597B99E1" w:rsidR="00521B2E" w:rsidRDefault="00521B2E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5EFBD7B5" w14:textId="560F2742" w:rsidR="00E556A5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7EFCFD68" w14:textId="4A9283EE" w:rsidR="00A565BF" w:rsidRDefault="00A565BF" w:rsidP="008F3EA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DC12C1" w14:textId="1204CCE2" w:rsidR="00A565BF" w:rsidRPr="00FE691F" w:rsidRDefault="008F3EA1" w:rsidP="008F3EA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546526">
        <w:rPr>
          <w:rFonts w:ascii="Browallia New" w:hAnsi="Browallia New" w:cs="Browallia New" w:hint="cs"/>
          <w:sz w:val="28"/>
          <w:szCs w:val="28"/>
          <w:cs/>
          <w:lang w:bidi="th-TH"/>
        </w:rPr>
        <w:t>รวมแ</w:t>
      </w:r>
      <w:r w:rsidR="00901A6E">
        <w:rPr>
          <w:rFonts w:ascii="Browallia New" w:hAnsi="Browallia New" w:cs="Browallia New" w:hint="cs"/>
          <w:sz w:val="28"/>
          <w:szCs w:val="28"/>
          <w:cs/>
          <w:lang w:bidi="th-TH"/>
        </w:rPr>
        <w:t>ล</w:t>
      </w:r>
      <w:r w:rsidR="00546526">
        <w:rPr>
          <w:rFonts w:ascii="Browallia New" w:hAnsi="Browallia New" w:cs="Browallia New" w:hint="cs"/>
          <w:sz w:val="28"/>
          <w:szCs w:val="28"/>
          <w:cs/>
          <w:lang w:bidi="th-TH"/>
        </w:rPr>
        <w:t>ะเฉพาะ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7C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="00FE691F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691F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>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691F">
        <w:rPr>
          <w:rFonts w:ascii="Browallia New" w:hAnsi="Browallia New" w:cs="Browallia New"/>
          <w:sz w:val="28"/>
          <w:szCs w:val="28"/>
          <w:lang w:bidi="th-TH"/>
        </w:rPr>
        <w:t xml:space="preserve">27 </w:t>
      </w:r>
      <w:r w:rsidR="00FE69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FE691F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533B0FB3" w14:textId="77777777" w:rsidR="00E556A5" w:rsidRPr="00FE691F" w:rsidRDefault="00E556A5" w:rsidP="007F5A9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005630F7" w14:textId="7E8F1C3B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05A12437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11F6F31A" w14:textId="3483FE34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8F93C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DE3CB7" w14:textId="30B60A4A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E07B4A4" w14:textId="77777777" w:rsidR="0003736B" w:rsidRPr="00F35970" w:rsidRDefault="0003736B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8A9D71D" w14:textId="72DCD4D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6AE3DB7" w14:textId="77777777" w:rsidR="00165155" w:rsidRPr="00335378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826893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F2BA1B" w14:textId="77777777" w:rsidR="00165155" w:rsidRPr="00F35970" w:rsidRDefault="00165155" w:rsidP="007F5A9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DA4419" w14:textId="226400AB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</w:t>
      </w:r>
      <w:r w:rsidR="00970A2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587345F4" w14:textId="77777777" w:rsidR="004C77BF" w:rsidRPr="004C77BF" w:rsidRDefault="004C77BF" w:rsidP="00765E18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4F776F" w14:textId="58C69765" w:rsidR="004C77BF" w:rsidRPr="004C77BF" w:rsidRDefault="00EE754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8A5B656" w14:textId="77777777" w:rsidR="00280186" w:rsidRPr="004C77BF" w:rsidRDefault="00280186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0F95A" w14:textId="1846151F" w:rsidR="00330AA1" w:rsidRPr="004C77BF" w:rsidRDefault="00EE7540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57AD20F" w14:textId="77777777" w:rsidR="00330AA1" w:rsidRPr="00EE7540" w:rsidRDefault="00330AA1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D92D30" w14:textId="35535B6A" w:rsidR="00F35970" w:rsidRDefault="00EE7540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1A8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9E6B564" w14:textId="02C9ACE7" w:rsidR="007D6DD2" w:rsidRDefault="007D6DD2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FAB8CB" w14:textId="77777777" w:rsidR="007D6DD2" w:rsidRPr="00EE7540" w:rsidRDefault="007D6DD2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707EEB" w14:textId="7C862863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970A2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งบการเงินรวมและเฉพาะของบริษัท</w:t>
      </w:r>
    </w:p>
    <w:p w14:paraId="4FC1C9A6" w14:textId="77777777" w:rsidR="004C77BF" w:rsidRPr="004C77BF" w:rsidRDefault="004C77BF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61BBB2" w14:textId="3E55CEDB" w:rsidR="004C77BF" w:rsidRDefault="00EE754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386A8610" w14:textId="77777777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071970" w14:textId="3BBB8B5B" w:rsidR="005803E8" w:rsidRPr="007B6681" w:rsidRDefault="005803E8" w:rsidP="00491B45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679776" w14:textId="3C4831B9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970A2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A2A3F11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C247AB" w14:textId="77777777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5443275" w14:textId="19C623BF" w:rsidR="005803E8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156053F" w14:textId="668FF0EE" w:rsidR="007B05C9" w:rsidRDefault="007B05C9" w:rsidP="007B05C9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B1AB93F" w14:textId="0B41771D" w:rsidR="007D6DD2" w:rsidRDefault="007D6DD2" w:rsidP="007B05C9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983431D" w14:textId="77777777" w:rsidR="007D6DD2" w:rsidRDefault="007D6DD2" w:rsidP="007B05C9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45062FC" w14:textId="74997071" w:rsidR="005803E8" w:rsidRPr="00AC48F3" w:rsidRDefault="005803E8" w:rsidP="005803E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</w:t>
      </w:r>
      <w:r w:rsidR="00970A2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AF22507" w14:textId="77777777" w:rsidR="005803E8" w:rsidRPr="00AC48F3" w:rsidRDefault="005803E8" w:rsidP="005803E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2B36C51D" w14:textId="77777777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F34B210" w14:textId="0B7C14B4" w:rsidR="004C77BF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8C38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74ADA5DC" w14:textId="77777777" w:rsidR="007B6681" w:rsidRDefault="007B6681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964695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91E8D82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2783BA" w14:textId="4671C236" w:rsid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</w:t>
      </w:r>
      <w:proofErr w:type="spellStart"/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</w:t>
      </w:r>
      <w:r w:rsidR="00970A2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AF545B1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7F904F" w14:textId="77777777" w:rsidR="004C77BF" w:rsidRDefault="004C77BF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00E06" w14:textId="77777777" w:rsidR="00765E18" w:rsidRDefault="00765E18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6E886" w14:textId="77777777" w:rsidR="004C77BF" w:rsidRPr="004C77BF" w:rsidRDefault="00EE754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นายธีรศักดิ์</w:t>
      </w:r>
      <w:r w:rsidRPr="00EE75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ฉั่วศรีสกุล</w:t>
      </w:r>
    </w:p>
    <w:p w14:paraId="7A034F8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C0F72DE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6</w:t>
      </w:r>
      <w:r w:rsidR="00AF5F80">
        <w:rPr>
          <w:rFonts w:ascii="Browallia New" w:hAnsi="Browallia New" w:cs="Browallia New"/>
          <w:sz w:val="28"/>
          <w:szCs w:val="28"/>
          <w:lang w:bidi="th-TH"/>
        </w:rPr>
        <w:t>6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24</w:t>
      </w:r>
    </w:p>
    <w:p w14:paraId="27B693BB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24E21C3" w14:textId="77777777" w:rsidR="00C80DAE" w:rsidRPr="004C77BF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2A71EB7D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F63F658" w14:textId="6BE395FF" w:rsidR="00EF5479" w:rsidRPr="004C77BF" w:rsidRDefault="0014433A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4433A">
        <w:rPr>
          <w:rFonts w:ascii="Browallia New" w:hAnsi="Browallia New" w:cs="Browallia New"/>
          <w:sz w:val="28"/>
          <w:szCs w:val="28"/>
        </w:rPr>
        <w:t>2</w:t>
      </w:r>
      <w:r w:rsidR="00603635">
        <w:rPr>
          <w:rFonts w:ascii="Browallia New" w:hAnsi="Browallia New" w:cs="Browallia New"/>
          <w:sz w:val="28"/>
          <w:szCs w:val="28"/>
        </w:rPr>
        <w:t>8</w:t>
      </w:r>
      <w:r w:rsidRPr="0014433A">
        <w:rPr>
          <w:rFonts w:ascii="Browallia New" w:hAnsi="Browallia New" w:cs="Browallia New"/>
          <w:sz w:val="28"/>
          <w:szCs w:val="28"/>
        </w:rPr>
        <w:t xml:space="preserve"> </w:t>
      </w:r>
      <w:r w:rsidRPr="0014433A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F07B71" w:rsidRPr="0014433A">
        <w:rPr>
          <w:rFonts w:ascii="Browallia New" w:hAnsi="Browallia New" w:cs="Browallia New"/>
          <w:sz w:val="28"/>
          <w:szCs w:val="28"/>
        </w:rPr>
        <w:t xml:space="preserve"> 2563</w:t>
      </w:r>
    </w:p>
    <w:sectPr w:rsidR="00EF5479" w:rsidRP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E70EF" w14:textId="77777777" w:rsidR="00EB185B" w:rsidRDefault="00EB185B">
      <w:r>
        <w:separator/>
      </w:r>
    </w:p>
  </w:endnote>
  <w:endnote w:type="continuationSeparator" w:id="0">
    <w:p w14:paraId="28477291" w14:textId="77777777" w:rsidR="00EB185B" w:rsidRDefault="00EB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B210E" w14:textId="77777777" w:rsidR="00EB185B" w:rsidRDefault="00EB185B">
      <w:bookmarkStart w:id="0" w:name="_Hlk482348182"/>
      <w:bookmarkEnd w:id="0"/>
      <w:r>
        <w:separator/>
      </w:r>
    </w:p>
  </w:footnote>
  <w:footnote w:type="continuationSeparator" w:id="0">
    <w:p w14:paraId="0551B07A" w14:textId="77777777" w:rsidR="00EB185B" w:rsidRDefault="00EB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6283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8D911" w14:textId="25AC2AFD" w:rsidR="00B63D0E" w:rsidRDefault="00B63D0E" w:rsidP="00D96128">
    <w:pPr>
      <w:pStyle w:val="Header"/>
      <w:jc w:val="right"/>
    </w:pPr>
  </w:p>
  <w:p w14:paraId="198C060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E1779" w14:textId="77777777" w:rsidR="00D15EA5" w:rsidRDefault="00D15EA5" w:rsidP="00F07B71">
    <w:pPr>
      <w:pStyle w:val="Header"/>
      <w:tabs>
        <w:tab w:val="clear" w:pos="8562"/>
        <w:tab w:val="left" w:pos="5328"/>
      </w:tabs>
      <w:spacing w:after="1320"/>
    </w:pPr>
  </w:p>
  <w:p w14:paraId="06F77F69" w14:textId="18AC46E6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8481C9E" w14:textId="42BBA502" w:rsidR="00D460E7" w:rsidRDefault="00D460E7" w:rsidP="00D15EA5">
    <w:pPr>
      <w:pStyle w:val="Header"/>
      <w:rPr>
        <w:lang w:bidi="th-TH"/>
      </w:rPr>
    </w:pPr>
    <w:bookmarkStart w:id="2" w:name="Footer3_tbl"/>
    <w:bookmarkEnd w:id="2"/>
  </w:p>
  <w:p w14:paraId="417EAE11" w14:textId="4A8C54C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FDD4885"/>
    <w:multiLevelType w:val="hybridMultilevel"/>
    <w:tmpl w:val="8076A906"/>
    <w:lvl w:ilvl="0" w:tplc="F8461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347E0"/>
    <w:multiLevelType w:val="hybridMultilevel"/>
    <w:tmpl w:val="3FEA5DD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9"/>
  </w:num>
  <w:num w:numId="37">
    <w:abstractNumId w:val="18"/>
  </w:num>
  <w:num w:numId="38">
    <w:abstractNumId w:val="9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75"/>
    <w:rsid w:val="00003932"/>
    <w:rsid w:val="00004B8D"/>
    <w:rsid w:val="00006376"/>
    <w:rsid w:val="000162B0"/>
    <w:rsid w:val="000209FC"/>
    <w:rsid w:val="0003023B"/>
    <w:rsid w:val="00031320"/>
    <w:rsid w:val="000313BD"/>
    <w:rsid w:val="00031D17"/>
    <w:rsid w:val="0003736B"/>
    <w:rsid w:val="00044ACE"/>
    <w:rsid w:val="0004550E"/>
    <w:rsid w:val="0004571E"/>
    <w:rsid w:val="000521DA"/>
    <w:rsid w:val="00052614"/>
    <w:rsid w:val="00054149"/>
    <w:rsid w:val="000651F2"/>
    <w:rsid w:val="000671F6"/>
    <w:rsid w:val="00071384"/>
    <w:rsid w:val="000723F7"/>
    <w:rsid w:val="00074485"/>
    <w:rsid w:val="000828F1"/>
    <w:rsid w:val="00082F59"/>
    <w:rsid w:val="000905D1"/>
    <w:rsid w:val="00094333"/>
    <w:rsid w:val="00097FAB"/>
    <w:rsid w:val="000B417C"/>
    <w:rsid w:val="000B65E3"/>
    <w:rsid w:val="000B7090"/>
    <w:rsid w:val="000B73EB"/>
    <w:rsid w:val="000C546C"/>
    <w:rsid w:val="000D67EB"/>
    <w:rsid w:val="000E52CE"/>
    <w:rsid w:val="000F1C7B"/>
    <w:rsid w:val="000F3AAB"/>
    <w:rsid w:val="000F6E25"/>
    <w:rsid w:val="001011DF"/>
    <w:rsid w:val="0011181D"/>
    <w:rsid w:val="00112B69"/>
    <w:rsid w:val="00122535"/>
    <w:rsid w:val="001258CF"/>
    <w:rsid w:val="001316D3"/>
    <w:rsid w:val="00134B1D"/>
    <w:rsid w:val="00143DDC"/>
    <w:rsid w:val="0014433A"/>
    <w:rsid w:val="001554CD"/>
    <w:rsid w:val="00155A91"/>
    <w:rsid w:val="00156950"/>
    <w:rsid w:val="001613E2"/>
    <w:rsid w:val="0016459D"/>
    <w:rsid w:val="00165155"/>
    <w:rsid w:val="00165E72"/>
    <w:rsid w:val="00167017"/>
    <w:rsid w:val="00190E13"/>
    <w:rsid w:val="0019210D"/>
    <w:rsid w:val="00193EA6"/>
    <w:rsid w:val="001A08FF"/>
    <w:rsid w:val="001A23C0"/>
    <w:rsid w:val="001A3BFB"/>
    <w:rsid w:val="001A3C20"/>
    <w:rsid w:val="001B198C"/>
    <w:rsid w:val="001B7388"/>
    <w:rsid w:val="001C7215"/>
    <w:rsid w:val="001D2302"/>
    <w:rsid w:val="001D5312"/>
    <w:rsid w:val="001D7BB3"/>
    <w:rsid w:val="001E0E4F"/>
    <w:rsid w:val="001E12A6"/>
    <w:rsid w:val="001E2405"/>
    <w:rsid w:val="001E498F"/>
    <w:rsid w:val="001F410F"/>
    <w:rsid w:val="001F7D3D"/>
    <w:rsid w:val="00211FB9"/>
    <w:rsid w:val="00222E95"/>
    <w:rsid w:val="0022518C"/>
    <w:rsid w:val="0022622F"/>
    <w:rsid w:val="0023513F"/>
    <w:rsid w:val="00237A7E"/>
    <w:rsid w:val="00241F16"/>
    <w:rsid w:val="0024436B"/>
    <w:rsid w:val="00247969"/>
    <w:rsid w:val="00260F6D"/>
    <w:rsid w:val="0026182A"/>
    <w:rsid w:val="00261B0E"/>
    <w:rsid w:val="002624B0"/>
    <w:rsid w:val="00273923"/>
    <w:rsid w:val="00273A00"/>
    <w:rsid w:val="00277EBE"/>
    <w:rsid w:val="00280186"/>
    <w:rsid w:val="002838FB"/>
    <w:rsid w:val="00285249"/>
    <w:rsid w:val="00286FC6"/>
    <w:rsid w:val="00292E84"/>
    <w:rsid w:val="002A0365"/>
    <w:rsid w:val="002A2347"/>
    <w:rsid w:val="002A252E"/>
    <w:rsid w:val="002A6B37"/>
    <w:rsid w:val="002B55F3"/>
    <w:rsid w:val="002B5A4A"/>
    <w:rsid w:val="002C3002"/>
    <w:rsid w:val="002C623D"/>
    <w:rsid w:val="002D5A0F"/>
    <w:rsid w:val="002D6E25"/>
    <w:rsid w:val="002E02F4"/>
    <w:rsid w:val="002E7F1E"/>
    <w:rsid w:val="002F2DEB"/>
    <w:rsid w:val="002F3903"/>
    <w:rsid w:val="002F4A52"/>
    <w:rsid w:val="002F62EF"/>
    <w:rsid w:val="002F7D90"/>
    <w:rsid w:val="0030026A"/>
    <w:rsid w:val="00305173"/>
    <w:rsid w:val="00321A76"/>
    <w:rsid w:val="003277A1"/>
    <w:rsid w:val="00330AA1"/>
    <w:rsid w:val="00331844"/>
    <w:rsid w:val="00335378"/>
    <w:rsid w:val="00335E5B"/>
    <w:rsid w:val="003376AC"/>
    <w:rsid w:val="00340575"/>
    <w:rsid w:val="00354F5D"/>
    <w:rsid w:val="00356978"/>
    <w:rsid w:val="003611C2"/>
    <w:rsid w:val="00365ECE"/>
    <w:rsid w:val="00371B9D"/>
    <w:rsid w:val="003744DA"/>
    <w:rsid w:val="00384904"/>
    <w:rsid w:val="003878DB"/>
    <w:rsid w:val="003B1B8D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3F1814"/>
    <w:rsid w:val="00403217"/>
    <w:rsid w:val="00416281"/>
    <w:rsid w:val="00422353"/>
    <w:rsid w:val="00426915"/>
    <w:rsid w:val="004271C0"/>
    <w:rsid w:val="00433F63"/>
    <w:rsid w:val="00434561"/>
    <w:rsid w:val="00435788"/>
    <w:rsid w:val="004359E6"/>
    <w:rsid w:val="00443CE3"/>
    <w:rsid w:val="0044438E"/>
    <w:rsid w:val="00452E7B"/>
    <w:rsid w:val="004546FA"/>
    <w:rsid w:val="004615AB"/>
    <w:rsid w:val="0046648C"/>
    <w:rsid w:val="00476A5B"/>
    <w:rsid w:val="00481FE7"/>
    <w:rsid w:val="0048532C"/>
    <w:rsid w:val="0049103F"/>
    <w:rsid w:val="00491B45"/>
    <w:rsid w:val="00495D34"/>
    <w:rsid w:val="004A0DFE"/>
    <w:rsid w:val="004A31FE"/>
    <w:rsid w:val="004A3C62"/>
    <w:rsid w:val="004A4365"/>
    <w:rsid w:val="004B7D08"/>
    <w:rsid w:val="004C0971"/>
    <w:rsid w:val="004C0C25"/>
    <w:rsid w:val="004C1C94"/>
    <w:rsid w:val="004C2111"/>
    <w:rsid w:val="004C5F32"/>
    <w:rsid w:val="004C732E"/>
    <w:rsid w:val="004C77BF"/>
    <w:rsid w:val="004D1931"/>
    <w:rsid w:val="004D20AE"/>
    <w:rsid w:val="004D3578"/>
    <w:rsid w:val="004D42AC"/>
    <w:rsid w:val="004F1A16"/>
    <w:rsid w:val="004F207F"/>
    <w:rsid w:val="004F33AA"/>
    <w:rsid w:val="004F34E0"/>
    <w:rsid w:val="004F5D91"/>
    <w:rsid w:val="00501F94"/>
    <w:rsid w:val="005070FA"/>
    <w:rsid w:val="0051272B"/>
    <w:rsid w:val="00514BCC"/>
    <w:rsid w:val="0052186A"/>
    <w:rsid w:val="00521B2E"/>
    <w:rsid w:val="00522C1D"/>
    <w:rsid w:val="00531DE8"/>
    <w:rsid w:val="005321DA"/>
    <w:rsid w:val="00546526"/>
    <w:rsid w:val="00546C4B"/>
    <w:rsid w:val="00547541"/>
    <w:rsid w:val="00551365"/>
    <w:rsid w:val="0055455A"/>
    <w:rsid w:val="005576EC"/>
    <w:rsid w:val="005627FF"/>
    <w:rsid w:val="00566252"/>
    <w:rsid w:val="005772F4"/>
    <w:rsid w:val="00577D61"/>
    <w:rsid w:val="005803E8"/>
    <w:rsid w:val="005822AC"/>
    <w:rsid w:val="005B405A"/>
    <w:rsid w:val="005B6EAD"/>
    <w:rsid w:val="005B797A"/>
    <w:rsid w:val="005C2CCB"/>
    <w:rsid w:val="005C6479"/>
    <w:rsid w:val="005C69FD"/>
    <w:rsid w:val="005D6ECE"/>
    <w:rsid w:val="005D7025"/>
    <w:rsid w:val="005E0A5A"/>
    <w:rsid w:val="005E2D67"/>
    <w:rsid w:val="005E4756"/>
    <w:rsid w:val="005E5578"/>
    <w:rsid w:val="005F4D62"/>
    <w:rsid w:val="00603635"/>
    <w:rsid w:val="00610ED7"/>
    <w:rsid w:val="00614D38"/>
    <w:rsid w:val="00616BEF"/>
    <w:rsid w:val="00620CE3"/>
    <w:rsid w:val="00621086"/>
    <w:rsid w:val="00624BC6"/>
    <w:rsid w:val="00626F05"/>
    <w:rsid w:val="006365A1"/>
    <w:rsid w:val="00636AA2"/>
    <w:rsid w:val="00640E27"/>
    <w:rsid w:val="0064188E"/>
    <w:rsid w:val="006439BB"/>
    <w:rsid w:val="00643F58"/>
    <w:rsid w:val="00666764"/>
    <w:rsid w:val="0066694B"/>
    <w:rsid w:val="00667DB6"/>
    <w:rsid w:val="006771E8"/>
    <w:rsid w:val="00677C01"/>
    <w:rsid w:val="00683CC7"/>
    <w:rsid w:val="0069150D"/>
    <w:rsid w:val="00692CA5"/>
    <w:rsid w:val="006932D7"/>
    <w:rsid w:val="006B06A2"/>
    <w:rsid w:val="006B0EBA"/>
    <w:rsid w:val="006B614E"/>
    <w:rsid w:val="006B7821"/>
    <w:rsid w:val="006C3D37"/>
    <w:rsid w:val="006C6376"/>
    <w:rsid w:val="006D11E6"/>
    <w:rsid w:val="006D55AF"/>
    <w:rsid w:val="006D6FF5"/>
    <w:rsid w:val="006F1B19"/>
    <w:rsid w:val="006F29ED"/>
    <w:rsid w:val="006F4F77"/>
    <w:rsid w:val="0070147C"/>
    <w:rsid w:val="007113EE"/>
    <w:rsid w:val="00714FD6"/>
    <w:rsid w:val="007265F7"/>
    <w:rsid w:val="00731894"/>
    <w:rsid w:val="00734D83"/>
    <w:rsid w:val="00741AFA"/>
    <w:rsid w:val="00742B6E"/>
    <w:rsid w:val="00746796"/>
    <w:rsid w:val="00746D91"/>
    <w:rsid w:val="00754B73"/>
    <w:rsid w:val="0075598A"/>
    <w:rsid w:val="00761813"/>
    <w:rsid w:val="00765E18"/>
    <w:rsid w:val="00766297"/>
    <w:rsid w:val="00771B85"/>
    <w:rsid w:val="00772310"/>
    <w:rsid w:val="00775DA6"/>
    <w:rsid w:val="0078170A"/>
    <w:rsid w:val="00782A4B"/>
    <w:rsid w:val="00782F0A"/>
    <w:rsid w:val="00785333"/>
    <w:rsid w:val="00790956"/>
    <w:rsid w:val="00792D74"/>
    <w:rsid w:val="0079502D"/>
    <w:rsid w:val="007A0755"/>
    <w:rsid w:val="007A31D9"/>
    <w:rsid w:val="007A6133"/>
    <w:rsid w:val="007A74F9"/>
    <w:rsid w:val="007B05C9"/>
    <w:rsid w:val="007B6681"/>
    <w:rsid w:val="007D41A1"/>
    <w:rsid w:val="007D6DD2"/>
    <w:rsid w:val="007E0953"/>
    <w:rsid w:val="007E346A"/>
    <w:rsid w:val="007F1DAC"/>
    <w:rsid w:val="007F28D7"/>
    <w:rsid w:val="007F5A92"/>
    <w:rsid w:val="007F75EA"/>
    <w:rsid w:val="008033D0"/>
    <w:rsid w:val="00803FB6"/>
    <w:rsid w:val="008059EF"/>
    <w:rsid w:val="008128F7"/>
    <w:rsid w:val="00812938"/>
    <w:rsid w:val="008250C7"/>
    <w:rsid w:val="00827B71"/>
    <w:rsid w:val="00830DAC"/>
    <w:rsid w:val="0083134C"/>
    <w:rsid w:val="00832F51"/>
    <w:rsid w:val="00837488"/>
    <w:rsid w:val="00843100"/>
    <w:rsid w:val="00847054"/>
    <w:rsid w:val="008504C1"/>
    <w:rsid w:val="00850F25"/>
    <w:rsid w:val="008534AA"/>
    <w:rsid w:val="00857D39"/>
    <w:rsid w:val="008719C2"/>
    <w:rsid w:val="00884FF7"/>
    <w:rsid w:val="00894ACE"/>
    <w:rsid w:val="00896B47"/>
    <w:rsid w:val="008B19D9"/>
    <w:rsid w:val="008B1FD3"/>
    <w:rsid w:val="008B204B"/>
    <w:rsid w:val="008C3806"/>
    <w:rsid w:val="008C49AE"/>
    <w:rsid w:val="008C59F7"/>
    <w:rsid w:val="008D091F"/>
    <w:rsid w:val="008D2208"/>
    <w:rsid w:val="008D6B91"/>
    <w:rsid w:val="008E3528"/>
    <w:rsid w:val="008E7687"/>
    <w:rsid w:val="008F0E3C"/>
    <w:rsid w:val="008F11FA"/>
    <w:rsid w:val="008F33AE"/>
    <w:rsid w:val="008F3EA1"/>
    <w:rsid w:val="008F4ACA"/>
    <w:rsid w:val="00901A6E"/>
    <w:rsid w:val="00902730"/>
    <w:rsid w:val="00912F98"/>
    <w:rsid w:val="00917FBB"/>
    <w:rsid w:val="009219CA"/>
    <w:rsid w:val="009223D3"/>
    <w:rsid w:val="00927CAE"/>
    <w:rsid w:val="00931D7A"/>
    <w:rsid w:val="009346E3"/>
    <w:rsid w:val="00935D8D"/>
    <w:rsid w:val="00942FE8"/>
    <w:rsid w:val="00957E70"/>
    <w:rsid w:val="00970A2B"/>
    <w:rsid w:val="00970DAB"/>
    <w:rsid w:val="0097321D"/>
    <w:rsid w:val="009851A6"/>
    <w:rsid w:val="00987C7D"/>
    <w:rsid w:val="00992531"/>
    <w:rsid w:val="00995CD5"/>
    <w:rsid w:val="009A1787"/>
    <w:rsid w:val="009A4C95"/>
    <w:rsid w:val="009A4F5A"/>
    <w:rsid w:val="009B1F44"/>
    <w:rsid w:val="009B4573"/>
    <w:rsid w:val="009B62AF"/>
    <w:rsid w:val="009C002A"/>
    <w:rsid w:val="009C5789"/>
    <w:rsid w:val="009D231D"/>
    <w:rsid w:val="009D3284"/>
    <w:rsid w:val="009E278C"/>
    <w:rsid w:val="009E401E"/>
    <w:rsid w:val="009F4CBC"/>
    <w:rsid w:val="009F4DCE"/>
    <w:rsid w:val="009F6D97"/>
    <w:rsid w:val="009F6EDC"/>
    <w:rsid w:val="00A035CE"/>
    <w:rsid w:val="00A0537F"/>
    <w:rsid w:val="00A0602E"/>
    <w:rsid w:val="00A06C1F"/>
    <w:rsid w:val="00A07C19"/>
    <w:rsid w:val="00A07FFA"/>
    <w:rsid w:val="00A11FB4"/>
    <w:rsid w:val="00A1550B"/>
    <w:rsid w:val="00A20196"/>
    <w:rsid w:val="00A219AC"/>
    <w:rsid w:val="00A245A3"/>
    <w:rsid w:val="00A27E9A"/>
    <w:rsid w:val="00A35782"/>
    <w:rsid w:val="00A362F9"/>
    <w:rsid w:val="00A43EE6"/>
    <w:rsid w:val="00A565BF"/>
    <w:rsid w:val="00A56CE9"/>
    <w:rsid w:val="00A60F49"/>
    <w:rsid w:val="00A61A48"/>
    <w:rsid w:val="00A61E15"/>
    <w:rsid w:val="00A66F91"/>
    <w:rsid w:val="00A70229"/>
    <w:rsid w:val="00A82371"/>
    <w:rsid w:val="00A833B6"/>
    <w:rsid w:val="00A918D1"/>
    <w:rsid w:val="00A93A9A"/>
    <w:rsid w:val="00A952D9"/>
    <w:rsid w:val="00AA537C"/>
    <w:rsid w:val="00AA5C16"/>
    <w:rsid w:val="00AB6C98"/>
    <w:rsid w:val="00AC31D4"/>
    <w:rsid w:val="00AC6098"/>
    <w:rsid w:val="00AD33C6"/>
    <w:rsid w:val="00AD3B26"/>
    <w:rsid w:val="00AE0190"/>
    <w:rsid w:val="00AE0C30"/>
    <w:rsid w:val="00AE2BF6"/>
    <w:rsid w:val="00AE3370"/>
    <w:rsid w:val="00AE64CA"/>
    <w:rsid w:val="00AF5F80"/>
    <w:rsid w:val="00AF7092"/>
    <w:rsid w:val="00AF743D"/>
    <w:rsid w:val="00B0723D"/>
    <w:rsid w:val="00B100F2"/>
    <w:rsid w:val="00B1324D"/>
    <w:rsid w:val="00B14B60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4641D"/>
    <w:rsid w:val="00B54DBE"/>
    <w:rsid w:val="00B55EE8"/>
    <w:rsid w:val="00B56E6C"/>
    <w:rsid w:val="00B63D0E"/>
    <w:rsid w:val="00B64792"/>
    <w:rsid w:val="00B76634"/>
    <w:rsid w:val="00B76647"/>
    <w:rsid w:val="00B806D6"/>
    <w:rsid w:val="00B83039"/>
    <w:rsid w:val="00BA5B00"/>
    <w:rsid w:val="00BA5B02"/>
    <w:rsid w:val="00BB1A07"/>
    <w:rsid w:val="00BB6DAD"/>
    <w:rsid w:val="00BB7346"/>
    <w:rsid w:val="00BC1555"/>
    <w:rsid w:val="00BC53DA"/>
    <w:rsid w:val="00BC60A9"/>
    <w:rsid w:val="00BD0D51"/>
    <w:rsid w:val="00BD4D85"/>
    <w:rsid w:val="00BE0C8A"/>
    <w:rsid w:val="00BE2932"/>
    <w:rsid w:val="00BE334D"/>
    <w:rsid w:val="00BE4988"/>
    <w:rsid w:val="00BE655F"/>
    <w:rsid w:val="00BF1C24"/>
    <w:rsid w:val="00BF5984"/>
    <w:rsid w:val="00BF5E73"/>
    <w:rsid w:val="00C06939"/>
    <w:rsid w:val="00C15474"/>
    <w:rsid w:val="00C21E3B"/>
    <w:rsid w:val="00C2464C"/>
    <w:rsid w:val="00C341A9"/>
    <w:rsid w:val="00C35B1A"/>
    <w:rsid w:val="00C41C7D"/>
    <w:rsid w:val="00C56BD3"/>
    <w:rsid w:val="00C63023"/>
    <w:rsid w:val="00C63743"/>
    <w:rsid w:val="00C73BD4"/>
    <w:rsid w:val="00C76C6C"/>
    <w:rsid w:val="00C80DAE"/>
    <w:rsid w:val="00C80EC5"/>
    <w:rsid w:val="00C86BB9"/>
    <w:rsid w:val="00C8772C"/>
    <w:rsid w:val="00CA43FD"/>
    <w:rsid w:val="00CB18EB"/>
    <w:rsid w:val="00CB441E"/>
    <w:rsid w:val="00CC54DC"/>
    <w:rsid w:val="00CC72E9"/>
    <w:rsid w:val="00CD25C2"/>
    <w:rsid w:val="00CD4D4E"/>
    <w:rsid w:val="00CE24E5"/>
    <w:rsid w:val="00CE41DB"/>
    <w:rsid w:val="00CE4D96"/>
    <w:rsid w:val="00CF3CBD"/>
    <w:rsid w:val="00CF4FED"/>
    <w:rsid w:val="00CF6222"/>
    <w:rsid w:val="00D01D4F"/>
    <w:rsid w:val="00D078C4"/>
    <w:rsid w:val="00D15EA5"/>
    <w:rsid w:val="00D2100B"/>
    <w:rsid w:val="00D24220"/>
    <w:rsid w:val="00D3089E"/>
    <w:rsid w:val="00D31D7A"/>
    <w:rsid w:val="00D33E60"/>
    <w:rsid w:val="00D355EF"/>
    <w:rsid w:val="00D430AD"/>
    <w:rsid w:val="00D460E7"/>
    <w:rsid w:val="00D53697"/>
    <w:rsid w:val="00D56AB5"/>
    <w:rsid w:val="00D63ABC"/>
    <w:rsid w:val="00D675F1"/>
    <w:rsid w:val="00D708FE"/>
    <w:rsid w:val="00D73B96"/>
    <w:rsid w:val="00D80807"/>
    <w:rsid w:val="00D86917"/>
    <w:rsid w:val="00D92F9A"/>
    <w:rsid w:val="00D9427D"/>
    <w:rsid w:val="00D96128"/>
    <w:rsid w:val="00DA1874"/>
    <w:rsid w:val="00DA2D3D"/>
    <w:rsid w:val="00DA36EE"/>
    <w:rsid w:val="00DA385C"/>
    <w:rsid w:val="00DA452E"/>
    <w:rsid w:val="00DA5128"/>
    <w:rsid w:val="00DA6DE8"/>
    <w:rsid w:val="00DB308D"/>
    <w:rsid w:val="00DB5CC9"/>
    <w:rsid w:val="00DB5F40"/>
    <w:rsid w:val="00DD1E47"/>
    <w:rsid w:val="00DD61A9"/>
    <w:rsid w:val="00DD6EF1"/>
    <w:rsid w:val="00DD771D"/>
    <w:rsid w:val="00DE4958"/>
    <w:rsid w:val="00DF3A5E"/>
    <w:rsid w:val="00E04361"/>
    <w:rsid w:val="00E05623"/>
    <w:rsid w:val="00E064FD"/>
    <w:rsid w:val="00E1053A"/>
    <w:rsid w:val="00E26AF3"/>
    <w:rsid w:val="00E276E0"/>
    <w:rsid w:val="00E314EA"/>
    <w:rsid w:val="00E31C70"/>
    <w:rsid w:val="00E33FDA"/>
    <w:rsid w:val="00E3611D"/>
    <w:rsid w:val="00E406D5"/>
    <w:rsid w:val="00E40B90"/>
    <w:rsid w:val="00E4581C"/>
    <w:rsid w:val="00E51EFC"/>
    <w:rsid w:val="00E556A5"/>
    <w:rsid w:val="00E56701"/>
    <w:rsid w:val="00E62754"/>
    <w:rsid w:val="00E64D2D"/>
    <w:rsid w:val="00E653B6"/>
    <w:rsid w:val="00E65C83"/>
    <w:rsid w:val="00E86B53"/>
    <w:rsid w:val="00E901E8"/>
    <w:rsid w:val="00E9110B"/>
    <w:rsid w:val="00EA2B6F"/>
    <w:rsid w:val="00EB185B"/>
    <w:rsid w:val="00EB3478"/>
    <w:rsid w:val="00EB4B39"/>
    <w:rsid w:val="00EB6FE3"/>
    <w:rsid w:val="00EC1A5A"/>
    <w:rsid w:val="00EC320A"/>
    <w:rsid w:val="00EC33AA"/>
    <w:rsid w:val="00ED67F2"/>
    <w:rsid w:val="00ED7871"/>
    <w:rsid w:val="00EE0F65"/>
    <w:rsid w:val="00EE61E8"/>
    <w:rsid w:val="00EE7540"/>
    <w:rsid w:val="00EF41A8"/>
    <w:rsid w:val="00EF4ABF"/>
    <w:rsid w:val="00EF5479"/>
    <w:rsid w:val="00F07B71"/>
    <w:rsid w:val="00F2231A"/>
    <w:rsid w:val="00F246A1"/>
    <w:rsid w:val="00F35970"/>
    <w:rsid w:val="00F37917"/>
    <w:rsid w:val="00F43E8A"/>
    <w:rsid w:val="00F46B90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5439"/>
    <w:rsid w:val="00FA734C"/>
    <w:rsid w:val="00FB4A0D"/>
    <w:rsid w:val="00FC1304"/>
    <w:rsid w:val="00FC1447"/>
    <w:rsid w:val="00FC4397"/>
    <w:rsid w:val="00FD05AD"/>
    <w:rsid w:val="00FD0666"/>
    <w:rsid w:val="00FD65A0"/>
    <w:rsid w:val="00FD7295"/>
    <w:rsid w:val="00FD7532"/>
    <w:rsid w:val="00FE036F"/>
    <w:rsid w:val="00FE2187"/>
    <w:rsid w:val="00FE320C"/>
    <w:rsid w:val="00FE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D4819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02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D0C4D-092B-4AF3-B083-477F6EA29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79707-071A-46D1-B9B1-7735E10DF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B554EC-727F-47B3-910F-E7349796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497</TotalTime>
  <Pages>7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pusit tientavorn</cp:lastModifiedBy>
  <cp:revision>199</cp:revision>
  <cp:lastPrinted>2020-03-01T08:14:00Z</cp:lastPrinted>
  <dcterms:created xsi:type="dcterms:W3CDTF">2017-12-18T03:40:00Z</dcterms:created>
  <dcterms:modified xsi:type="dcterms:W3CDTF">2020-03-01T13:21:00Z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</Properties>
</file>